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E01B0" w14:textId="77777777" w:rsidR="001D0AEF" w:rsidRPr="00846AA1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  <w:bookmarkStart w:id="0" w:name="OLE_LINK1"/>
    </w:p>
    <w:p w14:paraId="0BD17ABE" w14:textId="57A6BF79" w:rsidR="009E45D4" w:rsidRPr="00846AA1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r w:rsidRPr="00846AA1">
        <w:rPr>
          <w:rFonts w:ascii="Angsana New" w:hAnsi="Angsana New"/>
          <w:bCs/>
          <w:sz w:val="30"/>
          <w:szCs w:val="30"/>
          <w:cs/>
          <w:lang w:bidi="th-TH"/>
        </w:rPr>
        <w:t>หมายเหตุ</w:t>
      </w:r>
      <w:r w:rsidRPr="00846AA1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846AA1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  <w:r w:rsidR="008C0F3C" w:rsidRPr="00846AA1">
        <w:rPr>
          <w:rFonts w:ascii="Angsana New" w:hAnsi="Angsana New"/>
          <w:bCs/>
          <w:sz w:val="30"/>
          <w:szCs w:val="30"/>
          <w:lang w:bidi="th-TH"/>
        </w:rPr>
        <w:br/>
      </w:r>
    </w:p>
    <w:p w14:paraId="0CEAE65C" w14:textId="77777777" w:rsidR="009E45D4" w:rsidRPr="00846AA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Default="004762B0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25700A" w:rsidRPr="00846AA1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15A4076F" w14:textId="01AFF04E" w:rsidR="003B2C13" w:rsidRPr="0024036F" w:rsidRDefault="003B2C13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24036F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="0010200A" w:rsidRPr="0024036F">
        <w:rPr>
          <w:rFonts w:ascii="Angsana New" w:hAnsi="Angsana New" w:hint="cs"/>
          <w:sz w:val="30"/>
          <w:szCs w:val="30"/>
          <w:cs/>
          <w:lang w:bidi="th-TH"/>
        </w:rPr>
        <w:t>ซื้อ</w:t>
      </w:r>
      <w:r w:rsidRPr="0024036F">
        <w:rPr>
          <w:rFonts w:ascii="Angsana New" w:hAnsi="Angsana New" w:hint="cs"/>
          <w:sz w:val="30"/>
          <w:szCs w:val="30"/>
          <w:cs/>
          <w:lang w:bidi="th-TH"/>
        </w:rPr>
        <w:t>ธุรกิจ</w:t>
      </w:r>
    </w:p>
    <w:p w14:paraId="4D015C7D" w14:textId="5EF157EB" w:rsidR="009E45D4" w:rsidRPr="00846AA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846AA1" w:rsidRDefault="006D092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846AA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846AA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846AA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846AA1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846AA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846AA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846AA1" w:rsidRDefault="00D77FE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560836F1" w14:textId="41F877BE" w:rsidR="009E45D4" w:rsidRPr="00846AA1" w:rsidRDefault="005E418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 w:hint="cs"/>
          <w:sz w:val="30"/>
          <w:szCs w:val="30"/>
          <w:cs/>
          <w:lang w:bidi="th-TH"/>
        </w:rPr>
        <w:t>เงินกู้ยืมและหุ้นกู้</w:t>
      </w:r>
    </w:p>
    <w:p w14:paraId="429852B3" w14:textId="1CFEB9FE" w:rsidR="009E45D4" w:rsidRPr="00846AA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BF55F0" w:rsidRPr="00846AA1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846AA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DFCD8E0" w14:textId="0D570496" w:rsidR="00CE103F" w:rsidRPr="00846AA1" w:rsidRDefault="0006794F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 w:hint="cs"/>
          <w:sz w:val="30"/>
          <w:szCs w:val="30"/>
          <w:cs/>
          <w:lang w:bidi="th-TH"/>
        </w:rPr>
        <w:t>กำไรต่อหุ้น</w:t>
      </w:r>
    </w:p>
    <w:p w14:paraId="25C4C5C8" w14:textId="6703D7AD" w:rsidR="008464C5" w:rsidRPr="00846AA1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846AA1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846AA1" w:rsidRDefault="008C1C0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1ECFFEA5" w:rsidR="009D2FFF" w:rsidRPr="00846AA1" w:rsidRDefault="009D2FFF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846AA1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3867978" w14:textId="77777777" w:rsidR="009E45D4" w:rsidRPr="00846AA1" w:rsidRDefault="004762B0" w:rsidP="0092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</w:pPr>
      <w:r w:rsidRPr="00846AA1">
        <w:rPr>
          <w:cs/>
        </w:rPr>
        <w:br w:type="page"/>
      </w:r>
      <w:r w:rsidRPr="00846AA1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846AA1">
        <w:rPr>
          <w:rFonts w:hint="cs"/>
          <w:cs/>
        </w:rPr>
        <w:t>ระหว่างกาล</w:t>
      </w:r>
      <w:r w:rsidRPr="00846AA1">
        <w:rPr>
          <w:cs/>
        </w:rPr>
        <w:t>นี้</w:t>
      </w:r>
    </w:p>
    <w:p w14:paraId="08EEE1BD" w14:textId="5A89BCB4" w:rsidR="009E45D4" w:rsidRPr="00846AA1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5A33798" w14:textId="7911D6F1" w:rsidR="006C42C3" w:rsidRPr="00846AA1" w:rsidRDefault="004762B0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46AA1">
        <w:rPr>
          <w:cs/>
        </w:rPr>
        <w:t>งบการเงิน</w:t>
      </w:r>
      <w:r w:rsidR="0025700A" w:rsidRPr="00846AA1">
        <w:rPr>
          <w:rFonts w:hint="cs"/>
          <w:cs/>
        </w:rPr>
        <w:t>ระหว่างกาล</w:t>
      </w:r>
      <w:r w:rsidRPr="00846AA1">
        <w:rPr>
          <w:cs/>
        </w:rPr>
        <w:t>นี้ได้รับอนุมัติให้ออกงบการเงินจากคณะกรรมการ</w:t>
      </w:r>
      <w:r w:rsidR="006A6A70" w:rsidRPr="00846AA1">
        <w:rPr>
          <w:rFonts w:hint="cs"/>
          <w:cs/>
        </w:rPr>
        <w:t>บริษัท</w:t>
      </w:r>
      <w:r w:rsidRPr="00846AA1">
        <w:rPr>
          <w:cs/>
        </w:rPr>
        <w:t>เมื่อวันที่</w:t>
      </w:r>
      <w:r w:rsidR="008D290F" w:rsidRPr="00846AA1">
        <w:rPr>
          <w:cs/>
        </w:rPr>
        <w:t xml:space="preserve"> </w:t>
      </w:r>
      <w:r w:rsidR="006F1E95" w:rsidRPr="006F1E95">
        <w:t>11</w:t>
      </w:r>
      <w:r w:rsidR="00810633" w:rsidRPr="00846AA1">
        <w:rPr>
          <w:cs/>
        </w:rPr>
        <w:t xml:space="preserve"> </w:t>
      </w:r>
      <w:r w:rsidR="009D5C1C" w:rsidRPr="00846AA1">
        <w:rPr>
          <w:rFonts w:hint="cs"/>
          <w:cs/>
        </w:rPr>
        <w:t xml:space="preserve">พฤษภาคม </w:t>
      </w:r>
      <w:r w:rsidR="006F1E95" w:rsidRPr="006F1E95">
        <w:t>2565</w:t>
      </w:r>
    </w:p>
    <w:p w14:paraId="66A7BD1E" w14:textId="77777777" w:rsidR="006C42C3" w:rsidRPr="00846AA1" w:rsidRDefault="006C42C3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7CBD2A9B" w14:textId="51989C0F" w:rsidR="009E45D4" w:rsidRPr="00846AA1" w:rsidRDefault="004762B0" w:rsidP="006C42C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846AA1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705D868" w14:textId="053E5E5C" w:rsidR="00B1391E" w:rsidRPr="00846AA1" w:rsidRDefault="000B561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46AA1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846AA1">
        <w:tab/>
      </w:r>
      <w:r w:rsidR="001D0AEF" w:rsidRPr="00846AA1">
        <w:tab/>
      </w:r>
      <w:r w:rsidRPr="00846AA1">
        <w:rPr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846AA1">
        <w:rPr>
          <w:rFonts w:hint="cs"/>
          <w:cs/>
        </w:rPr>
        <w:t>จากพลังงานสะอาด</w:t>
      </w:r>
      <w:r w:rsidRPr="00846AA1">
        <w:rPr>
          <w:cs/>
        </w:rPr>
        <w:t xml:space="preserve">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846AA1" w:rsidRDefault="00DC62CA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B3AA8A" w14:textId="77777777" w:rsidR="00AB0686" w:rsidRPr="00846AA1" w:rsidRDefault="00AB0686" w:rsidP="007A576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846AA1">
        <w:rPr>
          <w:rFonts w:ascii="Angsana New" w:hAnsi="Angsana New" w:hint="cs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846AA1" w:rsidRDefault="0036548A" w:rsidP="007A576E">
      <w:pPr>
        <w:tabs>
          <w:tab w:val="decimal" w:pos="540"/>
        </w:tabs>
        <w:ind w:left="540"/>
      </w:pPr>
    </w:p>
    <w:p w14:paraId="67178587" w14:textId="289C4051" w:rsidR="006D63C1" w:rsidRPr="0024036F" w:rsidRDefault="006D63C1" w:rsidP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bookmarkStart w:id="1" w:name="_Hlk66464858"/>
      <w:r w:rsidRPr="00846AA1">
        <w:rPr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</w:t>
      </w:r>
      <w:r w:rsidRPr="0024036F">
        <w:rPr>
          <w:cs/>
        </w:rPr>
        <w:t xml:space="preserve">ที่ </w:t>
      </w:r>
      <w:r w:rsidR="006F1E95" w:rsidRPr="0024036F">
        <w:t>34</w:t>
      </w:r>
      <w:r w:rsidRPr="0024036F">
        <w:t xml:space="preserve"> </w:t>
      </w:r>
      <w:r w:rsidRPr="0024036F">
        <w:rPr>
          <w:cs/>
        </w:rPr>
        <w:t xml:space="preserve">เรื่อง </w:t>
      </w:r>
      <w:r w:rsidRPr="0024036F">
        <w:rPr>
          <w:i/>
          <w:iCs/>
          <w:cs/>
        </w:rPr>
        <w:t>การรายงานทางการเงินระหว่างกาล</w:t>
      </w:r>
      <w:r w:rsidRPr="0024036F">
        <w:rPr>
          <w:cs/>
        </w:rPr>
        <w:t xml:space="preserve"> </w:t>
      </w:r>
      <w:r w:rsidRPr="0024036F">
        <w:t xml:space="preserve"> </w:t>
      </w:r>
      <w:bookmarkEnd w:id="1"/>
      <w:r w:rsidRPr="0024036F">
        <w:rPr>
          <w:cs/>
        </w:rPr>
        <w:t>รวมถึงแนวปฏิบัติทางการบัญชีที่ประกาศใช้โดยสภาวิชาชีพ</w:t>
      </w:r>
      <w:r w:rsidRPr="0024036F">
        <w:rPr>
          <w:rFonts w:hint="cs"/>
          <w:cs/>
        </w:rPr>
        <w:t xml:space="preserve"> </w:t>
      </w:r>
      <w:r w:rsidRPr="0024036F">
        <w:rPr>
          <w:cs/>
        </w:rPr>
        <w:t>บัญช</w:t>
      </w:r>
      <w:r w:rsidRPr="0024036F">
        <w:rPr>
          <w:rFonts w:hint="cs"/>
          <w:cs/>
        </w:rPr>
        <w:t>ี</w:t>
      </w:r>
      <w:r w:rsidRPr="0024036F">
        <w:rPr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Pr="0024036F">
        <w:t xml:space="preserve"> </w:t>
      </w:r>
      <w:r w:rsidRPr="0024036F">
        <w:rPr>
          <w:rFonts w:hint="cs"/>
          <w:cs/>
        </w:rPr>
        <w:t>โดย</w:t>
      </w:r>
      <w:r w:rsidRPr="0024036F">
        <w:rPr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4036F">
        <w:rPr>
          <w:rFonts w:hint="cs"/>
          <w:cs/>
        </w:rPr>
        <w:t xml:space="preserve"> </w:t>
      </w:r>
      <w:r w:rsidRPr="0024036F">
        <w:rPr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4036F">
        <w:t xml:space="preserve"> </w:t>
      </w:r>
      <w:r w:rsidR="006F1E95" w:rsidRPr="0024036F">
        <w:t>31</w:t>
      </w:r>
      <w:r w:rsidRPr="0024036F">
        <w:t xml:space="preserve"> </w:t>
      </w:r>
      <w:r w:rsidRPr="0024036F">
        <w:rPr>
          <w:cs/>
        </w:rPr>
        <w:t>ธันวาคม</w:t>
      </w:r>
      <w:r w:rsidRPr="0024036F">
        <w:t xml:space="preserve"> </w:t>
      </w:r>
      <w:r w:rsidR="006F1E95" w:rsidRPr="0024036F">
        <w:t>2564</w:t>
      </w:r>
    </w:p>
    <w:p w14:paraId="20C72082" w14:textId="3CBF0605" w:rsidR="003C0357" w:rsidRPr="0024036F" w:rsidRDefault="003C035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E3403DF" w14:textId="221AFFC1" w:rsidR="006D63C1" w:rsidRPr="0024036F" w:rsidRDefault="006D63C1" w:rsidP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24036F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4036F">
        <w:rPr>
          <w:rFonts w:hint="cs"/>
          <w:cs/>
        </w:rPr>
        <w:t>ที่</w:t>
      </w:r>
      <w:r w:rsidRPr="0024036F">
        <w:rPr>
          <w:cs/>
        </w:rPr>
        <w:t>อาจมีความไม่แน่นอนนั้นไม่แตกต่างจากที่ได้อธิบาย</w:t>
      </w:r>
      <w:r w:rsidRPr="0024036F">
        <w:rPr>
          <w:rFonts w:hint="cs"/>
          <w:cs/>
        </w:rPr>
        <w:t>ไว้</w:t>
      </w:r>
      <w:r w:rsidRPr="0024036F">
        <w:rPr>
          <w:cs/>
        </w:rPr>
        <w:t xml:space="preserve">ในงบการเงินสำหรับปีสิ้นสุดวันที่ </w:t>
      </w:r>
      <w:r w:rsidR="006F1E95" w:rsidRPr="0024036F">
        <w:t>31</w:t>
      </w:r>
      <w:r w:rsidRPr="0024036F">
        <w:t xml:space="preserve"> </w:t>
      </w:r>
      <w:r w:rsidRPr="0024036F">
        <w:rPr>
          <w:cs/>
        </w:rPr>
        <w:t xml:space="preserve">ธันวาคม </w:t>
      </w:r>
      <w:r w:rsidR="006F1E95" w:rsidRPr="0024036F">
        <w:t>2564</w:t>
      </w:r>
    </w:p>
    <w:p w14:paraId="261A636B" w14:textId="416443B1" w:rsidR="006D63C1" w:rsidRPr="0024036F" w:rsidRDefault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58863968" w14:textId="4E34444A" w:rsidR="00E903A1" w:rsidRPr="0024036F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24036F">
        <w:rPr>
          <w:cs/>
        </w:rPr>
        <w:t xml:space="preserve">ตั้งแต่วันที่ </w:t>
      </w:r>
      <w:r w:rsidR="006F1E95" w:rsidRPr="0024036F">
        <w:t>1</w:t>
      </w:r>
      <w:r w:rsidRPr="0024036F">
        <w:t xml:space="preserve"> </w:t>
      </w:r>
      <w:r w:rsidRPr="0024036F">
        <w:rPr>
          <w:cs/>
        </w:rPr>
        <w:t xml:space="preserve">มกราคม </w:t>
      </w:r>
      <w:r w:rsidR="006F1E95" w:rsidRPr="0024036F">
        <w:t>2565</w:t>
      </w:r>
      <w:r w:rsidRPr="0024036F">
        <w:rPr>
          <w:cs/>
        </w:rPr>
        <w:t xml:space="preserve"> </w:t>
      </w:r>
      <w:r w:rsidRPr="0024036F">
        <w:rPr>
          <w:rFonts w:hint="cs"/>
          <w:cs/>
        </w:rPr>
        <w:t>กลุ่มบริษัท</w:t>
      </w:r>
      <w:r w:rsidRPr="0024036F">
        <w:rPr>
          <w:cs/>
        </w:rPr>
        <w:t xml:space="preserve">นำมาตรฐานการรายงานทางการเงิน ฉบับที่ </w:t>
      </w:r>
      <w:r w:rsidR="006F1E95" w:rsidRPr="0024036F">
        <w:t>9</w:t>
      </w:r>
      <w:r w:rsidRPr="0024036F">
        <w:rPr>
          <w:cs/>
        </w:rPr>
        <w:t xml:space="preserve"> เรื่อง เครื่องมือทางการเงินและมาตรฐานการรายงานทางการเงิน ฉบับที่ </w:t>
      </w:r>
      <w:r w:rsidR="006F1E95" w:rsidRPr="0024036F">
        <w:t>7</w:t>
      </w:r>
      <w:r w:rsidRPr="0024036F">
        <w:rPr>
          <w:cs/>
        </w:rPr>
        <w:t xml:space="preserve"> เรื่อง การเปิดเผยข้อมูลเครื่องมือทางการเงิน ซึ่งมีการปรับปรุงเรื่องการปฏิรูปอัตราดอกเบี้ยอ้างอิงระยะที่ </w:t>
      </w:r>
      <w:r w:rsidR="006F1E95" w:rsidRPr="0024036F">
        <w:t>2</w:t>
      </w:r>
      <w:r w:rsidRPr="0024036F">
        <w:rPr>
          <w:cs/>
        </w:rPr>
        <w:t xml:space="preserve"> </w:t>
      </w:r>
      <w:r w:rsidRPr="0024036F">
        <w:t>(</w:t>
      </w:r>
      <w:r w:rsidRPr="0024036F">
        <w:rPr>
          <w:cs/>
        </w:rPr>
        <w:t xml:space="preserve">การปฏิรูปอัตราดอกเบี้ยระยะที่ </w:t>
      </w:r>
      <w:r w:rsidR="006F1E95" w:rsidRPr="0024036F">
        <w:t>2</w:t>
      </w:r>
      <w:r w:rsidRPr="0024036F">
        <w:t>)</w:t>
      </w:r>
      <w:r w:rsidRPr="0024036F">
        <w:rPr>
          <w:cs/>
        </w:rPr>
        <w:t xml:space="preserve"> มาถือปฏิบัติ</w:t>
      </w:r>
    </w:p>
    <w:p w14:paraId="62C3E923" w14:textId="77777777" w:rsidR="00E903A1" w:rsidRPr="0024036F" w:rsidRDefault="00E903A1" w:rsidP="00E9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p w14:paraId="10D3D502" w14:textId="221D47D4" w:rsidR="00E903A1" w:rsidRPr="0024036F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24036F">
        <w:rPr>
          <w:cs/>
        </w:rPr>
        <w:lastRenderedPageBreak/>
        <w:t xml:space="preserve">การปฏิรูปอัตราดอกเบี้ยระยะที่ </w:t>
      </w:r>
      <w:r w:rsidR="006F1E95" w:rsidRPr="0024036F">
        <w:t>2</w:t>
      </w:r>
      <w:r w:rsidRPr="0024036F">
        <w:rPr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="006F1E95" w:rsidRPr="0024036F">
        <w:t>2</w:t>
      </w:r>
      <w:r w:rsidRPr="0024036F">
        <w:rPr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299F79C8" w14:textId="77777777" w:rsidR="00E903A1" w:rsidRPr="0024036F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60FAF24" w14:textId="77777777" w:rsidR="00E903A1" w:rsidRPr="0024036F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24036F">
        <w:rPr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เครื่องมือที่ใช้ในการป้องกันความเสี่ยงและความเสี่ยงที่ป้องกัน</w:t>
      </w:r>
    </w:p>
    <w:p w14:paraId="02BEEED8" w14:textId="77777777" w:rsidR="00E903A1" w:rsidRPr="0024036F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40E3224" w14:textId="61E26E62" w:rsidR="00681F4C" w:rsidRPr="0024036F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24036F">
        <w:rPr>
          <w:cs/>
        </w:rPr>
        <w:t>นอกจากนี้</w:t>
      </w:r>
      <w:r w:rsidR="00830B56">
        <w:t xml:space="preserve"> </w:t>
      </w:r>
      <w:r w:rsidRPr="0024036F">
        <w:rPr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ทั้งนี้ มาตรฐานการรายงานทางการเงินดังกล่าวไม่มีผลกระทบที่เป็นสาระสำคัญต่องบการเงินของกลุ่มบริษัท</w:t>
      </w:r>
    </w:p>
    <w:p w14:paraId="5E74C988" w14:textId="77777777" w:rsidR="00E903A1" w:rsidRPr="0024036F" w:rsidRDefault="00E903A1" w:rsidP="00E9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37D88288" w14:textId="6097ED9E" w:rsidR="002667D7" w:rsidRPr="0024036F" w:rsidRDefault="00255060" w:rsidP="0024036F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24036F">
        <w:rPr>
          <w:rFonts w:ascii="Angsana New" w:hAnsi="Angsana New"/>
          <w:b/>
          <w:bCs/>
          <w:sz w:val="30"/>
          <w:szCs w:val="30"/>
          <w:cs/>
          <w:lang w:bidi="th-TH"/>
        </w:rPr>
        <w:t>การ</w:t>
      </w:r>
      <w:r w:rsidR="0010200A" w:rsidRPr="0024036F">
        <w:rPr>
          <w:rFonts w:ascii="Angsana New" w:hAnsi="Angsana New" w:hint="cs"/>
          <w:b/>
          <w:bCs/>
          <w:sz w:val="30"/>
          <w:szCs w:val="30"/>
          <w:cs/>
          <w:lang w:bidi="th-TH"/>
        </w:rPr>
        <w:t>ซื้อ</w:t>
      </w:r>
      <w:r w:rsidRPr="0024036F">
        <w:rPr>
          <w:rFonts w:ascii="Angsana New" w:hAnsi="Angsana New"/>
          <w:b/>
          <w:bCs/>
          <w:sz w:val="30"/>
          <w:szCs w:val="30"/>
          <w:cs/>
          <w:lang w:bidi="th-TH"/>
        </w:rPr>
        <w:t>ธ</w:t>
      </w:r>
      <w:r w:rsidRPr="0024036F">
        <w:rPr>
          <w:rFonts w:ascii="Angsana New" w:hAnsi="Angsana New" w:hint="cs"/>
          <w:b/>
          <w:bCs/>
          <w:sz w:val="30"/>
          <w:szCs w:val="30"/>
          <w:cs/>
          <w:lang w:bidi="th-TH"/>
        </w:rPr>
        <w:t>ุรกิจ</w:t>
      </w:r>
    </w:p>
    <w:p w14:paraId="327BB9E4" w14:textId="2D2BC773" w:rsidR="0030778B" w:rsidRPr="00BA74FF" w:rsidRDefault="0030778B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highlight w:val="yellow"/>
          <w:lang w:bidi="th-TH"/>
        </w:rPr>
      </w:pPr>
    </w:p>
    <w:p w14:paraId="038F5EF9" w14:textId="143F50C1" w:rsidR="0030778B" w:rsidRPr="00240B52" w:rsidRDefault="0052697A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  <w:r w:rsidRPr="00240B52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31</w:t>
      </w:r>
      <w:r w:rsidRPr="00240B52">
        <w:rPr>
          <w:rFonts w:ascii="Angsana New" w:hAnsi="Angsana New"/>
          <w:sz w:val="30"/>
          <w:szCs w:val="30"/>
          <w:cs/>
          <w:lang w:bidi="th-TH"/>
        </w:rPr>
        <w:t xml:space="preserve"> มีนาคม 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2565</w:t>
      </w:r>
      <w:r w:rsidR="0030778B" w:rsidRPr="00240B5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0778B" w:rsidRPr="00240B52">
        <w:rPr>
          <w:rFonts w:ascii="Angsana New" w:hAnsi="Angsana New"/>
          <w:sz w:val="30"/>
          <w:szCs w:val="30"/>
          <w:lang w:bidi="th-TH"/>
        </w:rPr>
        <w:t>OKEA AS</w:t>
      </w:r>
      <w:r w:rsidR="0010200A">
        <w:rPr>
          <w:rFonts w:ascii="Angsana New" w:hAnsi="Angsana New"/>
          <w:sz w:val="30"/>
          <w:szCs w:val="30"/>
          <w:lang w:val="en-US" w:bidi="th-TH"/>
        </w:rPr>
        <w:t xml:space="preserve">A </w:t>
      </w:r>
      <w:r w:rsidR="0010200A">
        <w:rPr>
          <w:rFonts w:ascii="Angsana New" w:hAnsi="Angsana New" w:hint="cs"/>
          <w:sz w:val="30"/>
          <w:szCs w:val="30"/>
          <w:cs/>
          <w:lang w:val="en-US" w:bidi="th-TH"/>
        </w:rPr>
        <w:t>(“</w:t>
      </w:r>
      <w:r w:rsidR="0010200A">
        <w:rPr>
          <w:rFonts w:ascii="Angsana New" w:hAnsi="Angsana New"/>
          <w:sz w:val="30"/>
          <w:szCs w:val="30"/>
          <w:lang w:val="en-US" w:bidi="th-TH"/>
        </w:rPr>
        <w:t>OKEA”</w:t>
      </w:r>
      <w:r w:rsidR="0010200A">
        <w:rPr>
          <w:rFonts w:ascii="Angsana New" w:hAnsi="Angsana New" w:hint="cs"/>
          <w:sz w:val="30"/>
          <w:szCs w:val="30"/>
          <w:cs/>
          <w:lang w:val="en-US" w:bidi="th-TH"/>
        </w:rPr>
        <w:t>)</w:t>
      </w:r>
      <w:r w:rsidR="0030778B" w:rsidRPr="00240B52">
        <w:rPr>
          <w:rFonts w:ascii="Angsana New" w:hAnsi="Angsana New"/>
          <w:sz w:val="30"/>
          <w:szCs w:val="30"/>
          <w:lang w:bidi="th-TH"/>
        </w:rPr>
        <w:t xml:space="preserve"> </w:t>
      </w:r>
      <w:r w:rsidR="0030778B" w:rsidRPr="00240B52">
        <w:rPr>
          <w:rFonts w:ascii="Angsana New" w:hAnsi="Angsana New"/>
          <w:sz w:val="30"/>
          <w:szCs w:val="30"/>
          <w:cs/>
          <w:lang w:bidi="th-TH"/>
        </w:rPr>
        <w:t>ซึ่งเป็นบริษัทย่อยทางอ้อม</w:t>
      </w:r>
      <w:r w:rsidR="0010200A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ของกลุ่มบริษัทซื้อส่วนได้เสียในหลุม</w:t>
      </w:r>
      <w:r w:rsidR="0030778B" w:rsidRPr="00240B5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0778B" w:rsidRPr="00240B52">
        <w:rPr>
          <w:rFonts w:ascii="Angsana New" w:hAnsi="Angsana New"/>
          <w:sz w:val="30"/>
          <w:szCs w:val="30"/>
          <w:lang w:bidi="th-TH"/>
        </w:rPr>
        <w:t xml:space="preserve">Ivar Aasen </w:t>
      </w:r>
      <w:r w:rsidR="0010200A">
        <w:rPr>
          <w:rFonts w:ascii="Angsana New" w:hAnsi="Angsana New" w:hint="cs"/>
          <w:sz w:val="30"/>
          <w:szCs w:val="30"/>
          <w:cs/>
          <w:lang w:bidi="th-TH"/>
        </w:rPr>
        <w:t xml:space="preserve">ร้อยละ 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2</w:t>
      </w:r>
      <w:r w:rsidR="0010200A">
        <w:rPr>
          <w:rFonts w:ascii="Angsana New" w:hAnsi="Angsana New"/>
          <w:sz w:val="30"/>
          <w:szCs w:val="30"/>
          <w:lang w:val="en-US" w:bidi="th-TH"/>
        </w:rPr>
        <w:t>.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22</w:t>
      </w:r>
      <w:r w:rsidR="0010200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0778B" w:rsidRPr="00240B52">
        <w:rPr>
          <w:rFonts w:ascii="Angsana New" w:hAnsi="Angsana New"/>
          <w:sz w:val="30"/>
          <w:szCs w:val="30"/>
          <w:cs/>
          <w:lang w:bidi="th-TH"/>
        </w:rPr>
        <w:t xml:space="preserve">จาก </w:t>
      </w:r>
      <w:r w:rsidR="0030778B" w:rsidRPr="00240B52">
        <w:rPr>
          <w:rFonts w:ascii="Angsana New" w:hAnsi="Angsana New"/>
          <w:sz w:val="30"/>
          <w:szCs w:val="30"/>
          <w:lang w:bidi="th-TH"/>
        </w:rPr>
        <w:t xml:space="preserve">Neptune Energy Norge AS </w:t>
      </w:r>
      <w:r w:rsidR="0030778B" w:rsidRPr="00240B52">
        <w:rPr>
          <w:rFonts w:ascii="Angsana New" w:hAnsi="Angsana New"/>
          <w:sz w:val="30"/>
          <w:szCs w:val="30"/>
          <w:cs/>
          <w:lang w:bidi="th-TH"/>
        </w:rPr>
        <w:t>ท</w:t>
      </w:r>
      <w:r w:rsidRPr="00240B52">
        <w:rPr>
          <w:rFonts w:ascii="Angsana New" w:hAnsi="Angsana New"/>
          <w:sz w:val="30"/>
          <w:szCs w:val="30"/>
          <w:cs/>
          <w:lang w:bidi="th-TH"/>
        </w:rPr>
        <w:t>ำให้ส่วน</w:t>
      </w:r>
      <w:r w:rsidR="0010200A">
        <w:rPr>
          <w:rFonts w:ascii="Angsana New" w:hAnsi="Angsana New" w:hint="cs"/>
          <w:sz w:val="30"/>
          <w:szCs w:val="30"/>
          <w:cs/>
          <w:lang w:bidi="th-TH"/>
        </w:rPr>
        <w:t xml:space="preserve">ได้เสียของ </w:t>
      </w:r>
      <w:r w:rsidR="0010200A">
        <w:rPr>
          <w:rFonts w:ascii="Angsana New" w:hAnsi="Angsana New"/>
          <w:sz w:val="30"/>
          <w:szCs w:val="30"/>
          <w:lang w:val="en-US" w:bidi="th-TH"/>
        </w:rPr>
        <w:t xml:space="preserve">OKEA </w:t>
      </w:r>
      <w:r w:rsidRPr="00240B52">
        <w:rPr>
          <w:rFonts w:ascii="Angsana New" w:hAnsi="Angsana New"/>
          <w:sz w:val="30"/>
          <w:szCs w:val="30"/>
          <w:cs/>
          <w:lang w:bidi="th-TH"/>
        </w:rPr>
        <w:t>เพิ่ม</w:t>
      </w:r>
      <w:r w:rsidR="0010200A">
        <w:rPr>
          <w:rFonts w:ascii="Angsana New" w:hAnsi="Angsana New" w:hint="cs"/>
          <w:sz w:val="30"/>
          <w:szCs w:val="30"/>
          <w:cs/>
          <w:lang w:bidi="th-TH"/>
        </w:rPr>
        <w:t>ขึ้น</w:t>
      </w:r>
      <w:r w:rsidRPr="00240B52">
        <w:rPr>
          <w:rFonts w:ascii="Angsana New" w:hAnsi="Angsana New"/>
          <w:sz w:val="30"/>
          <w:szCs w:val="30"/>
          <w:cs/>
          <w:lang w:bidi="th-TH"/>
        </w:rPr>
        <w:t>จาก</w:t>
      </w:r>
      <w:r w:rsidR="0010200A">
        <w:rPr>
          <w:rFonts w:ascii="Angsana New" w:hAnsi="Angsana New" w:hint="cs"/>
          <w:sz w:val="30"/>
          <w:szCs w:val="30"/>
          <w:cs/>
          <w:lang w:bidi="th-TH"/>
        </w:rPr>
        <w:t>ร้อยละ</w:t>
      </w:r>
      <w:r w:rsidRPr="00240B5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0</w:t>
      </w:r>
      <w:r w:rsidRPr="00240B52">
        <w:rPr>
          <w:rFonts w:ascii="Angsana New" w:hAnsi="Angsana New"/>
          <w:sz w:val="30"/>
          <w:szCs w:val="30"/>
          <w:lang w:bidi="th-TH"/>
        </w:rPr>
        <w:t>.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56</w:t>
      </w:r>
      <w:r w:rsidRPr="00240B52">
        <w:rPr>
          <w:rFonts w:ascii="Angsana New" w:hAnsi="Angsana New"/>
          <w:sz w:val="30"/>
          <w:szCs w:val="30"/>
          <w:cs/>
          <w:lang w:bidi="th-TH"/>
        </w:rPr>
        <w:t xml:space="preserve"> เป็น</w:t>
      </w:r>
      <w:r w:rsidR="0010200A">
        <w:rPr>
          <w:rFonts w:ascii="Angsana New" w:hAnsi="Angsana New" w:hint="cs"/>
          <w:sz w:val="30"/>
          <w:szCs w:val="30"/>
          <w:cs/>
          <w:lang w:bidi="th-TH"/>
        </w:rPr>
        <w:t>ร้อยละ</w:t>
      </w:r>
      <w:r w:rsidRPr="00240B52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2</w:t>
      </w:r>
      <w:r w:rsidRPr="00240B52">
        <w:rPr>
          <w:rFonts w:ascii="Angsana New" w:hAnsi="Angsana New"/>
          <w:sz w:val="30"/>
          <w:szCs w:val="30"/>
          <w:lang w:bidi="th-TH"/>
        </w:rPr>
        <w:t>.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78</w:t>
      </w:r>
      <w:r w:rsidR="0030778B" w:rsidRPr="00240B52">
        <w:rPr>
          <w:rFonts w:ascii="Angsana New" w:hAnsi="Angsana New"/>
          <w:sz w:val="30"/>
          <w:szCs w:val="30"/>
          <w:cs/>
          <w:lang w:bidi="th-TH"/>
        </w:rPr>
        <w:t xml:space="preserve"> ฝ่ายบริหารคาดว่าหากกลุ่มบริษัทไ</w:t>
      </w:r>
      <w:r w:rsidRPr="00240B52">
        <w:rPr>
          <w:rFonts w:ascii="Angsana New" w:hAnsi="Angsana New"/>
          <w:sz w:val="30"/>
          <w:szCs w:val="30"/>
          <w:cs/>
          <w:lang w:bidi="th-TH"/>
        </w:rPr>
        <w:t xml:space="preserve">ด้มีการซื้อธุรกิจตั้งแต่วันที่ 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1</w:t>
      </w:r>
      <w:r w:rsidRPr="00240B52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2565</w:t>
      </w:r>
      <w:r w:rsidRPr="00240B52">
        <w:rPr>
          <w:rFonts w:ascii="Angsana New" w:hAnsi="Angsana New"/>
          <w:sz w:val="30"/>
          <w:szCs w:val="30"/>
          <w:cs/>
          <w:lang w:bidi="th-TH"/>
        </w:rPr>
        <w:t xml:space="preserve"> จะมีรายได้รวมเพิ่มขึ้นจำนวน 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288</w:t>
      </w:r>
      <w:r w:rsidR="0030778B" w:rsidRPr="00240B52">
        <w:rPr>
          <w:rFonts w:ascii="Angsana New" w:hAnsi="Angsana New"/>
          <w:sz w:val="30"/>
          <w:szCs w:val="30"/>
          <w:cs/>
          <w:lang w:bidi="th-TH"/>
        </w:rPr>
        <w:t xml:space="preserve"> ล้านบาท และกำไรก</w:t>
      </w:r>
      <w:r w:rsidRPr="00240B52">
        <w:rPr>
          <w:rFonts w:ascii="Angsana New" w:hAnsi="Angsana New"/>
          <w:sz w:val="30"/>
          <w:szCs w:val="30"/>
          <w:cs/>
          <w:lang w:bidi="th-TH"/>
        </w:rPr>
        <w:t xml:space="preserve">่อนภาษีเงินได้เพิ่มขึ้นจำนวน </w:t>
      </w:r>
      <w:r w:rsidR="006F1E95" w:rsidRPr="006F1E95">
        <w:rPr>
          <w:rFonts w:ascii="Angsana New" w:hAnsi="Angsana New"/>
          <w:sz w:val="30"/>
          <w:szCs w:val="30"/>
          <w:lang w:val="en-US" w:bidi="th-TH"/>
        </w:rPr>
        <w:t>220</w:t>
      </w:r>
      <w:r w:rsidR="0030778B" w:rsidRPr="00240B52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</w:p>
    <w:p w14:paraId="5B4BAD0C" w14:textId="4B3CB0AA" w:rsidR="0030778B" w:rsidRPr="00240B52" w:rsidRDefault="0030778B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602E0637" w14:textId="416BA2B1" w:rsidR="00FA475C" w:rsidRPr="00FA475C" w:rsidRDefault="00FA475C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30"/>
          <w:szCs w:val="30"/>
          <w:lang w:bidi="th-TH"/>
        </w:rPr>
      </w:pPr>
      <w:r w:rsidRPr="00FA475C">
        <w:rPr>
          <w:rFonts w:ascii="Angsana New" w:hAnsi="Angsana New"/>
          <w:sz w:val="30"/>
          <w:szCs w:val="30"/>
          <w:cs/>
          <w:lang w:bidi="th-TH"/>
        </w:rPr>
        <w:t>การประเมินมูลค่ายุติธรรมของสินทรัพย์สุทธิที่ได้มาจากการ</w:t>
      </w:r>
      <w:r w:rsidR="00EA2C81">
        <w:rPr>
          <w:rFonts w:ascii="Angsana New" w:hAnsi="Angsana New" w:hint="cs"/>
          <w:sz w:val="30"/>
          <w:szCs w:val="30"/>
          <w:cs/>
          <w:lang w:bidi="th-TH"/>
        </w:rPr>
        <w:t>ซื้อ</w:t>
      </w:r>
      <w:r w:rsidRPr="00FA475C">
        <w:rPr>
          <w:rFonts w:ascii="Angsana New" w:hAnsi="Angsana New" w:hint="cs"/>
          <w:sz w:val="30"/>
          <w:szCs w:val="30"/>
          <w:cs/>
          <w:lang w:bidi="th-TH"/>
        </w:rPr>
        <w:t>ธุรกิจ</w:t>
      </w:r>
      <w:r w:rsidRPr="00FA475C">
        <w:rPr>
          <w:rFonts w:ascii="Angsana New" w:hAnsi="Angsana New"/>
          <w:sz w:val="30"/>
          <w:szCs w:val="30"/>
          <w:cs/>
          <w:lang w:bidi="th-TH"/>
        </w:rPr>
        <w:t>ยังไม่แล้วเสร็จ ดังนั้นสินทรัพย์สุทธิที่ได้มา ณ วันที่</w:t>
      </w:r>
      <w:r w:rsidR="00EA2C81">
        <w:rPr>
          <w:rFonts w:ascii="Angsana New" w:hAnsi="Angsana New" w:hint="cs"/>
          <w:sz w:val="30"/>
          <w:szCs w:val="30"/>
          <w:cs/>
          <w:lang w:bidi="th-TH"/>
        </w:rPr>
        <w:t>ซื้อ</w:t>
      </w:r>
      <w:r w:rsidRPr="00FA475C">
        <w:rPr>
          <w:rFonts w:ascii="Angsana New" w:hAnsi="Angsana New" w:hint="cs"/>
          <w:sz w:val="30"/>
          <w:szCs w:val="30"/>
          <w:cs/>
          <w:lang w:bidi="th-TH"/>
        </w:rPr>
        <w:t>ธุรกิจ</w:t>
      </w:r>
      <w:r w:rsidRPr="00FA475C">
        <w:rPr>
          <w:rFonts w:ascii="Angsana New" w:hAnsi="Angsana New"/>
          <w:sz w:val="30"/>
          <w:szCs w:val="30"/>
          <w:cs/>
          <w:lang w:bidi="th-TH"/>
        </w:rPr>
        <w:t>จึงใช้มูลค่าที่ประเมินโดยฝ่ายจัดการ เมื่อผลการประเมินมูลค่ายุติธรรมเสร็จสิ้นสมบูรณ์แล้ว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6AE5C2A7" w14:textId="3E85BC9C" w:rsidR="00E903A1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en-GB" w:bidi="ar-SA"/>
        </w:rPr>
      </w:pPr>
      <w:r>
        <w:br w:type="page"/>
      </w: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950"/>
        <w:gridCol w:w="2340"/>
        <w:gridCol w:w="1620"/>
      </w:tblGrid>
      <w:tr w:rsidR="0030778B" w:rsidRPr="00240B52" w14:paraId="5908ADC3" w14:textId="77777777" w:rsidTr="006F1E95">
        <w:trPr>
          <w:tblHeader/>
        </w:trPr>
        <w:tc>
          <w:tcPr>
            <w:tcW w:w="4950" w:type="dxa"/>
          </w:tcPr>
          <w:p w14:paraId="1B404C78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</w:rPr>
            </w:pPr>
            <w:r w:rsidRPr="00240B5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340" w:type="dxa"/>
          </w:tcPr>
          <w:p w14:paraId="14C9A316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</w:tcPr>
          <w:p w14:paraId="1BC11328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40B52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30778B" w:rsidRPr="00240B52" w14:paraId="1D79843A" w14:textId="77777777" w:rsidTr="006F1E95">
        <w:trPr>
          <w:tblHeader/>
        </w:trPr>
        <w:tc>
          <w:tcPr>
            <w:tcW w:w="4950" w:type="dxa"/>
          </w:tcPr>
          <w:p w14:paraId="3CFEEF93" w14:textId="77777777" w:rsidR="0030778B" w:rsidRPr="00240B52" w:rsidRDefault="0030778B" w:rsidP="0030778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111A90CF" w14:textId="118F03E0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2B178F0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</w:rPr>
            </w:pPr>
            <w:r w:rsidRPr="00240B52">
              <w:rPr>
                <w:rFonts w:asciiTheme="majorBidi" w:hAnsiTheme="majorBidi" w:cstheme="majorBidi"/>
                <w:i/>
                <w:iCs/>
              </w:rPr>
              <w:t>(</w:t>
            </w:r>
            <w:r w:rsidRPr="00240B52">
              <w:rPr>
                <w:rFonts w:asciiTheme="majorBidi" w:hAnsiTheme="majorBidi" w:cstheme="majorBidi"/>
                <w:i/>
                <w:iCs/>
                <w:cs/>
              </w:rPr>
              <w:t>ล้านบาท</w:t>
            </w:r>
            <w:r w:rsidRPr="00240B52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30778B" w:rsidRPr="00240B52" w14:paraId="5C2661B3" w14:textId="77777777" w:rsidTr="006F1E95">
        <w:tc>
          <w:tcPr>
            <w:tcW w:w="4950" w:type="dxa"/>
            <w:shd w:val="clear" w:color="auto" w:fill="auto"/>
          </w:tcPr>
          <w:p w14:paraId="59D2746B" w14:textId="77777777" w:rsidR="0030778B" w:rsidRPr="00240B52" w:rsidRDefault="0030778B" w:rsidP="0030778B">
            <w:pPr>
              <w:spacing w:line="240" w:lineRule="auto"/>
              <w:rPr>
                <w:rFonts w:asciiTheme="majorBidi" w:hAnsiTheme="majorBidi" w:cstheme="majorBidi"/>
              </w:rPr>
            </w:pPr>
            <w:r w:rsidRPr="00240B52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2340" w:type="dxa"/>
            <w:shd w:val="clear" w:color="auto" w:fill="auto"/>
          </w:tcPr>
          <w:p w14:paraId="32214E20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FEAC222" w14:textId="3A6CEDD9" w:rsidR="0030778B" w:rsidRPr="00240B52" w:rsidRDefault="006F1E95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635</w:t>
            </w:r>
          </w:p>
        </w:tc>
      </w:tr>
      <w:tr w:rsidR="0030778B" w:rsidRPr="00240B52" w14:paraId="55975368" w14:textId="77777777" w:rsidTr="006F1E95">
        <w:tc>
          <w:tcPr>
            <w:tcW w:w="4950" w:type="dxa"/>
          </w:tcPr>
          <w:p w14:paraId="477EF794" w14:textId="77777777" w:rsidR="0030778B" w:rsidRPr="00240B52" w:rsidRDefault="0030778B" w:rsidP="0030778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40B52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2340" w:type="dxa"/>
          </w:tcPr>
          <w:p w14:paraId="521AC42B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20" w:type="dxa"/>
          </w:tcPr>
          <w:p w14:paraId="46C38377" w14:textId="53D875DF" w:rsidR="0030778B" w:rsidRPr="00240B52" w:rsidRDefault="006F1E95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6</w:t>
            </w:r>
          </w:p>
        </w:tc>
      </w:tr>
      <w:tr w:rsidR="0030778B" w:rsidRPr="00240B52" w14:paraId="444F1B7F" w14:textId="77777777" w:rsidTr="006F1E95">
        <w:tc>
          <w:tcPr>
            <w:tcW w:w="4950" w:type="dxa"/>
          </w:tcPr>
          <w:p w14:paraId="29679B31" w14:textId="77777777" w:rsidR="0030778B" w:rsidRPr="00240B52" w:rsidRDefault="0030778B" w:rsidP="0030778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40B52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40" w:type="dxa"/>
          </w:tcPr>
          <w:p w14:paraId="14C56E0C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20" w:type="dxa"/>
          </w:tcPr>
          <w:p w14:paraId="3B339104" w14:textId="00817426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40B52">
              <w:rPr>
                <w:rFonts w:asciiTheme="majorBidi" w:hAnsiTheme="majorBidi" w:cstheme="majorBidi"/>
                <w:cs/>
              </w:rPr>
              <w:t>(</w:t>
            </w:r>
            <w:r w:rsidR="006F1E95" w:rsidRPr="006F1E95">
              <w:rPr>
                <w:rFonts w:asciiTheme="majorBidi" w:hAnsiTheme="majorBidi" w:cstheme="majorBidi"/>
              </w:rPr>
              <w:t>81</w:t>
            </w:r>
            <w:r w:rsidRPr="00240B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0778B" w:rsidRPr="00240B52" w14:paraId="679115AF" w14:textId="77777777" w:rsidTr="006F1E95">
        <w:tc>
          <w:tcPr>
            <w:tcW w:w="4950" w:type="dxa"/>
          </w:tcPr>
          <w:p w14:paraId="29DEB732" w14:textId="77777777" w:rsidR="0030778B" w:rsidRPr="00240B52" w:rsidRDefault="0030778B" w:rsidP="0030778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40B52">
              <w:rPr>
                <w:rFonts w:asciiTheme="majorBidi" w:hAnsiTheme="majorBidi" w:cstheme="majorBidi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2340" w:type="dxa"/>
          </w:tcPr>
          <w:p w14:paraId="4BB06816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20" w:type="dxa"/>
          </w:tcPr>
          <w:p w14:paraId="1ABD346E" w14:textId="61A25624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40B52">
              <w:rPr>
                <w:rFonts w:asciiTheme="majorBidi" w:hAnsiTheme="majorBidi" w:cstheme="majorBidi"/>
                <w:cs/>
              </w:rPr>
              <w:t>(</w:t>
            </w:r>
            <w:r w:rsidR="006F1E95" w:rsidRPr="006F1E95">
              <w:rPr>
                <w:rFonts w:asciiTheme="majorBidi" w:hAnsiTheme="majorBidi" w:cstheme="majorBidi"/>
              </w:rPr>
              <w:t>350</w:t>
            </w:r>
            <w:r w:rsidRPr="00240B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0778B" w:rsidRPr="00240B52" w14:paraId="6E6772D0" w14:textId="77777777" w:rsidTr="006F1E95">
        <w:tc>
          <w:tcPr>
            <w:tcW w:w="4950" w:type="dxa"/>
          </w:tcPr>
          <w:p w14:paraId="43F9BD7B" w14:textId="77777777" w:rsidR="0030778B" w:rsidRPr="00240B52" w:rsidRDefault="0030778B" w:rsidP="0030778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40B52">
              <w:rPr>
                <w:rFonts w:asciiTheme="majorBidi" w:hAnsiTheme="majorBidi" w:cstheme="majorBidi"/>
                <w:cs/>
              </w:rPr>
              <w:t>ภาษีเงินได้ค้างจ่าย</w:t>
            </w:r>
          </w:p>
        </w:tc>
        <w:tc>
          <w:tcPr>
            <w:tcW w:w="2340" w:type="dxa"/>
          </w:tcPr>
          <w:p w14:paraId="5B7382DF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20" w:type="dxa"/>
          </w:tcPr>
          <w:p w14:paraId="6B0D0AE2" w14:textId="7032EB44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40B52">
              <w:rPr>
                <w:rFonts w:asciiTheme="majorBidi" w:hAnsiTheme="majorBidi" w:cstheme="majorBidi"/>
                <w:cs/>
              </w:rPr>
              <w:t>(</w:t>
            </w:r>
            <w:r w:rsidR="006F1E95" w:rsidRPr="006F1E95">
              <w:rPr>
                <w:rFonts w:asciiTheme="majorBidi" w:hAnsiTheme="majorBidi" w:cstheme="majorBidi"/>
              </w:rPr>
              <w:t>171</w:t>
            </w:r>
            <w:r w:rsidRPr="00240B5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0778B" w:rsidRPr="00240B52" w14:paraId="2123EE57" w14:textId="77777777" w:rsidTr="006F1E95">
        <w:tc>
          <w:tcPr>
            <w:tcW w:w="4950" w:type="dxa"/>
          </w:tcPr>
          <w:p w14:paraId="11AC995D" w14:textId="77777777" w:rsidR="0030778B" w:rsidRPr="00240B52" w:rsidRDefault="0030778B" w:rsidP="0030778B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40B52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40" w:type="dxa"/>
          </w:tcPr>
          <w:p w14:paraId="5F5A9263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A7121A1" w14:textId="38596EA8" w:rsidR="0030778B" w:rsidRPr="00240B52" w:rsidRDefault="006F1E95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39</w:t>
            </w:r>
          </w:p>
        </w:tc>
      </w:tr>
      <w:tr w:rsidR="0030778B" w:rsidRPr="00240B52" w14:paraId="6180AD1E" w14:textId="77777777" w:rsidTr="006F1E95">
        <w:tc>
          <w:tcPr>
            <w:tcW w:w="4950" w:type="dxa"/>
          </w:tcPr>
          <w:p w14:paraId="7A7B32B4" w14:textId="77777777" w:rsidR="0030778B" w:rsidRPr="00240B52" w:rsidRDefault="0030778B" w:rsidP="0030778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40B52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2340" w:type="dxa"/>
          </w:tcPr>
          <w:p w14:paraId="539117FC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B8AAE3" w14:textId="4807FF97" w:rsidR="0030778B" w:rsidRPr="00240B52" w:rsidRDefault="006F1E95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135</w:t>
            </w:r>
          </w:p>
        </w:tc>
      </w:tr>
      <w:tr w:rsidR="0030778B" w:rsidRPr="002D1C3F" w14:paraId="27BC580E" w14:textId="77777777" w:rsidTr="006F1E95">
        <w:tc>
          <w:tcPr>
            <w:tcW w:w="4950" w:type="dxa"/>
          </w:tcPr>
          <w:p w14:paraId="207E3A48" w14:textId="77777777" w:rsidR="0030778B" w:rsidRPr="00240B52" w:rsidRDefault="0030778B" w:rsidP="0030778B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40B52">
              <w:rPr>
                <w:rFonts w:asciiTheme="majorBidi" w:hAnsiTheme="majorBidi" w:cstheme="majorBidi"/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2340" w:type="dxa"/>
          </w:tcPr>
          <w:p w14:paraId="6C004ACD" w14:textId="77777777" w:rsidR="0030778B" w:rsidRPr="00240B52" w:rsidRDefault="0030778B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F1DDD37" w14:textId="6605022B" w:rsidR="0030778B" w:rsidRPr="00240B52" w:rsidRDefault="006F1E95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174</w:t>
            </w:r>
          </w:p>
        </w:tc>
      </w:tr>
    </w:tbl>
    <w:p w14:paraId="0B1E3106" w14:textId="210D3230" w:rsidR="0030778B" w:rsidRPr="006F1E95" w:rsidRDefault="0030778B" w:rsidP="0030778B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540D457D" w14:textId="64B297F0" w:rsidR="00255060" w:rsidRPr="00846AA1" w:rsidRDefault="00255060" w:rsidP="00A92745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  <w:bookmarkStart w:id="2" w:name="_GoBack"/>
      <w:bookmarkEnd w:id="2"/>
    </w:p>
    <w:p w14:paraId="08145A5A" w14:textId="77777777" w:rsidR="00870CCC" w:rsidRPr="00846AA1" w:rsidRDefault="00870CCC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6"/>
          <w:szCs w:val="26"/>
        </w:rPr>
      </w:pPr>
    </w:p>
    <w:p w14:paraId="5E461241" w14:textId="14EACED0" w:rsidR="006D63C1" w:rsidRPr="00846AA1" w:rsidRDefault="006D63C1" w:rsidP="006D63C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46AA1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6F1E95" w:rsidRPr="006F1E95">
        <w:rPr>
          <w:rFonts w:ascii="Angsana New" w:hAnsi="Angsana New"/>
          <w:sz w:val="30"/>
          <w:szCs w:val="30"/>
        </w:rPr>
        <w:t>7</w:t>
      </w:r>
      <w:r w:rsidRPr="00846AA1">
        <w:rPr>
          <w:rFonts w:ascii="Angsana New" w:hAnsi="Angsana New"/>
          <w:sz w:val="30"/>
          <w:szCs w:val="30"/>
        </w:rPr>
        <w:t xml:space="preserve"> </w:t>
      </w:r>
      <w:r w:rsidRPr="00846AA1">
        <w:rPr>
          <w:rFonts w:ascii="Angsana New" w:hAnsi="Angsana New"/>
          <w:sz w:val="30"/>
          <w:szCs w:val="30"/>
          <w:cs/>
        </w:rPr>
        <w:t xml:space="preserve">และ </w:t>
      </w:r>
      <w:r w:rsidR="006F1E95" w:rsidRPr="006F1E95">
        <w:rPr>
          <w:rFonts w:ascii="Angsana New" w:hAnsi="Angsana New"/>
          <w:sz w:val="30"/>
          <w:szCs w:val="30"/>
        </w:rPr>
        <w:t>8</w:t>
      </w:r>
      <w:r w:rsidRPr="00846AA1">
        <w:rPr>
          <w:rFonts w:ascii="Angsana New" w:hAnsi="Angsana New"/>
          <w:sz w:val="30"/>
          <w:szCs w:val="30"/>
        </w:rPr>
        <w:t xml:space="preserve"> </w:t>
      </w:r>
      <w:r w:rsidRPr="00846AA1">
        <w:rPr>
          <w:rFonts w:ascii="Angsana New" w:hAnsi="Angsana New" w:hint="cs"/>
          <w:sz w:val="30"/>
          <w:szCs w:val="30"/>
          <w:cs/>
        </w:rPr>
        <w:t xml:space="preserve">สำหรับบุคคลหรือกิจการอื่นที่เกี่ยวข้องกันไม่มีความสัมพันธ์ที่เปลี่ยนแปลงอย่างมีสาระสำคัญในระหว่างงวดสามเดือนสิ้นสุดวันที่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Pr="00846AA1">
        <w:rPr>
          <w:rFonts w:ascii="Angsana New" w:hAnsi="Angsana New"/>
          <w:sz w:val="30"/>
          <w:szCs w:val="30"/>
        </w:rPr>
        <w:t xml:space="preserve"> </w:t>
      </w:r>
      <w:r w:rsidRPr="00846AA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F1E95" w:rsidRPr="006F1E95">
        <w:rPr>
          <w:rFonts w:ascii="Angsana New" w:hAnsi="Angsana New"/>
          <w:sz w:val="30"/>
          <w:szCs w:val="30"/>
        </w:rPr>
        <w:t>2565</w:t>
      </w:r>
      <w:r w:rsidRPr="00846AA1">
        <w:rPr>
          <w:rFonts w:ascii="Angsana New" w:hAnsi="Angsana New"/>
          <w:sz w:val="30"/>
          <w:szCs w:val="30"/>
        </w:rPr>
        <w:t xml:space="preserve"> </w:t>
      </w:r>
      <w:r w:rsidRPr="00846AA1">
        <w:rPr>
          <w:rFonts w:ascii="Angsana New" w:hAnsi="Angsana New" w:hint="cs"/>
          <w:sz w:val="30"/>
          <w:szCs w:val="30"/>
          <w:cs/>
        </w:rPr>
        <w:t>ยกเว้น</w:t>
      </w:r>
      <w:r w:rsidR="007A3FDE" w:rsidRPr="00846AA1">
        <w:rPr>
          <w:rFonts w:ascii="Angsana New" w:hAnsi="Angsana New" w:hint="cs"/>
          <w:sz w:val="30"/>
          <w:szCs w:val="30"/>
          <w:cs/>
        </w:rPr>
        <w:t xml:space="preserve"> </w:t>
      </w:r>
      <w:r w:rsidR="00D87989" w:rsidRPr="00D87989">
        <w:rPr>
          <w:rFonts w:ascii="Angsana New" w:hAnsi="Angsana New"/>
          <w:sz w:val="30"/>
          <w:szCs w:val="30"/>
        </w:rPr>
        <w:t>Star Energy Group Holdings Pte. Ltd.</w:t>
      </w:r>
      <w:r w:rsidR="00D87989">
        <w:rPr>
          <w:rFonts w:ascii="Angsana New" w:hAnsi="Angsana New" w:hint="cs"/>
          <w:sz w:val="30"/>
          <w:szCs w:val="30"/>
          <w:cs/>
        </w:rPr>
        <w:t xml:space="preserve"> </w:t>
      </w:r>
      <w:r w:rsidR="009A0D5F">
        <w:rPr>
          <w:rFonts w:ascii="Angsana New" w:hAnsi="Angsana New" w:hint="cs"/>
          <w:sz w:val="30"/>
          <w:szCs w:val="30"/>
          <w:cs/>
        </w:rPr>
        <w:t>และ</w:t>
      </w:r>
      <w:r w:rsidR="009A0D5F" w:rsidRPr="009A0D5F">
        <w:rPr>
          <w:rFonts w:ascii="Angsana New" w:hAnsi="Angsana New"/>
          <w:sz w:val="30"/>
          <w:szCs w:val="30"/>
          <w:cs/>
        </w:rPr>
        <w:t>บริษัท ออมสุข วิสาหกิจ เพื่อสังคม จำกัด</w:t>
      </w:r>
      <w:r w:rsidR="009A0D5F">
        <w:rPr>
          <w:rFonts w:ascii="Angsana New" w:hAnsi="Angsana New" w:hint="cs"/>
          <w:sz w:val="30"/>
          <w:szCs w:val="30"/>
          <w:cs/>
        </w:rPr>
        <w:t xml:space="preserve"> </w:t>
      </w:r>
      <w:r w:rsidR="009A0D5F">
        <w:rPr>
          <w:rFonts w:ascii="Angsana New" w:hAnsi="Angsana New"/>
          <w:sz w:val="30"/>
          <w:szCs w:val="30"/>
        </w:rPr>
        <w:t>(</w:t>
      </w:r>
      <w:r w:rsidR="009A0D5F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6F1E95" w:rsidRPr="006F1E95">
        <w:rPr>
          <w:rFonts w:ascii="Angsana New" w:hAnsi="Angsana New"/>
          <w:sz w:val="30"/>
          <w:szCs w:val="30"/>
        </w:rPr>
        <w:t>7</w:t>
      </w:r>
      <w:r w:rsidR="009A0D5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F1E95" w:rsidRPr="006F1E95">
        <w:rPr>
          <w:rFonts w:ascii="Angsana New" w:hAnsi="Angsana New"/>
          <w:sz w:val="30"/>
          <w:szCs w:val="30"/>
        </w:rPr>
        <w:t>8</w:t>
      </w:r>
      <w:r w:rsidR="009A0D5F">
        <w:rPr>
          <w:rFonts w:ascii="Angsana New" w:hAnsi="Angsana New"/>
          <w:sz w:val="30"/>
          <w:szCs w:val="30"/>
        </w:rPr>
        <w:t>)</w:t>
      </w:r>
    </w:p>
    <w:p w14:paraId="0D13C697" w14:textId="6E36386B" w:rsidR="00A931A7" w:rsidRPr="00846AA1" w:rsidRDefault="00A931A7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11F614D" w14:textId="45E6E268" w:rsidR="00A931A7" w:rsidRPr="00846AA1" w:rsidRDefault="00A931A7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46AA1"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เปลี่ยนแปลงในนโยบายการกำหนดราคาอย่างมีสาระสำคัญในระหว่างงวดสามเดือนสิ้นสุดวันที่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Pr="00846AA1">
        <w:rPr>
          <w:rFonts w:ascii="Angsana New" w:hAnsi="Angsana New"/>
          <w:sz w:val="30"/>
          <w:szCs w:val="30"/>
        </w:rPr>
        <w:t xml:space="preserve"> </w:t>
      </w:r>
      <w:r w:rsidRPr="00846AA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F1E95" w:rsidRPr="006F1E95">
        <w:rPr>
          <w:rFonts w:ascii="Angsana New" w:hAnsi="Angsana New"/>
          <w:sz w:val="30"/>
          <w:szCs w:val="30"/>
        </w:rPr>
        <w:t>2565</w:t>
      </w:r>
    </w:p>
    <w:p w14:paraId="0B2C006A" w14:textId="04913543" w:rsidR="0053655F" w:rsidRPr="00846AA1" w:rsidRDefault="0053655F" w:rsidP="006D63C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cs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1D0AEF" w:rsidRPr="00846AA1" w14:paraId="753B0805" w14:textId="77777777" w:rsidTr="00C240AD">
        <w:trPr>
          <w:tblHeader/>
        </w:trPr>
        <w:tc>
          <w:tcPr>
            <w:tcW w:w="2280" w:type="pct"/>
            <w:shd w:val="clear" w:color="auto" w:fill="auto"/>
          </w:tcPr>
          <w:p w14:paraId="626F5A1B" w14:textId="3A471C90" w:rsidR="001D0AEF" w:rsidRPr="00846AA1" w:rsidRDefault="00336745" w:rsidP="0033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846AA1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64E0BA0A" w14:textId="77777777" w:rsidR="001D0AEF" w:rsidRPr="00846AA1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C4DF19E" w14:textId="77777777" w:rsidR="001D0AEF" w:rsidRPr="00846AA1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6D63C1" w:rsidRPr="00846AA1" w14:paraId="6A716098" w14:textId="77777777" w:rsidTr="00C240AD">
        <w:trPr>
          <w:tblHeader/>
        </w:trPr>
        <w:tc>
          <w:tcPr>
            <w:tcW w:w="2280" w:type="pct"/>
            <w:shd w:val="clear" w:color="auto" w:fill="auto"/>
          </w:tcPr>
          <w:p w14:paraId="74AFAEE9" w14:textId="079EE76E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846AA1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6F1E95" w:rsidRPr="006F1E95">
              <w:rPr>
                <w:b/>
                <w:bCs/>
                <w:i/>
                <w:iCs/>
              </w:rPr>
              <w:t>31</w:t>
            </w:r>
            <w:r w:rsidRPr="00846AA1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80" w:type="pct"/>
          </w:tcPr>
          <w:p w14:paraId="12D60DAB" w14:textId="227BE5C8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2565</w:t>
            </w:r>
          </w:p>
        </w:tc>
        <w:tc>
          <w:tcPr>
            <w:tcW w:w="680" w:type="pct"/>
          </w:tcPr>
          <w:p w14:paraId="38D717B0" w14:textId="36246B02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2564</w:t>
            </w:r>
          </w:p>
        </w:tc>
        <w:tc>
          <w:tcPr>
            <w:tcW w:w="680" w:type="pct"/>
          </w:tcPr>
          <w:p w14:paraId="2EB4881D" w14:textId="194789D7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2565</w:t>
            </w:r>
          </w:p>
        </w:tc>
        <w:tc>
          <w:tcPr>
            <w:tcW w:w="680" w:type="pct"/>
            <w:shd w:val="clear" w:color="auto" w:fill="auto"/>
          </w:tcPr>
          <w:p w14:paraId="5ED69DD2" w14:textId="054FD9AF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2564</w:t>
            </w:r>
          </w:p>
        </w:tc>
      </w:tr>
      <w:tr w:rsidR="001D0AEF" w:rsidRPr="00846AA1" w14:paraId="128BAA0D" w14:textId="77777777" w:rsidTr="00C240AD">
        <w:trPr>
          <w:tblHeader/>
        </w:trPr>
        <w:tc>
          <w:tcPr>
            <w:tcW w:w="2280" w:type="pct"/>
            <w:shd w:val="clear" w:color="auto" w:fill="auto"/>
          </w:tcPr>
          <w:p w14:paraId="1A93A939" w14:textId="77777777" w:rsidR="001D0AEF" w:rsidRPr="00846AA1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2DCFA8CE" w14:textId="77777777" w:rsidR="001D0AEF" w:rsidRPr="00846AA1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1D0AEF" w:rsidRPr="00846AA1" w14:paraId="4B6BBA7E" w14:textId="77777777" w:rsidTr="00C240AD">
        <w:tc>
          <w:tcPr>
            <w:tcW w:w="2280" w:type="pct"/>
            <w:shd w:val="clear" w:color="auto" w:fill="auto"/>
          </w:tcPr>
          <w:p w14:paraId="13076594" w14:textId="77777777" w:rsidR="001D0AEF" w:rsidRPr="00846AA1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846AA1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1DD0A2BA" w14:textId="77777777" w:rsidR="001D0AEF" w:rsidRPr="00846AA1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7FF89BE" w14:textId="77777777" w:rsidR="001D0AEF" w:rsidRPr="00846AA1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1542580" w14:textId="77777777" w:rsidR="001D0AEF" w:rsidRPr="00846AA1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42F736C" w14:textId="77777777" w:rsidR="001D0AEF" w:rsidRPr="00846AA1" w:rsidRDefault="001D0AEF" w:rsidP="001D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6D63C1" w:rsidRPr="00846AA1" w14:paraId="6C3CEDE5" w14:textId="77777777" w:rsidTr="00C240AD">
        <w:tc>
          <w:tcPr>
            <w:tcW w:w="2280" w:type="pct"/>
            <w:shd w:val="clear" w:color="auto" w:fill="auto"/>
          </w:tcPr>
          <w:p w14:paraId="7EDE5FD1" w14:textId="77777777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340ED248" w14:textId="47954629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7A5E9A6" w14:textId="5D95759A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30168CF" w14:textId="73D9C279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13</w:t>
            </w:r>
            <w:r w:rsidR="00E804E1" w:rsidRPr="00846AA1">
              <w:t>,</w:t>
            </w:r>
            <w:r w:rsidRPr="006F1E95">
              <w:t>591</w:t>
            </w:r>
          </w:p>
        </w:tc>
        <w:tc>
          <w:tcPr>
            <w:tcW w:w="680" w:type="pct"/>
            <w:shd w:val="clear" w:color="auto" w:fill="auto"/>
          </w:tcPr>
          <w:p w14:paraId="181EAF6F" w14:textId="7B8418FB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8</w:t>
            </w:r>
            <w:r w:rsidR="006D63C1" w:rsidRPr="00846AA1">
              <w:t>,</w:t>
            </w:r>
            <w:r w:rsidRPr="006F1E95">
              <w:t>825</w:t>
            </w:r>
          </w:p>
        </w:tc>
      </w:tr>
      <w:tr w:rsidR="006D63C1" w:rsidRPr="00846AA1" w14:paraId="4B7E5DB5" w14:textId="77777777" w:rsidTr="00C240AD">
        <w:tc>
          <w:tcPr>
            <w:tcW w:w="2280" w:type="pct"/>
            <w:shd w:val="clear" w:color="auto" w:fill="auto"/>
          </w:tcPr>
          <w:p w14:paraId="787F4959" w14:textId="5A87DD53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>ซื้อสินค้า</w:t>
            </w:r>
            <w:r w:rsidR="00E52FAE" w:rsidRPr="00846AA1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462DCF8C" w14:textId="44B163F8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67FFD35" w14:textId="69EEDD61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721C1CE" w14:textId="467DB06D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16</w:t>
            </w:r>
            <w:r w:rsidR="00E804E1" w:rsidRPr="00846AA1">
              <w:t>,</w:t>
            </w:r>
            <w:r w:rsidRPr="006F1E95">
              <w:t>455</w:t>
            </w:r>
          </w:p>
        </w:tc>
        <w:tc>
          <w:tcPr>
            <w:tcW w:w="680" w:type="pct"/>
            <w:shd w:val="clear" w:color="auto" w:fill="auto"/>
          </w:tcPr>
          <w:p w14:paraId="4514D6B9" w14:textId="54D51410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6</w:t>
            </w:r>
            <w:r w:rsidR="006D63C1" w:rsidRPr="00846AA1">
              <w:t>,</w:t>
            </w:r>
            <w:r w:rsidRPr="006F1E95">
              <w:t>062</w:t>
            </w:r>
          </w:p>
        </w:tc>
      </w:tr>
      <w:tr w:rsidR="006D63C1" w:rsidRPr="00846AA1" w14:paraId="5FA1603D" w14:textId="77777777" w:rsidTr="00C240AD">
        <w:tc>
          <w:tcPr>
            <w:tcW w:w="2280" w:type="pct"/>
            <w:shd w:val="clear" w:color="auto" w:fill="auto"/>
          </w:tcPr>
          <w:p w14:paraId="514902E2" w14:textId="39A088DD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79007383" w14:textId="6454E919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46AA1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15C5982" w14:textId="6EDEFC1F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46AA1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EE29FDF" w14:textId="6190807F" w:rsidR="006D63C1" w:rsidRPr="00846AA1" w:rsidRDefault="00E804E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80" w:type="pct"/>
            <w:shd w:val="clear" w:color="auto" w:fill="auto"/>
          </w:tcPr>
          <w:p w14:paraId="071C3171" w14:textId="0D8727E6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60</w:t>
            </w:r>
          </w:p>
        </w:tc>
      </w:tr>
      <w:tr w:rsidR="006D63C1" w:rsidRPr="00846AA1" w14:paraId="18F18C86" w14:textId="77777777" w:rsidTr="00C240AD">
        <w:tc>
          <w:tcPr>
            <w:tcW w:w="2280" w:type="pct"/>
            <w:shd w:val="clear" w:color="auto" w:fill="auto"/>
          </w:tcPr>
          <w:p w14:paraId="49DDD52D" w14:textId="77777777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5E47F2D1" w14:textId="287F5347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93B231B" w14:textId="4047F26D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CBE7ADB" w14:textId="02B0BFD4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32</w:t>
            </w:r>
          </w:p>
        </w:tc>
        <w:tc>
          <w:tcPr>
            <w:tcW w:w="680" w:type="pct"/>
            <w:shd w:val="clear" w:color="auto" w:fill="auto"/>
          </w:tcPr>
          <w:p w14:paraId="727BF84D" w14:textId="7CC5D3B4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30</w:t>
            </w:r>
          </w:p>
        </w:tc>
      </w:tr>
      <w:tr w:rsidR="006D63C1" w:rsidRPr="00846AA1" w14:paraId="2AF107D1" w14:textId="77777777" w:rsidTr="00C240AD">
        <w:tc>
          <w:tcPr>
            <w:tcW w:w="2280" w:type="pct"/>
            <w:shd w:val="clear" w:color="auto" w:fill="auto"/>
          </w:tcPr>
          <w:p w14:paraId="05A8AF8C" w14:textId="77777777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3363508C" w14:textId="37AA938D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415D7AA" w14:textId="6D2C371E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4FF4F33" w14:textId="5CA4105E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26</w:t>
            </w:r>
          </w:p>
        </w:tc>
        <w:tc>
          <w:tcPr>
            <w:tcW w:w="680" w:type="pct"/>
            <w:shd w:val="clear" w:color="auto" w:fill="auto"/>
          </w:tcPr>
          <w:p w14:paraId="618E4B71" w14:textId="0BAA6DC4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39</w:t>
            </w:r>
          </w:p>
        </w:tc>
      </w:tr>
      <w:tr w:rsidR="006D63C1" w:rsidRPr="00846AA1" w14:paraId="02254D70" w14:textId="77777777" w:rsidTr="00C240AD">
        <w:tc>
          <w:tcPr>
            <w:tcW w:w="2280" w:type="pct"/>
            <w:shd w:val="clear" w:color="auto" w:fill="auto"/>
          </w:tcPr>
          <w:p w14:paraId="7BC5A7A0" w14:textId="77777777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846AA1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68BCA8FF" w14:textId="25EB4A03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8AC32DA" w14:textId="6B566EB2" w:rsidR="006D63C1" w:rsidRPr="00846AA1" w:rsidRDefault="006D63C1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127A477" w14:textId="092F4333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12</w:t>
            </w:r>
          </w:p>
        </w:tc>
        <w:tc>
          <w:tcPr>
            <w:tcW w:w="680" w:type="pct"/>
            <w:shd w:val="clear" w:color="auto" w:fill="auto"/>
          </w:tcPr>
          <w:p w14:paraId="18DD702E" w14:textId="569F3113" w:rsidR="006D63C1" w:rsidRPr="00846AA1" w:rsidRDefault="006F1E95" w:rsidP="006D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10</w:t>
            </w:r>
          </w:p>
        </w:tc>
      </w:tr>
      <w:tr w:rsidR="00E158DC" w:rsidRPr="00846AA1" w14:paraId="2366A17F" w14:textId="77777777" w:rsidTr="00C240AD">
        <w:tc>
          <w:tcPr>
            <w:tcW w:w="2280" w:type="pct"/>
            <w:shd w:val="clear" w:color="auto" w:fill="auto"/>
          </w:tcPr>
          <w:p w14:paraId="113E46DF" w14:textId="77777777" w:rsidR="00E158DC" w:rsidRPr="00846AA1" w:rsidRDefault="00E158D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D31945B" w14:textId="77777777" w:rsidR="00E158DC" w:rsidRPr="00846AA1" w:rsidRDefault="00E158D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153B82" w14:textId="77777777" w:rsidR="00E158DC" w:rsidRPr="00846AA1" w:rsidRDefault="00E158D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398928A" w14:textId="77777777" w:rsidR="00E158DC" w:rsidRPr="00846AA1" w:rsidRDefault="00E158D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F3A8756" w14:textId="77777777" w:rsidR="00E158DC" w:rsidRPr="00846AA1" w:rsidRDefault="00E158D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4C40" w:rsidRPr="00846AA1" w14:paraId="776CCC2C" w14:textId="77777777" w:rsidTr="00C240AD">
        <w:tc>
          <w:tcPr>
            <w:tcW w:w="2280" w:type="pct"/>
            <w:shd w:val="clear" w:color="auto" w:fill="auto"/>
          </w:tcPr>
          <w:p w14:paraId="4A48ADD0" w14:textId="1AC4C6E5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b/>
                <w:bCs/>
                <w:cs/>
              </w:rPr>
              <w:lastRenderedPageBreak/>
              <w:t>บริษัทร่วมทางอ้อม</w:t>
            </w:r>
            <w:r w:rsidRPr="00846AA1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6140E79E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027730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3A3174D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2C1948E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8804C6" w:rsidRPr="00846AA1" w14:paraId="5DCEE335" w14:textId="77777777" w:rsidTr="00C240AD">
        <w:tc>
          <w:tcPr>
            <w:tcW w:w="2280" w:type="pct"/>
            <w:shd w:val="clear" w:color="auto" w:fill="auto"/>
          </w:tcPr>
          <w:p w14:paraId="23E1A3DB" w14:textId="77777777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2257C361" w14:textId="2788F3D7" w:rsidR="008804C6" w:rsidRPr="00846AA1" w:rsidRDefault="00383C22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  <w:tc>
          <w:tcPr>
            <w:tcW w:w="680" w:type="pct"/>
            <w:shd w:val="clear" w:color="auto" w:fill="auto"/>
          </w:tcPr>
          <w:p w14:paraId="1BEF2A45" w14:textId="38BB78A7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3</w:t>
            </w:r>
          </w:p>
        </w:tc>
        <w:tc>
          <w:tcPr>
            <w:tcW w:w="680" w:type="pct"/>
            <w:shd w:val="clear" w:color="auto" w:fill="auto"/>
          </w:tcPr>
          <w:p w14:paraId="41355E3A" w14:textId="050EFA05" w:rsidR="008804C6" w:rsidRPr="00846AA1" w:rsidRDefault="00E804E1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  <w:tc>
          <w:tcPr>
            <w:tcW w:w="680" w:type="pct"/>
            <w:shd w:val="clear" w:color="auto" w:fill="auto"/>
          </w:tcPr>
          <w:p w14:paraId="376CA3A6" w14:textId="11B2677D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3</w:t>
            </w:r>
          </w:p>
        </w:tc>
      </w:tr>
      <w:tr w:rsidR="008804C6" w:rsidRPr="00846AA1" w14:paraId="501EE800" w14:textId="77777777" w:rsidTr="00C240AD">
        <w:tc>
          <w:tcPr>
            <w:tcW w:w="2280" w:type="pct"/>
            <w:shd w:val="clear" w:color="auto" w:fill="auto"/>
          </w:tcPr>
          <w:p w14:paraId="64EF422A" w14:textId="050518FA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>ซื้อสินค้า</w:t>
            </w:r>
            <w:r w:rsidR="0027056A" w:rsidRPr="00846AA1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49CA4443" w14:textId="3F614827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114</w:t>
            </w:r>
          </w:p>
        </w:tc>
        <w:tc>
          <w:tcPr>
            <w:tcW w:w="680" w:type="pct"/>
            <w:shd w:val="clear" w:color="auto" w:fill="auto"/>
          </w:tcPr>
          <w:p w14:paraId="6FA9939B" w14:textId="40F6547F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446</w:t>
            </w:r>
          </w:p>
        </w:tc>
        <w:tc>
          <w:tcPr>
            <w:tcW w:w="680" w:type="pct"/>
            <w:shd w:val="clear" w:color="auto" w:fill="auto"/>
          </w:tcPr>
          <w:p w14:paraId="57909645" w14:textId="7A51AC7C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114</w:t>
            </w:r>
          </w:p>
        </w:tc>
        <w:tc>
          <w:tcPr>
            <w:tcW w:w="680" w:type="pct"/>
            <w:shd w:val="clear" w:color="auto" w:fill="auto"/>
          </w:tcPr>
          <w:p w14:paraId="60E1C3BC" w14:textId="385A135C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446</w:t>
            </w:r>
          </w:p>
        </w:tc>
      </w:tr>
      <w:tr w:rsidR="008804C6" w:rsidRPr="00846AA1" w14:paraId="049EAF05" w14:textId="77777777" w:rsidTr="00C240AD">
        <w:tc>
          <w:tcPr>
            <w:tcW w:w="2280" w:type="pct"/>
            <w:shd w:val="clear" w:color="auto" w:fill="auto"/>
          </w:tcPr>
          <w:p w14:paraId="30C258DB" w14:textId="724B12F7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</w:tcPr>
          <w:p w14:paraId="2AD7A918" w14:textId="7F1052BD" w:rsidR="008804C6" w:rsidRPr="00846AA1" w:rsidRDefault="00383C22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80" w:type="pct"/>
            <w:shd w:val="clear" w:color="auto" w:fill="auto"/>
          </w:tcPr>
          <w:p w14:paraId="2E7EC7E6" w14:textId="5F628661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0C795A6" w14:textId="2D7B8650" w:rsidR="008804C6" w:rsidRPr="00846AA1" w:rsidRDefault="00E804E1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80" w:type="pct"/>
            <w:shd w:val="clear" w:color="auto" w:fill="auto"/>
          </w:tcPr>
          <w:p w14:paraId="13C4EC01" w14:textId="47CC4FBE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15</w:t>
            </w:r>
          </w:p>
        </w:tc>
      </w:tr>
      <w:tr w:rsidR="008804C6" w:rsidRPr="00846AA1" w14:paraId="1072E710" w14:textId="77777777" w:rsidTr="00C240AD">
        <w:tc>
          <w:tcPr>
            <w:tcW w:w="2280" w:type="pct"/>
            <w:shd w:val="clear" w:color="auto" w:fill="auto"/>
          </w:tcPr>
          <w:p w14:paraId="4CB726A2" w14:textId="77777777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2951FE81" w14:textId="1091AE54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2</w:t>
            </w:r>
          </w:p>
        </w:tc>
        <w:tc>
          <w:tcPr>
            <w:tcW w:w="680" w:type="pct"/>
            <w:shd w:val="clear" w:color="auto" w:fill="auto"/>
          </w:tcPr>
          <w:p w14:paraId="499D52AF" w14:textId="16DEFBA3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2</w:t>
            </w:r>
          </w:p>
        </w:tc>
        <w:tc>
          <w:tcPr>
            <w:tcW w:w="680" w:type="pct"/>
            <w:shd w:val="clear" w:color="auto" w:fill="auto"/>
          </w:tcPr>
          <w:p w14:paraId="3379E9C7" w14:textId="76DC7ADC" w:rsidR="008804C6" w:rsidRPr="00846AA1" w:rsidRDefault="00E804E1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80" w:type="pct"/>
            <w:shd w:val="clear" w:color="auto" w:fill="auto"/>
          </w:tcPr>
          <w:p w14:paraId="670A47D7" w14:textId="4AF93CB5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</w:tr>
      <w:tr w:rsidR="008804C6" w:rsidRPr="00846AA1" w14:paraId="6D4A02EF" w14:textId="77777777" w:rsidTr="00C240AD">
        <w:tc>
          <w:tcPr>
            <w:tcW w:w="2280" w:type="pct"/>
            <w:shd w:val="clear" w:color="auto" w:fill="auto"/>
          </w:tcPr>
          <w:p w14:paraId="3F2F6FEA" w14:textId="59D19709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</w:tcPr>
          <w:p w14:paraId="19E53382" w14:textId="40CC4FF6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5</w:t>
            </w:r>
          </w:p>
        </w:tc>
        <w:tc>
          <w:tcPr>
            <w:tcW w:w="680" w:type="pct"/>
            <w:shd w:val="clear" w:color="auto" w:fill="auto"/>
          </w:tcPr>
          <w:p w14:paraId="08F5D15B" w14:textId="14D4E216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3</w:t>
            </w:r>
          </w:p>
        </w:tc>
        <w:tc>
          <w:tcPr>
            <w:tcW w:w="680" w:type="pct"/>
            <w:shd w:val="clear" w:color="auto" w:fill="auto"/>
          </w:tcPr>
          <w:p w14:paraId="596D3C57" w14:textId="036234EC" w:rsidR="008804C6" w:rsidRPr="00846AA1" w:rsidRDefault="00E804E1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80" w:type="pct"/>
            <w:shd w:val="clear" w:color="auto" w:fill="auto"/>
          </w:tcPr>
          <w:p w14:paraId="4EB0BCDB" w14:textId="09285A94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-</w:t>
            </w:r>
          </w:p>
        </w:tc>
      </w:tr>
      <w:tr w:rsidR="0007522C" w:rsidRPr="00846AA1" w14:paraId="0EA0F759" w14:textId="77777777" w:rsidTr="00C240AD">
        <w:tc>
          <w:tcPr>
            <w:tcW w:w="2280" w:type="pct"/>
            <w:shd w:val="clear" w:color="auto" w:fill="auto"/>
          </w:tcPr>
          <w:p w14:paraId="4A903D6D" w14:textId="77777777" w:rsidR="0007522C" w:rsidRPr="00846AA1" w:rsidRDefault="0007522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A91512C" w14:textId="77777777" w:rsidR="0007522C" w:rsidRPr="00846AA1" w:rsidRDefault="0007522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53E3BEE7" w14:textId="77777777" w:rsidR="0007522C" w:rsidRPr="00846AA1" w:rsidRDefault="0007522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631F8D6A" w14:textId="77777777" w:rsidR="0007522C" w:rsidRPr="00846AA1" w:rsidRDefault="0007522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4C81121E" w14:textId="77777777" w:rsidR="0007522C" w:rsidRPr="00846AA1" w:rsidRDefault="0007522C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D44C40" w:rsidRPr="00846AA1" w14:paraId="60A7B1D0" w14:textId="77777777" w:rsidTr="00C240AD">
        <w:tc>
          <w:tcPr>
            <w:tcW w:w="2280" w:type="pct"/>
            <w:shd w:val="clear" w:color="auto" w:fill="auto"/>
          </w:tcPr>
          <w:p w14:paraId="418B11A6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846AA1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0F30E20D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15CD0E8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0C7395C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5F05989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4C40" w:rsidRPr="00846AA1" w14:paraId="4A6E9398" w14:textId="77777777" w:rsidTr="00C240AD">
        <w:tc>
          <w:tcPr>
            <w:tcW w:w="2280" w:type="pct"/>
            <w:shd w:val="clear" w:color="auto" w:fill="auto"/>
          </w:tcPr>
          <w:p w14:paraId="1C5D58A0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441DA05B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F9D9FAC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D035072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331D96B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4C40" w:rsidRPr="00846AA1" w14:paraId="25D52ADC" w14:textId="77777777" w:rsidTr="00C240AD">
        <w:tc>
          <w:tcPr>
            <w:tcW w:w="2280" w:type="pct"/>
            <w:shd w:val="clear" w:color="auto" w:fill="auto"/>
          </w:tcPr>
          <w:p w14:paraId="0F211121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846AA1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029AC97A" w14:textId="08BCC8DB" w:rsidR="00D44C40" w:rsidRPr="00846AA1" w:rsidRDefault="006F1E9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6F1E95">
              <w:rPr>
                <w:color w:val="000000" w:themeColor="text1"/>
              </w:rPr>
              <w:t>95</w:t>
            </w:r>
          </w:p>
        </w:tc>
        <w:tc>
          <w:tcPr>
            <w:tcW w:w="680" w:type="pct"/>
            <w:shd w:val="clear" w:color="auto" w:fill="auto"/>
          </w:tcPr>
          <w:p w14:paraId="0730006D" w14:textId="2BB21E57" w:rsidR="00D44C40" w:rsidRPr="00846AA1" w:rsidRDefault="006F1E9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rPr>
                <w:color w:val="000000" w:themeColor="text1"/>
              </w:rPr>
              <w:t>73</w:t>
            </w:r>
          </w:p>
        </w:tc>
        <w:tc>
          <w:tcPr>
            <w:tcW w:w="680" w:type="pct"/>
            <w:shd w:val="clear" w:color="auto" w:fill="auto"/>
          </w:tcPr>
          <w:p w14:paraId="578D046E" w14:textId="334D0061" w:rsidR="00D44C40" w:rsidRPr="00846AA1" w:rsidRDefault="006F1E9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rPr>
                <w:rFonts w:hint="cs"/>
              </w:rPr>
              <w:t>29</w:t>
            </w:r>
          </w:p>
        </w:tc>
        <w:tc>
          <w:tcPr>
            <w:tcW w:w="680" w:type="pct"/>
            <w:shd w:val="clear" w:color="auto" w:fill="auto"/>
          </w:tcPr>
          <w:p w14:paraId="57EFCE96" w14:textId="0D40ABB0" w:rsidR="00D44C40" w:rsidRPr="00846AA1" w:rsidRDefault="006F1E95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23</w:t>
            </w:r>
          </w:p>
        </w:tc>
      </w:tr>
      <w:tr w:rsidR="00D44C40" w:rsidRPr="00846AA1" w14:paraId="27C37BA1" w14:textId="77777777" w:rsidTr="00C240AD">
        <w:tc>
          <w:tcPr>
            <w:tcW w:w="2280" w:type="pct"/>
            <w:shd w:val="clear" w:color="auto" w:fill="auto"/>
          </w:tcPr>
          <w:p w14:paraId="7DD9EFA4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2CCB6FD9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38EA8AF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2E9F4AC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5C660B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61A88" w:rsidRPr="00846AA1" w14:paraId="00E77497" w14:textId="77777777" w:rsidTr="00041626">
        <w:tc>
          <w:tcPr>
            <w:tcW w:w="2280" w:type="pct"/>
            <w:shd w:val="clear" w:color="auto" w:fill="auto"/>
          </w:tcPr>
          <w:p w14:paraId="3515C35E" w14:textId="53C7E3CA" w:rsidR="00A61A88" w:rsidRPr="00846AA1" w:rsidRDefault="00A61A88" w:rsidP="00A6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EF4AE7D" w14:textId="0A7B5D76" w:rsidR="00A61A88" w:rsidRPr="00846AA1" w:rsidRDefault="006F1E95" w:rsidP="00A6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6F1E95">
              <w:rPr>
                <w:rFonts w:hint="cs"/>
                <w:color w:val="000000" w:themeColor="text1"/>
              </w:rPr>
              <w:t>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BD6B3E0" w14:textId="7EE6CC88" w:rsidR="00A61A88" w:rsidRPr="00846AA1" w:rsidRDefault="006F1E95" w:rsidP="00A6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rPr>
                <w:color w:val="000000" w:themeColor="text1"/>
              </w:rPr>
              <w:t>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6BF5045" w14:textId="4576BB28" w:rsidR="00A61A88" w:rsidRPr="00846AA1" w:rsidRDefault="006F1E95" w:rsidP="00A6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rPr>
                <w:rFonts w:hint="cs"/>
              </w:rPr>
              <w:t>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477543C" w14:textId="7248D055" w:rsidR="00A61A88" w:rsidRPr="00846AA1" w:rsidRDefault="006F1E95" w:rsidP="00A6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1</w:t>
            </w:r>
          </w:p>
        </w:tc>
      </w:tr>
      <w:tr w:rsidR="008804C6" w:rsidRPr="00846AA1" w14:paraId="2C7F1B62" w14:textId="77777777" w:rsidTr="00C240AD">
        <w:tc>
          <w:tcPr>
            <w:tcW w:w="2280" w:type="pct"/>
            <w:shd w:val="clear" w:color="auto" w:fill="auto"/>
          </w:tcPr>
          <w:p w14:paraId="66DEB5A5" w14:textId="6C9FB107" w:rsidR="008804C6" w:rsidRPr="00846AA1" w:rsidRDefault="00A61A88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2"/>
              <w:jc w:val="thaiDistribute"/>
              <w:rPr>
                <w:cs/>
              </w:rPr>
            </w:pPr>
            <w:r w:rsidRPr="00846AA1">
              <w:rPr>
                <w:rFonts w:hint="cs"/>
                <w:cs/>
              </w:rPr>
              <w:t>การจ่ายโดยใช้หุ้นเป็นเกณฑ์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8EB6724" w14:textId="7EB57171" w:rsidR="008804C6" w:rsidRPr="00846AA1" w:rsidRDefault="006F1E95" w:rsidP="008804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6F1E95">
              <w:rPr>
                <w:rFonts w:hint="cs"/>
                <w:color w:val="000000" w:themeColor="text1"/>
              </w:rPr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9E08EA5" w14:textId="2B6CC37F" w:rsidR="008804C6" w:rsidRPr="00846AA1" w:rsidRDefault="00A61A88" w:rsidP="008804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46AA1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6CD1D1E" w14:textId="0694B2C3" w:rsidR="008804C6" w:rsidRPr="00846AA1" w:rsidRDefault="00A61A88" w:rsidP="008804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46AA1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5E2E52F" w14:textId="119A8B3B" w:rsidR="008804C6" w:rsidRPr="00846AA1" w:rsidRDefault="00A61A88" w:rsidP="008804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846AA1">
              <w:rPr>
                <w:rFonts w:hint="cs"/>
                <w:cs/>
              </w:rPr>
              <w:t>-</w:t>
            </w:r>
          </w:p>
        </w:tc>
      </w:tr>
      <w:tr w:rsidR="008804C6" w:rsidRPr="00846AA1" w14:paraId="27D06123" w14:textId="77777777" w:rsidTr="00C240AD">
        <w:tc>
          <w:tcPr>
            <w:tcW w:w="2280" w:type="pct"/>
            <w:shd w:val="clear" w:color="auto" w:fill="auto"/>
          </w:tcPr>
          <w:p w14:paraId="234A5A3E" w14:textId="77777777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7674B59E" w14:textId="5DE388A6" w:rsidR="008804C6" w:rsidRPr="00846AA1" w:rsidRDefault="006F1E95" w:rsidP="008804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6F1E95">
              <w:rPr>
                <w:rFonts w:hint="cs"/>
                <w:b/>
                <w:bCs/>
                <w:color w:val="000000" w:themeColor="text1"/>
              </w:rPr>
              <w:t>102</w:t>
            </w:r>
          </w:p>
        </w:tc>
        <w:tc>
          <w:tcPr>
            <w:tcW w:w="680" w:type="pct"/>
            <w:shd w:val="clear" w:color="auto" w:fill="auto"/>
          </w:tcPr>
          <w:p w14:paraId="766857F8" w14:textId="7A09452C" w:rsidR="008804C6" w:rsidRPr="00846AA1" w:rsidRDefault="006F1E95" w:rsidP="008804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  <w:color w:val="000000" w:themeColor="text1"/>
              </w:rPr>
              <w:t>76</w:t>
            </w:r>
          </w:p>
        </w:tc>
        <w:tc>
          <w:tcPr>
            <w:tcW w:w="680" w:type="pct"/>
            <w:shd w:val="clear" w:color="auto" w:fill="auto"/>
          </w:tcPr>
          <w:p w14:paraId="1C03C2C0" w14:textId="41086238" w:rsidR="008804C6" w:rsidRPr="00846AA1" w:rsidRDefault="006F1E95" w:rsidP="008804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rFonts w:hint="cs"/>
                <w:b/>
                <w:bCs/>
              </w:rPr>
              <w:t>30</w:t>
            </w:r>
          </w:p>
        </w:tc>
        <w:tc>
          <w:tcPr>
            <w:tcW w:w="680" w:type="pct"/>
            <w:shd w:val="clear" w:color="auto" w:fill="auto"/>
          </w:tcPr>
          <w:p w14:paraId="57530AC1" w14:textId="36A50868" w:rsidR="008804C6" w:rsidRPr="00846AA1" w:rsidRDefault="006F1E95" w:rsidP="008804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24</w:t>
            </w:r>
          </w:p>
        </w:tc>
      </w:tr>
      <w:tr w:rsidR="00D44C40" w:rsidRPr="00846AA1" w14:paraId="2E45A986" w14:textId="77777777" w:rsidTr="00C240AD">
        <w:tc>
          <w:tcPr>
            <w:tcW w:w="2280" w:type="pct"/>
            <w:shd w:val="clear" w:color="auto" w:fill="auto"/>
          </w:tcPr>
          <w:p w14:paraId="002B3916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39AB68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07160EA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89FD8B0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748C8A2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D44C40" w:rsidRPr="00846AA1" w14:paraId="31F03147" w14:textId="77777777" w:rsidTr="00C240AD">
        <w:tc>
          <w:tcPr>
            <w:tcW w:w="2280" w:type="pct"/>
            <w:shd w:val="clear" w:color="auto" w:fill="auto"/>
          </w:tcPr>
          <w:p w14:paraId="418535C6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b/>
                <w:bCs/>
                <w:cs/>
              </w:rPr>
              <w:t>กิจการอื่นที่เกี่ยวข้องกัน</w:t>
            </w:r>
            <w:r w:rsidRPr="00846AA1">
              <w:rPr>
                <w:cs/>
              </w:rPr>
              <w:t xml:space="preserve"> </w:t>
            </w:r>
          </w:p>
        </w:tc>
        <w:tc>
          <w:tcPr>
            <w:tcW w:w="680" w:type="pct"/>
            <w:shd w:val="clear" w:color="auto" w:fill="auto"/>
          </w:tcPr>
          <w:p w14:paraId="2E6CBA55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C351AB5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C4E64B3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67A03CA" w14:textId="77777777" w:rsidR="00D44C40" w:rsidRPr="00846AA1" w:rsidRDefault="00D44C40" w:rsidP="00D4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8804C6" w:rsidRPr="00846AA1" w14:paraId="4CCEF29B" w14:textId="77777777" w:rsidTr="00C240AD">
        <w:tc>
          <w:tcPr>
            <w:tcW w:w="2280" w:type="pct"/>
            <w:shd w:val="clear" w:color="auto" w:fill="auto"/>
          </w:tcPr>
          <w:p w14:paraId="0BFCCDCB" w14:textId="355B9F60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</w:tcPr>
          <w:p w14:paraId="7C6FA03C" w14:textId="7CFD7390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7</w:t>
            </w:r>
          </w:p>
        </w:tc>
        <w:tc>
          <w:tcPr>
            <w:tcW w:w="680" w:type="pct"/>
            <w:shd w:val="clear" w:color="auto" w:fill="auto"/>
          </w:tcPr>
          <w:p w14:paraId="6163268A" w14:textId="7EECA1DD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3CA6901" w14:textId="29E3F8C1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5</w:t>
            </w:r>
          </w:p>
        </w:tc>
        <w:tc>
          <w:tcPr>
            <w:tcW w:w="680" w:type="pct"/>
            <w:shd w:val="clear" w:color="auto" w:fill="auto"/>
          </w:tcPr>
          <w:p w14:paraId="772B2247" w14:textId="0B98A3FB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</w:tr>
      <w:tr w:rsidR="008804C6" w:rsidRPr="00846AA1" w14:paraId="263E9B78" w14:textId="77777777" w:rsidTr="00C240AD">
        <w:tc>
          <w:tcPr>
            <w:tcW w:w="2280" w:type="pct"/>
            <w:shd w:val="clear" w:color="auto" w:fill="auto"/>
          </w:tcPr>
          <w:p w14:paraId="3A3E050B" w14:textId="06219967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ซื้อสินค้า</w:t>
            </w:r>
            <w:r w:rsidR="00E52FAE" w:rsidRPr="00846AA1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</w:tcPr>
          <w:p w14:paraId="78543D93" w14:textId="773ED11F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360</w:t>
            </w:r>
          </w:p>
        </w:tc>
        <w:tc>
          <w:tcPr>
            <w:tcW w:w="680" w:type="pct"/>
            <w:shd w:val="clear" w:color="auto" w:fill="auto"/>
          </w:tcPr>
          <w:p w14:paraId="52CB34A6" w14:textId="0926D0AB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rPr>
                <w:rFonts w:hint="cs"/>
              </w:rPr>
              <w:t>66</w:t>
            </w:r>
          </w:p>
        </w:tc>
        <w:tc>
          <w:tcPr>
            <w:tcW w:w="680" w:type="pct"/>
            <w:shd w:val="clear" w:color="auto" w:fill="auto"/>
          </w:tcPr>
          <w:p w14:paraId="58AFB512" w14:textId="1D2766C6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323</w:t>
            </w:r>
          </w:p>
        </w:tc>
        <w:tc>
          <w:tcPr>
            <w:tcW w:w="680" w:type="pct"/>
            <w:shd w:val="clear" w:color="auto" w:fill="auto"/>
          </w:tcPr>
          <w:p w14:paraId="67C25B8A" w14:textId="64ED545F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rPr>
                <w:rFonts w:hint="cs"/>
              </w:rPr>
              <w:t>66</w:t>
            </w:r>
          </w:p>
        </w:tc>
      </w:tr>
      <w:tr w:rsidR="008804C6" w:rsidRPr="00846AA1" w14:paraId="149CF97E" w14:textId="77777777" w:rsidTr="00C240AD">
        <w:tc>
          <w:tcPr>
            <w:tcW w:w="2280" w:type="pct"/>
            <w:shd w:val="clear" w:color="auto" w:fill="auto"/>
          </w:tcPr>
          <w:p w14:paraId="669F42EA" w14:textId="77777777" w:rsidR="008804C6" w:rsidRPr="00846AA1" w:rsidRDefault="008804C6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</w:tcPr>
          <w:p w14:paraId="06D6E7D9" w14:textId="2DE31DBE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1</w:t>
            </w:r>
          </w:p>
        </w:tc>
        <w:tc>
          <w:tcPr>
            <w:tcW w:w="680" w:type="pct"/>
            <w:shd w:val="clear" w:color="auto" w:fill="auto"/>
          </w:tcPr>
          <w:p w14:paraId="7D892554" w14:textId="6ED8C454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1</w:t>
            </w:r>
          </w:p>
        </w:tc>
        <w:tc>
          <w:tcPr>
            <w:tcW w:w="680" w:type="pct"/>
            <w:shd w:val="clear" w:color="auto" w:fill="auto"/>
          </w:tcPr>
          <w:p w14:paraId="1169FBE2" w14:textId="0CD18444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1</w:t>
            </w:r>
          </w:p>
        </w:tc>
        <w:tc>
          <w:tcPr>
            <w:tcW w:w="680" w:type="pct"/>
            <w:shd w:val="clear" w:color="auto" w:fill="auto"/>
          </w:tcPr>
          <w:p w14:paraId="29F0C407" w14:textId="148CFEBD" w:rsidR="008804C6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6F1E95">
              <w:t>1</w:t>
            </w:r>
          </w:p>
        </w:tc>
      </w:tr>
      <w:tr w:rsidR="00383C22" w:rsidRPr="00846AA1" w14:paraId="5CE1427A" w14:textId="77777777" w:rsidTr="00C240AD">
        <w:tc>
          <w:tcPr>
            <w:tcW w:w="2280" w:type="pct"/>
            <w:shd w:val="clear" w:color="auto" w:fill="auto"/>
          </w:tcPr>
          <w:p w14:paraId="1E8F2296" w14:textId="10101F86" w:rsidR="00383C22" w:rsidRPr="00846AA1" w:rsidRDefault="00383C22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846AA1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</w:tcPr>
          <w:p w14:paraId="742EA377" w14:textId="6530FB61" w:rsidR="00383C22" w:rsidRPr="00846AA1" w:rsidRDefault="006F1E95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F1E95">
              <w:t>2</w:t>
            </w:r>
          </w:p>
        </w:tc>
        <w:tc>
          <w:tcPr>
            <w:tcW w:w="680" w:type="pct"/>
            <w:shd w:val="clear" w:color="auto" w:fill="auto"/>
          </w:tcPr>
          <w:p w14:paraId="3C41F74E" w14:textId="7781B759" w:rsidR="00383C22" w:rsidRPr="00846AA1" w:rsidRDefault="00383C22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80" w:type="pct"/>
            <w:shd w:val="clear" w:color="auto" w:fill="auto"/>
          </w:tcPr>
          <w:p w14:paraId="49B9348A" w14:textId="4663C82B" w:rsidR="00383C22" w:rsidRPr="00846AA1" w:rsidRDefault="00383C22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80" w:type="pct"/>
            <w:shd w:val="clear" w:color="auto" w:fill="auto"/>
          </w:tcPr>
          <w:p w14:paraId="61217DBA" w14:textId="7D02F6C1" w:rsidR="00383C22" w:rsidRPr="00846AA1" w:rsidRDefault="00383C22" w:rsidP="008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846AA1">
              <w:t>-</w:t>
            </w:r>
          </w:p>
        </w:tc>
      </w:tr>
    </w:tbl>
    <w:p w14:paraId="580A0DDF" w14:textId="0DDE2543" w:rsidR="005E052E" w:rsidRPr="00846AA1" w:rsidRDefault="005E0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0E2565CD" w14:textId="77777777" w:rsidR="006F1E95" w:rsidRDefault="007964F3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846AA1">
        <w:rPr>
          <w:rFonts w:ascii="Angsana New" w:hAnsi="Angsana New"/>
          <w:sz w:val="30"/>
          <w:szCs w:val="30"/>
          <w:cs/>
        </w:rPr>
        <w:tab/>
      </w:r>
    </w:p>
    <w:p w14:paraId="7CE3522A" w14:textId="77777777" w:rsidR="006F1E95" w:rsidRDefault="006F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169F9C21" w14:textId="4BBF1707" w:rsidR="007964F3" w:rsidRPr="00846AA1" w:rsidRDefault="007964F3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46AA1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Pr="00846AA1">
        <w:rPr>
          <w:rFonts w:ascii="Angsana New" w:hAnsi="Angsana New"/>
          <w:sz w:val="30"/>
          <w:szCs w:val="30"/>
          <w:cs/>
        </w:rPr>
        <w:t xml:space="preserve"> </w:t>
      </w:r>
      <w:r w:rsidRPr="00846AA1">
        <w:rPr>
          <w:rFonts w:ascii="Angsana New" w:hAnsi="Angsana New" w:hint="cs"/>
          <w:sz w:val="30"/>
          <w:szCs w:val="30"/>
          <w:cs/>
        </w:rPr>
        <w:t>มีนาคม</w:t>
      </w:r>
      <w:r w:rsidRPr="00846AA1">
        <w:rPr>
          <w:rFonts w:ascii="Angsana New" w:hAnsi="Angsana New"/>
          <w:sz w:val="30"/>
          <w:szCs w:val="30"/>
          <w:cs/>
        </w:rPr>
        <w:t xml:space="preserve"> </w:t>
      </w:r>
      <w:r w:rsidR="006F1E95" w:rsidRPr="006F1E95">
        <w:rPr>
          <w:rFonts w:ascii="Angsana New" w:hAnsi="Angsana New"/>
          <w:sz w:val="30"/>
          <w:szCs w:val="30"/>
        </w:rPr>
        <w:t>2565</w:t>
      </w:r>
      <w:r w:rsidRPr="00846AA1">
        <w:rPr>
          <w:rFonts w:ascii="Angsana New" w:hAnsi="Angsana New"/>
          <w:sz w:val="30"/>
          <w:szCs w:val="30"/>
          <w:cs/>
        </w:rPr>
        <w:t xml:space="preserve"> และ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Pr="00846A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F1E95" w:rsidRPr="006F1E95">
        <w:rPr>
          <w:rFonts w:ascii="Angsana New" w:hAnsi="Angsana New"/>
          <w:sz w:val="30"/>
          <w:szCs w:val="30"/>
        </w:rPr>
        <w:t>2564</w:t>
      </w:r>
      <w:r w:rsidRPr="00846AA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DBE8638" w14:textId="77777777" w:rsidR="00A35EC5" w:rsidRPr="00846AA1" w:rsidRDefault="00A35EC5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C00B0A" w:rsidRPr="00846AA1" w14:paraId="177A0EA9" w14:textId="77777777" w:rsidTr="00F3579B">
        <w:trPr>
          <w:tblHeader/>
        </w:trPr>
        <w:tc>
          <w:tcPr>
            <w:tcW w:w="2294" w:type="pct"/>
          </w:tcPr>
          <w:p w14:paraId="79A90249" w14:textId="77777777" w:rsidR="00C00B0A" w:rsidRPr="00846AA1" w:rsidRDefault="00C00B0A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73" w:type="pct"/>
            <w:gridSpan w:val="2"/>
            <w:vAlign w:val="bottom"/>
          </w:tcPr>
          <w:p w14:paraId="63C99D28" w14:textId="77777777" w:rsidR="00C00B0A" w:rsidRPr="00846AA1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3" w:type="pct"/>
            <w:gridSpan w:val="2"/>
            <w:vAlign w:val="bottom"/>
          </w:tcPr>
          <w:p w14:paraId="489F0470" w14:textId="77777777" w:rsidR="00C00B0A" w:rsidRPr="00846AA1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B0A" w:rsidRPr="00846AA1" w14:paraId="6CC4127C" w14:textId="77777777" w:rsidTr="00F3579B">
        <w:trPr>
          <w:tblHeader/>
        </w:trPr>
        <w:tc>
          <w:tcPr>
            <w:tcW w:w="2294" w:type="pct"/>
          </w:tcPr>
          <w:p w14:paraId="33468A85" w14:textId="77777777" w:rsidR="00C00B0A" w:rsidRPr="00846AA1" w:rsidRDefault="00C00B0A" w:rsidP="00C00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43CD8EC" w14:textId="7BB1ACFD" w:rsidR="00C00B0A" w:rsidRPr="00846AA1" w:rsidRDefault="006F1E95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C00B0A" w:rsidRPr="00846A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 w:rsidRPr="00846AA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D5AAFF3" w14:textId="2AF60AA1" w:rsidR="00C00B0A" w:rsidRPr="00846AA1" w:rsidRDefault="006F1E95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C00B0A" w:rsidRPr="00846A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 w:rsidRPr="00846A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  <w:shd w:val="clear" w:color="auto" w:fill="auto"/>
          </w:tcPr>
          <w:p w14:paraId="3B1CCB6E" w14:textId="4987C775" w:rsidR="00C00B0A" w:rsidRPr="00846AA1" w:rsidRDefault="006F1E95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C00B0A" w:rsidRPr="00846A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 w:rsidRPr="00846AA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AB4FFBE" w14:textId="6A2D3B07" w:rsidR="00C00B0A" w:rsidRPr="00846AA1" w:rsidRDefault="006F1E95" w:rsidP="00F52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C00B0A" w:rsidRPr="00846AA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B0A" w:rsidRPr="00846A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804C6" w:rsidRPr="00846AA1" w14:paraId="75AD1B48" w14:textId="77777777" w:rsidTr="00F3579B">
        <w:trPr>
          <w:tblHeader/>
        </w:trPr>
        <w:tc>
          <w:tcPr>
            <w:tcW w:w="2294" w:type="pct"/>
          </w:tcPr>
          <w:p w14:paraId="4091384B" w14:textId="77777777" w:rsidR="008804C6" w:rsidRPr="00846AA1" w:rsidRDefault="008804C6" w:rsidP="008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E29795A" w14:textId="4DFF8388" w:rsidR="008804C6" w:rsidRPr="00846AA1" w:rsidRDefault="006F1E95" w:rsidP="008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8213EF2" w14:textId="01F21B91" w:rsidR="008804C6" w:rsidRPr="00846AA1" w:rsidRDefault="006F1E95" w:rsidP="008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F1E9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36" w:type="pct"/>
            <w:shd w:val="clear" w:color="auto" w:fill="auto"/>
          </w:tcPr>
          <w:p w14:paraId="6E78AE2A" w14:textId="79C4374F" w:rsidR="008804C6" w:rsidRPr="00846AA1" w:rsidRDefault="006F1E95" w:rsidP="008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6BE82D0" w14:textId="22F404A1" w:rsidR="008804C6" w:rsidRPr="00846AA1" w:rsidRDefault="006F1E95" w:rsidP="008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F1E9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44C40" w:rsidRPr="00846AA1" w14:paraId="5C4DEEE1" w14:textId="77777777" w:rsidTr="00F3579B">
        <w:trPr>
          <w:tblHeader/>
        </w:trPr>
        <w:tc>
          <w:tcPr>
            <w:tcW w:w="2294" w:type="pct"/>
          </w:tcPr>
          <w:p w14:paraId="0CFCA26E" w14:textId="77777777" w:rsidR="00D44C40" w:rsidRPr="00846AA1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6" w:type="pct"/>
            <w:gridSpan w:val="4"/>
            <w:shd w:val="clear" w:color="auto" w:fill="auto"/>
          </w:tcPr>
          <w:p w14:paraId="52F00072" w14:textId="77777777" w:rsidR="00D44C40" w:rsidRPr="00846AA1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4C40" w:rsidRPr="00846AA1" w14:paraId="2177DEB7" w14:textId="77777777" w:rsidTr="00F3579B">
        <w:trPr>
          <w:tblHeader/>
        </w:trPr>
        <w:tc>
          <w:tcPr>
            <w:tcW w:w="2294" w:type="pct"/>
          </w:tcPr>
          <w:p w14:paraId="34D202EF" w14:textId="77777777" w:rsidR="00D44C40" w:rsidRPr="00846AA1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87" w:type="pct"/>
          </w:tcPr>
          <w:p w14:paraId="77C75274" w14:textId="77777777" w:rsidR="00D44C40" w:rsidRPr="00846AA1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4B31EDB" w14:textId="77777777" w:rsidR="00D44C40" w:rsidRPr="00846AA1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56B394FE" w14:textId="77777777" w:rsidR="00D44C40" w:rsidRPr="00846AA1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7" w:type="pct"/>
          </w:tcPr>
          <w:p w14:paraId="4267C185" w14:textId="77777777" w:rsidR="00D44C40" w:rsidRPr="00846AA1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4C40" w:rsidRPr="00846AA1" w14:paraId="6F885BDE" w14:textId="77777777" w:rsidTr="00F3579B">
        <w:trPr>
          <w:tblHeader/>
        </w:trPr>
        <w:tc>
          <w:tcPr>
            <w:tcW w:w="2294" w:type="pct"/>
          </w:tcPr>
          <w:p w14:paraId="0EA7CC54" w14:textId="77777777" w:rsidR="00D44C40" w:rsidRPr="00846AA1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846A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87" w:type="pct"/>
          </w:tcPr>
          <w:p w14:paraId="56566EAF" w14:textId="05F29E0E" w:rsidR="00D44C40" w:rsidRPr="00846AA1" w:rsidRDefault="00E804E1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  <w:tc>
          <w:tcPr>
            <w:tcW w:w="686" w:type="pct"/>
          </w:tcPr>
          <w:p w14:paraId="4CE103F1" w14:textId="3D0AD068" w:rsidR="00D44C40" w:rsidRPr="00846AA1" w:rsidRDefault="00D44C4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cs/>
              </w:rPr>
            </w:pPr>
            <w:r w:rsidRPr="00846AA1">
              <w:rPr>
                <w:rFonts w:hint="cs"/>
                <w:cs/>
              </w:rPr>
              <w:t>-</w:t>
            </w:r>
          </w:p>
        </w:tc>
        <w:tc>
          <w:tcPr>
            <w:tcW w:w="636" w:type="pct"/>
          </w:tcPr>
          <w:p w14:paraId="6F61229E" w14:textId="64DA4FB6" w:rsidR="00D44C40" w:rsidRPr="00846AA1" w:rsidRDefault="006F1E9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697" w:type="pct"/>
          </w:tcPr>
          <w:p w14:paraId="7C7A0114" w14:textId="3022F858" w:rsidR="00D44C40" w:rsidRPr="00846AA1" w:rsidRDefault="006F1E9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</w:t>
            </w:r>
            <w:r w:rsidR="008804C6" w:rsidRPr="00846AA1">
              <w:rPr>
                <w:rFonts w:ascii="Angsana New" w:hAnsi="Angsana New"/>
                <w:sz w:val="30"/>
                <w:szCs w:val="30"/>
              </w:rPr>
              <w:t>,</w:t>
            </w:r>
            <w:r w:rsidRPr="006F1E95">
              <w:rPr>
                <w:rFonts w:ascii="Angsana New" w:hAnsi="Angsana New"/>
                <w:sz w:val="30"/>
                <w:szCs w:val="30"/>
              </w:rPr>
              <w:t>080</w:t>
            </w:r>
          </w:p>
        </w:tc>
      </w:tr>
      <w:tr w:rsidR="00E804E1" w:rsidRPr="00846AA1" w14:paraId="30CC1149" w14:textId="77777777" w:rsidTr="00F3579B">
        <w:trPr>
          <w:tblHeader/>
        </w:trPr>
        <w:tc>
          <w:tcPr>
            <w:tcW w:w="2294" w:type="pct"/>
          </w:tcPr>
          <w:p w14:paraId="28FEF086" w14:textId="43A26A7D" w:rsidR="00E804E1" w:rsidRPr="00846AA1" w:rsidRDefault="00E804E1" w:rsidP="00E804E1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บริษัทร่วมและบริษัทร่วมทางอ้อม</w:t>
            </w:r>
          </w:p>
        </w:tc>
        <w:tc>
          <w:tcPr>
            <w:tcW w:w="687" w:type="pct"/>
          </w:tcPr>
          <w:p w14:paraId="575E1839" w14:textId="75A4ED40" w:rsidR="00E804E1" w:rsidRPr="00846AA1" w:rsidRDefault="001172F5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  <w:tc>
          <w:tcPr>
            <w:tcW w:w="686" w:type="pct"/>
          </w:tcPr>
          <w:p w14:paraId="4FD430DA" w14:textId="2463E1BD" w:rsidR="00E804E1" w:rsidRPr="00846AA1" w:rsidRDefault="006F1E95" w:rsidP="00E8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6" w:type="pct"/>
          </w:tcPr>
          <w:p w14:paraId="1A62F57D" w14:textId="20FF8E8B" w:rsidR="00E804E1" w:rsidRPr="00846AA1" w:rsidRDefault="00E804E1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97" w:type="pct"/>
          </w:tcPr>
          <w:p w14:paraId="61706B2A" w14:textId="482A4D95" w:rsidR="00E804E1" w:rsidRPr="00846AA1" w:rsidRDefault="006F1E95" w:rsidP="00E80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44C40" w:rsidRPr="00846AA1" w14:paraId="588B7CC9" w14:textId="77777777" w:rsidTr="00F3579B">
        <w:trPr>
          <w:tblHeader/>
        </w:trPr>
        <w:tc>
          <w:tcPr>
            <w:tcW w:w="2294" w:type="pct"/>
          </w:tcPr>
          <w:p w14:paraId="5D393A60" w14:textId="4D9D2775" w:rsidR="00D44C40" w:rsidRPr="00846AA1" w:rsidRDefault="00E804E1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687" w:type="pct"/>
          </w:tcPr>
          <w:p w14:paraId="77814FE9" w14:textId="1B81B98F" w:rsidR="00D44C40" w:rsidRPr="00846AA1" w:rsidRDefault="006F1E95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686" w:type="pct"/>
          </w:tcPr>
          <w:p w14:paraId="36E39216" w14:textId="28330421" w:rsidR="00D44C40" w:rsidRPr="00846AA1" w:rsidRDefault="00E804E1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36" w:type="pct"/>
          </w:tcPr>
          <w:p w14:paraId="536813F5" w14:textId="2C43DC3F" w:rsidR="00D44C40" w:rsidRPr="00846AA1" w:rsidRDefault="006F1E95" w:rsidP="00D44C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97" w:type="pct"/>
          </w:tcPr>
          <w:p w14:paraId="5AD28029" w14:textId="47A29DE6" w:rsidR="00D44C40" w:rsidRPr="00846AA1" w:rsidRDefault="00E804E1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846AA1">
              <w:t>-</w:t>
            </w:r>
          </w:p>
        </w:tc>
      </w:tr>
      <w:tr w:rsidR="00D44C40" w:rsidRPr="00846AA1" w14:paraId="534DB488" w14:textId="77777777" w:rsidTr="00F3579B">
        <w:trPr>
          <w:tblHeader/>
        </w:trPr>
        <w:tc>
          <w:tcPr>
            <w:tcW w:w="2294" w:type="pct"/>
          </w:tcPr>
          <w:p w14:paraId="7A3F0754" w14:textId="574054B8" w:rsidR="00D44C40" w:rsidRPr="00846AA1" w:rsidRDefault="009362BA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  <w:lang w:bidi="th-TH"/>
              </w:rPr>
            </w:pPr>
            <w:r w:rsidRPr="00846A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87" w:type="pct"/>
          </w:tcPr>
          <w:p w14:paraId="5F091953" w14:textId="6F36E9FB" w:rsidR="00D44C40" w:rsidRPr="00846AA1" w:rsidRDefault="006F1E95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686" w:type="pct"/>
            <w:shd w:val="clear" w:color="auto" w:fill="auto"/>
          </w:tcPr>
          <w:p w14:paraId="7B1D7012" w14:textId="3EE181D3" w:rsidR="00D44C40" w:rsidRPr="00846AA1" w:rsidRDefault="006F1E95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36" w:type="pct"/>
            <w:shd w:val="clear" w:color="auto" w:fill="auto"/>
          </w:tcPr>
          <w:p w14:paraId="33616A76" w14:textId="2F092E84" w:rsidR="00D44C40" w:rsidRPr="00846AA1" w:rsidRDefault="006F1E95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E95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697" w:type="pct"/>
            <w:shd w:val="clear" w:color="auto" w:fill="auto"/>
          </w:tcPr>
          <w:p w14:paraId="3B3DF786" w14:textId="74058512" w:rsidR="00D44C40" w:rsidRPr="00846AA1" w:rsidRDefault="006F1E95" w:rsidP="009362B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E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804C6" w:rsidRPr="00846A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F1E95"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</w:p>
        </w:tc>
      </w:tr>
    </w:tbl>
    <w:p w14:paraId="212BC426" w14:textId="77777777" w:rsidR="00D3123E" w:rsidRPr="00846AA1" w:rsidRDefault="00D3123E">
      <w:pPr>
        <w:rPr>
          <w:sz w:val="24"/>
          <w:szCs w:val="24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1"/>
        <w:gridCol w:w="1259"/>
        <w:gridCol w:w="1168"/>
        <w:gridCol w:w="1280"/>
      </w:tblGrid>
      <w:tr w:rsidR="00D44C40" w:rsidRPr="00846AA1" w14:paraId="300E6DE2" w14:textId="77777777" w:rsidTr="00C50BD2">
        <w:trPr>
          <w:tblHeader/>
        </w:trPr>
        <w:tc>
          <w:tcPr>
            <w:tcW w:w="2294" w:type="pct"/>
          </w:tcPr>
          <w:p w14:paraId="414C5BA7" w14:textId="6C609658" w:rsidR="00D44C40" w:rsidRPr="00846AA1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="008804C6" w:rsidRPr="00846A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87" w:type="pct"/>
          </w:tcPr>
          <w:p w14:paraId="2964DA9B" w14:textId="77777777" w:rsidR="00D44C40" w:rsidRPr="00846AA1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D2323FC" w14:textId="77777777" w:rsidR="00D44C40" w:rsidRPr="00846AA1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282C72" w14:textId="77777777" w:rsidR="00D44C40" w:rsidRPr="00846AA1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683E1091" w14:textId="77777777" w:rsidR="00D44C40" w:rsidRPr="00846AA1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C40" w:rsidRPr="00846AA1" w14:paraId="109BEC72" w14:textId="77777777" w:rsidTr="00C50BD2">
        <w:trPr>
          <w:tblHeader/>
        </w:trPr>
        <w:tc>
          <w:tcPr>
            <w:tcW w:w="2294" w:type="pct"/>
          </w:tcPr>
          <w:p w14:paraId="349A3D76" w14:textId="77777777" w:rsidR="00D44C40" w:rsidRPr="00846AA1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rtl/>
                <w:cs/>
              </w:rPr>
            </w:pPr>
            <w:r w:rsidRPr="00846A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87" w:type="pct"/>
          </w:tcPr>
          <w:p w14:paraId="1C34A0DA" w14:textId="5557E9DE" w:rsidR="00D44C40" w:rsidRPr="00846AA1" w:rsidRDefault="004567A9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</w:pPr>
            <w:r w:rsidRPr="00846AA1">
              <w:rPr>
                <w:rFonts w:hint="cs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A0B7B87" w14:textId="4491EFF8" w:rsidR="00D44C40" w:rsidRPr="00846AA1" w:rsidRDefault="00D44C4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</w:tcPr>
          <w:p w14:paraId="158EA397" w14:textId="37266E1F" w:rsidR="00D44C40" w:rsidRPr="0062697D" w:rsidRDefault="006F1E95" w:rsidP="00CD24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697" w:type="pct"/>
            <w:shd w:val="clear" w:color="auto" w:fill="auto"/>
          </w:tcPr>
          <w:p w14:paraId="1C269E84" w14:textId="2FF87820" w:rsidR="00D44C40" w:rsidRPr="00846AA1" w:rsidRDefault="006F1E95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40081E" w:rsidRPr="00846AA1" w14:paraId="53369D9F" w14:textId="77777777" w:rsidTr="00C50BD2">
        <w:trPr>
          <w:tblHeader/>
        </w:trPr>
        <w:tc>
          <w:tcPr>
            <w:tcW w:w="2294" w:type="pct"/>
          </w:tcPr>
          <w:p w14:paraId="404AE920" w14:textId="36263969" w:rsidR="0040081E" w:rsidRPr="00846AA1" w:rsidRDefault="000614AB" w:rsidP="0040081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="0040081E" w:rsidRPr="00846A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ทางอ้อม</w:t>
            </w:r>
          </w:p>
        </w:tc>
        <w:tc>
          <w:tcPr>
            <w:tcW w:w="687" w:type="pct"/>
          </w:tcPr>
          <w:p w14:paraId="14DE4EE3" w14:textId="4D6D3D43" w:rsidR="0040081E" w:rsidRPr="00846AA1" w:rsidRDefault="006F1E95" w:rsidP="004008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686" w:type="pct"/>
            <w:shd w:val="clear" w:color="auto" w:fill="auto"/>
          </w:tcPr>
          <w:p w14:paraId="2F852146" w14:textId="1C328025" w:rsidR="0040081E" w:rsidRPr="00846AA1" w:rsidRDefault="006F1E95" w:rsidP="004008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636" w:type="pct"/>
            <w:shd w:val="clear" w:color="auto" w:fill="auto"/>
          </w:tcPr>
          <w:p w14:paraId="215A46DC" w14:textId="6AFC4112" w:rsidR="0040081E" w:rsidRPr="0062697D" w:rsidRDefault="0040081E" w:rsidP="00240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62697D">
              <w:t>-</w:t>
            </w:r>
          </w:p>
        </w:tc>
        <w:tc>
          <w:tcPr>
            <w:tcW w:w="697" w:type="pct"/>
            <w:shd w:val="clear" w:color="auto" w:fill="auto"/>
          </w:tcPr>
          <w:p w14:paraId="1F5D23E4" w14:textId="21FC4C8A" w:rsidR="0040081E" w:rsidRPr="00846AA1" w:rsidRDefault="006F1E95" w:rsidP="004008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44C40" w:rsidRPr="00846AA1" w14:paraId="414346F1" w14:textId="77777777" w:rsidTr="00C50BD2">
        <w:trPr>
          <w:tblHeader/>
        </w:trPr>
        <w:tc>
          <w:tcPr>
            <w:tcW w:w="2294" w:type="pct"/>
            <w:vAlign w:val="center"/>
          </w:tcPr>
          <w:p w14:paraId="40038389" w14:textId="44A735CB" w:rsidR="00D44C40" w:rsidRPr="00846AA1" w:rsidRDefault="001A4A4B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30"/>
                <w:szCs w:val="30"/>
                <w:lang w:bidi="th-TH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87" w:type="pct"/>
          </w:tcPr>
          <w:p w14:paraId="61D9E8CC" w14:textId="4B1EB9FD" w:rsidR="00D44C40" w:rsidRPr="00846AA1" w:rsidRDefault="006F1E95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E95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86" w:type="pct"/>
            <w:shd w:val="clear" w:color="auto" w:fill="auto"/>
          </w:tcPr>
          <w:p w14:paraId="7FC4C5A1" w14:textId="13560199" w:rsidR="00D44C40" w:rsidRPr="00846AA1" w:rsidRDefault="006F1E95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636" w:type="pct"/>
            <w:shd w:val="clear" w:color="auto" w:fill="auto"/>
          </w:tcPr>
          <w:p w14:paraId="3ADEA46E" w14:textId="4909DF36" w:rsidR="00D44C40" w:rsidRPr="0062697D" w:rsidRDefault="006F1E95" w:rsidP="00CD24B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E95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697" w:type="pct"/>
            <w:shd w:val="clear" w:color="auto" w:fill="auto"/>
          </w:tcPr>
          <w:p w14:paraId="0A56DC04" w14:textId="26A4F1AD" w:rsidR="00D44C40" w:rsidRPr="00846AA1" w:rsidRDefault="006F1E95" w:rsidP="00D44C4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</w:tbl>
    <w:p w14:paraId="36B80759" w14:textId="60DC5EDF" w:rsidR="00D3123E" w:rsidRPr="00846AA1" w:rsidRDefault="00D3123E"/>
    <w:tbl>
      <w:tblPr>
        <w:tblpPr w:leftFromText="180" w:rightFromText="180" w:vertAnchor="text" w:tblpX="450" w:tblpY="1"/>
        <w:tblOverlap w:val="never"/>
        <w:tblW w:w="4901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3"/>
        <w:gridCol w:w="1306"/>
        <w:gridCol w:w="1252"/>
        <w:gridCol w:w="1250"/>
        <w:gridCol w:w="1154"/>
        <w:gridCol w:w="1245"/>
      </w:tblGrid>
      <w:tr w:rsidR="00F52996" w:rsidRPr="006F1E95" w14:paraId="7D275965" w14:textId="77777777" w:rsidTr="0054699A">
        <w:trPr>
          <w:trHeight w:val="81"/>
          <w:tblHeader/>
        </w:trPr>
        <w:tc>
          <w:tcPr>
            <w:tcW w:w="1634" w:type="pct"/>
            <w:vAlign w:val="bottom"/>
          </w:tcPr>
          <w:p w14:paraId="6FFC49F0" w14:textId="3AB46CA0" w:rsidR="00F52996" w:rsidRPr="006F1E95" w:rsidRDefault="00F52996" w:rsidP="00E05218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7" w:type="pct"/>
            <w:gridSpan w:val="2"/>
          </w:tcPr>
          <w:p w14:paraId="3CAD6EAE" w14:textId="7B7A37B3" w:rsidR="00F52996" w:rsidRPr="006F1E95" w:rsidRDefault="00F52996" w:rsidP="00E05218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F1E9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79" w:type="pct"/>
            <w:gridSpan w:val="3"/>
            <w:vAlign w:val="bottom"/>
          </w:tcPr>
          <w:p w14:paraId="647BD1AA" w14:textId="77777777" w:rsidR="00F52996" w:rsidRPr="006F1E95" w:rsidRDefault="00F52996" w:rsidP="00E052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6F1E95">
              <w:rPr>
                <w:b/>
                <w:bCs/>
                <w:cs/>
              </w:rPr>
              <w:t>งบการเงินรวม</w:t>
            </w:r>
          </w:p>
        </w:tc>
      </w:tr>
      <w:tr w:rsidR="0054699A" w:rsidRPr="006F1E95" w14:paraId="79810F6D" w14:textId="77777777" w:rsidTr="0054699A">
        <w:trPr>
          <w:trHeight w:val="60"/>
          <w:tblHeader/>
        </w:trPr>
        <w:tc>
          <w:tcPr>
            <w:tcW w:w="1634" w:type="pct"/>
            <w:vAlign w:val="bottom"/>
          </w:tcPr>
          <w:p w14:paraId="699D7472" w14:textId="77777777" w:rsidR="0054699A" w:rsidRPr="006F1E95" w:rsidRDefault="0054699A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8" w:type="pct"/>
          </w:tcPr>
          <w:p w14:paraId="578F422A" w14:textId="2C1C2347" w:rsidR="0054699A" w:rsidRPr="006F1E95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6F1E95">
              <w:rPr>
                <w:rFonts w:hint="cs"/>
                <w:cs/>
              </w:rPr>
              <w:t xml:space="preserve">ณ วันที่ </w:t>
            </w:r>
            <w:r w:rsidRPr="006F1E95">
              <w:rPr>
                <w:cs/>
              </w:rPr>
              <w:br/>
            </w:r>
            <w:r w:rsidR="006F1E95" w:rsidRPr="006F1E95">
              <w:t>31</w:t>
            </w:r>
            <w:r w:rsidRPr="006F1E95">
              <w:rPr>
                <w:rFonts w:hint="cs"/>
                <w:cs/>
              </w:rPr>
              <w:t xml:space="preserve"> </w:t>
            </w:r>
            <w:r w:rsidRPr="006F1E95">
              <w:rPr>
                <w:cs/>
              </w:rPr>
              <w:t>ธันวาคม</w:t>
            </w:r>
          </w:p>
        </w:tc>
        <w:tc>
          <w:tcPr>
            <w:tcW w:w="678" w:type="pct"/>
          </w:tcPr>
          <w:p w14:paraId="20329994" w14:textId="74A876D5" w:rsidR="0054699A" w:rsidRPr="006F1E95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6F1E95">
              <w:rPr>
                <w:rFonts w:hint="cs"/>
                <w:cs/>
              </w:rPr>
              <w:t xml:space="preserve">ณ วันที่ </w:t>
            </w:r>
            <w:r w:rsidRPr="006F1E95">
              <w:rPr>
                <w:cs/>
              </w:rPr>
              <w:br/>
            </w:r>
            <w:r w:rsidR="006F1E95" w:rsidRPr="006F1E95">
              <w:t>31</w:t>
            </w:r>
            <w:r w:rsidRPr="006F1E95">
              <w:rPr>
                <w:rFonts w:hint="cs"/>
                <w:cs/>
              </w:rPr>
              <w:t xml:space="preserve"> มีนาคม</w:t>
            </w:r>
          </w:p>
        </w:tc>
        <w:tc>
          <w:tcPr>
            <w:tcW w:w="678" w:type="pct"/>
          </w:tcPr>
          <w:p w14:paraId="503A7BA3" w14:textId="227A9BC3" w:rsidR="0054699A" w:rsidRPr="006F1E95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6F1E95">
              <w:rPr>
                <w:rFonts w:hint="cs"/>
                <w:cs/>
              </w:rPr>
              <w:t xml:space="preserve">ณ วันที่ </w:t>
            </w:r>
            <w:r w:rsidRPr="006F1E95">
              <w:rPr>
                <w:cs/>
              </w:rPr>
              <w:br/>
            </w:r>
            <w:r w:rsidR="006F1E95" w:rsidRPr="006F1E95">
              <w:t>31</w:t>
            </w:r>
            <w:r w:rsidRPr="006F1E95">
              <w:rPr>
                <w:rFonts w:hint="cs"/>
                <w:cs/>
              </w:rPr>
              <w:t xml:space="preserve"> </w:t>
            </w:r>
            <w:r w:rsidRPr="006F1E95">
              <w:rPr>
                <w:cs/>
              </w:rPr>
              <w:t>ธันวาคม</w:t>
            </w:r>
          </w:p>
        </w:tc>
        <w:tc>
          <w:tcPr>
            <w:tcW w:w="626" w:type="pct"/>
            <w:vMerge w:val="restart"/>
            <w:vAlign w:val="bottom"/>
          </w:tcPr>
          <w:p w14:paraId="4FDECBB2" w14:textId="77777777" w:rsidR="0054699A" w:rsidRPr="006F1E95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6F1E95">
              <w:tab/>
            </w:r>
            <w:r w:rsidRPr="006F1E95">
              <w:rPr>
                <w:cs/>
              </w:rPr>
              <w:t>ผลกระทบ</w:t>
            </w:r>
          </w:p>
          <w:p w14:paraId="5E42897C" w14:textId="20BEF88D" w:rsidR="0054699A" w:rsidRPr="006F1E95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6F1E95">
              <w:rPr>
                <w:cs/>
              </w:rPr>
              <w:t>จากอัตราแลกเปลี่ยน</w:t>
            </w:r>
          </w:p>
        </w:tc>
        <w:tc>
          <w:tcPr>
            <w:tcW w:w="675" w:type="pct"/>
            <w:vAlign w:val="bottom"/>
          </w:tcPr>
          <w:p w14:paraId="39A13BD4" w14:textId="728670A0" w:rsidR="0054699A" w:rsidRPr="006F1E95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6F1E95">
              <w:rPr>
                <w:rFonts w:hint="cs"/>
                <w:cs/>
              </w:rPr>
              <w:t xml:space="preserve">ณ วันที่ </w:t>
            </w:r>
            <w:r w:rsidRPr="006F1E95">
              <w:rPr>
                <w:cs/>
              </w:rPr>
              <w:br/>
            </w:r>
            <w:r w:rsidR="006F1E95" w:rsidRPr="006F1E95">
              <w:t>31</w:t>
            </w:r>
            <w:r w:rsidRPr="006F1E95">
              <w:rPr>
                <w:rFonts w:hint="cs"/>
                <w:cs/>
              </w:rPr>
              <w:t xml:space="preserve"> มีนาคม</w:t>
            </w:r>
          </w:p>
        </w:tc>
      </w:tr>
      <w:tr w:rsidR="0054699A" w:rsidRPr="006F1E95" w14:paraId="67BE0280" w14:textId="77777777" w:rsidTr="0054699A">
        <w:trPr>
          <w:trHeight w:val="71"/>
          <w:tblHeader/>
        </w:trPr>
        <w:tc>
          <w:tcPr>
            <w:tcW w:w="1634" w:type="pct"/>
            <w:vAlign w:val="bottom"/>
          </w:tcPr>
          <w:p w14:paraId="29FF4200" w14:textId="77777777" w:rsidR="0054699A" w:rsidRPr="006F1E95" w:rsidRDefault="0054699A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8" w:type="pct"/>
          </w:tcPr>
          <w:p w14:paraId="4093BC89" w14:textId="3515BCDF" w:rsidR="0054699A" w:rsidRPr="006F1E95" w:rsidRDefault="006F1E9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6F1E95">
              <w:t>2564</w:t>
            </w:r>
          </w:p>
        </w:tc>
        <w:tc>
          <w:tcPr>
            <w:tcW w:w="678" w:type="pct"/>
          </w:tcPr>
          <w:p w14:paraId="7EB4B8FF" w14:textId="57E24201" w:rsidR="0054699A" w:rsidRPr="006F1E95" w:rsidRDefault="006F1E9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6F1E95">
              <w:t>2565</w:t>
            </w:r>
          </w:p>
        </w:tc>
        <w:tc>
          <w:tcPr>
            <w:tcW w:w="678" w:type="pct"/>
          </w:tcPr>
          <w:p w14:paraId="7629F7AF" w14:textId="25F9B0E4" w:rsidR="0054699A" w:rsidRPr="006F1E95" w:rsidRDefault="006F1E9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6F1E95">
              <w:t>2564</w:t>
            </w:r>
          </w:p>
        </w:tc>
        <w:tc>
          <w:tcPr>
            <w:tcW w:w="626" w:type="pct"/>
            <w:vMerge/>
          </w:tcPr>
          <w:p w14:paraId="543FDE48" w14:textId="77777777" w:rsidR="0054699A" w:rsidRPr="006F1E95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</w:tc>
        <w:tc>
          <w:tcPr>
            <w:tcW w:w="675" w:type="pct"/>
          </w:tcPr>
          <w:p w14:paraId="313F62CC" w14:textId="6D5B1AF7" w:rsidR="0054699A" w:rsidRPr="006F1E95" w:rsidRDefault="006F1E9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6F1E95">
              <w:t>2565</w:t>
            </w:r>
          </w:p>
        </w:tc>
      </w:tr>
      <w:tr w:rsidR="00C240AD" w:rsidRPr="006F1E95" w14:paraId="699BD021" w14:textId="77777777" w:rsidTr="0054699A">
        <w:trPr>
          <w:trHeight w:val="81"/>
          <w:tblHeader/>
        </w:trPr>
        <w:tc>
          <w:tcPr>
            <w:tcW w:w="1634" w:type="pct"/>
            <w:vAlign w:val="bottom"/>
          </w:tcPr>
          <w:p w14:paraId="6739B983" w14:textId="144CA938" w:rsidR="00C240AD" w:rsidRPr="006F1E95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6F1E95">
              <w:rPr>
                <w:rFonts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387" w:type="pct"/>
            <w:gridSpan w:val="2"/>
          </w:tcPr>
          <w:p w14:paraId="2C8ECC9A" w14:textId="776E8AAB" w:rsidR="00C240AD" w:rsidRPr="006F1E95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6F1E95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1979" w:type="pct"/>
            <w:gridSpan w:val="3"/>
            <w:vAlign w:val="bottom"/>
          </w:tcPr>
          <w:p w14:paraId="7D4C0D01" w14:textId="77777777" w:rsidR="00C240AD" w:rsidRPr="006F1E95" w:rsidRDefault="00C240AD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6F1E95">
              <w:rPr>
                <w:i/>
                <w:iCs/>
                <w:cs/>
              </w:rPr>
              <w:t>(ล้านบาท)</w:t>
            </w:r>
          </w:p>
        </w:tc>
      </w:tr>
      <w:tr w:rsidR="0054699A" w:rsidRPr="006F1E95" w14:paraId="2E0FBE23" w14:textId="77777777" w:rsidTr="0054699A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634" w:type="pct"/>
          </w:tcPr>
          <w:p w14:paraId="566C792F" w14:textId="50A3E5EB" w:rsidR="0054699A" w:rsidRPr="006F1E95" w:rsidRDefault="00FD559C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>
              <w:rPr>
                <w:rFonts w:hint="cs"/>
                <w:b/>
                <w:bCs/>
                <w:cs/>
              </w:rPr>
              <w:t>การร่วมค้า</w:t>
            </w:r>
            <w:r w:rsidR="0054699A" w:rsidRPr="006F1E95">
              <w:rPr>
                <w:b/>
                <w:bCs/>
                <w:cs/>
              </w:rPr>
              <w:t>ทางอ้อม</w:t>
            </w:r>
          </w:p>
        </w:tc>
        <w:tc>
          <w:tcPr>
            <w:tcW w:w="708" w:type="pct"/>
            <w:tcBorders>
              <w:bottom w:val="nil"/>
            </w:tcBorders>
          </w:tcPr>
          <w:p w14:paraId="6505C941" w14:textId="77777777" w:rsidR="0054699A" w:rsidRPr="006F1E95" w:rsidRDefault="0054699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78" w:type="pct"/>
            <w:tcBorders>
              <w:bottom w:val="nil"/>
            </w:tcBorders>
          </w:tcPr>
          <w:p w14:paraId="1A71F258" w14:textId="2B89EAE9" w:rsidR="0054699A" w:rsidRPr="006F1E95" w:rsidRDefault="0054699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78" w:type="pct"/>
            <w:tcBorders>
              <w:bottom w:val="nil"/>
            </w:tcBorders>
          </w:tcPr>
          <w:p w14:paraId="206ACD86" w14:textId="77777777" w:rsidR="0054699A" w:rsidRPr="006F1E95" w:rsidRDefault="0054699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26" w:type="pct"/>
            <w:tcBorders>
              <w:bottom w:val="nil"/>
            </w:tcBorders>
          </w:tcPr>
          <w:p w14:paraId="13B16F46" w14:textId="77777777" w:rsidR="0054699A" w:rsidRPr="006F1E95" w:rsidRDefault="0054699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</w:pPr>
          </w:p>
        </w:tc>
        <w:tc>
          <w:tcPr>
            <w:tcW w:w="675" w:type="pct"/>
            <w:tcBorders>
              <w:bottom w:val="nil"/>
            </w:tcBorders>
          </w:tcPr>
          <w:p w14:paraId="19069F08" w14:textId="77777777" w:rsidR="0054699A" w:rsidRPr="006F1E95" w:rsidRDefault="0054699A" w:rsidP="00C24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</w:pPr>
          </w:p>
        </w:tc>
      </w:tr>
      <w:tr w:rsidR="0054699A" w:rsidRPr="006F1E95" w14:paraId="11746C26" w14:textId="77777777" w:rsidTr="0054699A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1634" w:type="pct"/>
          </w:tcPr>
          <w:p w14:paraId="2CFE2274" w14:textId="77777777" w:rsidR="0054699A" w:rsidRPr="006F1E95" w:rsidRDefault="0054699A" w:rsidP="0093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</w:pPr>
            <w:r w:rsidRPr="006F1E95">
              <w:t>Impact Energy Asia Development Limited</w:t>
            </w:r>
          </w:p>
        </w:tc>
        <w:tc>
          <w:tcPr>
            <w:tcW w:w="708" w:type="pct"/>
            <w:tcBorders>
              <w:bottom w:val="nil"/>
            </w:tcBorders>
          </w:tcPr>
          <w:p w14:paraId="7FD93A1C" w14:textId="77777777" w:rsidR="0054699A" w:rsidRPr="006F1E95" w:rsidRDefault="0054699A" w:rsidP="00FD5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D983E30" w14:textId="3081DC01" w:rsidR="0054699A" w:rsidRPr="006F1E95" w:rsidRDefault="006F1E95" w:rsidP="00FD5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4</w:t>
            </w:r>
            <w:r w:rsidR="0054699A" w:rsidRPr="006F1E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F1E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8" w:type="pct"/>
            <w:tcBorders>
              <w:bottom w:val="nil"/>
            </w:tcBorders>
          </w:tcPr>
          <w:p w14:paraId="397B6EDC" w14:textId="77777777" w:rsidR="0054699A" w:rsidRPr="006F1E95" w:rsidRDefault="0054699A" w:rsidP="00FD5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C7C7889" w14:textId="74636D40" w:rsidR="0054699A" w:rsidRPr="006F1E95" w:rsidRDefault="006F1E95" w:rsidP="00FD5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4</w:t>
            </w:r>
            <w:r w:rsidR="0054699A" w:rsidRPr="006F1E95">
              <w:rPr>
                <w:rFonts w:ascii="Angsana New" w:hAnsi="Angsana New"/>
                <w:sz w:val="30"/>
                <w:szCs w:val="30"/>
              </w:rPr>
              <w:t>.</w:t>
            </w:r>
            <w:r w:rsidRPr="006F1E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78" w:type="pct"/>
            <w:tcBorders>
              <w:bottom w:val="nil"/>
            </w:tcBorders>
            <w:vAlign w:val="bottom"/>
          </w:tcPr>
          <w:p w14:paraId="179AC7ED" w14:textId="77777777" w:rsidR="0054699A" w:rsidRPr="006F1E95" w:rsidRDefault="0054699A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E28E2AE" w14:textId="0D262885" w:rsidR="0054699A" w:rsidRPr="006F1E95" w:rsidRDefault="006F1E95" w:rsidP="00FD55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sz w:val="30"/>
                <w:szCs w:val="30"/>
              </w:rPr>
            </w:pPr>
            <w:r w:rsidRPr="00FD559C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626" w:type="pct"/>
            <w:tcBorders>
              <w:bottom w:val="nil"/>
            </w:tcBorders>
          </w:tcPr>
          <w:p w14:paraId="11876995" w14:textId="77777777" w:rsidR="0054699A" w:rsidRPr="006F1E95" w:rsidRDefault="0054699A" w:rsidP="0057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B8221D0" w14:textId="2D2580D1" w:rsidR="0054699A" w:rsidRPr="006F1E95" w:rsidRDefault="00240B52" w:rsidP="00FD5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4699A" w:rsidRPr="006F1E95">
              <w:rPr>
                <w:rFonts w:ascii="Angsana New" w:hAnsi="Angsana New"/>
                <w:sz w:val="30"/>
                <w:szCs w:val="30"/>
              </w:rPr>
              <w:t>(</w:t>
            </w:r>
            <w:r w:rsidR="006F1E95" w:rsidRPr="006F1E95">
              <w:rPr>
                <w:rFonts w:ascii="Angsana New" w:hAnsi="Angsana New"/>
                <w:sz w:val="30"/>
                <w:szCs w:val="30"/>
              </w:rPr>
              <w:t>1</w:t>
            </w:r>
            <w:r w:rsidR="0054699A" w:rsidRPr="006F1E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2A581D9A" w14:textId="25268316" w:rsidR="0054699A" w:rsidRPr="00FD559C" w:rsidRDefault="006F1E95" w:rsidP="00FD55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D559C">
              <w:rPr>
                <w:rFonts w:ascii="Angsana New" w:hAnsi="Angsana New"/>
                <w:sz w:val="30"/>
                <w:szCs w:val="30"/>
              </w:rPr>
              <w:t>4</w:t>
            </w:r>
            <w:r w:rsidRPr="00FD559C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54699A" w:rsidRPr="006F1E95" w14:paraId="5F5039B3" w14:textId="77777777" w:rsidTr="0054699A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634" w:type="pct"/>
          </w:tcPr>
          <w:p w14:paraId="1B90377A" w14:textId="77777777" w:rsidR="0054699A" w:rsidRPr="006F1E95" w:rsidRDefault="0054699A" w:rsidP="005B7177">
            <w:pPr>
              <w:rPr>
                <w:b/>
                <w:bCs/>
                <w:cs/>
              </w:rPr>
            </w:pPr>
            <w:r w:rsidRPr="006F1E95">
              <w:rPr>
                <w:b/>
                <w:bCs/>
                <w:cs/>
              </w:rPr>
              <w:t>รวม</w:t>
            </w:r>
          </w:p>
        </w:tc>
        <w:tc>
          <w:tcPr>
            <w:tcW w:w="708" w:type="pct"/>
            <w:tcBorders>
              <w:top w:val="nil"/>
            </w:tcBorders>
          </w:tcPr>
          <w:p w14:paraId="60B42EBE" w14:textId="77777777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8" w:type="pct"/>
            <w:tcBorders>
              <w:top w:val="nil"/>
            </w:tcBorders>
          </w:tcPr>
          <w:p w14:paraId="06AD008A" w14:textId="5EEDB7E1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8" w:type="pct"/>
            <w:tcBorders>
              <w:top w:val="nil"/>
            </w:tcBorders>
          </w:tcPr>
          <w:p w14:paraId="35FA70F8" w14:textId="4114841F" w:rsidR="0054699A" w:rsidRPr="00FD559C" w:rsidRDefault="006F1E95" w:rsidP="00FD5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59C"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626" w:type="pct"/>
            <w:tcBorders>
              <w:top w:val="nil"/>
            </w:tcBorders>
          </w:tcPr>
          <w:p w14:paraId="3F4227F2" w14:textId="2923A386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</w:tcBorders>
          </w:tcPr>
          <w:p w14:paraId="68033D36" w14:textId="2AB2FD9D" w:rsidR="0054699A" w:rsidRPr="00FD559C" w:rsidRDefault="006F1E95" w:rsidP="00FD55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59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FD559C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</w:tr>
      <w:tr w:rsidR="0054699A" w:rsidRPr="006F1E95" w14:paraId="114ABAE8" w14:textId="77777777" w:rsidTr="0054699A">
        <w:tblPrEx>
          <w:tblLook w:val="04A0" w:firstRow="1" w:lastRow="0" w:firstColumn="1" w:lastColumn="0" w:noHBand="0" w:noVBand="1"/>
        </w:tblPrEx>
        <w:trPr>
          <w:trHeight w:val="807"/>
        </w:trPr>
        <w:tc>
          <w:tcPr>
            <w:tcW w:w="1634" w:type="pct"/>
            <w:tcBorders>
              <w:bottom w:val="nil"/>
            </w:tcBorders>
          </w:tcPr>
          <w:p w14:paraId="378457E6" w14:textId="77777777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  <w:r w:rsidRPr="006F1E95">
              <w:rPr>
                <w:i/>
                <w:iCs/>
                <w:cs/>
              </w:rPr>
              <w:t xml:space="preserve">หัก </w:t>
            </w:r>
            <w:r w:rsidRPr="006F1E95">
              <w:rPr>
                <w:cs/>
              </w:rPr>
              <w:t>ค่าเผื่อผลขาดทุนด้านเครดิต</w:t>
            </w:r>
          </w:p>
          <w:p w14:paraId="23C27640" w14:textId="3250D493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</w:rPr>
            </w:pPr>
            <w:r w:rsidRPr="006F1E95">
              <w:rPr>
                <w:cs/>
              </w:rPr>
              <w:t xml:space="preserve">   ที่คาดว่าจะเกิดขึ้น</w:t>
            </w:r>
          </w:p>
        </w:tc>
        <w:tc>
          <w:tcPr>
            <w:tcW w:w="708" w:type="pct"/>
            <w:tcBorders>
              <w:bottom w:val="nil"/>
            </w:tcBorders>
          </w:tcPr>
          <w:p w14:paraId="64544F38" w14:textId="77777777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78" w:type="pct"/>
            <w:tcBorders>
              <w:bottom w:val="nil"/>
            </w:tcBorders>
          </w:tcPr>
          <w:p w14:paraId="763F3024" w14:textId="7B722076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78" w:type="pct"/>
            <w:tcBorders>
              <w:bottom w:val="nil"/>
            </w:tcBorders>
            <w:vAlign w:val="bottom"/>
          </w:tcPr>
          <w:p w14:paraId="1BB3C90E" w14:textId="77777777" w:rsidR="0054699A" w:rsidRPr="00FD559C" w:rsidRDefault="0054699A" w:rsidP="00FD55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126CC70" w14:textId="0088CA5F" w:rsidR="0054699A" w:rsidRPr="00FD559C" w:rsidRDefault="0054699A" w:rsidP="005F56E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D55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F1E95" w:rsidRPr="00FD559C">
              <w:rPr>
                <w:rFonts w:ascii="Angsana New" w:hAnsi="Angsana New"/>
                <w:sz w:val="30"/>
                <w:szCs w:val="30"/>
              </w:rPr>
              <w:t>11</w:t>
            </w:r>
            <w:r w:rsidRPr="00FD559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26" w:type="pct"/>
            <w:tcBorders>
              <w:bottom w:val="nil"/>
            </w:tcBorders>
            <w:vAlign w:val="bottom"/>
          </w:tcPr>
          <w:p w14:paraId="0D0E3B42" w14:textId="77777777" w:rsidR="0054699A" w:rsidRPr="006F1E95" w:rsidRDefault="0054699A" w:rsidP="00E27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</w:pP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7603F7EA" w14:textId="7A8E73A8" w:rsidR="0054699A" w:rsidRPr="00FD559C" w:rsidRDefault="0054699A" w:rsidP="00FD55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D559C">
              <w:rPr>
                <w:rFonts w:ascii="Angsana New" w:hAnsi="Angsana New"/>
                <w:sz w:val="30"/>
                <w:szCs w:val="30"/>
              </w:rPr>
              <w:t>(</w:t>
            </w:r>
            <w:r w:rsidR="006F1E95" w:rsidRPr="00FD559C">
              <w:rPr>
                <w:rFonts w:ascii="Angsana New" w:hAnsi="Angsana New"/>
                <w:sz w:val="30"/>
                <w:szCs w:val="30"/>
              </w:rPr>
              <w:t>1</w:t>
            </w:r>
            <w:r w:rsidR="006F1E95" w:rsidRPr="00FD559C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FD559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4699A" w:rsidRPr="006F1E95" w14:paraId="49C1111E" w14:textId="77777777" w:rsidTr="0054699A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634" w:type="pct"/>
            <w:tcBorders>
              <w:bottom w:val="nil"/>
            </w:tcBorders>
          </w:tcPr>
          <w:p w14:paraId="7AF10329" w14:textId="200DADF9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</w:rPr>
            </w:pPr>
            <w:r w:rsidRPr="006F1E95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708" w:type="pct"/>
            <w:tcBorders>
              <w:bottom w:val="nil"/>
            </w:tcBorders>
          </w:tcPr>
          <w:p w14:paraId="0F649FA9" w14:textId="77777777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78" w:type="pct"/>
            <w:tcBorders>
              <w:bottom w:val="nil"/>
            </w:tcBorders>
          </w:tcPr>
          <w:p w14:paraId="0B133488" w14:textId="116FF708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78" w:type="pct"/>
            <w:tcBorders>
              <w:bottom w:val="nil"/>
            </w:tcBorders>
          </w:tcPr>
          <w:p w14:paraId="7AD309F6" w14:textId="158CA413" w:rsidR="0054699A" w:rsidRPr="00FD559C" w:rsidRDefault="006F1E95" w:rsidP="00FD559C">
            <w:pPr>
              <w:pStyle w:val="BodyText"/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59C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626" w:type="pct"/>
            <w:tcBorders>
              <w:bottom w:val="nil"/>
            </w:tcBorders>
          </w:tcPr>
          <w:p w14:paraId="588D1F8A" w14:textId="77777777" w:rsidR="0054699A" w:rsidRPr="006F1E95" w:rsidRDefault="0054699A" w:rsidP="005B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675" w:type="pct"/>
            <w:tcBorders>
              <w:bottom w:val="nil"/>
            </w:tcBorders>
          </w:tcPr>
          <w:p w14:paraId="38FFD5FD" w14:textId="141A219C" w:rsidR="0054699A" w:rsidRPr="00FD559C" w:rsidRDefault="006F1E95" w:rsidP="00FD559C">
            <w:pPr>
              <w:pStyle w:val="BodyText"/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59C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</w:tr>
    </w:tbl>
    <w:p w14:paraId="68183267" w14:textId="4CFEB746" w:rsidR="00F52996" w:rsidRPr="00846AA1" w:rsidRDefault="00F52996">
      <w:pPr>
        <w:framePr w:hSpace="180" w:wrap="around" w:vAnchor="text" w:hAnchor="text" w:x="450" w:y="1"/>
        <w:suppressOverlap/>
      </w:pPr>
    </w:p>
    <w:p w14:paraId="0D15BB6B" w14:textId="351F3A48" w:rsidR="00F52996" w:rsidRPr="00846AA1" w:rsidRDefault="00F5299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333"/>
        <w:gridCol w:w="956"/>
        <w:gridCol w:w="1239"/>
        <w:gridCol w:w="1334"/>
        <w:gridCol w:w="1048"/>
        <w:gridCol w:w="1239"/>
        <w:gridCol w:w="15"/>
      </w:tblGrid>
      <w:tr w:rsidR="00C240AD" w:rsidRPr="00FD559C" w14:paraId="174CB588" w14:textId="77777777" w:rsidTr="00FD559C">
        <w:trPr>
          <w:gridAfter w:val="1"/>
          <w:wAfter w:w="15" w:type="dxa"/>
          <w:trHeight w:val="77"/>
          <w:tblHeader/>
        </w:trPr>
        <w:tc>
          <w:tcPr>
            <w:tcW w:w="2997" w:type="dxa"/>
            <w:vAlign w:val="bottom"/>
          </w:tcPr>
          <w:p w14:paraId="7B74CA49" w14:textId="77777777" w:rsidR="00C240AD" w:rsidRPr="00FD559C" w:rsidRDefault="00C240AD" w:rsidP="0068058A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14:paraId="4A813AF8" w14:textId="77777777" w:rsidR="00C240AD" w:rsidRPr="00FD559C" w:rsidRDefault="00C240AD" w:rsidP="0068058A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D559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3621" w:type="dxa"/>
            <w:gridSpan w:val="3"/>
          </w:tcPr>
          <w:p w14:paraId="5AC01E06" w14:textId="36B34EE1" w:rsidR="00C240AD" w:rsidRPr="00FD559C" w:rsidRDefault="00C240AD" w:rsidP="006805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D559C">
              <w:rPr>
                <w:b/>
                <w:bCs/>
                <w:cs/>
              </w:rPr>
              <w:t>งบการเงิน</w:t>
            </w:r>
            <w:r w:rsidRPr="00FD559C">
              <w:rPr>
                <w:rFonts w:hint="cs"/>
                <w:b/>
                <w:bCs/>
                <w:cs/>
              </w:rPr>
              <w:t>เฉพาะ</w:t>
            </w:r>
            <w:r w:rsidR="00977844" w:rsidRPr="00FD559C">
              <w:rPr>
                <w:rFonts w:hint="cs"/>
                <w:b/>
                <w:bCs/>
                <w:cs/>
              </w:rPr>
              <w:t>กิจการ</w:t>
            </w:r>
          </w:p>
        </w:tc>
      </w:tr>
      <w:tr w:rsidR="0054699A" w:rsidRPr="00FD559C" w14:paraId="52D29379" w14:textId="77777777" w:rsidTr="00FD559C">
        <w:trPr>
          <w:trHeight w:val="291"/>
          <w:tblHeader/>
        </w:trPr>
        <w:tc>
          <w:tcPr>
            <w:tcW w:w="2997" w:type="dxa"/>
            <w:vAlign w:val="bottom"/>
          </w:tcPr>
          <w:p w14:paraId="74DCE4B7" w14:textId="77777777" w:rsidR="0054699A" w:rsidRPr="00FD559C" w:rsidRDefault="0054699A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593F372A" w14:textId="7CF0C9A5" w:rsidR="0054699A" w:rsidRPr="00FD559C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D559C">
              <w:rPr>
                <w:rFonts w:hint="cs"/>
                <w:cs/>
              </w:rPr>
              <w:t xml:space="preserve">ณ วันที่ </w:t>
            </w:r>
            <w:r w:rsidRPr="00FD559C">
              <w:rPr>
                <w:cs/>
              </w:rPr>
              <w:br/>
            </w:r>
            <w:r w:rsidR="006F1E95" w:rsidRPr="00FD559C">
              <w:t>31</w:t>
            </w:r>
            <w:r w:rsidRPr="00FD559C">
              <w:rPr>
                <w:rFonts w:hint="cs"/>
                <w:cs/>
              </w:rPr>
              <w:t xml:space="preserve"> </w:t>
            </w:r>
            <w:r w:rsidRPr="00FD559C">
              <w:rPr>
                <w:cs/>
              </w:rPr>
              <w:t>ธันวาคม</w:t>
            </w:r>
          </w:p>
        </w:tc>
        <w:tc>
          <w:tcPr>
            <w:tcW w:w="1239" w:type="dxa"/>
          </w:tcPr>
          <w:p w14:paraId="69343BAB" w14:textId="63B0B8D0" w:rsidR="0054699A" w:rsidRPr="00FD559C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D559C">
              <w:rPr>
                <w:rFonts w:hint="cs"/>
                <w:cs/>
              </w:rPr>
              <w:t xml:space="preserve">ณ วันที่ </w:t>
            </w:r>
            <w:r w:rsidRPr="00FD559C">
              <w:rPr>
                <w:cs/>
              </w:rPr>
              <w:br/>
            </w:r>
            <w:r w:rsidR="006F1E95" w:rsidRPr="00FD559C">
              <w:t>31</w:t>
            </w:r>
            <w:r w:rsidRPr="00FD559C">
              <w:rPr>
                <w:rFonts w:hint="cs"/>
                <w:cs/>
              </w:rPr>
              <w:t xml:space="preserve"> มีนาคม</w:t>
            </w:r>
          </w:p>
        </w:tc>
        <w:tc>
          <w:tcPr>
            <w:tcW w:w="1334" w:type="dxa"/>
          </w:tcPr>
          <w:p w14:paraId="13E2012A" w14:textId="0B590899" w:rsidR="0054699A" w:rsidRPr="00FD559C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D559C">
              <w:rPr>
                <w:rFonts w:hint="cs"/>
                <w:cs/>
              </w:rPr>
              <w:t xml:space="preserve">ณ วันที่ </w:t>
            </w:r>
            <w:r w:rsidRPr="00FD559C">
              <w:rPr>
                <w:cs/>
              </w:rPr>
              <w:br/>
            </w:r>
            <w:r w:rsidR="006F1E95" w:rsidRPr="00FD559C">
              <w:t>31</w:t>
            </w:r>
            <w:r w:rsidRPr="00FD559C">
              <w:rPr>
                <w:rFonts w:hint="cs"/>
                <w:cs/>
              </w:rPr>
              <w:t xml:space="preserve"> </w:t>
            </w:r>
            <w:r w:rsidRPr="00FD559C">
              <w:rPr>
                <w:cs/>
              </w:rPr>
              <w:t>ธันวาคม</w:t>
            </w:r>
          </w:p>
        </w:tc>
        <w:tc>
          <w:tcPr>
            <w:tcW w:w="1048" w:type="dxa"/>
            <w:vMerge w:val="restart"/>
            <w:vAlign w:val="bottom"/>
          </w:tcPr>
          <w:p w14:paraId="7B93AEB4" w14:textId="77777777" w:rsidR="0054699A" w:rsidRPr="00FD559C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D559C">
              <w:tab/>
            </w:r>
            <w:r w:rsidRPr="00FD559C">
              <w:rPr>
                <w:cs/>
              </w:rPr>
              <w:t>ผลกระทบ</w:t>
            </w:r>
          </w:p>
          <w:p w14:paraId="6BA229E5" w14:textId="77777777" w:rsidR="0054699A" w:rsidRPr="00FD559C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D559C">
              <w:rPr>
                <w:cs/>
              </w:rPr>
              <w:t>จากอัตราแลกเปลี่ยน</w:t>
            </w:r>
          </w:p>
        </w:tc>
        <w:tc>
          <w:tcPr>
            <w:tcW w:w="1254" w:type="dxa"/>
            <w:gridSpan w:val="2"/>
            <w:vAlign w:val="bottom"/>
          </w:tcPr>
          <w:p w14:paraId="472E35CB" w14:textId="5DAA2B20" w:rsidR="0054699A" w:rsidRPr="00FD559C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D559C">
              <w:rPr>
                <w:rFonts w:hint="cs"/>
                <w:cs/>
              </w:rPr>
              <w:t xml:space="preserve">ณ วันที่ </w:t>
            </w:r>
            <w:r w:rsidRPr="00FD559C">
              <w:rPr>
                <w:cs/>
              </w:rPr>
              <w:br/>
            </w:r>
            <w:r w:rsidR="006F1E95" w:rsidRPr="00FD559C">
              <w:t>31</w:t>
            </w:r>
            <w:r w:rsidRPr="00FD559C">
              <w:rPr>
                <w:rFonts w:hint="cs"/>
                <w:cs/>
              </w:rPr>
              <w:t xml:space="preserve"> มีนาคม</w:t>
            </w:r>
          </w:p>
        </w:tc>
      </w:tr>
      <w:tr w:rsidR="0054699A" w:rsidRPr="00FD559C" w14:paraId="40F6A0F8" w14:textId="77777777" w:rsidTr="00FD559C">
        <w:trPr>
          <w:trHeight w:val="153"/>
          <w:tblHeader/>
        </w:trPr>
        <w:tc>
          <w:tcPr>
            <w:tcW w:w="2997" w:type="dxa"/>
            <w:vAlign w:val="bottom"/>
          </w:tcPr>
          <w:p w14:paraId="737063EB" w14:textId="77777777" w:rsidR="0054699A" w:rsidRPr="00FD559C" w:rsidRDefault="0054699A" w:rsidP="0016473B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39B61BD8" w14:textId="6970D2A5" w:rsidR="0054699A" w:rsidRPr="00FD559C" w:rsidRDefault="006F1E9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D559C">
              <w:t>2564</w:t>
            </w:r>
          </w:p>
        </w:tc>
        <w:tc>
          <w:tcPr>
            <w:tcW w:w="1239" w:type="dxa"/>
          </w:tcPr>
          <w:p w14:paraId="1A56EF7C" w14:textId="4FD1A15A" w:rsidR="0054699A" w:rsidRPr="00FD559C" w:rsidRDefault="006F1E9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D559C">
              <w:t>2565</w:t>
            </w:r>
          </w:p>
        </w:tc>
        <w:tc>
          <w:tcPr>
            <w:tcW w:w="1334" w:type="dxa"/>
          </w:tcPr>
          <w:p w14:paraId="142E1C80" w14:textId="6B3E5CB0" w:rsidR="0054699A" w:rsidRPr="00FD559C" w:rsidRDefault="006F1E9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D559C">
              <w:t>2564</w:t>
            </w:r>
          </w:p>
        </w:tc>
        <w:tc>
          <w:tcPr>
            <w:tcW w:w="1048" w:type="dxa"/>
            <w:vMerge/>
          </w:tcPr>
          <w:p w14:paraId="78E777A9" w14:textId="77777777" w:rsidR="0054699A" w:rsidRPr="00FD559C" w:rsidRDefault="0054699A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</w:p>
        </w:tc>
        <w:tc>
          <w:tcPr>
            <w:tcW w:w="1254" w:type="dxa"/>
            <w:gridSpan w:val="2"/>
          </w:tcPr>
          <w:p w14:paraId="62E687DA" w14:textId="31C77B4F" w:rsidR="0054699A" w:rsidRPr="00FD559C" w:rsidRDefault="006F1E95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D559C">
              <w:t>2565</w:t>
            </w:r>
          </w:p>
        </w:tc>
      </w:tr>
      <w:tr w:rsidR="00796320" w:rsidRPr="00FD559C" w14:paraId="2CCAFA32" w14:textId="77777777" w:rsidTr="00FD559C">
        <w:trPr>
          <w:gridAfter w:val="1"/>
          <w:wAfter w:w="15" w:type="dxa"/>
          <w:trHeight w:val="77"/>
          <w:tblHeader/>
        </w:trPr>
        <w:tc>
          <w:tcPr>
            <w:tcW w:w="2997" w:type="dxa"/>
            <w:vAlign w:val="bottom"/>
          </w:tcPr>
          <w:p w14:paraId="508A1DB7" w14:textId="77777777" w:rsidR="00796320" w:rsidRPr="00FD559C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D559C">
              <w:rPr>
                <w:rFonts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2528" w:type="dxa"/>
            <w:gridSpan w:val="3"/>
          </w:tcPr>
          <w:p w14:paraId="5DA2C43B" w14:textId="77777777" w:rsidR="00796320" w:rsidRPr="00FD559C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D559C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3621" w:type="dxa"/>
            <w:gridSpan w:val="3"/>
          </w:tcPr>
          <w:p w14:paraId="1531A671" w14:textId="77777777" w:rsidR="00796320" w:rsidRPr="00FD559C" w:rsidRDefault="0079632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D559C">
              <w:rPr>
                <w:i/>
                <w:iCs/>
                <w:cs/>
              </w:rPr>
              <w:t>(ล้านบาท)</w:t>
            </w:r>
          </w:p>
        </w:tc>
      </w:tr>
      <w:tr w:rsidR="0054699A" w:rsidRPr="00FD559C" w14:paraId="098B53BC" w14:textId="77777777" w:rsidTr="00FD559C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997" w:type="dxa"/>
          </w:tcPr>
          <w:p w14:paraId="01ED0C09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D559C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89" w:type="dxa"/>
            <w:gridSpan w:val="2"/>
          </w:tcPr>
          <w:p w14:paraId="7DF36DC3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1239" w:type="dxa"/>
          </w:tcPr>
          <w:p w14:paraId="7EC6D064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1334" w:type="dxa"/>
          </w:tcPr>
          <w:p w14:paraId="2C359B85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1048" w:type="dxa"/>
          </w:tcPr>
          <w:p w14:paraId="3D1DE5A9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</w:pPr>
          </w:p>
        </w:tc>
        <w:tc>
          <w:tcPr>
            <w:tcW w:w="1254" w:type="dxa"/>
            <w:gridSpan w:val="2"/>
          </w:tcPr>
          <w:p w14:paraId="3F004CB3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</w:pPr>
          </w:p>
        </w:tc>
      </w:tr>
      <w:tr w:rsidR="0054699A" w:rsidRPr="00FD559C" w14:paraId="336B1D15" w14:textId="77777777" w:rsidTr="00FD559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997" w:type="dxa"/>
          </w:tcPr>
          <w:p w14:paraId="716128E0" w14:textId="555E791E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103" w:hanging="158"/>
              <w:rPr>
                <w:cs/>
              </w:rPr>
            </w:pPr>
            <w:r w:rsidRPr="00FD559C">
              <w:rPr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1289" w:type="dxa"/>
            <w:gridSpan w:val="2"/>
          </w:tcPr>
          <w:p w14:paraId="081D0205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  <w:p w14:paraId="376A1169" w14:textId="6A4963C9" w:rsidR="0054699A" w:rsidRPr="00FD559C" w:rsidRDefault="006F1E95" w:rsidP="0058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</w:pPr>
            <w:r w:rsidRPr="00FD559C">
              <w:t>1</w:t>
            </w:r>
            <w:r w:rsidR="0054699A" w:rsidRPr="00FD559C">
              <w:t>.</w:t>
            </w:r>
            <w:r w:rsidRPr="00FD559C">
              <w:t>75</w:t>
            </w:r>
          </w:p>
        </w:tc>
        <w:tc>
          <w:tcPr>
            <w:tcW w:w="1239" w:type="dxa"/>
            <w:vAlign w:val="bottom"/>
          </w:tcPr>
          <w:p w14:paraId="7B2AC2AE" w14:textId="5C0A1D2B" w:rsidR="0054699A" w:rsidRPr="00FD559C" w:rsidRDefault="006F1E95" w:rsidP="0015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</w:pPr>
            <w:r w:rsidRPr="00FD559C">
              <w:rPr>
                <w:rFonts w:hint="cs"/>
              </w:rPr>
              <w:t>1</w:t>
            </w:r>
            <w:r w:rsidR="0054699A" w:rsidRPr="00FD559C">
              <w:rPr>
                <w:rFonts w:hint="cs"/>
                <w:cs/>
              </w:rPr>
              <w:t>.</w:t>
            </w:r>
            <w:r w:rsidRPr="00FD559C">
              <w:rPr>
                <w:rFonts w:hint="cs"/>
              </w:rPr>
              <w:t>75</w:t>
            </w:r>
          </w:p>
        </w:tc>
        <w:tc>
          <w:tcPr>
            <w:tcW w:w="1334" w:type="dxa"/>
            <w:vAlign w:val="bottom"/>
          </w:tcPr>
          <w:p w14:paraId="327B8FBD" w14:textId="078A6800" w:rsidR="0054699A" w:rsidRPr="00FD559C" w:rsidRDefault="006F1E95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jc w:val="center"/>
            </w:pPr>
            <w:r w:rsidRPr="00FD559C">
              <w:t>922</w:t>
            </w:r>
          </w:p>
        </w:tc>
        <w:tc>
          <w:tcPr>
            <w:tcW w:w="1048" w:type="dxa"/>
            <w:vAlign w:val="bottom"/>
          </w:tcPr>
          <w:p w14:paraId="1EE06974" w14:textId="4E9A939C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</w:pPr>
            <w:r w:rsidRPr="00FD559C">
              <w:rPr>
                <w:rFonts w:hint="cs"/>
                <w:cs/>
              </w:rPr>
              <w:t>-</w:t>
            </w:r>
          </w:p>
        </w:tc>
        <w:tc>
          <w:tcPr>
            <w:tcW w:w="1254" w:type="dxa"/>
            <w:gridSpan w:val="2"/>
            <w:vAlign w:val="bottom"/>
          </w:tcPr>
          <w:p w14:paraId="223A58BD" w14:textId="05DB50D0" w:rsidR="0054699A" w:rsidRPr="00FD559C" w:rsidRDefault="006F1E95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</w:pPr>
            <w:r w:rsidRPr="00FD559C">
              <w:rPr>
                <w:rFonts w:hint="cs"/>
              </w:rPr>
              <w:t>922</w:t>
            </w:r>
          </w:p>
        </w:tc>
      </w:tr>
      <w:tr w:rsidR="0054699A" w:rsidRPr="00FD559C" w14:paraId="04BECB0E" w14:textId="77777777" w:rsidTr="00FD559C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2997" w:type="dxa"/>
          </w:tcPr>
          <w:p w14:paraId="68D6A2C3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D559C">
              <w:rPr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289" w:type="dxa"/>
            <w:gridSpan w:val="2"/>
          </w:tcPr>
          <w:p w14:paraId="0D2F0E8D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1239" w:type="dxa"/>
          </w:tcPr>
          <w:p w14:paraId="614DE66D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1334" w:type="dxa"/>
          </w:tcPr>
          <w:p w14:paraId="048DCE13" w14:textId="77777777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</w:pPr>
          </w:p>
        </w:tc>
        <w:tc>
          <w:tcPr>
            <w:tcW w:w="1048" w:type="dxa"/>
          </w:tcPr>
          <w:p w14:paraId="3599CD8A" w14:textId="77777777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jc w:val="center"/>
            </w:pPr>
          </w:p>
        </w:tc>
        <w:tc>
          <w:tcPr>
            <w:tcW w:w="1254" w:type="dxa"/>
            <w:gridSpan w:val="2"/>
          </w:tcPr>
          <w:p w14:paraId="686EFBCD" w14:textId="77777777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</w:pPr>
          </w:p>
        </w:tc>
      </w:tr>
      <w:tr w:rsidR="0054699A" w:rsidRPr="00FD559C" w14:paraId="00CAFA15" w14:textId="77777777" w:rsidTr="00FD559C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2997" w:type="dxa"/>
          </w:tcPr>
          <w:p w14:paraId="12180E8B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FD559C">
              <w:t>BCPR Pte</w:t>
            </w:r>
            <w:r w:rsidRPr="00FD559C">
              <w:rPr>
                <w:cs/>
              </w:rPr>
              <w:t xml:space="preserve">. </w:t>
            </w:r>
            <w:r w:rsidRPr="00FD559C">
              <w:t>Ltd</w:t>
            </w:r>
            <w:r w:rsidRPr="00FD559C">
              <w:rPr>
                <w:cs/>
              </w:rPr>
              <w:t>.</w:t>
            </w:r>
          </w:p>
        </w:tc>
        <w:tc>
          <w:tcPr>
            <w:tcW w:w="1289" w:type="dxa"/>
            <w:gridSpan w:val="2"/>
          </w:tcPr>
          <w:p w14:paraId="3FF2B773" w14:textId="119ED8F5" w:rsidR="0054699A" w:rsidRPr="00FD559C" w:rsidRDefault="006F1E95" w:rsidP="0058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</w:pPr>
            <w:r w:rsidRPr="00FD559C">
              <w:rPr>
                <w:rFonts w:hint="cs"/>
              </w:rPr>
              <w:t>4</w:t>
            </w:r>
            <w:r w:rsidR="0054699A" w:rsidRPr="00FD559C">
              <w:rPr>
                <w:rFonts w:hint="cs"/>
                <w:cs/>
              </w:rPr>
              <w:t>.</w:t>
            </w:r>
            <w:r w:rsidRPr="00FD559C">
              <w:t>5</w:t>
            </w:r>
          </w:p>
        </w:tc>
        <w:tc>
          <w:tcPr>
            <w:tcW w:w="1239" w:type="dxa"/>
          </w:tcPr>
          <w:p w14:paraId="5D747F28" w14:textId="18261605" w:rsidR="0054699A" w:rsidRPr="00FD559C" w:rsidRDefault="006F1E95" w:rsidP="00583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FD559C">
              <w:t>4</w:t>
            </w:r>
            <w:r w:rsidR="0054699A" w:rsidRPr="00FD559C">
              <w:t>.</w:t>
            </w:r>
            <w:r w:rsidRPr="00FD559C">
              <w:t>5</w:t>
            </w:r>
          </w:p>
        </w:tc>
        <w:tc>
          <w:tcPr>
            <w:tcW w:w="1334" w:type="dxa"/>
          </w:tcPr>
          <w:p w14:paraId="593F0D34" w14:textId="469C4509" w:rsidR="0054699A" w:rsidRPr="00FD559C" w:rsidRDefault="006F1E95" w:rsidP="00FD55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jc w:val="center"/>
            </w:pPr>
            <w:r w:rsidRPr="00FD559C">
              <w:t>1</w:t>
            </w:r>
            <w:r w:rsidR="0054699A" w:rsidRPr="00FD559C">
              <w:t>,</w:t>
            </w:r>
            <w:r w:rsidRPr="00FD559C">
              <w:t>999</w:t>
            </w:r>
          </w:p>
        </w:tc>
        <w:tc>
          <w:tcPr>
            <w:tcW w:w="1048" w:type="dxa"/>
          </w:tcPr>
          <w:p w14:paraId="54347F71" w14:textId="6B0FC8FA" w:rsidR="0054699A" w:rsidRPr="00FD559C" w:rsidRDefault="006F1E95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</w:pPr>
            <w:r w:rsidRPr="00FD559C">
              <w:t>15</w:t>
            </w:r>
          </w:p>
        </w:tc>
        <w:tc>
          <w:tcPr>
            <w:tcW w:w="1254" w:type="dxa"/>
            <w:gridSpan w:val="2"/>
          </w:tcPr>
          <w:p w14:paraId="7D09ECB6" w14:textId="5D76DEF9" w:rsidR="0054699A" w:rsidRPr="00FD559C" w:rsidRDefault="006F1E95" w:rsidP="00FD55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</w:pPr>
            <w:r w:rsidRPr="00FD559C">
              <w:t>2</w:t>
            </w:r>
            <w:r w:rsidR="0054699A" w:rsidRPr="00FD559C">
              <w:t>,</w:t>
            </w:r>
            <w:r w:rsidRPr="00FD559C">
              <w:t>014</w:t>
            </w:r>
          </w:p>
        </w:tc>
      </w:tr>
      <w:tr w:rsidR="0054699A" w:rsidRPr="00FD559C" w14:paraId="4E30566A" w14:textId="77777777" w:rsidTr="00FD559C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997" w:type="dxa"/>
          </w:tcPr>
          <w:p w14:paraId="05E8A3C4" w14:textId="77777777" w:rsidR="0054699A" w:rsidRPr="00FD559C" w:rsidRDefault="0054699A" w:rsidP="00FB5B70">
            <w:pPr>
              <w:rPr>
                <w:b/>
                <w:bCs/>
                <w:cs/>
              </w:rPr>
            </w:pPr>
            <w:r w:rsidRPr="00FD559C">
              <w:rPr>
                <w:b/>
                <w:bCs/>
                <w:cs/>
              </w:rPr>
              <w:t>รวม</w:t>
            </w:r>
          </w:p>
        </w:tc>
        <w:tc>
          <w:tcPr>
            <w:tcW w:w="1289" w:type="dxa"/>
            <w:gridSpan w:val="2"/>
          </w:tcPr>
          <w:p w14:paraId="48DF4928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9" w:type="dxa"/>
          </w:tcPr>
          <w:p w14:paraId="39065649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34" w:type="dxa"/>
          </w:tcPr>
          <w:p w14:paraId="43290570" w14:textId="53AB6C26" w:rsidR="0054699A" w:rsidRPr="00FD559C" w:rsidRDefault="006F1E95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jc w:val="center"/>
              <w:rPr>
                <w:b/>
                <w:bCs/>
              </w:rPr>
            </w:pPr>
            <w:r w:rsidRPr="00FD559C">
              <w:rPr>
                <w:b/>
                <w:bCs/>
              </w:rPr>
              <w:t>2</w:t>
            </w:r>
            <w:r w:rsidR="0054699A" w:rsidRPr="00FD559C">
              <w:rPr>
                <w:b/>
                <w:bCs/>
              </w:rPr>
              <w:t>,</w:t>
            </w:r>
            <w:r w:rsidRPr="00FD559C">
              <w:rPr>
                <w:b/>
                <w:bCs/>
              </w:rPr>
              <w:t>921</w:t>
            </w:r>
          </w:p>
        </w:tc>
        <w:tc>
          <w:tcPr>
            <w:tcW w:w="1048" w:type="dxa"/>
          </w:tcPr>
          <w:p w14:paraId="1821E760" w14:textId="6BF8B822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54" w:type="dxa"/>
            <w:gridSpan w:val="2"/>
          </w:tcPr>
          <w:p w14:paraId="67B60D7D" w14:textId="05032030" w:rsidR="0054699A" w:rsidRPr="00FD559C" w:rsidRDefault="006F1E95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  <w:rPr>
                <w:b/>
                <w:bCs/>
              </w:rPr>
            </w:pPr>
            <w:r w:rsidRPr="00FD559C">
              <w:rPr>
                <w:b/>
                <w:bCs/>
              </w:rPr>
              <w:t>2</w:t>
            </w:r>
            <w:r w:rsidR="0054699A" w:rsidRPr="00FD559C">
              <w:rPr>
                <w:b/>
                <w:bCs/>
              </w:rPr>
              <w:t>,</w:t>
            </w:r>
            <w:r w:rsidRPr="00FD559C">
              <w:rPr>
                <w:b/>
                <w:bCs/>
              </w:rPr>
              <w:t>936</w:t>
            </w:r>
          </w:p>
        </w:tc>
      </w:tr>
      <w:tr w:rsidR="0054699A" w:rsidRPr="00FD559C" w14:paraId="3029FE51" w14:textId="77777777" w:rsidTr="00FD559C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997" w:type="dxa"/>
          </w:tcPr>
          <w:p w14:paraId="4D9E01B7" w14:textId="143713A3" w:rsidR="0054699A" w:rsidRPr="00FD559C" w:rsidRDefault="0054699A" w:rsidP="00C020C5">
            <w:pPr>
              <w:tabs>
                <w:tab w:val="clear" w:pos="227"/>
                <w:tab w:val="left" w:pos="340"/>
              </w:tabs>
              <w:ind w:left="340" w:hanging="340"/>
              <w:rPr>
                <w:i/>
                <w:iCs/>
                <w:cs/>
              </w:rPr>
            </w:pPr>
            <w:r w:rsidRPr="00FD559C">
              <w:rPr>
                <w:i/>
                <w:iCs/>
                <w:cs/>
              </w:rPr>
              <w:t>หัก</w:t>
            </w:r>
            <w:r w:rsidRPr="00FD559C">
              <w:rPr>
                <w:cs/>
              </w:rPr>
              <w:t xml:space="preserve"> </w:t>
            </w:r>
            <w:r w:rsidRPr="00FD559C">
              <w:rPr>
                <w:rFonts w:hint="cs"/>
                <w:cs/>
              </w:rPr>
              <w:t>เงินให้กู้ยืมระยะสั้น</w:t>
            </w:r>
          </w:p>
        </w:tc>
        <w:tc>
          <w:tcPr>
            <w:tcW w:w="1289" w:type="dxa"/>
            <w:gridSpan w:val="2"/>
          </w:tcPr>
          <w:p w14:paraId="41B4B454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9" w:type="dxa"/>
          </w:tcPr>
          <w:p w14:paraId="4C76D51A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34" w:type="dxa"/>
          </w:tcPr>
          <w:p w14:paraId="05DA3771" w14:textId="02F9DAD2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jc w:val="center"/>
              <w:rPr>
                <w:cs/>
              </w:rPr>
            </w:pPr>
            <w:r w:rsidRPr="00FD559C">
              <w:rPr>
                <w:cs/>
              </w:rPr>
              <w:t>(</w:t>
            </w:r>
            <w:r w:rsidR="006F1E95" w:rsidRPr="00FD559C">
              <w:t>922</w:t>
            </w:r>
            <w:r w:rsidRPr="00FD559C">
              <w:rPr>
                <w:cs/>
              </w:rPr>
              <w:t>)</w:t>
            </w:r>
          </w:p>
        </w:tc>
        <w:tc>
          <w:tcPr>
            <w:tcW w:w="1048" w:type="dxa"/>
          </w:tcPr>
          <w:p w14:paraId="16629B68" w14:textId="77777777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54" w:type="dxa"/>
            <w:gridSpan w:val="2"/>
          </w:tcPr>
          <w:p w14:paraId="5FF0B3AE" w14:textId="7D289DAE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</w:pPr>
            <w:r w:rsidRPr="00FD559C">
              <w:t>(</w:t>
            </w:r>
            <w:r w:rsidR="006F1E95" w:rsidRPr="00FD559C">
              <w:t>922</w:t>
            </w:r>
            <w:r w:rsidRPr="00FD559C">
              <w:t>)</w:t>
            </w:r>
          </w:p>
        </w:tc>
      </w:tr>
      <w:tr w:rsidR="00FD559C" w:rsidRPr="00FD559C" w14:paraId="3E0EEEA2" w14:textId="77777777" w:rsidTr="00FD559C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330" w:type="dxa"/>
            <w:gridSpan w:val="2"/>
          </w:tcPr>
          <w:p w14:paraId="4983EAAF" w14:textId="77777777" w:rsidR="00FD559C" w:rsidRPr="00FD559C" w:rsidRDefault="00FD559C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FD559C">
              <w:rPr>
                <w:i/>
                <w:iCs/>
                <w:cs/>
              </w:rPr>
              <w:t>หัก</w:t>
            </w:r>
            <w:r w:rsidRPr="00FD559C">
              <w:rPr>
                <w:cs/>
              </w:rPr>
              <w:t xml:space="preserve"> </w:t>
            </w:r>
            <w:r w:rsidRPr="00FD559C"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56" w:type="dxa"/>
          </w:tcPr>
          <w:p w14:paraId="4F2B25A4" w14:textId="54E3FD94" w:rsidR="00FD559C" w:rsidRPr="00FD559C" w:rsidRDefault="00FD559C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9" w:type="dxa"/>
          </w:tcPr>
          <w:p w14:paraId="454FED2E" w14:textId="77777777" w:rsidR="00FD559C" w:rsidRPr="00FD559C" w:rsidRDefault="00FD559C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334" w:type="dxa"/>
            <w:vAlign w:val="bottom"/>
          </w:tcPr>
          <w:p w14:paraId="264AC711" w14:textId="47DAA63F" w:rsidR="00FD559C" w:rsidRPr="00FD559C" w:rsidRDefault="00FD559C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/>
              <w:jc w:val="center"/>
              <w:rPr>
                <w:cs/>
              </w:rPr>
            </w:pPr>
            <w:r w:rsidRPr="00FD559C">
              <w:rPr>
                <w:rFonts w:hint="cs"/>
                <w:cs/>
              </w:rPr>
              <w:t>-</w:t>
            </w:r>
          </w:p>
        </w:tc>
        <w:tc>
          <w:tcPr>
            <w:tcW w:w="1048" w:type="dxa"/>
            <w:vAlign w:val="bottom"/>
          </w:tcPr>
          <w:p w14:paraId="766AE3A2" w14:textId="77777777" w:rsidR="00FD559C" w:rsidRPr="00FD559C" w:rsidRDefault="00FD559C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7DABACBE" w14:textId="394B514B" w:rsidR="00FD559C" w:rsidRPr="00FD559C" w:rsidRDefault="00FD559C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</w:pPr>
            <w:r w:rsidRPr="00FD559C">
              <w:t>(2,014)</w:t>
            </w:r>
          </w:p>
        </w:tc>
      </w:tr>
      <w:tr w:rsidR="0054699A" w:rsidRPr="00FD559C" w14:paraId="690F645A" w14:textId="77777777" w:rsidTr="00FD559C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2997" w:type="dxa"/>
          </w:tcPr>
          <w:p w14:paraId="732154D0" w14:textId="77777777" w:rsidR="0054699A" w:rsidRPr="00FD559C" w:rsidRDefault="0054699A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50"/>
            </w:pPr>
            <w:r w:rsidRPr="00FD559C">
              <w:rPr>
                <w:i/>
                <w:iCs/>
                <w:cs/>
              </w:rPr>
              <w:t xml:space="preserve">หัก </w:t>
            </w:r>
            <w:r w:rsidRPr="00FD559C">
              <w:rPr>
                <w:cs/>
              </w:rPr>
              <w:t>ค่าเผื่อผลขาดทุนด้านเครดิตที่</w:t>
            </w:r>
          </w:p>
          <w:p w14:paraId="0B2C14E3" w14:textId="2A0DEBF1" w:rsidR="0054699A" w:rsidRPr="00FD559C" w:rsidRDefault="0054699A" w:rsidP="0023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firstLine="96"/>
            </w:pPr>
            <w:r w:rsidRPr="00FD559C">
              <w:rPr>
                <w:cs/>
              </w:rPr>
              <w:t>คาดว่าจะเกิดขึ้น</w:t>
            </w:r>
          </w:p>
        </w:tc>
        <w:tc>
          <w:tcPr>
            <w:tcW w:w="1289" w:type="dxa"/>
            <w:gridSpan w:val="2"/>
          </w:tcPr>
          <w:p w14:paraId="79425334" w14:textId="1A6E0E6C" w:rsidR="0054699A" w:rsidRPr="00FD559C" w:rsidRDefault="0054699A" w:rsidP="00C0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</w:p>
        </w:tc>
        <w:tc>
          <w:tcPr>
            <w:tcW w:w="1239" w:type="dxa"/>
          </w:tcPr>
          <w:p w14:paraId="007EE8F5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1334" w:type="dxa"/>
          </w:tcPr>
          <w:p w14:paraId="1FBBA43F" w14:textId="77777777" w:rsidR="0054699A" w:rsidRPr="00FD559C" w:rsidRDefault="0054699A" w:rsidP="00FD55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</w:pPr>
          </w:p>
          <w:p w14:paraId="7C98C2ED" w14:textId="29E6F514" w:rsidR="0054699A" w:rsidRPr="00FD559C" w:rsidRDefault="0054699A" w:rsidP="00FD55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jc w:val="center"/>
            </w:pPr>
            <w:r w:rsidRPr="00FD559C">
              <w:rPr>
                <w:cs/>
              </w:rPr>
              <w:t>(</w:t>
            </w:r>
            <w:r w:rsidR="006F1E95" w:rsidRPr="00FD559C">
              <w:t>963</w:t>
            </w:r>
            <w:r w:rsidRPr="00FD559C">
              <w:rPr>
                <w:cs/>
              </w:rPr>
              <w:t>)</w:t>
            </w:r>
          </w:p>
        </w:tc>
        <w:tc>
          <w:tcPr>
            <w:tcW w:w="1048" w:type="dxa"/>
          </w:tcPr>
          <w:p w14:paraId="06BE85BE" w14:textId="25D1333D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jc w:val="center"/>
            </w:pPr>
          </w:p>
        </w:tc>
        <w:tc>
          <w:tcPr>
            <w:tcW w:w="1254" w:type="dxa"/>
            <w:gridSpan w:val="2"/>
          </w:tcPr>
          <w:p w14:paraId="3A4A8732" w14:textId="77777777" w:rsidR="0054699A" w:rsidRPr="00FD559C" w:rsidRDefault="0054699A" w:rsidP="00FD55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</w:pPr>
          </w:p>
          <w:p w14:paraId="4392929D" w14:textId="37738A60" w:rsidR="0054699A" w:rsidRPr="00FD559C" w:rsidRDefault="0054699A" w:rsidP="00FD55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jc w:val="center"/>
            </w:pPr>
            <w:r w:rsidRPr="00FD559C">
              <w:t>-</w:t>
            </w:r>
          </w:p>
        </w:tc>
      </w:tr>
      <w:tr w:rsidR="0054699A" w:rsidRPr="00FD559C" w14:paraId="0337E2E4" w14:textId="77777777" w:rsidTr="00FD559C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997" w:type="dxa"/>
          </w:tcPr>
          <w:p w14:paraId="0E89D04D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</w:rPr>
            </w:pPr>
            <w:r w:rsidRPr="00FD559C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89" w:type="dxa"/>
            <w:gridSpan w:val="2"/>
          </w:tcPr>
          <w:p w14:paraId="5808DA43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1239" w:type="dxa"/>
          </w:tcPr>
          <w:p w14:paraId="66AA1055" w14:textId="77777777" w:rsidR="0054699A" w:rsidRPr="00FD559C" w:rsidRDefault="0054699A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1334" w:type="dxa"/>
          </w:tcPr>
          <w:p w14:paraId="25417E79" w14:textId="0B0A9E9A" w:rsidR="0054699A" w:rsidRPr="00FD559C" w:rsidRDefault="006F1E95" w:rsidP="00FD559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jc w:val="center"/>
              <w:rPr>
                <w:b/>
                <w:bCs/>
              </w:rPr>
            </w:pPr>
            <w:r w:rsidRPr="00FD559C">
              <w:rPr>
                <w:b/>
                <w:bCs/>
              </w:rPr>
              <w:t>1</w:t>
            </w:r>
            <w:r w:rsidR="0054699A" w:rsidRPr="00FD559C">
              <w:rPr>
                <w:b/>
                <w:bCs/>
              </w:rPr>
              <w:t>,</w:t>
            </w:r>
            <w:r w:rsidRPr="00FD559C">
              <w:rPr>
                <w:b/>
                <w:bCs/>
              </w:rPr>
              <w:t>036</w:t>
            </w:r>
          </w:p>
        </w:tc>
        <w:tc>
          <w:tcPr>
            <w:tcW w:w="1048" w:type="dxa"/>
          </w:tcPr>
          <w:p w14:paraId="277D2AAF" w14:textId="77777777" w:rsidR="0054699A" w:rsidRPr="00FD559C" w:rsidRDefault="0054699A" w:rsidP="00FD5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54" w:type="dxa"/>
            <w:gridSpan w:val="2"/>
          </w:tcPr>
          <w:p w14:paraId="07DB4D79" w14:textId="6977A542" w:rsidR="0054699A" w:rsidRPr="00FD559C" w:rsidRDefault="0054699A" w:rsidP="00FD559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jc w:val="center"/>
              <w:rPr>
                <w:b/>
                <w:bCs/>
              </w:rPr>
            </w:pPr>
            <w:r w:rsidRPr="00FD559C">
              <w:rPr>
                <w:b/>
                <w:bCs/>
              </w:rPr>
              <w:t>-</w:t>
            </w:r>
          </w:p>
        </w:tc>
      </w:tr>
    </w:tbl>
    <w:p w14:paraId="0A0BA2E4" w14:textId="77777777" w:rsidR="00C240AD" w:rsidRPr="00FD559C" w:rsidRDefault="00C240AD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19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"/>
        <w:gridCol w:w="4213"/>
        <w:gridCol w:w="1260"/>
        <w:gridCol w:w="1260"/>
        <w:gridCol w:w="1168"/>
        <w:gridCol w:w="1279"/>
      </w:tblGrid>
      <w:tr w:rsidR="002371E1" w:rsidRPr="00846AA1" w14:paraId="396117FC" w14:textId="77777777" w:rsidTr="00313EA6">
        <w:tc>
          <w:tcPr>
            <w:tcW w:w="2300" w:type="pct"/>
            <w:gridSpan w:val="2"/>
            <w:tcBorders>
              <w:top w:val="nil"/>
              <w:bottom w:val="nil"/>
            </w:tcBorders>
          </w:tcPr>
          <w:p w14:paraId="320CE1D4" w14:textId="2733B91E" w:rsidR="002371E1" w:rsidRPr="00846AA1" w:rsidRDefault="0016473B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  <w:r w:rsidRPr="00846AA1">
              <w:br w:type="page"/>
            </w:r>
          </w:p>
        </w:tc>
        <w:tc>
          <w:tcPr>
            <w:tcW w:w="1370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615A1F" w14:textId="06311E23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40282" w14:textId="255DE30F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371E1" w:rsidRPr="00846AA1" w14:paraId="0777F35E" w14:textId="77777777" w:rsidTr="00313EA6">
        <w:tc>
          <w:tcPr>
            <w:tcW w:w="2300" w:type="pct"/>
            <w:gridSpan w:val="2"/>
            <w:tcBorders>
              <w:top w:val="nil"/>
              <w:bottom w:val="nil"/>
            </w:tcBorders>
          </w:tcPr>
          <w:p w14:paraId="05769BEA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482671" w14:textId="4130BA55" w:rsidR="002371E1" w:rsidRPr="00846AA1" w:rsidRDefault="006F1E95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F1E95">
              <w:t>31</w:t>
            </w:r>
            <w:r w:rsidR="002371E1" w:rsidRPr="00846AA1">
              <w:rPr>
                <w:cs/>
              </w:rPr>
              <w:t xml:space="preserve"> </w:t>
            </w:r>
            <w:r w:rsidR="002371E1" w:rsidRPr="00846AA1">
              <w:rPr>
                <w:rFonts w:hint="cs"/>
                <w:cs/>
              </w:rPr>
              <w:t>มีนาคม</w:t>
            </w: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F78D01" w14:textId="2FBBDBF7" w:rsidR="002371E1" w:rsidRPr="00846AA1" w:rsidRDefault="006F1E95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F1E95">
              <w:t>31</w:t>
            </w:r>
            <w:r w:rsidR="002371E1" w:rsidRPr="00846AA1">
              <w:rPr>
                <w:cs/>
              </w:rPr>
              <w:t xml:space="preserve"> ธันวาคม</w:t>
            </w:r>
          </w:p>
        </w:tc>
        <w:tc>
          <w:tcPr>
            <w:tcW w:w="63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E90B91" w14:textId="6EDAE125" w:rsidR="002371E1" w:rsidRPr="00846AA1" w:rsidRDefault="006F1E95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F1E95">
              <w:t>31</w:t>
            </w:r>
            <w:r w:rsidR="002371E1" w:rsidRPr="00846AA1">
              <w:rPr>
                <w:cs/>
              </w:rPr>
              <w:t xml:space="preserve"> </w:t>
            </w:r>
            <w:r w:rsidR="002371E1" w:rsidRPr="00846AA1">
              <w:rPr>
                <w:rFonts w:hint="cs"/>
                <w:cs/>
              </w:rPr>
              <w:t>มีนาคม</w:t>
            </w:r>
          </w:p>
        </w:tc>
        <w:tc>
          <w:tcPr>
            <w:tcW w:w="69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6DC052" w14:textId="31CF3B73" w:rsidR="002371E1" w:rsidRPr="00846AA1" w:rsidRDefault="006F1E95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F1E95">
              <w:t>31</w:t>
            </w:r>
            <w:r w:rsidR="002371E1" w:rsidRPr="00846AA1">
              <w:rPr>
                <w:cs/>
              </w:rPr>
              <w:t xml:space="preserve"> ธันวาคม</w:t>
            </w:r>
          </w:p>
        </w:tc>
      </w:tr>
      <w:tr w:rsidR="00FB540E" w:rsidRPr="00846AA1" w14:paraId="3905A349" w14:textId="77777777" w:rsidTr="00313EA6">
        <w:trPr>
          <w:trHeight w:val="64"/>
        </w:trPr>
        <w:tc>
          <w:tcPr>
            <w:tcW w:w="2300" w:type="pct"/>
            <w:gridSpan w:val="2"/>
            <w:tcBorders>
              <w:top w:val="nil"/>
              <w:bottom w:val="nil"/>
            </w:tcBorders>
          </w:tcPr>
          <w:p w14:paraId="5CE1E175" w14:textId="77777777" w:rsidR="00FB540E" w:rsidRPr="00846AA1" w:rsidRDefault="00FB540E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932735" w14:textId="793EBB3E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2565</w:t>
            </w:r>
          </w:p>
        </w:tc>
        <w:tc>
          <w:tcPr>
            <w:tcW w:w="68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541711" w14:textId="46BBBB45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rPr>
                <w:rFonts w:hint="cs"/>
              </w:rPr>
              <w:t>256</w:t>
            </w:r>
            <w:r w:rsidRPr="006F1E95">
              <w:t>4</w:t>
            </w:r>
          </w:p>
        </w:tc>
        <w:tc>
          <w:tcPr>
            <w:tcW w:w="63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058F7D" w14:textId="08BE3526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2565</w:t>
            </w:r>
          </w:p>
        </w:tc>
        <w:tc>
          <w:tcPr>
            <w:tcW w:w="69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5E7D9B" w14:textId="0392CEEF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rPr>
                <w:rFonts w:hint="cs"/>
              </w:rPr>
              <w:t>256</w:t>
            </w:r>
            <w:r w:rsidRPr="006F1E95">
              <w:t>4</w:t>
            </w:r>
          </w:p>
        </w:tc>
      </w:tr>
      <w:tr w:rsidR="002371E1" w:rsidRPr="00846AA1" w14:paraId="3A1BD48D" w14:textId="77777777" w:rsidTr="00313EA6">
        <w:tc>
          <w:tcPr>
            <w:tcW w:w="2300" w:type="pct"/>
            <w:gridSpan w:val="2"/>
            <w:tcBorders>
              <w:top w:val="nil"/>
              <w:bottom w:val="nil"/>
            </w:tcBorders>
          </w:tcPr>
          <w:p w14:paraId="28560AA7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700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E36810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846AA1">
              <w:rPr>
                <w:i/>
                <w:iCs/>
                <w:cs/>
              </w:rPr>
              <w:t>(ล้านบาท)</w:t>
            </w:r>
          </w:p>
        </w:tc>
      </w:tr>
      <w:tr w:rsidR="002371E1" w:rsidRPr="00846AA1" w14:paraId="47428E37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58B5FB8A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846AA1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87FC090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85" w:type="pct"/>
            <w:shd w:val="clear" w:color="auto" w:fill="auto"/>
          </w:tcPr>
          <w:p w14:paraId="380B2F93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35" w:type="pct"/>
            <w:shd w:val="clear" w:color="auto" w:fill="auto"/>
          </w:tcPr>
          <w:p w14:paraId="202CFD63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95" w:type="pct"/>
            <w:shd w:val="clear" w:color="auto" w:fill="auto"/>
          </w:tcPr>
          <w:p w14:paraId="7901706A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2371E1" w:rsidRPr="00846AA1" w14:paraId="689E75A8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5F56A99F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1AB62A35" w14:textId="783927CB" w:rsidR="002371E1" w:rsidRPr="00846AA1" w:rsidRDefault="0081555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85" w:type="pct"/>
            <w:shd w:val="clear" w:color="auto" w:fill="auto"/>
          </w:tcPr>
          <w:p w14:paraId="597DE6E1" w14:textId="42DA6E4D" w:rsidR="002371E1" w:rsidRPr="00846AA1" w:rsidRDefault="00FB540E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635" w:type="pct"/>
            <w:shd w:val="clear" w:color="auto" w:fill="auto"/>
          </w:tcPr>
          <w:p w14:paraId="4E0F2559" w14:textId="14928BFE" w:rsidR="002371E1" w:rsidRPr="0062697D" w:rsidRDefault="006C50BF" w:rsidP="0089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cs/>
              </w:rPr>
            </w:pPr>
            <w:r w:rsidRPr="0062697D">
              <w:t>-</w:t>
            </w:r>
          </w:p>
        </w:tc>
        <w:tc>
          <w:tcPr>
            <w:tcW w:w="695" w:type="pct"/>
            <w:shd w:val="clear" w:color="auto" w:fill="auto"/>
          </w:tcPr>
          <w:p w14:paraId="3618987B" w14:textId="57E4C717" w:rsidR="002371E1" w:rsidRPr="00846AA1" w:rsidRDefault="006F1E9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t>35</w:t>
            </w:r>
          </w:p>
        </w:tc>
      </w:tr>
      <w:tr w:rsidR="0040081E" w:rsidRPr="00846AA1" w14:paraId="02979F04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2214991B" w14:textId="5C6F6DB1" w:rsidR="0040081E" w:rsidRPr="00846AA1" w:rsidRDefault="00343DE3" w:rsidP="0040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การร่วมค้า</w:t>
            </w:r>
            <w:r w:rsidRPr="00846AA1">
              <w:rPr>
                <w:rFonts w:hint="cs"/>
                <w:cs/>
              </w:rPr>
              <w:t>ทางอ้อม</w:t>
            </w:r>
          </w:p>
        </w:tc>
        <w:tc>
          <w:tcPr>
            <w:tcW w:w="685" w:type="pct"/>
            <w:shd w:val="clear" w:color="auto" w:fill="auto"/>
          </w:tcPr>
          <w:p w14:paraId="0B4269F1" w14:textId="46DBED3C" w:rsidR="0040081E" w:rsidRPr="00895305" w:rsidRDefault="006F1E95" w:rsidP="0089530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685" w:type="pct"/>
            <w:shd w:val="clear" w:color="auto" w:fill="auto"/>
          </w:tcPr>
          <w:p w14:paraId="0DE700D2" w14:textId="7E48AF17" w:rsidR="0040081E" w:rsidRPr="00846AA1" w:rsidRDefault="006F1E95" w:rsidP="004008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t>29</w:t>
            </w:r>
          </w:p>
        </w:tc>
        <w:tc>
          <w:tcPr>
            <w:tcW w:w="635" w:type="pct"/>
            <w:shd w:val="clear" w:color="auto" w:fill="auto"/>
          </w:tcPr>
          <w:p w14:paraId="72172997" w14:textId="7CE9286E" w:rsidR="0040081E" w:rsidRPr="0062697D" w:rsidRDefault="0040081E" w:rsidP="008953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cs/>
              </w:rPr>
            </w:pPr>
            <w:r w:rsidRPr="0062697D">
              <w:t>-</w:t>
            </w:r>
          </w:p>
        </w:tc>
        <w:tc>
          <w:tcPr>
            <w:tcW w:w="695" w:type="pct"/>
            <w:shd w:val="clear" w:color="auto" w:fill="auto"/>
          </w:tcPr>
          <w:p w14:paraId="7DA3739F" w14:textId="64985C1B" w:rsidR="0040081E" w:rsidRPr="00846AA1" w:rsidRDefault="0040081E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</w:tr>
      <w:tr w:rsidR="002371E1" w:rsidRPr="00846AA1" w14:paraId="666E27C8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1903F531" w14:textId="572881D9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b/>
                <w:bCs/>
                <w:cs/>
              </w:rPr>
            </w:pPr>
            <w:r w:rsidRPr="00846AA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E21FFC" w14:textId="052B5D4D" w:rsidR="002371E1" w:rsidRPr="00895305" w:rsidRDefault="006F1E95" w:rsidP="0089530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E95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8F1CF74" w14:textId="406086BC" w:rsidR="002371E1" w:rsidRPr="00846AA1" w:rsidRDefault="006F1E95" w:rsidP="008953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29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7FB064DC" w14:textId="4EA12E9D" w:rsidR="002371E1" w:rsidRPr="00895305" w:rsidRDefault="006C50BF" w:rsidP="008953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b/>
                <w:bCs/>
              </w:rPr>
            </w:pPr>
            <w:r w:rsidRPr="00895305">
              <w:rPr>
                <w:b/>
                <w:bCs/>
              </w:rPr>
              <w:t>-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D1A5651" w14:textId="3D99AD6C" w:rsidR="002371E1" w:rsidRPr="00846AA1" w:rsidRDefault="006F1E95" w:rsidP="008953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35</w:t>
            </w:r>
          </w:p>
        </w:tc>
      </w:tr>
      <w:tr w:rsidR="00FD559C" w:rsidRPr="00846AA1" w14:paraId="32680CDF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wBefore w:w="10" w:type="pct"/>
        </w:trPr>
        <w:tc>
          <w:tcPr>
            <w:tcW w:w="2290" w:type="pct"/>
          </w:tcPr>
          <w:p w14:paraId="23222C72" w14:textId="77777777" w:rsidR="00FD559C" w:rsidRPr="00FD559C" w:rsidRDefault="00FD559C" w:rsidP="00FD559C">
            <w:pPr>
              <w:pStyle w:val="block"/>
              <w:spacing w:after="0" w:line="240" w:lineRule="auto"/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0" w:type="pct"/>
            <w:gridSpan w:val="2"/>
          </w:tcPr>
          <w:p w14:paraId="710FE7F4" w14:textId="77777777" w:rsidR="00FD559C" w:rsidRPr="00FD559C" w:rsidRDefault="00FD559C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2"/>
            <w:shd w:val="clear" w:color="auto" w:fill="auto"/>
          </w:tcPr>
          <w:p w14:paraId="0A4273FB" w14:textId="77777777" w:rsidR="00FD559C" w:rsidRPr="00FD559C" w:rsidRDefault="00FD559C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540E" w:rsidRPr="00846AA1" w14:paraId="464E5A1D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wBefore w:w="10" w:type="pct"/>
        </w:trPr>
        <w:tc>
          <w:tcPr>
            <w:tcW w:w="2290" w:type="pct"/>
          </w:tcPr>
          <w:p w14:paraId="04AF3AAF" w14:textId="77777777" w:rsidR="00FB540E" w:rsidRPr="00846AA1" w:rsidRDefault="00FB540E" w:rsidP="00FD559C">
            <w:pPr>
              <w:pStyle w:val="block"/>
              <w:spacing w:after="0" w:line="240" w:lineRule="auto"/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846A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) 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1370" w:type="pct"/>
            <w:gridSpan w:val="2"/>
          </w:tcPr>
          <w:p w14:paraId="516B07BE" w14:textId="77777777" w:rsidR="00FB540E" w:rsidRPr="00846AA1" w:rsidRDefault="00FB540E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14D865" w14:textId="77777777" w:rsidR="00FB540E" w:rsidRPr="00846AA1" w:rsidRDefault="00FB540E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  <w:shd w:val="clear" w:color="auto" w:fill="auto"/>
          </w:tcPr>
          <w:p w14:paraId="44BE6266" w14:textId="77777777" w:rsidR="00FB540E" w:rsidRPr="00846AA1" w:rsidRDefault="00FB540E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D1B660" w14:textId="77777777" w:rsidR="00FB540E" w:rsidRPr="00846AA1" w:rsidRDefault="00FB540E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40E" w:rsidRPr="00846AA1" w14:paraId="4F9B92E1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wBefore w:w="10" w:type="pct"/>
        </w:trPr>
        <w:tc>
          <w:tcPr>
            <w:tcW w:w="2290" w:type="pct"/>
          </w:tcPr>
          <w:p w14:paraId="46E3F130" w14:textId="02C760AB" w:rsidR="00FB540E" w:rsidRPr="00846AA1" w:rsidRDefault="00FB540E" w:rsidP="00FB540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846A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6F1E95" w:rsidRPr="006F1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846A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685" w:type="pct"/>
          </w:tcPr>
          <w:p w14:paraId="31A8926F" w14:textId="0F9EE52F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2565</w:t>
            </w:r>
          </w:p>
        </w:tc>
        <w:tc>
          <w:tcPr>
            <w:tcW w:w="685" w:type="pct"/>
            <w:shd w:val="clear" w:color="auto" w:fill="auto"/>
          </w:tcPr>
          <w:p w14:paraId="2B06778E" w14:textId="506E2233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rPr>
                <w:rFonts w:hint="cs"/>
              </w:rPr>
              <w:t>256</w:t>
            </w:r>
            <w:r w:rsidRPr="006F1E95">
              <w:t>4</w:t>
            </w:r>
          </w:p>
        </w:tc>
        <w:tc>
          <w:tcPr>
            <w:tcW w:w="635" w:type="pct"/>
            <w:shd w:val="clear" w:color="auto" w:fill="auto"/>
          </w:tcPr>
          <w:p w14:paraId="32254426" w14:textId="51C78951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F1E95">
              <w:t>2565</w:t>
            </w:r>
          </w:p>
        </w:tc>
        <w:tc>
          <w:tcPr>
            <w:tcW w:w="695" w:type="pct"/>
            <w:shd w:val="clear" w:color="auto" w:fill="auto"/>
          </w:tcPr>
          <w:p w14:paraId="5AB43D2B" w14:textId="673D68B7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F1E95">
              <w:rPr>
                <w:rFonts w:hint="cs"/>
              </w:rPr>
              <w:t>256</w:t>
            </w:r>
            <w:r w:rsidRPr="006F1E95">
              <w:t>4</w:t>
            </w:r>
          </w:p>
        </w:tc>
      </w:tr>
      <w:tr w:rsidR="00FB540E" w:rsidRPr="00846AA1" w14:paraId="177BE43B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wBefore w:w="10" w:type="pct"/>
        </w:trPr>
        <w:tc>
          <w:tcPr>
            <w:tcW w:w="2290" w:type="pct"/>
          </w:tcPr>
          <w:p w14:paraId="1E5EB009" w14:textId="77777777" w:rsidR="00FB540E" w:rsidRPr="00846AA1" w:rsidRDefault="00FB540E" w:rsidP="00054751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0" w:type="pct"/>
            <w:gridSpan w:val="4"/>
          </w:tcPr>
          <w:p w14:paraId="31940B22" w14:textId="77777777" w:rsidR="00FB540E" w:rsidRPr="00846AA1" w:rsidRDefault="00FB540E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6A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540E" w:rsidRPr="00846AA1" w14:paraId="314D34F6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wBefore w:w="10" w:type="pct"/>
        </w:trPr>
        <w:tc>
          <w:tcPr>
            <w:tcW w:w="2290" w:type="pct"/>
          </w:tcPr>
          <w:p w14:paraId="1AFE0D83" w14:textId="77777777" w:rsidR="00FB540E" w:rsidRPr="00846AA1" w:rsidRDefault="00FB540E" w:rsidP="00FB540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46A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85" w:type="pct"/>
          </w:tcPr>
          <w:p w14:paraId="1F5921A0" w14:textId="51A9176B" w:rsidR="00FB540E" w:rsidRPr="00846AA1" w:rsidRDefault="006F1E95" w:rsidP="00FB5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685" w:type="pct"/>
            <w:shd w:val="clear" w:color="auto" w:fill="auto"/>
          </w:tcPr>
          <w:p w14:paraId="396BB218" w14:textId="5E76D82E" w:rsidR="00FB540E" w:rsidRPr="00846AA1" w:rsidRDefault="006F1E95" w:rsidP="00FB5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5" w:type="pct"/>
            <w:shd w:val="clear" w:color="auto" w:fill="auto"/>
          </w:tcPr>
          <w:p w14:paraId="739C1AAF" w14:textId="5AA27CB8" w:rsidR="00FB540E" w:rsidRPr="00846AA1" w:rsidRDefault="0081555F" w:rsidP="00FB5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</w:rPr>
              <w:t>(</w:t>
            </w:r>
            <w:r w:rsidR="006F1E95" w:rsidRPr="006F1E95">
              <w:rPr>
                <w:rFonts w:ascii="Angsana New" w:hAnsi="Angsana New"/>
                <w:sz w:val="30"/>
                <w:szCs w:val="30"/>
              </w:rPr>
              <w:t>985</w:t>
            </w:r>
            <w:r w:rsidRPr="00846A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95" w:type="pct"/>
            <w:shd w:val="clear" w:color="auto" w:fill="auto"/>
          </w:tcPr>
          <w:p w14:paraId="46B88EDB" w14:textId="2BF2EC2C" w:rsidR="00FB540E" w:rsidRPr="00846AA1" w:rsidRDefault="00FB540E" w:rsidP="00FB5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F1E95" w:rsidRPr="006F1E95">
              <w:rPr>
                <w:rFonts w:ascii="Angsana New" w:hAnsi="Angsana New"/>
                <w:sz w:val="30"/>
                <w:szCs w:val="30"/>
              </w:rPr>
              <w:t>744</w:t>
            </w:r>
            <w:r w:rsidRPr="00846AA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76EC8" w:rsidRPr="00846AA1" w14:paraId="065348BE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300" w:type="pct"/>
            <w:gridSpan w:val="2"/>
            <w:shd w:val="clear" w:color="auto" w:fill="auto"/>
          </w:tcPr>
          <w:p w14:paraId="6B7F0B04" w14:textId="77777777" w:rsidR="00576EC8" w:rsidRPr="00846AA1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70" w:type="pct"/>
            <w:gridSpan w:val="2"/>
            <w:shd w:val="clear" w:color="auto" w:fill="auto"/>
          </w:tcPr>
          <w:p w14:paraId="57865AFD" w14:textId="5212C12C" w:rsidR="00576EC8" w:rsidRPr="00846AA1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  <w:shd w:val="clear" w:color="auto" w:fill="auto"/>
          </w:tcPr>
          <w:p w14:paraId="15E82800" w14:textId="3489A800" w:rsidR="00576EC8" w:rsidRPr="00846AA1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76EC8" w:rsidRPr="00846AA1" w14:paraId="2201DE1D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300" w:type="pct"/>
            <w:gridSpan w:val="2"/>
            <w:shd w:val="clear" w:color="auto" w:fill="auto"/>
          </w:tcPr>
          <w:p w14:paraId="441A521A" w14:textId="77777777" w:rsidR="00576EC8" w:rsidRPr="00846AA1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0CC884F" w14:textId="2795D43A" w:rsidR="00576EC8" w:rsidRPr="00846AA1" w:rsidRDefault="006F1E95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576EC8" w:rsidRPr="00846AA1">
              <w:rPr>
                <w:cs/>
              </w:rPr>
              <w:t xml:space="preserve"> </w:t>
            </w:r>
            <w:r w:rsidR="00576EC8" w:rsidRPr="00846AA1">
              <w:rPr>
                <w:rFonts w:hint="cs"/>
                <w:cs/>
              </w:rPr>
              <w:t>มีนาคม</w:t>
            </w:r>
          </w:p>
        </w:tc>
        <w:tc>
          <w:tcPr>
            <w:tcW w:w="685" w:type="pct"/>
            <w:shd w:val="clear" w:color="auto" w:fill="auto"/>
          </w:tcPr>
          <w:p w14:paraId="019628E0" w14:textId="7DFD67FC" w:rsidR="00576EC8" w:rsidRPr="00846AA1" w:rsidRDefault="006F1E95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576EC8" w:rsidRPr="00846AA1">
              <w:rPr>
                <w:cs/>
              </w:rPr>
              <w:t xml:space="preserve"> ธันวาคม</w:t>
            </w:r>
          </w:p>
        </w:tc>
        <w:tc>
          <w:tcPr>
            <w:tcW w:w="635" w:type="pct"/>
            <w:shd w:val="clear" w:color="auto" w:fill="auto"/>
          </w:tcPr>
          <w:p w14:paraId="78AADB9C" w14:textId="5D120A27" w:rsidR="00576EC8" w:rsidRPr="00846AA1" w:rsidRDefault="006F1E95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576EC8" w:rsidRPr="00846AA1">
              <w:rPr>
                <w:cs/>
              </w:rPr>
              <w:t xml:space="preserve"> </w:t>
            </w:r>
            <w:r w:rsidR="00576EC8" w:rsidRPr="00846AA1">
              <w:rPr>
                <w:rFonts w:hint="cs"/>
                <w:cs/>
              </w:rPr>
              <w:t>มีนาคม</w:t>
            </w:r>
          </w:p>
        </w:tc>
        <w:tc>
          <w:tcPr>
            <w:tcW w:w="695" w:type="pct"/>
            <w:shd w:val="clear" w:color="auto" w:fill="auto"/>
          </w:tcPr>
          <w:p w14:paraId="4DB7DF64" w14:textId="12599C32" w:rsidR="00576EC8" w:rsidRPr="00846AA1" w:rsidRDefault="006F1E95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576EC8" w:rsidRPr="00846AA1">
              <w:rPr>
                <w:cs/>
              </w:rPr>
              <w:t xml:space="preserve"> ธันวาคม</w:t>
            </w:r>
          </w:p>
        </w:tc>
      </w:tr>
      <w:tr w:rsidR="00FB540E" w:rsidRPr="00846AA1" w14:paraId="5124B7A3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300" w:type="pct"/>
            <w:gridSpan w:val="2"/>
            <w:shd w:val="clear" w:color="auto" w:fill="auto"/>
          </w:tcPr>
          <w:p w14:paraId="3CB2CFC2" w14:textId="77777777" w:rsidR="00FB540E" w:rsidRPr="00846AA1" w:rsidRDefault="00FB540E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32D91B6C" w14:textId="73EE857D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2565</w:t>
            </w:r>
          </w:p>
        </w:tc>
        <w:tc>
          <w:tcPr>
            <w:tcW w:w="685" w:type="pct"/>
            <w:shd w:val="clear" w:color="auto" w:fill="auto"/>
          </w:tcPr>
          <w:p w14:paraId="4DFDBED2" w14:textId="01D11839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rPr>
                <w:rFonts w:hint="cs"/>
              </w:rPr>
              <w:t>256</w:t>
            </w:r>
            <w:r w:rsidRPr="006F1E95">
              <w:t>4</w:t>
            </w:r>
          </w:p>
        </w:tc>
        <w:tc>
          <w:tcPr>
            <w:tcW w:w="635" w:type="pct"/>
            <w:shd w:val="clear" w:color="auto" w:fill="auto"/>
          </w:tcPr>
          <w:p w14:paraId="1A8E6E29" w14:textId="4A9BB500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2565</w:t>
            </w:r>
          </w:p>
        </w:tc>
        <w:tc>
          <w:tcPr>
            <w:tcW w:w="695" w:type="pct"/>
            <w:shd w:val="clear" w:color="auto" w:fill="auto"/>
          </w:tcPr>
          <w:p w14:paraId="6524D5A3" w14:textId="6D34A1A7" w:rsidR="00FB540E" w:rsidRPr="00846AA1" w:rsidRDefault="006F1E95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rPr>
                <w:rFonts w:hint="cs"/>
              </w:rPr>
              <w:t>256</w:t>
            </w:r>
            <w:r w:rsidRPr="006F1E95">
              <w:t>4</w:t>
            </w:r>
          </w:p>
        </w:tc>
      </w:tr>
      <w:tr w:rsidR="00576EC8" w:rsidRPr="00846AA1" w14:paraId="5914F1BD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300" w:type="pct"/>
            <w:gridSpan w:val="2"/>
            <w:shd w:val="clear" w:color="auto" w:fill="auto"/>
          </w:tcPr>
          <w:p w14:paraId="08A5D7DD" w14:textId="77777777" w:rsidR="00576EC8" w:rsidRPr="00846AA1" w:rsidRDefault="00576EC8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00" w:type="pct"/>
            <w:gridSpan w:val="4"/>
            <w:shd w:val="clear" w:color="auto" w:fill="auto"/>
          </w:tcPr>
          <w:p w14:paraId="02502E82" w14:textId="0F1F72CF" w:rsidR="00576EC8" w:rsidRPr="00846AA1" w:rsidRDefault="00576EC8" w:rsidP="0057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371E1" w:rsidRPr="00846AA1" w14:paraId="7B9A4F60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300" w:type="pct"/>
            <w:gridSpan w:val="2"/>
            <w:shd w:val="clear" w:color="auto" w:fill="auto"/>
          </w:tcPr>
          <w:p w14:paraId="78637529" w14:textId="33E70034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846AA1">
              <w:rPr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85" w:type="pct"/>
            <w:shd w:val="clear" w:color="auto" w:fill="auto"/>
          </w:tcPr>
          <w:p w14:paraId="1A92905F" w14:textId="77777777" w:rsidR="002371E1" w:rsidRPr="00846AA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3B94456" w14:textId="77777777" w:rsidR="002371E1" w:rsidRPr="00846AA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757F5714" w14:textId="77777777" w:rsidR="002371E1" w:rsidRPr="00846AA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13C912E" w14:textId="77777777" w:rsidR="002371E1" w:rsidRPr="00846AA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846AA1" w14:paraId="14DF6176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69E40285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846AA1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6B4190D7" w14:textId="705FC34E" w:rsidR="002371E1" w:rsidRPr="00846AA1" w:rsidRDefault="00DF010E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  <w:tc>
          <w:tcPr>
            <w:tcW w:w="685" w:type="pct"/>
            <w:shd w:val="clear" w:color="auto" w:fill="auto"/>
          </w:tcPr>
          <w:p w14:paraId="4D5E70DB" w14:textId="56A56703" w:rsidR="002371E1" w:rsidRPr="00846AA1" w:rsidRDefault="002371E1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3B1C5900" w14:textId="1DE36D64" w:rsidR="002371E1" w:rsidRPr="00846AA1" w:rsidRDefault="006F1E95" w:rsidP="0089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</w:pPr>
            <w:r w:rsidRPr="006F1E95">
              <w:t>4</w:t>
            </w:r>
            <w:r w:rsidR="00DF010E" w:rsidRPr="00846AA1">
              <w:t>,</w:t>
            </w:r>
            <w:r w:rsidRPr="006F1E95">
              <w:t>649</w:t>
            </w:r>
          </w:p>
        </w:tc>
        <w:tc>
          <w:tcPr>
            <w:tcW w:w="695" w:type="pct"/>
            <w:shd w:val="clear" w:color="auto" w:fill="auto"/>
          </w:tcPr>
          <w:p w14:paraId="498F2DDD" w14:textId="2915ABC1" w:rsidR="002371E1" w:rsidRPr="00846AA1" w:rsidRDefault="006F1E9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6F1E95">
              <w:t>4</w:t>
            </w:r>
            <w:r w:rsidR="002371E1" w:rsidRPr="00846AA1">
              <w:t>,</w:t>
            </w:r>
            <w:r w:rsidRPr="006F1E95">
              <w:t>407</w:t>
            </w:r>
          </w:p>
        </w:tc>
      </w:tr>
      <w:tr w:rsidR="00FB540E" w:rsidRPr="00846AA1" w14:paraId="1CD7960B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58AAAE1A" w14:textId="47F5D82F" w:rsidR="00FB540E" w:rsidRPr="00846AA1" w:rsidRDefault="00FB540E" w:rsidP="00FB5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cs/>
              </w:rPr>
            </w:pPr>
            <w:r w:rsidRPr="00846AA1">
              <w:rPr>
                <w:rFonts w:hint="cs"/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26E60B2A" w14:textId="6399670A" w:rsidR="00FB540E" w:rsidRPr="00846AA1" w:rsidRDefault="006F1E95" w:rsidP="00FB54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rPr>
                <w:rFonts w:hint="cs"/>
              </w:rPr>
              <w:t>136</w:t>
            </w:r>
          </w:p>
        </w:tc>
        <w:tc>
          <w:tcPr>
            <w:tcW w:w="685" w:type="pct"/>
            <w:shd w:val="clear" w:color="auto" w:fill="auto"/>
          </w:tcPr>
          <w:p w14:paraId="62471D6D" w14:textId="33FE5380" w:rsidR="00FB540E" w:rsidRPr="00846AA1" w:rsidRDefault="006F1E95" w:rsidP="00FB54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t>158</w:t>
            </w:r>
          </w:p>
        </w:tc>
        <w:tc>
          <w:tcPr>
            <w:tcW w:w="635" w:type="pct"/>
            <w:shd w:val="clear" w:color="auto" w:fill="auto"/>
          </w:tcPr>
          <w:p w14:paraId="5D40D043" w14:textId="01CA42BB" w:rsidR="00FB540E" w:rsidRPr="00846AA1" w:rsidRDefault="006F1E95" w:rsidP="008953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cs/>
              </w:rPr>
            </w:pPr>
            <w:r w:rsidRPr="006F1E95">
              <w:t>103</w:t>
            </w:r>
          </w:p>
        </w:tc>
        <w:tc>
          <w:tcPr>
            <w:tcW w:w="695" w:type="pct"/>
            <w:shd w:val="clear" w:color="auto" w:fill="auto"/>
          </w:tcPr>
          <w:p w14:paraId="1A82893C" w14:textId="6DD979F1" w:rsidR="00FB540E" w:rsidRPr="00846AA1" w:rsidRDefault="006F1E95" w:rsidP="00FB54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t>145</w:t>
            </w:r>
          </w:p>
        </w:tc>
      </w:tr>
      <w:tr w:rsidR="002371E1" w:rsidRPr="00846AA1" w14:paraId="21B59672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15A3F645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846AA1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4E2B797A" w14:textId="5E5B83E0" w:rsidR="002371E1" w:rsidRPr="00846AA1" w:rsidRDefault="006F1E9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rFonts w:hint="cs"/>
                <w:b/>
                <w:bCs/>
              </w:rPr>
              <w:t>136</w:t>
            </w:r>
          </w:p>
        </w:tc>
        <w:tc>
          <w:tcPr>
            <w:tcW w:w="685" w:type="pct"/>
            <w:shd w:val="clear" w:color="auto" w:fill="auto"/>
          </w:tcPr>
          <w:p w14:paraId="74E010F0" w14:textId="37EEC4C8" w:rsidR="002371E1" w:rsidRPr="00846AA1" w:rsidRDefault="006F1E9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158</w:t>
            </w:r>
          </w:p>
        </w:tc>
        <w:tc>
          <w:tcPr>
            <w:tcW w:w="635" w:type="pct"/>
            <w:shd w:val="clear" w:color="auto" w:fill="auto"/>
          </w:tcPr>
          <w:p w14:paraId="52F6BC4D" w14:textId="6FD2E2C4" w:rsidR="002371E1" w:rsidRPr="00846AA1" w:rsidRDefault="006F1E95" w:rsidP="008953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4</w:t>
            </w:r>
            <w:r w:rsidR="00DF010E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752</w:t>
            </w:r>
          </w:p>
        </w:tc>
        <w:tc>
          <w:tcPr>
            <w:tcW w:w="695" w:type="pct"/>
            <w:shd w:val="clear" w:color="auto" w:fill="auto"/>
          </w:tcPr>
          <w:p w14:paraId="5EA2AC37" w14:textId="30103CB3" w:rsidR="002371E1" w:rsidRPr="00846AA1" w:rsidRDefault="006F1E9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4</w:t>
            </w:r>
            <w:r w:rsidR="002371E1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552</w:t>
            </w:r>
          </w:p>
        </w:tc>
      </w:tr>
      <w:tr w:rsidR="00576EC8" w:rsidRPr="00846AA1" w14:paraId="72EED3B8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2D14F870" w14:textId="77777777" w:rsidR="00576EC8" w:rsidRPr="00FD559C" w:rsidRDefault="00576EC8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88BBCED" w14:textId="77777777" w:rsidR="00576EC8" w:rsidRPr="00FD559C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3DB9A94" w14:textId="77777777" w:rsidR="00576EC8" w:rsidRPr="00FD559C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5AC5E85F" w14:textId="77777777" w:rsidR="00576EC8" w:rsidRPr="00FD559C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sz w:val="20"/>
                <w:szCs w:val="20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5705EB9" w14:textId="77777777" w:rsidR="00576EC8" w:rsidRPr="00FD559C" w:rsidRDefault="00576EC8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sz w:val="20"/>
                <w:szCs w:val="20"/>
                <w:cs/>
              </w:rPr>
            </w:pPr>
          </w:p>
        </w:tc>
      </w:tr>
      <w:tr w:rsidR="002371E1" w:rsidRPr="00846AA1" w14:paraId="78FD694A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512493B9" w14:textId="2AB902FE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846AA1">
              <w:rPr>
                <w:b/>
                <w:bCs/>
                <w:i/>
                <w:iCs/>
                <w:cs/>
              </w:rPr>
              <w:t>เจ้าหนี้</w:t>
            </w:r>
            <w:r w:rsidR="00A973D4">
              <w:rPr>
                <w:rFonts w:hint="cs"/>
                <w:b/>
                <w:bCs/>
                <w:i/>
                <w:iCs/>
                <w:cs/>
              </w:rPr>
              <w:t>หมุนเวียน</w:t>
            </w:r>
            <w:r w:rsidRPr="00846AA1">
              <w:rPr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685" w:type="pct"/>
            <w:shd w:val="clear" w:color="auto" w:fill="auto"/>
          </w:tcPr>
          <w:p w14:paraId="0343F6E7" w14:textId="77777777" w:rsidR="002371E1" w:rsidRPr="00846AA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163B576" w14:textId="77777777" w:rsidR="002371E1" w:rsidRPr="00846AA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49355CE4" w14:textId="77777777" w:rsidR="002371E1" w:rsidRPr="00846AA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F396C53" w14:textId="77777777" w:rsidR="002371E1" w:rsidRPr="00846AA1" w:rsidRDefault="002371E1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</w:p>
        </w:tc>
      </w:tr>
      <w:tr w:rsidR="002371E1" w:rsidRPr="00846AA1" w14:paraId="3D8BAE32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2CBD447B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846AA1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73F8DB40" w14:textId="7C840925" w:rsidR="002371E1" w:rsidRPr="00846AA1" w:rsidRDefault="00DF010E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  <w:tc>
          <w:tcPr>
            <w:tcW w:w="685" w:type="pct"/>
            <w:shd w:val="clear" w:color="auto" w:fill="auto"/>
          </w:tcPr>
          <w:p w14:paraId="2D002BC6" w14:textId="075AAFE7" w:rsidR="002371E1" w:rsidRPr="00846AA1" w:rsidRDefault="002371E1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7A9C18C7" w14:textId="313C838D" w:rsidR="002371E1" w:rsidRPr="00846AA1" w:rsidRDefault="006F1E95" w:rsidP="0089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cs/>
              </w:rPr>
            </w:pPr>
            <w:r w:rsidRPr="006F1E95">
              <w:t>5</w:t>
            </w:r>
            <w:r w:rsidRPr="006F1E95">
              <w:rPr>
                <w:rFonts w:hint="cs"/>
              </w:rPr>
              <w:t>5</w:t>
            </w:r>
          </w:p>
        </w:tc>
        <w:tc>
          <w:tcPr>
            <w:tcW w:w="695" w:type="pct"/>
            <w:shd w:val="clear" w:color="auto" w:fill="auto"/>
          </w:tcPr>
          <w:p w14:paraId="516F7FEE" w14:textId="7EA040E6" w:rsidR="002371E1" w:rsidRPr="00846AA1" w:rsidRDefault="006F1E9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t>40</w:t>
            </w:r>
          </w:p>
        </w:tc>
      </w:tr>
      <w:tr w:rsidR="002371E1" w:rsidRPr="00846AA1" w14:paraId="28DAFCFA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32A67ABF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การร่วมค้า</w:t>
            </w:r>
          </w:p>
        </w:tc>
        <w:tc>
          <w:tcPr>
            <w:tcW w:w="685" w:type="pct"/>
            <w:shd w:val="clear" w:color="auto" w:fill="auto"/>
          </w:tcPr>
          <w:p w14:paraId="37BFCF46" w14:textId="02667C54" w:rsidR="002371E1" w:rsidRPr="00846AA1" w:rsidRDefault="006F1E9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rPr>
                <w:rFonts w:hint="cs"/>
              </w:rPr>
              <w:t>10</w:t>
            </w:r>
          </w:p>
        </w:tc>
        <w:tc>
          <w:tcPr>
            <w:tcW w:w="685" w:type="pct"/>
            <w:shd w:val="clear" w:color="auto" w:fill="auto"/>
          </w:tcPr>
          <w:p w14:paraId="547F7AC2" w14:textId="4669AFD8" w:rsidR="002371E1" w:rsidRPr="00846AA1" w:rsidRDefault="006F1E9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t>16</w:t>
            </w:r>
          </w:p>
        </w:tc>
        <w:tc>
          <w:tcPr>
            <w:tcW w:w="635" w:type="pct"/>
            <w:shd w:val="clear" w:color="auto" w:fill="auto"/>
          </w:tcPr>
          <w:p w14:paraId="39954582" w14:textId="438C6AD6" w:rsidR="002371E1" w:rsidRPr="00846AA1" w:rsidRDefault="006F1E95" w:rsidP="0089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</w:pPr>
            <w:r w:rsidRPr="006F1E95">
              <w:t>10</w:t>
            </w:r>
          </w:p>
        </w:tc>
        <w:tc>
          <w:tcPr>
            <w:tcW w:w="695" w:type="pct"/>
            <w:shd w:val="clear" w:color="auto" w:fill="auto"/>
          </w:tcPr>
          <w:p w14:paraId="2E986EAF" w14:textId="10DB292F" w:rsidR="002371E1" w:rsidRPr="00846AA1" w:rsidRDefault="006F1E95" w:rsidP="00B4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6F1E95">
              <w:t>16</w:t>
            </w:r>
          </w:p>
        </w:tc>
      </w:tr>
      <w:tr w:rsidR="002371E1" w:rsidRPr="00846AA1" w14:paraId="30C6CA29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7427CEA5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846AA1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362F8940" w14:textId="0EA0E08D" w:rsidR="002371E1" w:rsidRPr="00846AA1" w:rsidRDefault="006F1E9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rPr>
                <w:rFonts w:hint="cs"/>
              </w:rPr>
              <w:t>13</w:t>
            </w:r>
          </w:p>
        </w:tc>
        <w:tc>
          <w:tcPr>
            <w:tcW w:w="685" w:type="pct"/>
            <w:shd w:val="clear" w:color="auto" w:fill="auto"/>
          </w:tcPr>
          <w:p w14:paraId="58B13916" w14:textId="5DC4BDC3" w:rsidR="002371E1" w:rsidRPr="00846AA1" w:rsidRDefault="006F1E9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t>32</w:t>
            </w:r>
          </w:p>
        </w:tc>
        <w:tc>
          <w:tcPr>
            <w:tcW w:w="635" w:type="pct"/>
            <w:shd w:val="clear" w:color="auto" w:fill="auto"/>
          </w:tcPr>
          <w:p w14:paraId="21E7DCDB" w14:textId="0FA4B25F" w:rsidR="002371E1" w:rsidRPr="00846AA1" w:rsidRDefault="006F1E95" w:rsidP="008953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cs/>
              </w:rPr>
            </w:pPr>
            <w:r w:rsidRPr="006F1E95">
              <w:t>5</w:t>
            </w:r>
          </w:p>
        </w:tc>
        <w:tc>
          <w:tcPr>
            <w:tcW w:w="695" w:type="pct"/>
            <w:shd w:val="clear" w:color="auto" w:fill="auto"/>
          </w:tcPr>
          <w:p w14:paraId="57108B8F" w14:textId="47094149" w:rsidR="002371E1" w:rsidRPr="00846AA1" w:rsidRDefault="006F1E95" w:rsidP="00B47B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t>29</w:t>
            </w:r>
          </w:p>
        </w:tc>
      </w:tr>
      <w:tr w:rsidR="002371E1" w:rsidRPr="00846AA1" w14:paraId="525858EC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55465F3C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846AA1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07C0608F" w14:textId="1AEBCA93" w:rsidR="002371E1" w:rsidRPr="00846AA1" w:rsidRDefault="006F1E9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rFonts w:hint="cs"/>
                <w:b/>
                <w:bCs/>
              </w:rPr>
              <w:t>23</w:t>
            </w:r>
          </w:p>
        </w:tc>
        <w:tc>
          <w:tcPr>
            <w:tcW w:w="685" w:type="pct"/>
            <w:shd w:val="clear" w:color="auto" w:fill="auto"/>
          </w:tcPr>
          <w:p w14:paraId="7A4506AB" w14:textId="402E9D05" w:rsidR="002371E1" w:rsidRPr="00846AA1" w:rsidRDefault="006F1E9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48</w:t>
            </w:r>
          </w:p>
        </w:tc>
        <w:tc>
          <w:tcPr>
            <w:tcW w:w="635" w:type="pct"/>
            <w:shd w:val="clear" w:color="auto" w:fill="auto"/>
          </w:tcPr>
          <w:p w14:paraId="451DBB37" w14:textId="6FA6B57D" w:rsidR="002371E1" w:rsidRPr="00846AA1" w:rsidRDefault="006F1E95" w:rsidP="008953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7</w:t>
            </w:r>
            <w:r w:rsidRPr="006F1E95">
              <w:rPr>
                <w:rFonts w:hint="cs"/>
                <w:b/>
                <w:bCs/>
              </w:rPr>
              <w:t>0</w:t>
            </w:r>
          </w:p>
        </w:tc>
        <w:tc>
          <w:tcPr>
            <w:tcW w:w="695" w:type="pct"/>
            <w:shd w:val="clear" w:color="auto" w:fill="auto"/>
          </w:tcPr>
          <w:p w14:paraId="20A418CE" w14:textId="630A32D3" w:rsidR="002371E1" w:rsidRPr="00846AA1" w:rsidRDefault="006F1E95" w:rsidP="00B47B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rFonts w:hint="cs"/>
                <w:b/>
                <w:bCs/>
              </w:rPr>
              <w:t>8</w:t>
            </w:r>
            <w:r w:rsidRPr="006F1E95">
              <w:rPr>
                <w:b/>
                <w:bCs/>
              </w:rPr>
              <w:t>5</w:t>
            </w:r>
          </w:p>
        </w:tc>
      </w:tr>
      <w:tr w:rsidR="00E36958" w:rsidRPr="00846AA1" w14:paraId="269C32B6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1A65F01C" w14:textId="77777777" w:rsidR="00E36958" w:rsidRPr="00FD559C" w:rsidRDefault="00E36958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3B92BAD" w14:textId="77777777" w:rsidR="00E36958" w:rsidRPr="00FD559C" w:rsidRDefault="00E36958" w:rsidP="00E3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1CD6CF5" w14:textId="77777777" w:rsidR="00E36958" w:rsidRPr="00FD559C" w:rsidRDefault="00E36958" w:rsidP="00E3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</w:tcPr>
          <w:p w14:paraId="40D9B611" w14:textId="77777777" w:rsidR="00E36958" w:rsidRPr="00FD559C" w:rsidRDefault="00E36958" w:rsidP="00E3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5" w:type="pct"/>
            <w:shd w:val="clear" w:color="auto" w:fill="auto"/>
          </w:tcPr>
          <w:p w14:paraId="7B2A7374" w14:textId="77777777" w:rsidR="00E36958" w:rsidRPr="00FD559C" w:rsidRDefault="00E36958" w:rsidP="00E3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2371E1" w:rsidRPr="00846AA1" w14:paraId="2EDBF213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5B9A81C1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846AA1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170ABB8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A788D2E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2DCD07A9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DABB217" w14:textId="77777777" w:rsidR="002371E1" w:rsidRPr="00846AA1" w:rsidRDefault="002371E1" w:rsidP="00237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371E1" w:rsidRPr="00846AA1" w14:paraId="3421D486" w14:textId="77777777" w:rsidTr="00313EA6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gridSpan w:val="2"/>
            <w:shd w:val="clear" w:color="auto" w:fill="auto"/>
          </w:tcPr>
          <w:p w14:paraId="46E294F3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</w:rPr>
            </w:pPr>
            <w:r w:rsidRPr="00846AA1">
              <w:rPr>
                <w:cs/>
              </w:rPr>
              <w:t>บริษัทย่อย</w:t>
            </w:r>
          </w:p>
        </w:tc>
        <w:tc>
          <w:tcPr>
            <w:tcW w:w="685" w:type="pct"/>
            <w:shd w:val="clear" w:color="auto" w:fill="auto"/>
          </w:tcPr>
          <w:p w14:paraId="7D790424" w14:textId="639B90A2" w:rsidR="002371E1" w:rsidRPr="00846AA1" w:rsidRDefault="00DF010E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  <w:tc>
          <w:tcPr>
            <w:tcW w:w="685" w:type="pct"/>
            <w:shd w:val="clear" w:color="auto" w:fill="auto"/>
          </w:tcPr>
          <w:p w14:paraId="26A0DF6D" w14:textId="0E687684" w:rsidR="002371E1" w:rsidRPr="00846AA1" w:rsidRDefault="002371E1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04A8264D" w14:textId="466B232F" w:rsidR="002371E1" w:rsidRPr="00846AA1" w:rsidRDefault="006F1E95" w:rsidP="008953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</w:pPr>
            <w:r w:rsidRPr="006F1E95">
              <w:t>5</w:t>
            </w:r>
          </w:p>
        </w:tc>
        <w:tc>
          <w:tcPr>
            <w:tcW w:w="695" w:type="pct"/>
            <w:shd w:val="clear" w:color="auto" w:fill="auto"/>
          </w:tcPr>
          <w:p w14:paraId="41D2194F" w14:textId="02AE894F" w:rsidR="002371E1" w:rsidRPr="00846AA1" w:rsidRDefault="006F1E95" w:rsidP="008E2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</w:pPr>
            <w:r w:rsidRPr="006F1E95">
              <w:t>6</w:t>
            </w:r>
          </w:p>
        </w:tc>
      </w:tr>
      <w:tr w:rsidR="002371E1" w:rsidRPr="00846AA1" w14:paraId="7487919C" w14:textId="77777777" w:rsidTr="00313EA6">
        <w:tc>
          <w:tcPr>
            <w:tcW w:w="23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0E2F6F1" w14:textId="77777777" w:rsidR="002371E1" w:rsidRPr="00846AA1" w:rsidRDefault="002371E1" w:rsidP="0016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846AA1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6E28425B" w14:textId="62088931" w:rsidR="002371E1" w:rsidRPr="00895305" w:rsidRDefault="00DF010E" w:rsidP="005F56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b/>
                <w:bCs/>
              </w:rPr>
            </w:pPr>
            <w:r w:rsidRPr="00895305">
              <w:rPr>
                <w:b/>
                <w:bCs/>
              </w:rPr>
              <w:t>-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19868FDA" w14:textId="5897571B" w:rsidR="002371E1" w:rsidRPr="00895305" w:rsidRDefault="002371E1" w:rsidP="005F56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b/>
                <w:bCs/>
              </w:rPr>
            </w:pPr>
            <w:r w:rsidRPr="00895305">
              <w:rPr>
                <w:b/>
                <w:bCs/>
                <w:cs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auto"/>
          </w:tcPr>
          <w:p w14:paraId="5A495C29" w14:textId="63A4C3C9" w:rsidR="002371E1" w:rsidRPr="00846AA1" w:rsidRDefault="006F1E95" w:rsidP="008953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b/>
                <w:bCs/>
              </w:rPr>
            </w:pPr>
            <w:r w:rsidRPr="006F1E95">
              <w:rPr>
                <w:b/>
                <w:bCs/>
              </w:rPr>
              <w:t>5</w:t>
            </w:r>
          </w:p>
        </w:tc>
        <w:tc>
          <w:tcPr>
            <w:tcW w:w="695" w:type="pct"/>
            <w:tcBorders>
              <w:top w:val="nil"/>
              <w:bottom w:val="nil"/>
            </w:tcBorders>
            <w:shd w:val="clear" w:color="auto" w:fill="auto"/>
          </w:tcPr>
          <w:p w14:paraId="4B61730D" w14:textId="442F8874" w:rsidR="002371E1" w:rsidRPr="00846AA1" w:rsidRDefault="006F1E95" w:rsidP="008E2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6</w:t>
            </w:r>
          </w:p>
        </w:tc>
      </w:tr>
    </w:tbl>
    <w:p w14:paraId="288D9FE9" w14:textId="5C3C7546" w:rsidR="00D3138C" w:rsidRPr="00313EA6" w:rsidRDefault="00D3138C"/>
    <w:tbl>
      <w:tblPr>
        <w:tblpPr w:leftFromText="180" w:rightFromText="180" w:vertAnchor="text" w:tblpX="450" w:tblpY="1"/>
        <w:tblOverlap w:val="never"/>
        <w:tblW w:w="4912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0"/>
        <w:gridCol w:w="1212"/>
        <w:gridCol w:w="1214"/>
        <w:gridCol w:w="1305"/>
        <w:gridCol w:w="1116"/>
        <w:gridCol w:w="1403"/>
      </w:tblGrid>
      <w:tr w:rsidR="00A973D4" w:rsidRPr="00FD559C" w14:paraId="64D20857" w14:textId="77777777" w:rsidTr="00313EA6">
        <w:trPr>
          <w:trHeight w:val="78"/>
          <w:tblHeader/>
        </w:trPr>
        <w:tc>
          <w:tcPr>
            <w:tcW w:w="1618" w:type="pct"/>
            <w:vAlign w:val="bottom"/>
          </w:tcPr>
          <w:p w14:paraId="1856941C" w14:textId="77777777" w:rsidR="00D3138C" w:rsidRPr="00FD559C" w:rsidRDefault="00D3138C" w:rsidP="00054751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2"/>
          </w:tcPr>
          <w:p w14:paraId="4C7CB8A2" w14:textId="77777777" w:rsidR="00D3138C" w:rsidRPr="00FD559C" w:rsidRDefault="00D3138C" w:rsidP="00054751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D559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069" w:type="pct"/>
            <w:gridSpan w:val="3"/>
            <w:vAlign w:val="bottom"/>
          </w:tcPr>
          <w:p w14:paraId="67C3FD1C" w14:textId="77777777" w:rsidR="00D3138C" w:rsidRPr="00FD559C" w:rsidRDefault="00D3138C" w:rsidP="000547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FD559C">
              <w:rPr>
                <w:b/>
                <w:bCs/>
                <w:cs/>
              </w:rPr>
              <w:t>งบการเงินรวม</w:t>
            </w:r>
          </w:p>
        </w:tc>
      </w:tr>
      <w:tr w:rsidR="0054699A" w:rsidRPr="00FD559C" w14:paraId="5A06D5D3" w14:textId="77777777" w:rsidTr="0054699A">
        <w:trPr>
          <w:trHeight w:val="59"/>
          <w:tblHeader/>
        </w:trPr>
        <w:tc>
          <w:tcPr>
            <w:tcW w:w="1618" w:type="pct"/>
            <w:vAlign w:val="bottom"/>
          </w:tcPr>
          <w:p w14:paraId="6896E465" w14:textId="77777777" w:rsidR="0054699A" w:rsidRPr="00FD559C" w:rsidRDefault="0054699A" w:rsidP="00054751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FC4DB04" w14:textId="0D21649A" w:rsidR="0054699A" w:rsidRPr="00FD559C" w:rsidRDefault="0054699A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D559C">
              <w:rPr>
                <w:rFonts w:hint="cs"/>
                <w:cs/>
              </w:rPr>
              <w:t xml:space="preserve">ณ วันที่ </w:t>
            </w:r>
            <w:r w:rsidRPr="00FD559C">
              <w:rPr>
                <w:cs/>
              </w:rPr>
              <w:br/>
            </w:r>
            <w:r w:rsidR="006F1E95" w:rsidRPr="00FD559C">
              <w:t>31</w:t>
            </w:r>
            <w:r w:rsidRPr="00FD559C">
              <w:rPr>
                <w:rFonts w:hint="cs"/>
                <w:cs/>
              </w:rPr>
              <w:t xml:space="preserve"> </w:t>
            </w:r>
            <w:r w:rsidRPr="00FD559C">
              <w:rPr>
                <w:cs/>
              </w:rPr>
              <w:t>ธันวาคม</w:t>
            </w:r>
          </w:p>
        </w:tc>
        <w:tc>
          <w:tcPr>
            <w:tcW w:w="657" w:type="pct"/>
          </w:tcPr>
          <w:p w14:paraId="3E1330F9" w14:textId="58D44E5A" w:rsidR="0054699A" w:rsidRPr="00FD559C" w:rsidRDefault="0054699A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D559C">
              <w:rPr>
                <w:rFonts w:hint="cs"/>
                <w:cs/>
              </w:rPr>
              <w:t xml:space="preserve">ณ วันที่ </w:t>
            </w:r>
            <w:r w:rsidRPr="00FD559C">
              <w:rPr>
                <w:cs/>
              </w:rPr>
              <w:br/>
            </w:r>
            <w:r w:rsidR="006F1E95" w:rsidRPr="00FD559C">
              <w:t>31</w:t>
            </w:r>
            <w:r w:rsidRPr="00FD559C">
              <w:rPr>
                <w:rFonts w:hint="cs"/>
                <w:cs/>
              </w:rPr>
              <w:t xml:space="preserve"> มีนาคม</w:t>
            </w:r>
          </w:p>
        </w:tc>
        <w:tc>
          <w:tcPr>
            <w:tcW w:w="706" w:type="pct"/>
          </w:tcPr>
          <w:p w14:paraId="014A9880" w14:textId="0EC2E725" w:rsidR="0054699A" w:rsidRPr="00FD559C" w:rsidRDefault="0054699A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D559C">
              <w:rPr>
                <w:rFonts w:hint="cs"/>
                <w:cs/>
              </w:rPr>
              <w:t xml:space="preserve">ณ วันที่ </w:t>
            </w:r>
            <w:r w:rsidRPr="00FD559C">
              <w:rPr>
                <w:cs/>
              </w:rPr>
              <w:br/>
            </w:r>
            <w:r w:rsidR="006F1E95" w:rsidRPr="00FD559C">
              <w:t>31</w:t>
            </w:r>
            <w:r w:rsidRPr="00FD559C">
              <w:rPr>
                <w:rFonts w:hint="cs"/>
                <w:cs/>
              </w:rPr>
              <w:t xml:space="preserve"> </w:t>
            </w:r>
            <w:r w:rsidRPr="00FD559C">
              <w:rPr>
                <w:cs/>
              </w:rPr>
              <w:t>ธันวาคม</w:t>
            </w:r>
          </w:p>
        </w:tc>
        <w:tc>
          <w:tcPr>
            <w:tcW w:w="604" w:type="pct"/>
            <w:vAlign w:val="bottom"/>
          </w:tcPr>
          <w:p w14:paraId="25C92A63" w14:textId="77777777" w:rsidR="0054699A" w:rsidRPr="00FD559C" w:rsidRDefault="0054699A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759" w:type="pct"/>
            <w:vAlign w:val="bottom"/>
          </w:tcPr>
          <w:p w14:paraId="2475E60A" w14:textId="7DA4CADD" w:rsidR="0054699A" w:rsidRPr="00FD559C" w:rsidRDefault="0054699A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cs/>
              </w:rPr>
            </w:pPr>
            <w:r w:rsidRPr="00FD559C">
              <w:rPr>
                <w:rFonts w:hint="cs"/>
                <w:cs/>
              </w:rPr>
              <w:t xml:space="preserve">ณ วันที่ </w:t>
            </w:r>
            <w:r w:rsidRPr="00FD559C">
              <w:rPr>
                <w:cs/>
              </w:rPr>
              <w:br/>
            </w:r>
            <w:r w:rsidR="006F1E95" w:rsidRPr="00FD559C">
              <w:t>31</w:t>
            </w:r>
            <w:r w:rsidRPr="00FD559C">
              <w:rPr>
                <w:rFonts w:hint="cs"/>
                <w:cs/>
              </w:rPr>
              <w:t xml:space="preserve"> มีนาคม</w:t>
            </w:r>
          </w:p>
        </w:tc>
      </w:tr>
      <w:tr w:rsidR="0054699A" w:rsidRPr="00FD559C" w14:paraId="53DC29F3" w14:textId="77777777" w:rsidTr="0054699A">
        <w:trPr>
          <w:trHeight w:val="67"/>
          <w:tblHeader/>
        </w:trPr>
        <w:tc>
          <w:tcPr>
            <w:tcW w:w="1618" w:type="pct"/>
            <w:vAlign w:val="bottom"/>
          </w:tcPr>
          <w:p w14:paraId="5345ED16" w14:textId="77777777" w:rsidR="0054699A" w:rsidRPr="00FD559C" w:rsidRDefault="0054699A" w:rsidP="00054751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6" w:type="pct"/>
          </w:tcPr>
          <w:p w14:paraId="3CA536AA" w14:textId="0B3F1F22" w:rsidR="0054699A" w:rsidRPr="00FD559C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D559C">
              <w:t>2564</w:t>
            </w:r>
          </w:p>
        </w:tc>
        <w:tc>
          <w:tcPr>
            <w:tcW w:w="657" w:type="pct"/>
          </w:tcPr>
          <w:p w14:paraId="292EF126" w14:textId="268D91CA" w:rsidR="0054699A" w:rsidRPr="00FD559C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D559C">
              <w:t>2565</w:t>
            </w:r>
          </w:p>
        </w:tc>
        <w:tc>
          <w:tcPr>
            <w:tcW w:w="706" w:type="pct"/>
          </w:tcPr>
          <w:p w14:paraId="08E60D09" w14:textId="56824FEA" w:rsidR="0054699A" w:rsidRPr="00FD559C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D559C">
              <w:t>2564</w:t>
            </w:r>
          </w:p>
        </w:tc>
        <w:tc>
          <w:tcPr>
            <w:tcW w:w="604" w:type="pct"/>
          </w:tcPr>
          <w:p w14:paraId="7C8EB7A8" w14:textId="02D56448" w:rsidR="0054699A" w:rsidRPr="00FD559C" w:rsidRDefault="0054699A" w:rsidP="00546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FD559C">
              <w:t xml:space="preserve">    </w:t>
            </w:r>
            <w:r w:rsidRPr="00FD559C">
              <w:rPr>
                <w:rFonts w:hint="cs"/>
                <w:cs/>
              </w:rPr>
              <w:t xml:space="preserve"> ลดลง</w:t>
            </w:r>
          </w:p>
        </w:tc>
        <w:tc>
          <w:tcPr>
            <w:tcW w:w="759" w:type="pct"/>
          </w:tcPr>
          <w:p w14:paraId="52B70F8B" w14:textId="2D0DBBD0" w:rsidR="0054699A" w:rsidRPr="00FD559C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</w:pPr>
            <w:r w:rsidRPr="00FD559C">
              <w:t>2565</w:t>
            </w:r>
          </w:p>
        </w:tc>
      </w:tr>
      <w:tr w:rsidR="00A973D4" w:rsidRPr="00FD559C" w14:paraId="0875DF59" w14:textId="77777777" w:rsidTr="00313EA6">
        <w:trPr>
          <w:trHeight w:val="78"/>
          <w:tblHeader/>
        </w:trPr>
        <w:tc>
          <w:tcPr>
            <w:tcW w:w="1618" w:type="pct"/>
            <w:vAlign w:val="bottom"/>
          </w:tcPr>
          <w:p w14:paraId="4042430B" w14:textId="0CD5391A" w:rsidR="00D3138C" w:rsidRPr="00FD559C" w:rsidRDefault="00D3138C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FD559C">
              <w:rPr>
                <w:rFonts w:hint="cs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313" w:type="pct"/>
            <w:gridSpan w:val="2"/>
          </w:tcPr>
          <w:p w14:paraId="4912C8D3" w14:textId="77777777" w:rsidR="00D3138C" w:rsidRPr="00FD559C" w:rsidRDefault="00D3138C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FD559C">
              <w:rPr>
                <w:i/>
                <w:iCs/>
                <w:cs/>
              </w:rPr>
              <w:t>(ร้อยละต่อปี)</w:t>
            </w:r>
          </w:p>
        </w:tc>
        <w:tc>
          <w:tcPr>
            <w:tcW w:w="2069" w:type="pct"/>
            <w:gridSpan w:val="3"/>
            <w:vAlign w:val="bottom"/>
          </w:tcPr>
          <w:p w14:paraId="70AF1998" w14:textId="77777777" w:rsidR="00D3138C" w:rsidRPr="00FD559C" w:rsidRDefault="00D3138C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FD559C">
              <w:rPr>
                <w:i/>
                <w:iCs/>
                <w:cs/>
              </w:rPr>
              <w:t>(ล้านบาท)</w:t>
            </w:r>
          </w:p>
        </w:tc>
      </w:tr>
      <w:tr w:rsidR="0054699A" w:rsidRPr="00FD559C" w14:paraId="2BA858B4" w14:textId="77777777" w:rsidTr="0054699A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1618" w:type="pct"/>
          </w:tcPr>
          <w:p w14:paraId="4765078C" w14:textId="26FCC881" w:rsidR="0054699A" w:rsidRPr="00FD559C" w:rsidRDefault="0054699A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</w:pPr>
            <w:r w:rsidRPr="00FD559C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56" w:type="pct"/>
            <w:tcBorders>
              <w:bottom w:val="nil"/>
            </w:tcBorders>
          </w:tcPr>
          <w:p w14:paraId="5958C858" w14:textId="2FF65FED" w:rsidR="0054699A" w:rsidRPr="00FD559C" w:rsidRDefault="006F1E95" w:rsidP="00895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559C">
              <w:rPr>
                <w:rFonts w:ascii="Angsana New" w:hAnsi="Angsana New"/>
                <w:sz w:val="30"/>
                <w:szCs w:val="30"/>
              </w:rPr>
              <w:t>2</w:t>
            </w:r>
            <w:r w:rsidR="0054699A" w:rsidRPr="00FD559C">
              <w:rPr>
                <w:rFonts w:ascii="Angsana New" w:hAnsi="Angsana New"/>
                <w:sz w:val="30"/>
                <w:szCs w:val="30"/>
              </w:rPr>
              <w:t>.</w:t>
            </w:r>
            <w:r w:rsidRPr="00FD559C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657" w:type="pct"/>
            <w:tcBorders>
              <w:bottom w:val="nil"/>
            </w:tcBorders>
          </w:tcPr>
          <w:p w14:paraId="3E596115" w14:textId="1E91651E" w:rsidR="0054699A" w:rsidRPr="00FD559C" w:rsidRDefault="0054699A" w:rsidP="00895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cs/>
              </w:rPr>
            </w:pPr>
            <w:r w:rsidRPr="00FD559C">
              <w:rPr>
                <w:rFonts w:hint="cs"/>
                <w:cs/>
              </w:rPr>
              <w:t>-</w:t>
            </w:r>
          </w:p>
        </w:tc>
        <w:tc>
          <w:tcPr>
            <w:tcW w:w="706" w:type="pct"/>
            <w:tcBorders>
              <w:bottom w:val="nil"/>
            </w:tcBorders>
            <w:vAlign w:val="bottom"/>
          </w:tcPr>
          <w:p w14:paraId="2019B331" w14:textId="227BD607" w:rsidR="0054699A" w:rsidRPr="00FD559C" w:rsidRDefault="006F1E95" w:rsidP="008953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50"/>
            </w:pPr>
            <w:r w:rsidRPr="00FD559C">
              <w:t>17</w:t>
            </w:r>
          </w:p>
        </w:tc>
        <w:tc>
          <w:tcPr>
            <w:tcW w:w="604" w:type="pct"/>
            <w:tcBorders>
              <w:bottom w:val="nil"/>
            </w:tcBorders>
          </w:tcPr>
          <w:p w14:paraId="14FC0FF5" w14:textId="26351B6D" w:rsidR="0054699A" w:rsidRPr="00FD559C" w:rsidRDefault="0054699A" w:rsidP="00E3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FD559C">
              <w:rPr>
                <w:rFonts w:ascii="Angsana New" w:hAnsi="Angsana New"/>
                <w:sz w:val="30"/>
                <w:szCs w:val="30"/>
              </w:rPr>
              <w:t>(</w:t>
            </w:r>
            <w:r w:rsidR="006F1E95" w:rsidRPr="00FD559C">
              <w:rPr>
                <w:rFonts w:ascii="Angsana New" w:hAnsi="Angsana New"/>
                <w:sz w:val="30"/>
                <w:szCs w:val="30"/>
              </w:rPr>
              <w:t>17</w:t>
            </w:r>
            <w:r w:rsidRPr="00FD55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59" w:type="pct"/>
            <w:tcBorders>
              <w:bottom w:val="nil"/>
            </w:tcBorders>
            <w:vAlign w:val="bottom"/>
          </w:tcPr>
          <w:p w14:paraId="14AF7F03" w14:textId="1C5A2B78" w:rsidR="0054699A" w:rsidRPr="00FD559C" w:rsidRDefault="0054699A" w:rsidP="000547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</w:pPr>
            <w:r w:rsidRPr="00FD559C">
              <w:t>-</w:t>
            </w:r>
          </w:p>
        </w:tc>
      </w:tr>
      <w:tr w:rsidR="0054699A" w:rsidRPr="00FD559C" w14:paraId="3F063BE4" w14:textId="77777777" w:rsidTr="00E36958">
        <w:tblPrEx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1618" w:type="pct"/>
            <w:tcBorders>
              <w:bottom w:val="nil"/>
            </w:tcBorders>
          </w:tcPr>
          <w:p w14:paraId="5336F340" w14:textId="1DF18D58" w:rsidR="0054699A" w:rsidRPr="00FD559C" w:rsidRDefault="0054699A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</w:rPr>
            </w:pPr>
            <w:r w:rsidRPr="00FD559C">
              <w:rPr>
                <w:b/>
                <w:bCs/>
                <w:cs/>
              </w:rPr>
              <w:t>รวม</w:t>
            </w:r>
          </w:p>
        </w:tc>
        <w:tc>
          <w:tcPr>
            <w:tcW w:w="656" w:type="pct"/>
            <w:tcBorders>
              <w:bottom w:val="nil"/>
            </w:tcBorders>
          </w:tcPr>
          <w:p w14:paraId="7E1EC87F" w14:textId="77777777" w:rsidR="0054699A" w:rsidRPr="00FD559C" w:rsidRDefault="0054699A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657" w:type="pct"/>
            <w:tcBorders>
              <w:bottom w:val="nil"/>
            </w:tcBorders>
          </w:tcPr>
          <w:p w14:paraId="7DFE9FB4" w14:textId="77777777" w:rsidR="0054699A" w:rsidRPr="00FD559C" w:rsidRDefault="0054699A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</w:pPr>
          </w:p>
        </w:tc>
        <w:tc>
          <w:tcPr>
            <w:tcW w:w="706" w:type="pct"/>
            <w:tcBorders>
              <w:bottom w:val="nil"/>
            </w:tcBorders>
          </w:tcPr>
          <w:p w14:paraId="2C41A810" w14:textId="217895B3" w:rsidR="0054699A" w:rsidRPr="00FD559C" w:rsidRDefault="006F1E95" w:rsidP="00895305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50"/>
              <w:rPr>
                <w:b/>
                <w:bCs/>
              </w:rPr>
            </w:pPr>
            <w:r w:rsidRPr="00FD559C">
              <w:rPr>
                <w:b/>
                <w:bCs/>
              </w:rPr>
              <w:t>17</w:t>
            </w:r>
          </w:p>
        </w:tc>
        <w:tc>
          <w:tcPr>
            <w:tcW w:w="604" w:type="pct"/>
            <w:tcBorders>
              <w:bottom w:val="nil"/>
            </w:tcBorders>
          </w:tcPr>
          <w:p w14:paraId="6DD94866" w14:textId="77777777" w:rsidR="0054699A" w:rsidRPr="00FD559C" w:rsidRDefault="0054699A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759" w:type="pct"/>
            <w:tcBorders>
              <w:bottom w:val="nil"/>
            </w:tcBorders>
          </w:tcPr>
          <w:p w14:paraId="06AD3CE8" w14:textId="4A42533D" w:rsidR="0054699A" w:rsidRPr="00FD559C" w:rsidRDefault="0054699A" w:rsidP="00054751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</w:rPr>
            </w:pPr>
            <w:r w:rsidRPr="00FD559C">
              <w:rPr>
                <w:b/>
                <w:bCs/>
              </w:rPr>
              <w:t>-</w:t>
            </w:r>
          </w:p>
        </w:tc>
      </w:tr>
      <w:tr w:rsidR="00E36958" w:rsidRPr="00FD559C" w14:paraId="4DE11B09" w14:textId="77777777" w:rsidTr="00313EA6">
        <w:tblPrEx>
          <w:tblLook w:val="04A0" w:firstRow="1" w:lastRow="0" w:firstColumn="1" w:lastColumn="0" w:noHBand="0" w:noVBand="1"/>
        </w:tblPrEx>
        <w:trPr>
          <w:trHeight w:val="73"/>
        </w:trPr>
        <w:tc>
          <w:tcPr>
            <w:tcW w:w="1618" w:type="pct"/>
            <w:tcBorders>
              <w:bottom w:val="nil"/>
            </w:tcBorders>
          </w:tcPr>
          <w:p w14:paraId="03BE8831" w14:textId="77777777" w:rsidR="00E36958" w:rsidRPr="00313EA6" w:rsidRDefault="00E36958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  <w:tcBorders>
              <w:bottom w:val="nil"/>
            </w:tcBorders>
          </w:tcPr>
          <w:p w14:paraId="3F7B6304" w14:textId="77777777" w:rsidR="00E36958" w:rsidRPr="00313EA6" w:rsidRDefault="00E36958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57" w:type="pct"/>
            <w:tcBorders>
              <w:bottom w:val="nil"/>
            </w:tcBorders>
          </w:tcPr>
          <w:p w14:paraId="7B927886" w14:textId="77777777" w:rsidR="00E36958" w:rsidRPr="00313EA6" w:rsidRDefault="00E36958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06" w:type="pct"/>
            <w:tcBorders>
              <w:bottom w:val="nil"/>
            </w:tcBorders>
          </w:tcPr>
          <w:p w14:paraId="3D26B859" w14:textId="77777777" w:rsidR="00E36958" w:rsidRPr="00313EA6" w:rsidRDefault="00E36958" w:rsidP="00E3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5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tcBorders>
              <w:bottom w:val="nil"/>
            </w:tcBorders>
          </w:tcPr>
          <w:p w14:paraId="117AF7FD" w14:textId="77777777" w:rsidR="00E36958" w:rsidRPr="00313EA6" w:rsidRDefault="00E36958" w:rsidP="00E3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nil"/>
            </w:tcBorders>
          </w:tcPr>
          <w:p w14:paraId="35886D97" w14:textId="77777777" w:rsidR="00E36958" w:rsidRPr="00313EA6" w:rsidRDefault="00E36958" w:rsidP="00E3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14:paraId="0CEB03F4" w14:textId="77777777" w:rsidR="00313EA6" w:rsidRDefault="00313EA6">
      <w: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64"/>
        <w:gridCol w:w="1284"/>
      </w:tblGrid>
      <w:tr w:rsidR="00D3138C" w:rsidRPr="00846AA1" w14:paraId="43B0132D" w14:textId="77777777" w:rsidTr="00054751">
        <w:trPr>
          <w:trHeight w:val="74"/>
          <w:tblHeader/>
        </w:trPr>
        <w:tc>
          <w:tcPr>
            <w:tcW w:w="2299" w:type="pct"/>
            <w:shd w:val="clear" w:color="auto" w:fill="auto"/>
          </w:tcPr>
          <w:p w14:paraId="22AA958B" w14:textId="5FE91C2E" w:rsidR="00D3138C" w:rsidRPr="00846AA1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70" w:type="pct"/>
            <w:gridSpan w:val="2"/>
            <w:shd w:val="clear" w:color="auto" w:fill="auto"/>
          </w:tcPr>
          <w:p w14:paraId="0537AE98" w14:textId="77777777" w:rsidR="00D3138C" w:rsidRPr="00846AA1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shd w:val="clear" w:color="auto" w:fill="auto"/>
          </w:tcPr>
          <w:p w14:paraId="4431C06E" w14:textId="77777777" w:rsidR="00D3138C" w:rsidRPr="00846AA1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3138C" w:rsidRPr="00846AA1" w14:paraId="356673DC" w14:textId="77777777" w:rsidTr="00054751">
        <w:trPr>
          <w:trHeight w:val="74"/>
          <w:tblHeader/>
        </w:trPr>
        <w:tc>
          <w:tcPr>
            <w:tcW w:w="2299" w:type="pct"/>
            <w:shd w:val="clear" w:color="auto" w:fill="auto"/>
          </w:tcPr>
          <w:p w14:paraId="54DC8FAC" w14:textId="77777777" w:rsidR="00D3138C" w:rsidRPr="00846AA1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C8089A9" w14:textId="6CD4D801" w:rsidR="00D3138C" w:rsidRPr="00846AA1" w:rsidRDefault="006F1E95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D3138C" w:rsidRPr="00846AA1">
              <w:rPr>
                <w:cs/>
              </w:rPr>
              <w:t xml:space="preserve"> </w:t>
            </w:r>
            <w:r w:rsidR="00D3138C" w:rsidRPr="00846AA1">
              <w:rPr>
                <w:rFonts w:hint="cs"/>
                <w:cs/>
              </w:rPr>
              <w:t>มีนาคม</w:t>
            </w:r>
          </w:p>
        </w:tc>
        <w:tc>
          <w:tcPr>
            <w:tcW w:w="685" w:type="pct"/>
            <w:shd w:val="clear" w:color="auto" w:fill="auto"/>
          </w:tcPr>
          <w:p w14:paraId="5A2DD982" w14:textId="1E1DB54A" w:rsidR="00D3138C" w:rsidRPr="00846AA1" w:rsidRDefault="006F1E95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D3138C" w:rsidRPr="00846AA1">
              <w:rPr>
                <w:cs/>
              </w:rPr>
              <w:t xml:space="preserve"> ธันวาคม</w:t>
            </w:r>
          </w:p>
        </w:tc>
        <w:tc>
          <w:tcPr>
            <w:tcW w:w="633" w:type="pct"/>
            <w:shd w:val="clear" w:color="auto" w:fill="auto"/>
          </w:tcPr>
          <w:p w14:paraId="2BFE2426" w14:textId="1B1C29AC" w:rsidR="00D3138C" w:rsidRPr="00846AA1" w:rsidRDefault="006F1E95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D3138C" w:rsidRPr="00846AA1">
              <w:rPr>
                <w:cs/>
              </w:rPr>
              <w:t xml:space="preserve"> </w:t>
            </w:r>
            <w:r w:rsidR="00D3138C" w:rsidRPr="00846AA1">
              <w:rPr>
                <w:rFonts w:hint="cs"/>
                <w:cs/>
              </w:rPr>
              <w:t>มีนาคม</w:t>
            </w:r>
          </w:p>
        </w:tc>
        <w:tc>
          <w:tcPr>
            <w:tcW w:w="698" w:type="pct"/>
            <w:shd w:val="clear" w:color="auto" w:fill="auto"/>
          </w:tcPr>
          <w:p w14:paraId="4FBD8A10" w14:textId="5A827E05" w:rsidR="00D3138C" w:rsidRPr="00846AA1" w:rsidRDefault="006F1E95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D3138C" w:rsidRPr="00846AA1">
              <w:rPr>
                <w:cs/>
              </w:rPr>
              <w:t xml:space="preserve"> ธันวาคม</w:t>
            </w:r>
          </w:p>
        </w:tc>
      </w:tr>
      <w:tr w:rsidR="00D3138C" w:rsidRPr="00846AA1" w14:paraId="369FA717" w14:textId="77777777" w:rsidTr="00054751">
        <w:trPr>
          <w:trHeight w:val="74"/>
          <w:tblHeader/>
        </w:trPr>
        <w:tc>
          <w:tcPr>
            <w:tcW w:w="2299" w:type="pct"/>
            <w:shd w:val="clear" w:color="auto" w:fill="auto"/>
          </w:tcPr>
          <w:p w14:paraId="367795EA" w14:textId="77777777" w:rsidR="00D3138C" w:rsidRPr="00846AA1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4BF076E" w14:textId="06E350CE" w:rsidR="00D3138C" w:rsidRPr="00846AA1" w:rsidRDefault="006F1E95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2565</w:t>
            </w:r>
          </w:p>
        </w:tc>
        <w:tc>
          <w:tcPr>
            <w:tcW w:w="685" w:type="pct"/>
            <w:shd w:val="clear" w:color="auto" w:fill="auto"/>
          </w:tcPr>
          <w:p w14:paraId="4F8CBD22" w14:textId="5DD7AC12" w:rsidR="00D3138C" w:rsidRPr="00846AA1" w:rsidRDefault="006F1E95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rPr>
                <w:rFonts w:hint="cs"/>
              </w:rPr>
              <w:t>256</w:t>
            </w:r>
            <w:r w:rsidRPr="006F1E95">
              <w:t>4</w:t>
            </w:r>
          </w:p>
        </w:tc>
        <w:tc>
          <w:tcPr>
            <w:tcW w:w="633" w:type="pct"/>
            <w:shd w:val="clear" w:color="auto" w:fill="auto"/>
          </w:tcPr>
          <w:p w14:paraId="6540A7B4" w14:textId="7B00A13A" w:rsidR="00D3138C" w:rsidRPr="00846AA1" w:rsidRDefault="006F1E95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2565</w:t>
            </w:r>
          </w:p>
        </w:tc>
        <w:tc>
          <w:tcPr>
            <w:tcW w:w="698" w:type="pct"/>
            <w:shd w:val="clear" w:color="auto" w:fill="auto"/>
          </w:tcPr>
          <w:p w14:paraId="7C6E82DF" w14:textId="51414048" w:rsidR="00D3138C" w:rsidRPr="00846AA1" w:rsidRDefault="006F1E95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rPr>
                <w:rFonts w:hint="cs"/>
              </w:rPr>
              <w:t>256</w:t>
            </w:r>
            <w:r w:rsidRPr="006F1E95">
              <w:t>4</w:t>
            </w:r>
          </w:p>
        </w:tc>
      </w:tr>
      <w:tr w:rsidR="00D3138C" w:rsidRPr="00846AA1" w14:paraId="332742BF" w14:textId="77777777" w:rsidTr="00054751">
        <w:trPr>
          <w:trHeight w:val="74"/>
          <w:tblHeader/>
        </w:trPr>
        <w:tc>
          <w:tcPr>
            <w:tcW w:w="2299" w:type="pct"/>
            <w:shd w:val="clear" w:color="auto" w:fill="auto"/>
          </w:tcPr>
          <w:p w14:paraId="25D9DD6C" w14:textId="77777777" w:rsidR="00D3138C" w:rsidRPr="00846AA1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01" w:type="pct"/>
            <w:gridSpan w:val="4"/>
            <w:shd w:val="clear" w:color="auto" w:fill="auto"/>
          </w:tcPr>
          <w:p w14:paraId="32103753" w14:textId="77777777" w:rsidR="00D3138C" w:rsidRPr="00846AA1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371E1" w:rsidRPr="00846AA1" w14:paraId="6C149766" w14:textId="77777777" w:rsidTr="00447893">
        <w:tc>
          <w:tcPr>
            <w:tcW w:w="2299" w:type="pct"/>
            <w:shd w:val="clear" w:color="auto" w:fill="auto"/>
          </w:tcPr>
          <w:p w14:paraId="78012837" w14:textId="77777777" w:rsidR="002371E1" w:rsidRPr="00846AA1" w:rsidRDefault="002371E1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846AA1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F70BB3E" w14:textId="77777777" w:rsidR="002371E1" w:rsidRPr="00846AA1" w:rsidRDefault="002371E1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02CC1DB5" w14:textId="77777777" w:rsidR="002371E1" w:rsidRPr="00846AA1" w:rsidRDefault="002371E1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6B9C569C" w14:textId="77777777" w:rsidR="002371E1" w:rsidRPr="00846AA1" w:rsidRDefault="002371E1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67B37ECE" w14:textId="77777777" w:rsidR="002371E1" w:rsidRPr="00846AA1" w:rsidRDefault="002371E1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371E1" w:rsidRPr="00846AA1" w14:paraId="38ACFA51" w14:textId="77777777" w:rsidTr="00313EA6">
        <w:trPr>
          <w:trHeight w:val="70"/>
        </w:trPr>
        <w:tc>
          <w:tcPr>
            <w:tcW w:w="2299" w:type="pct"/>
            <w:shd w:val="clear" w:color="auto" w:fill="auto"/>
          </w:tcPr>
          <w:p w14:paraId="6D0119D7" w14:textId="77777777" w:rsidR="002371E1" w:rsidRPr="00846AA1" w:rsidRDefault="002371E1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s/>
              </w:rPr>
            </w:pPr>
            <w:r w:rsidRPr="00846AA1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5E493BA0" w14:textId="7543FCB0" w:rsidR="002371E1" w:rsidRPr="00846AA1" w:rsidRDefault="0045205C" w:rsidP="00313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  <w:tc>
          <w:tcPr>
            <w:tcW w:w="685" w:type="pct"/>
            <w:shd w:val="clear" w:color="auto" w:fill="auto"/>
          </w:tcPr>
          <w:p w14:paraId="3A813FF8" w14:textId="6ABE576A" w:rsidR="002371E1" w:rsidRPr="00846AA1" w:rsidRDefault="006F1E95" w:rsidP="00313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t>1</w:t>
            </w:r>
          </w:p>
        </w:tc>
        <w:tc>
          <w:tcPr>
            <w:tcW w:w="633" w:type="pct"/>
            <w:shd w:val="clear" w:color="auto" w:fill="auto"/>
          </w:tcPr>
          <w:p w14:paraId="0B7FD494" w14:textId="2B41EBFC" w:rsidR="002371E1" w:rsidRPr="00846AA1" w:rsidRDefault="0045205C" w:rsidP="00313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cs/>
              </w:rPr>
            </w:pPr>
            <w:r w:rsidRPr="00846AA1">
              <w:t>-</w:t>
            </w:r>
          </w:p>
        </w:tc>
        <w:tc>
          <w:tcPr>
            <w:tcW w:w="698" w:type="pct"/>
            <w:shd w:val="clear" w:color="auto" w:fill="auto"/>
          </w:tcPr>
          <w:p w14:paraId="420AF02E" w14:textId="7A7E1C34" w:rsidR="002371E1" w:rsidRPr="00846AA1" w:rsidRDefault="006F1E95" w:rsidP="00313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cs/>
              </w:rPr>
            </w:pPr>
            <w:r w:rsidRPr="006F1E95">
              <w:t>1</w:t>
            </w:r>
          </w:p>
        </w:tc>
      </w:tr>
      <w:tr w:rsidR="002371E1" w:rsidRPr="00846AA1" w14:paraId="7D83BC43" w14:textId="77777777" w:rsidTr="00447893">
        <w:tc>
          <w:tcPr>
            <w:tcW w:w="2299" w:type="pct"/>
            <w:shd w:val="clear" w:color="auto" w:fill="auto"/>
          </w:tcPr>
          <w:p w14:paraId="5F0BB497" w14:textId="77777777" w:rsidR="002371E1" w:rsidRPr="00846AA1" w:rsidRDefault="002371E1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846AA1">
              <w:rPr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5F1BE36A" w14:textId="4C41D942" w:rsidR="002371E1" w:rsidRPr="00846AA1" w:rsidRDefault="0045205C" w:rsidP="00313E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846AA1">
              <w:rPr>
                <w:b/>
                <w:bCs/>
              </w:rPr>
              <w:t>-</w:t>
            </w:r>
          </w:p>
        </w:tc>
        <w:tc>
          <w:tcPr>
            <w:tcW w:w="685" w:type="pct"/>
            <w:shd w:val="clear" w:color="auto" w:fill="auto"/>
          </w:tcPr>
          <w:p w14:paraId="4BF03C30" w14:textId="3211753F" w:rsidR="002371E1" w:rsidRPr="00846AA1" w:rsidRDefault="006F1E95" w:rsidP="00313E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1</w:t>
            </w:r>
          </w:p>
        </w:tc>
        <w:tc>
          <w:tcPr>
            <w:tcW w:w="633" w:type="pct"/>
            <w:shd w:val="clear" w:color="auto" w:fill="auto"/>
          </w:tcPr>
          <w:p w14:paraId="5A41DFBE" w14:textId="1B06F725" w:rsidR="002371E1" w:rsidRPr="00846AA1" w:rsidRDefault="0045205C" w:rsidP="00313E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b/>
                <w:bCs/>
                <w:cs/>
              </w:rPr>
            </w:pPr>
            <w:r w:rsidRPr="00846AA1">
              <w:rPr>
                <w:b/>
                <w:bCs/>
              </w:rPr>
              <w:t>-</w:t>
            </w:r>
          </w:p>
        </w:tc>
        <w:tc>
          <w:tcPr>
            <w:tcW w:w="698" w:type="pct"/>
            <w:shd w:val="clear" w:color="auto" w:fill="auto"/>
          </w:tcPr>
          <w:p w14:paraId="2C3161DA" w14:textId="3B290039" w:rsidR="002371E1" w:rsidRPr="00846AA1" w:rsidRDefault="006F1E95" w:rsidP="00313E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1</w:t>
            </w:r>
          </w:p>
        </w:tc>
      </w:tr>
    </w:tbl>
    <w:p w14:paraId="648AD028" w14:textId="41A1BD7E" w:rsidR="00545199" w:rsidRPr="00A102D5" w:rsidRDefault="00545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  <w:lang w:val="en-GB"/>
        </w:rPr>
      </w:pPr>
    </w:p>
    <w:p w14:paraId="74EF51E1" w14:textId="365587FA" w:rsidR="00313EA6" w:rsidRPr="00313EA6" w:rsidRDefault="00313EA6" w:rsidP="00313EA6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ลูกหนี้การค้า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13EA6" w:rsidRPr="00846AA1" w14:paraId="5B0E87A7" w14:textId="77777777" w:rsidTr="00A102D5">
        <w:trPr>
          <w:cantSplit/>
          <w:tblHeader/>
        </w:trPr>
        <w:tc>
          <w:tcPr>
            <w:tcW w:w="4230" w:type="dxa"/>
            <w:vAlign w:val="bottom"/>
          </w:tcPr>
          <w:p w14:paraId="2330A29B" w14:textId="54D033BA" w:rsidR="00313EA6" w:rsidRPr="00846AA1" w:rsidRDefault="00313EA6" w:rsidP="00313EA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2"/>
          </w:tcPr>
          <w:p w14:paraId="1BDAD8F2" w14:textId="77777777" w:rsidR="00313EA6" w:rsidRPr="00846AA1" w:rsidRDefault="00313EA6" w:rsidP="00313EA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5C17E14" w14:textId="77777777" w:rsidR="00313EA6" w:rsidRPr="00846AA1" w:rsidRDefault="00313EA6" w:rsidP="00313EA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3EA6" w:rsidRPr="00846AA1" w14:paraId="222E918A" w14:textId="77777777" w:rsidTr="00A102D5">
        <w:trPr>
          <w:cantSplit/>
          <w:tblHeader/>
        </w:trPr>
        <w:tc>
          <w:tcPr>
            <w:tcW w:w="4230" w:type="dxa"/>
            <w:vAlign w:val="bottom"/>
          </w:tcPr>
          <w:p w14:paraId="5776E8F5" w14:textId="77777777" w:rsidR="00313EA6" w:rsidRPr="00846AA1" w:rsidRDefault="00313EA6" w:rsidP="00313EA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7D3F04D" w14:textId="77777777" w:rsidR="00313EA6" w:rsidRPr="00846AA1" w:rsidRDefault="00313EA6" w:rsidP="00313EA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6F1E95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Pr="00846AA1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846AA1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Pr="006F1E95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68B65FA9" w14:textId="77777777" w:rsidR="00313EA6" w:rsidRPr="00846AA1" w:rsidRDefault="00313EA6" w:rsidP="00313EA6">
            <w:pPr>
              <w:spacing w:line="240" w:lineRule="auto"/>
              <w:ind w:left="-53" w:right="-55"/>
              <w:jc w:val="center"/>
              <w:rPr>
                <w:cs/>
              </w:rPr>
            </w:pPr>
            <w:r w:rsidRPr="006F1E95">
              <w:rPr>
                <w:rFonts w:hint="cs"/>
              </w:rPr>
              <w:t>31</w:t>
            </w:r>
            <w:r w:rsidRPr="00846AA1">
              <w:rPr>
                <w:rFonts w:hint="cs"/>
              </w:rPr>
              <w:t xml:space="preserve"> </w:t>
            </w:r>
            <w:r w:rsidRPr="00846AA1">
              <w:rPr>
                <w:rFonts w:hint="cs"/>
                <w:cs/>
              </w:rPr>
              <w:t>ธันวาคม</w:t>
            </w:r>
            <w:r w:rsidRPr="00846AA1">
              <w:rPr>
                <w:rFonts w:hint="cs"/>
              </w:rPr>
              <w:t xml:space="preserve"> </w:t>
            </w:r>
            <w:r w:rsidRPr="006F1E95">
              <w:rPr>
                <w:rFonts w:hint="cs"/>
              </w:rPr>
              <w:t>256</w:t>
            </w:r>
            <w:r w:rsidRPr="006F1E95">
              <w:t>4</w:t>
            </w:r>
          </w:p>
        </w:tc>
        <w:tc>
          <w:tcPr>
            <w:tcW w:w="1170" w:type="dxa"/>
            <w:vAlign w:val="bottom"/>
          </w:tcPr>
          <w:p w14:paraId="3780BE3F" w14:textId="77777777" w:rsidR="00313EA6" w:rsidRPr="00846AA1" w:rsidRDefault="00313EA6" w:rsidP="00313EA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  <w:r w:rsidRPr="006F1E95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Pr="00846AA1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846AA1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Pr="006F1E95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610F4748" w14:textId="77777777" w:rsidR="00313EA6" w:rsidRPr="00846AA1" w:rsidRDefault="00313EA6" w:rsidP="00313EA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6F1E95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31</w:t>
            </w:r>
            <w:r w:rsidRPr="00846AA1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Pr="00846AA1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846AA1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Pr="006F1E95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</w:t>
            </w:r>
            <w:r w:rsidRPr="006F1E95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313EA6" w:rsidRPr="00846AA1" w14:paraId="28660C35" w14:textId="77777777" w:rsidTr="00A102D5">
        <w:trPr>
          <w:cantSplit/>
          <w:tblHeader/>
        </w:trPr>
        <w:tc>
          <w:tcPr>
            <w:tcW w:w="4230" w:type="dxa"/>
            <w:vAlign w:val="bottom"/>
            <w:hideMark/>
          </w:tcPr>
          <w:p w14:paraId="6F9222B0" w14:textId="77777777" w:rsidR="00313EA6" w:rsidRPr="00846AA1" w:rsidRDefault="00313EA6" w:rsidP="00313EA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449A5AF" w14:textId="77777777" w:rsidR="00313EA6" w:rsidRPr="00846AA1" w:rsidRDefault="00313EA6" w:rsidP="00313EA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13EA6" w:rsidRPr="00846AA1" w14:paraId="482BF6DD" w14:textId="77777777" w:rsidTr="00A102D5">
        <w:trPr>
          <w:cantSplit/>
        </w:trPr>
        <w:tc>
          <w:tcPr>
            <w:tcW w:w="4230" w:type="dxa"/>
            <w:hideMark/>
          </w:tcPr>
          <w:p w14:paraId="6DEF1ABA" w14:textId="77777777" w:rsidR="00313EA6" w:rsidRPr="00846AA1" w:rsidRDefault="00313EA6" w:rsidP="00313EA6">
            <w:pPr>
              <w:spacing w:line="240" w:lineRule="auto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8E14ABC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846A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1260" w:type="dxa"/>
          </w:tcPr>
          <w:p w14:paraId="45FCB6D5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46A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  <w:tc>
          <w:tcPr>
            <w:tcW w:w="1170" w:type="dxa"/>
          </w:tcPr>
          <w:p w14:paraId="0AFEED7D" w14:textId="77777777" w:rsidR="00313EA6" w:rsidRPr="00846AA1" w:rsidRDefault="00313EA6" w:rsidP="00313EA6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1260" w:type="dxa"/>
          </w:tcPr>
          <w:p w14:paraId="70E97B4C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46A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</w:p>
        </w:tc>
      </w:tr>
      <w:tr w:rsidR="00313EA6" w:rsidRPr="00846AA1" w14:paraId="3753B485" w14:textId="77777777" w:rsidTr="00A102D5">
        <w:trPr>
          <w:cantSplit/>
        </w:trPr>
        <w:tc>
          <w:tcPr>
            <w:tcW w:w="4230" w:type="dxa"/>
            <w:hideMark/>
          </w:tcPr>
          <w:p w14:paraId="59AA579F" w14:textId="77777777" w:rsidR="00313EA6" w:rsidRPr="00846AA1" w:rsidRDefault="00313EA6" w:rsidP="00313EA6">
            <w:pPr>
              <w:spacing w:line="240" w:lineRule="auto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6F058B5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8811CF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202E5A" w14:textId="77777777" w:rsidR="00313EA6" w:rsidRPr="00846AA1" w:rsidRDefault="00313EA6" w:rsidP="00313EA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F3226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3EA6" w:rsidRPr="00846AA1" w14:paraId="3B17930B" w14:textId="77777777" w:rsidTr="00A102D5">
        <w:trPr>
          <w:cantSplit/>
        </w:trPr>
        <w:tc>
          <w:tcPr>
            <w:tcW w:w="4230" w:type="dxa"/>
            <w:hideMark/>
          </w:tcPr>
          <w:p w14:paraId="21412E8E" w14:textId="77777777" w:rsidR="00313EA6" w:rsidRPr="00846AA1" w:rsidRDefault="00313EA6" w:rsidP="00313EA6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/>
                <w:cs/>
              </w:rPr>
              <w:t xml:space="preserve">   </w:t>
            </w:r>
            <w:r w:rsidRPr="00846AA1">
              <w:rPr>
                <w:rFonts w:asciiTheme="majorBidi" w:hAnsiTheme="majorBidi" w:cstheme="majorBidi" w:hint="cs"/>
                <w:cs/>
              </w:rPr>
              <w:t xml:space="preserve">น้อยกว่า </w:t>
            </w:r>
            <w:r w:rsidRPr="006F1E95">
              <w:rPr>
                <w:rFonts w:asciiTheme="majorBidi" w:hAnsiTheme="majorBidi" w:cstheme="majorBidi"/>
              </w:rPr>
              <w:t>3</w:t>
            </w:r>
            <w:r w:rsidRPr="00846AA1">
              <w:rPr>
                <w:rFonts w:asciiTheme="majorBidi" w:hAnsiTheme="majorBidi" w:cstheme="majorBidi"/>
              </w:rPr>
              <w:t xml:space="preserve"> </w:t>
            </w:r>
            <w:r w:rsidRPr="00846AA1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5CA3C810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260" w:type="dxa"/>
          </w:tcPr>
          <w:p w14:paraId="123EFCC9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  <w:tc>
          <w:tcPr>
            <w:tcW w:w="1170" w:type="dxa"/>
          </w:tcPr>
          <w:p w14:paraId="15745EDF" w14:textId="77777777" w:rsidR="00313EA6" w:rsidRPr="00846AA1" w:rsidRDefault="00313EA6" w:rsidP="00313EA6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260" w:type="dxa"/>
          </w:tcPr>
          <w:p w14:paraId="2C685F2A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</w:tr>
      <w:tr w:rsidR="00313EA6" w:rsidRPr="00846AA1" w14:paraId="50ECD749" w14:textId="77777777" w:rsidTr="00A102D5">
        <w:trPr>
          <w:cantSplit/>
        </w:trPr>
        <w:tc>
          <w:tcPr>
            <w:tcW w:w="4230" w:type="dxa"/>
            <w:hideMark/>
          </w:tcPr>
          <w:p w14:paraId="1270DD19" w14:textId="77777777" w:rsidR="00313EA6" w:rsidRPr="00846AA1" w:rsidRDefault="00313EA6" w:rsidP="00313EA6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</w:rPr>
              <w:t xml:space="preserve">   </w:t>
            </w:r>
            <w:r w:rsidRPr="006F1E95">
              <w:rPr>
                <w:rFonts w:asciiTheme="majorBidi" w:hAnsiTheme="majorBidi" w:cstheme="majorBidi"/>
              </w:rPr>
              <w:t>3</w:t>
            </w:r>
            <w:r w:rsidRPr="00846AA1">
              <w:rPr>
                <w:rFonts w:asciiTheme="majorBidi" w:hAnsiTheme="majorBidi"/>
                <w:cs/>
              </w:rPr>
              <w:t xml:space="preserve"> - </w:t>
            </w:r>
            <w:r w:rsidRPr="006F1E95">
              <w:rPr>
                <w:rFonts w:asciiTheme="majorBidi" w:hAnsiTheme="majorBidi" w:cstheme="majorBidi"/>
              </w:rPr>
              <w:t>6</w:t>
            </w:r>
            <w:r w:rsidRPr="00846AA1">
              <w:rPr>
                <w:rFonts w:asciiTheme="majorBidi" w:hAnsiTheme="majorBidi" w:cstheme="majorBidi"/>
              </w:rPr>
              <w:t xml:space="preserve"> </w:t>
            </w:r>
            <w:r w:rsidRPr="00846AA1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0EDEC23B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260" w:type="dxa"/>
          </w:tcPr>
          <w:p w14:paraId="12CE031D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1170" w:type="dxa"/>
          </w:tcPr>
          <w:p w14:paraId="045A336D" w14:textId="77777777" w:rsidR="00313EA6" w:rsidRPr="00846AA1" w:rsidRDefault="00313EA6" w:rsidP="00313EA6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</w:tcPr>
          <w:p w14:paraId="13737F71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13EA6" w:rsidRPr="00846AA1" w14:paraId="18C8E70A" w14:textId="77777777" w:rsidTr="00A102D5">
        <w:trPr>
          <w:cantSplit/>
        </w:trPr>
        <w:tc>
          <w:tcPr>
            <w:tcW w:w="4230" w:type="dxa"/>
            <w:hideMark/>
          </w:tcPr>
          <w:p w14:paraId="290BDF11" w14:textId="77777777" w:rsidR="00313EA6" w:rsidRPr="00846AA1" w:rsidRDefault="00313EA6" w:rsidP="00313EA6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</w:rPr>
              <w:t xml:space="preserve">   </w:t>
            </w:r>
            <w:r w:rsidRPr="006F1E95">
              <w:rPr>
                <w:rFonts w:asciiTheme="majorBidi" w:hAnsiTheme="majorBidi" w:cstheme="majorBidi"/>
              </w:rPr>
              <w:t>6</w:t>
            </w:r>
            <w:r w:rsidRPr="00846AA1">
              <w:rPr>
                <w:rFonts w:asciiTheme="majorBidi" w:hAnsiTheme="majorBidi" w:cstheme="majorBidi"/>
              </w:rPr>
              <w:t xml:space="preserve"> </w:t>
            </w:r>
            <w:r w:rsidRPr="00846AA1">
              <w:rPr>
                <w:rFonts w:asciiTheme="majorBidi" w:hAnsiTheme="majorBidi"/>
                <w:cs/>
              </w:rPr>
              <w:t xml:space="preserve">- </w:t>
            </w:r>
            <w:r w:rsidRPr="006F1E95">
              <w:rPr>
                <w:rFonts w:asciiTheme="majorBidi" w:hAnsiTheme="majorBidi" w:cstheme="majorBidi"/>
              </w:rPr>
              <w:t>12</w:t>
            </w:r>
            <w:r w:rsidRPr="00846AA1">
              <w:rPr>
                <w:rFonts w:asciiTheme="majorBidi" w:hAnsiTheme="majorBidi"/>
                <w:cs/>
              </w:rPr>
              <w:t xml:space="preserve">  </w:t>
            </w:r>
            <w:r w:rsidRPr="00846AA1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477956F5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260" w:type="dxa"/>
          </w:tcPr>
          <w:p w14:paraId="1509CF4C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1170" w:type="dxa"/>
          </w:tcPr>
          <w:p w14:paraId="3462455E" w14:textId="77777777" w:rsidR="00313EA6" w:rsidRPr="00846AA1" w:rsidRDefault="00313EA6" w:rsidP="00313EA6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390BE7D0" w14:textId="77777777" w:rsidR="00313EA6" w:rsidRPr="00846AA1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13EA6" w:rsidRPr="00846AA1" w14:paraId="3B275EFF" w14:textId="77777777" w:rsidTr="00A102D5">
        <w:trPr>
          <w:cantSplit/>
        </w:trPr>
        <w:tc>
          <w:tcPr>
            <w:tcW w:w="4230" w:type="dxa"/>
            <w:hideMark/>
          </w:tcPr>
          <w:p w14:paraId="6E542141" w14:textId="77777777" w:rsidR="00313EA6" w:rsidRPr="00846AA1" w:rsidRDefault="00313EA6" w:rsidP="00313EA6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  มากกว่า </w:t>
            </w:r>
            <w:r w:rsidRPr="006F1E95">
              <w:rPr>
                <w:rFonts w:asciiTheme="majorBidi" w:hAnsiTheme="majorBidi" w:cstheme="majorBidi"/>
              </w:rPr>
              <w:t>12</w:t>
            </w:r>
            <w:r w:rsidRPr="00846AA1">
              <w:rPr>
                <w:rFonts w:asciiTheme="majorBidi" w:hAnsiTheme="majorBidi" w:cstheme="majorBidi"/>
                <w:cs/>
              </w:rPr>
              <w:t xml:space="preserve"> </w:t>
            </w:r>
            <w:r w:rsidRPr="00846AA1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260" w:type="dxa"/>
          </w:tcPr>
          <w:p w14:paraId="2C8CA46A" w14:textId="77777777" w:rsidR="00313EA6" w:rsidRPr="00846AA1" w:rsidRDefault="00313EA6" w:rsidP="00313EA6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8C3C45" w14:textId="77777777" w:rsidR="00313EA6" w:rsidRPr="00846AA1" w:rsidRDefault="00313EA6" w:rsidP="00313EA6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1170" w:type="dxa"/>
          </w:tcPr>
          <w:p w14:paraId="60F0DAA9" w14:textId="77777777" w:rsidR="00313EA6" w:rsidRPr="00846AA1" w:rsidRDefault="00313EA6" w:rsidP="00313EA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017D0F" w14:textId="77777777" w:rsidR="00313EA6" w:rsidRPr="00846AA1" w:rsidRDefault="00313EA6" w:rsidP="00313EA6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313EA6" w:rsidRPr="00846AA1" w14:paraId="4867F934" w14:textId="77777777" w:rsidTr="00A102D5">
        <w:trPr>
          <w:cantSplit/>
        </w:trPr>
        <w:tc>
          <w:tcPr>
            <w:tcW w:w="4230" w:type="dxa"/>
            <w:hideMark/>
          </w:tcPr>
          <w:p w14:paraId="70743F77" w14:textId="77777777" w:rsidR="00313EA6" w:rsidRPr="00846AA1" w:rsidRDefault="00313EA6" w:rsidP="00313EA6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46AA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14:paraId="36B3A879" w14:textId="77777777" w:rsidR="00313EA6" w:rsidRPr="008F5C00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8F5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255307B2" w14:textId="77777777" w:rsidR="00313EA6" w:rsidRPr="008F5C00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8F5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1170" w:type="dxa"/>
          </w:tcPr>
          <w:p w14:paraId="7D5AF40E" w14:textId="77777777" w:rsidR="00313EA6" w:rsidRPr="008F5C00" w:rsidRDefault="00313EA6" w:rsidP="00313EA6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8F5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1A65D" w14:textId="77777777" w:rsidR="00313EA6" w:rsidRPr="008F5C00" w:rsidRDefault="00313EA6" w:rsidP="00313EA6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8F5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</w:t>
            </w:r>
          </w:p>
        </w:tc>
      </w:tr>
      <w:tr w:rsidR="00313EA6" w:rsidRPr="00846AA1" w14:paraId="64669829" w14:textId="77777777" w:rsidTr="00A102D5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57D01B4D" w14:textId="77777777" w:rsidR="00313EA6" w:rsidRPr="00846AA1" w:rsidRDefault="00313EA6" w:rsidP="00313EA6">
            <w:pPr>
              <w:spacing w:line="240" w:lineRule="auto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846AA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5B449E3" w14:textId="77777777" w:rsidR="00313EA6" w:rsidRPr="00846AA1" w:rsidRDefault="00313EA6" w:rsidP="00313EA6">
            <w:pPr>
              <w:pStyle w:val="acctfourfigures"/>
              <w:pBdr>
                <w:bottom w:val="single" w:sz="4" w:space="1" w:color="auto"/>
              </w:pBdr>
              <w:tabs>
                <w:tab w:val="decimal" w:pos="731"/>
              </w:tabs>
              <w:spacing w:line="240" w:lineRule="auto"/>
              <w:ind w:lef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0837F67" w14:textId="77777777" w:rsidR="00313EA6" w:rsidRPr="00846AA1" w:rsidRDefault="00313EA6" w:rsidP="00313EA6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Pr="00846A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5FBB6882" w14:textId="77777777" w:rsidR="00313EA6" w:rsidRPr="00846AA1" w:rsidRDefault="00313EA6" w:rsidP="00313EA6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A5381E" w14:textId="77777777" w:rsidR="00313EA6" w:rsidRPr="00846AA1" w:rsidRDefault="00313EA6" w:rsidP="00313EA6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46A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13EA6" w:rsidRPr="00846AA1" w14:paraId="250EA80B" w14:textId="77777777" w:rsidTr="00A102D5">
        <w:trPr>
          <w:cantSplit/>
        </w:trPr>
        <w:tc>
          <w:tcPr>
            <w:tcW w:w="4230" w:type="dxa"/>
            <w:hideMark/>
          </w:tcPr>
          <w:p w14:paraId="4EE83EC0" w14:textId="77777777" w:rsidR="00313EA6" w:rsidRPr="00846AA1" w:rsidRDefault="00313EA6" w:rsidP="00313EA6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46AA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</w:tcPr>
          <w:p w14:paraId="3EBC2E22" w14:textId="77777777" w:rsidR="00313EA6" w:rsidRPr="008F5C00" w:rsidRDefault="00313EA6" w:rsidP="00313EA6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8F5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4294C9" w14:textId="77777777" w:rsidR="00313EA6" w:rsidRPr="008F5C00" w:rsidRDefault="00313EA6" w:rsidP="00313EA6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8F5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258</w:t>
            </w:r>
          </w:p>
        </w:tc>
        <w:tc>
          <w:tcPr>
            <w:tcW w:w="1170" w:type="dxa"/>
          </w:tcPr>
          <w:p w14:paraId="1952B2F9" w14:textId="77777777" w:rsidR="00313EA6" w:rsidRPr="008F5C00" w:rsidRDefault="00313EA6" w:rsidP="00313EA6">
            <w:pPr>
              <w:pStyle w:val="acctfourfigures"/>
              <w:pBdr>
                <w:bottom w:val="double" w:sz="4" w:space="1" w:color="auto"/>
              </w:pBdr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8F5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1260" w:type="dxa"/>
          </w:tcPr>
          <w:p w14:paraId="14A8A6AB" w14:textId="77777777" w:rsidR="00313EA6" w:rsidRPr="008F5C00" w:rsidRDefault="00313EA6" w:rsidP="00313EA6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8F5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</w:t>
            </w:r>
          </w:p>
        </w:tc>
      </w:tr>
    </w:tbl>
    <w:p w14:paraId="790A6F75" w14:textId="77777777" w:rsidR="0047512C" w:rsidRPr="00A102D5" w:rsidRDefault="0047512C">
      <w:pPr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0"/>
        <w:gridCol w:w="1170"/>
        <w:gridCol w:w="1260"/>
        <w:gridCol w:w="1170"/>
        <w:gridCol w:w="1260"/>
      </w:tblGrid>
      <w:tr w:rsidR="00C61FE5" w:rsidRPr="00846AA1" w14:paraId="3A4E6D80" w14:textId="77777777" w:rsidTr="00A102D5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C3C755E" w14:textId="7CFD9134" w:rsidR="00C61FE5" w:rsidRPr="00846AA1" w:rsidRDefault="00D3138C" w:rsidP="00A102D5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846A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กลับรายการ) </w:t>
            </w:r>
            <w:r w:rsidR="00C61FE5" w:rsidRPr="00846A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="00C61FE5"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520" w:type="dxa"/>
            <w:gridSpan w:val="3"/>
            <w:vAlign w:val="bottom"/>
          </w:tcPr>
          <w:p w14:paraId="066F4F59" w14:textId="1EA3918F" w:rsidR="00C61FE5" w:rsidRPr="00846AA1" w:rsidRDefault="00C61FE5" w:rsidP="002B077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6AA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743C5A5" w14:textId="14336D4F" w:rsidR="00C61FE5" w:rsidRPr="00846AA1" w:rsidRDefault="00C61FE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3138C" w:rsidRPr="00846AA1" w14:paraId="2610EBD1" w14:textId="77777777" w:rsidTr="00A102D5">
        <w:trPr>
          <w:cantSplit/>
          <w:tblHeader/>
        </w:trPr>
        <w:tc>
          <w:tcPr>
            <w:tcW w:w="4320" w:type="dxa"/>
            <w:gridSpan w:val="2"/>
            <w:vAlign w:val="bottom"/>
          </w:tcPr>
          <w:p w14:paraId="6DCB9BA4" w14:textId="2725ED0C" w:rsidR="00D3138C" w:rsidRPr="00846AA1" w:rsidRDefault="00A102D5" w:rsidP="00A102D5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Pr="00846A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6F1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846A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71EE21B" w14:textId="2EF1F097" w:rsidR="00D3138C" w:rsidRPr="00846AA1" w:rsidRDefault="006F1E95" w:rsidP="00D313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1E9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36D505A5" w14:textId="451B6289" w:rsidR="00D3138C" w:rsidRPr="00846AA1" w:rsidRDefault="006F1E95" w:rsidP="00D3138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25464AA2" w14:textId="01734DA2" w:rsidR="00D3138C" w:rsidRPr="00846AA1" w:rsidRDefault="006F1E95" w:rsidP="00D3138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F1E9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14A9EB77" w14:textId="2C214263" w:rsidR="00D3138C" w:rsidRPr="00846AA1" w:rsidRDefault="006F1E95" w:rsidP="00D313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C61FE5" w:rsidRPr="00846AA1" w14:paraId="6E741D17" w14:textId="77777777" w:rsidTr="00FD559C">
        <w:trPr>
          <w:cantSplit/>
          <w:tblHeader/>
        </w:trPr>
        <w:tc>
          <w:tcPr>
            <w:tcW w:w="4230" w:type="dxa"/>
            <w:vAlign w:val="bottom"/>
          </w:tcPr>
          <w:p w14:paraId="7233755F" w14:textId="51B2BB9E" w:rsidR="00C61FE5" w:rsidRPr="00846AA1" w:rsidRDefault="00C61FE5" w:rsidP="002B0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3B2AA7CC" w14:textId="77777777" w:rsidR="00C61FE5" w:rsidRPr="00846AA1" w:rsidRDefault="00C61FE5" w:rsidP="002B07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3138C" w:rsidRPr="00846AA1" w14:paraId="5C9D7A4E" w14:textId="77777777" w:rsidTr="00FD559C">
        <w:trPr>
          <w:cantSplit/>
        </w:trPr>
        <w:tc>
          <w:tcPr>
            <w:tcW w:w="4230" w:type="dxa"/>
          </w:tcPr>
          <w:p w14:paraId="05E84D17" w14:textId="70D20230" w:rsidR="00D3138C" w:rsidRPr="00386C43" w:rsidRDefault="00386C43" w:rsidP="00386C43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 xml:space="preserve">- </w:t>
            </w:r>
            <w:r w:rsidR="00EA2C81">
              <w:rPr>
                <w:rFonts w:asciiTheme="majorBidi" w:hAnsiTheme="majorBidi" w:hint="cs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3BE21C36" w14:textId="7C908117" w:rsidR="00D3138C" w:rsidRPr="00846AA1" w:rsidRDefault="006F1E95" w:rsidP="005E052E">
            <w:pPr>
              <w:pStyle w:val="acctfourfigures"/>
              <w:tabs>
                <w:tab w:val="decimal" w:pos="465"/>
              </w:tabs>
              <w:spacing w:line="240" w:lineRule="auto"/>
              <w:ind w:left="-83" w:right="14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260" w:type="dxa"/>
          </w:tcPr>
          <w:p w14:paraId="6C610793" w14:textId="1822A4A0" w:rsidR="00D3138C" w:rsidRPr="009B247D" w:rsidRDefault="00386C43" w:rsidP="009B247D">
            <w:pPr>
              <w:pStyle w:val="acctfourfigures"/>
              <w:tabs>
                <w:tab w:val="decimal" w:pos="731"/>
              </w:tabs>
              <w:spacing w:line="240" w:lineRule="auto"/>
              <w:ind w:left="-83" w:right="1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24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16C88F0" w14:textId="3FE6903A" w:rsidR="00D3138C" w:rsidRPr="00846AA1" w:rsidRDefault="006F1E95" w:rsidP="005E052E">
            <w:pPr>
              <w:pStyle w:val="acctfourfigures"/>
              <w:tabs>
                <w:tab w:val="decimal" w:pos="731"/>
              </w:tabs>
              <w:spacing w:line="240" w:lineRule="auto"/>
              <w:ind w:left="-83" w:right="16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</w:tcPr>
          <w:p w14:paraId="1BCE46D1" w14:textId="6698D851" w:rsidR="00D3138C" w:rsidRPr="00846AA1" w:rsidRDefault="00386C43" w:rsidP="009B247D">
            <w:pPr>
              <w:pStyle w:val="acctfourfigures"/>
              <w:tabs>
                <w:tab w:val="decimal" w:pos="731"/>
              </w:tabs>
              <w:spacing w:line="240" w:lineRule="auto"/>
              <w:ind w:left="-83" w:right="1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24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6C43" w:rsidRPr="00846AA1" w14:paraId="190D0FAD" w14:textId="77777777" w:rsidTr="00FD559C">
        <w:trPr>
          <w:cantSplit/>
        </w:trPr>
        <w:tc>
          <w:tcPr>
            <w:tcW w:w="4230" w:type="dxa"/>
          </w:tcPr>
          <w:p w14:paraId="0E440773" w14:textId="43AAF06F" w:rsidR="00386C43" w:rsidRDefault="00386C43" w:rsidP="00FD559C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 xml:space="preserve">- </w:t>
            </w:r>
            <w:r>
              <w:rPr>
                <w:rFonts w:asciiTheme="majorBidi" w:hAnsiTheme="majorBidi"/>
                <w:cs/>
              </w:rPr>
              <w:t>กลับรายการ</w:t>
            </w:r>
          </w:p>
        </w:tc>
        <w:tc>
          <w:tcPr>
            <w:tcW w:w="1260" w:type="dxa"/>
            <w:gridSpan w:val="2"/>
            <w:vAlign w:val="bottom"/>
          </w:tcPr>
          <w:p w14:paraId="62DE7528" w14:textId="6364B249" w:rsidR="00386C43" w:rsidRPr="00386C43" w:rsidRDefault="00386C43" w:rsidP="009B247D">
            <w:pPr>
              <w:pStyle w:val="acctfourfigures"/>
              <w:tabs>
                <w:tab w:val="decimal" w:pos="731"/>
              </w:tabs>
              <w:spacing w:line="240" w:lineRule="auto"/>
              <w:ind w:left="-83" w:right="1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B416A15" w14:textId="1BC59DC4" w:rsidR="00386C43" w:rsidRPr="00846AA1" w:rsidRDefault="00386C43" w:rsidP="00386C43">
            <w:pPr>
              <w:pStyle w:val="acctfourfigures"/>
              <w:tabs>
                <w:tab w:val="decimal" w:pos="731"/>
              </w:tabs>
              <w:spacing w:line="240" w:lineRule="auto"/>
              <w:ind w:left="-83" w:right="127" w:firstLine="4"/>
              <w:jc w:val="right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846AA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46AA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678F6658" w14:textId="1B35874D" w:rsidR="00386C43" w:rsidRPr="00846AA1" w:rsidRDefault="00386C43" w:rsidP="009B247D">
            <w:pPr>
              <w:pStyle w:val="acctfourfigures"/>
              <w:tabs>
                <w:tab w:val="decimal" w:pos="731"/>
              </w:tabs>
              <w:spacing w:line="240" w:lineRule="auto"/>
              <w:ind w:left="-83" w:right="1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3561916" w14:textId="10F2B3F1" w:rsidR="00386C43" w:rsidRPr="00846AA1" w:rsidRDefault="00386C43" w:rsidP="00386C43">
            <w:pPr>
              <w:pStyle w:val="acctfourfigures"/>
              <w:tabs>
                <w:tab w:val="decimal" w:pos="731"/>
              </w:tabs>
              <w:spacing w:line="240" w:lineRule="auto"/>
              <w:ind w:left="-79" w:right="147"/>
              <w:jc w:val="right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846AA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846AA1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1F8D18B" w14:textId="77777777" w:rsidR="00A102D5" w:rsidRPr="00A102D5" w:rsidRDefault="00A102D5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  <w:bookmarkStart w:id="3" w:name="_Hlk102305855"/>
    </w:p>
    <w:p w14:paraId="69F26574" w14:textId="1581DC9B" w:rsidR="00313EA6" w:rsidRPr="00FD6907" w:rsidRDefault="00313EA6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  <w:r w:rsidRPr="00F445CB">
        <w:rPr>
          <w:rFonts w:asciiTheme="majorBidi" w:hAnsiTheme="majorBidi" w:cstheme="majorBidi"/>
          <w:cs/>
        </w:rPr>
        <w:t xml:space="preserve">ในระหว่างงวดสามเดือนสิ้นสุดวันที่ </w:t>
      </w:r>
      <w:r w:rsidRPr="00F445CB">
        <w:rPr>
          <w:rFonts w:asciiTheme="majorBidi" w:hAnsiTheme="majorBidi" w:cstheme="majorBidi"/>
        </w:rPr>
        <w:t xml:space="preserve">31 </w:t>
      </w:r>
      <w:r w:rsidRPr="00F445CB">
        <w:rPr>
          <w:rFonts w:asciiTheme="majorBidi" w:hAnsiTheme="majorBidi" w:cstheme="majorBidi" w:hint="cs"/>
          <w:cs/>
        </w:rPr>
        <w:t xml:space="preserve">มีนาคม </w:t>
      </w:r>
      <w:r w:rsidRPr="00F445CB">
        <w:rPr>
          <w:rFonts w:asciiTheme="majorBidi" w:hAnsiTheme="majorBidi" w:cstheme="majorBidi"/>
        </w:rPr>
        <w:t>2565</w:t>
      </w:r>
      <w:r w:rsidRPr="00F445CB">
        <w:rPr>
          <w:rFonts w:asciiTheme="majorBidi" w:hAnsiTheme="majorBidi" w:cstheme="majorBidi" w:hint="cs"/>
          <w:cs/>
        </w:rPr>
        <w:t xml:space="preserve"> ลูกหนี้การค้ารายหนึ่งของกลุ่มบริษัทมียอดคงค้างเกินกำหนดชำระเพิ่มสูงขึ้น กลุ่มบริษัทจึงตั้งค่าเผื่อผลขาดทุนจากการด้อยค่าด้านเครดิตที่คาดว่าจะเกิดขึ้นของ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bookmarkEnd w:id="3"/>
    <w:p w14:paraId="4075A1F9" w14:textId="3DB52E22" w:rsidR="00870CCC" w:rsidRPr="00846AA1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487D140C" w14:textId="77777777" w:rsidR="00C61FE5" w:rsidRPr="00846AA1" w:rsidRDefault="00C61FE5" w:rsidP="00F77919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036AC0" w:rsidRPr="00846AA1" w14:paraId="00AE87E4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7EFD005A" w14:textId="77777777" w:rsidR="00036AC0" w:rsidRPr="00846AA1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036ED0" w14:textId="77777777" w:rsidR="00036AC0" w:rsidRPr="00846AA1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DBEED9D" w14:textId="77777777" w:rsidR="00036AC0" w:rsidRPr="00846AA1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52D42" w:rsidRPr="00846AA1" w14:paraId="32073B07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429FDFDD" w14:textId="77777777" w:rsidR="00B52D42" w:rsidRPr="00846AA1" w:rsidRDefault="00B52D42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  <w:shd w:val="clear" w:color="auto" w:fill="auto"/>
          </w:tcPr>
          <w:p w14:paraId="0A5BF74F" w14:textId="24EF2301" w:rsidR="00B52D42" w:rsidRPr="00846AA1" w:rsidRDefault="006F1E95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B52D42" w:rsidRPr="00846AA1">
              <w:rPr>
                <w:cs/>
              </w:rPr>
              <w:t xml:space="preserve"> </w:t>
            </w:r>
            <w:r w:rsidR="00B52D42" w:rsidRPr="00846AA1">
              <w:rPr>
                <w:rFonts w:hint="cs"/>
                <w:cs/>
              </w:rPr>
              <w:t>มีนาคม</w:t>
            </w:r>
          </w:p>
        </w:tc>
        <w:tc>
          <w:tcPr>
            <w:tcW w:w="1238" w:type="dxa"/>
            <w:shd w:val="clear" w:color="auto" w:fill="auto"/>
          </w:tcPr>
          <w:p w14:paraId="052B3E5C" w14:textId="0195EF0C" w:rsidR="00B52D42" w:rsidRPr="00846AA1" w:rsidRDefault="006F1E95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B52D42" w:rsidRPr="00846AA1">
              <w:rPr>
                <w:cs/>
              </w:rPr>
              <w:t xml:space="preserve"> ธันวาคม</w:t>
            </w:r>
          </w:p>
        </w:tc>
        <w:tc>
          <w:tcPr>
            <w:tcW w:w="1237" w:type="dxa"/>
            <w:shd w:val="clear" w:color="auto" w:fill="auto"/>
          </w:tcPr>
          <w:p w14:paraId="67040CC9" w14:textId="57E108A1" w:rsidR="00B52D42" w:rsidRPr="00846AA1" w:rsidRDefault="006F1E95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B011A9" w:rsidRPr="00846AA1">
              <w:rPr>
                <w:cs/>
              </w:rPr>
              <w:t xml:space="preserve"> </w:t>
            </w:r>
            <w:r w:rsidR="00B011A9" w:rsidRPr="00846AA1">
              <w:rPr>
                <w:rFonts w:hint="cs"/>
                <w:cs/>
              </w:rPr>
              <w:t>มีนาคม</w:t>
            </w:r>
          </w:p>
        </w:tc>
        <w:tc>
          <w:tcPr>
            <w:tcW w:w="1238" w:type="dxa"/>
            <w:shd w:val="clear" w:color="auto" w:fill="auto"/>
          </w:tcPr>
          <w:p w14:paraId="216B7228" w14:textId="110D2D3D" w:rsidR="00B52D42" w:rsidRPr="00846AA1" w:rsidRDefault="006F1E95" w:rsidP="00B5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31</w:t>
            </w:r>
            <w:r w:rsidR="00B52D42" w:rsidRPr="00846AA1">
              <w:rPr>
                <w:cs/>
              </w:rPr>
              <w:t xml:space="preserve"> ธันวาคม</w:t>
            </w:r>
          </w:p>
        </w:tc>
      </w:tr>
      <w:tr w:rsidR="00FB5B70" w:rsidRPr="00846AA1" w14:paraId="05DF2464" w14:textId="77777777" w:rsidTr="003C47DD">
        <w:trPr>
          <w:tblHeader/>
        </w:trPr>
        <w:tc>
          <w:tcPr>
            <w:tcW w:w="4338" w:type="dxa"/>
          </w:tcPr>
          <w:p w14:paraId="5A7054DB" w14:textId="77777777" w:rsidR="00FB5B70" w:rsidRPr="00846AA1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37" w:type="dxa"/>
          </w:tcPr>
          <w:p w14:paraId="2274432E" w14:textId="000B6C88" w:rsidR="00FB5B70" w:rsidRPr="00846AA1" w:rsidRDefault="006F1E9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F1E95">
              <w:t>2565</w:t>
            </w:r>
          </w:p>
        </w:tc>
        <w:tc>
          <w:tcPr>
            <w:tcW w:w="1238" w:type="dxa"/>
          </w:tcPr>
          <w:p w14:paraId="61420B95" w14:textId="6B7FB888" w:rsidR="00FB5B70" w:rsidRPr="00846AA1" w:rsidRDefault="006F1E9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6F1E95">
              <w:t>2564</w:t>
            </w:r>
          </w:p>
        </w:tc>
        <w:tc>
          <w:tcPr>
            <w:tcW w:w="1237" w:type="dxa"/>
          </w:tcPr>
          <w:p w14:paraId="3DC34518" w14:textId="60ED13E8" w:rsidR="00FB5B70" w:rsidRPr="00846AA1" w:rsidRDefault="006F1E9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2565</w:t>
            </w:r>
          </w:p>
        </w:tc>
        <w:tc>
          <w:tcPr>
            <w:tcW w:w="1238" w:type="dxa"/>
          </w:tcPr>
          <w:p w14:paraId="073E8E20" w14:textId="5BB1DFC9" w:rsidR="00FB5B70" w:rsidRPr="00846AA1" w:rsidRDefault="006F1E95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6F1E95">
              <w:t>2564</w:t>
            </w:r>
          </w:p>
        </w:tc>
      </w:tr>
      <w:tr w:rsidR="00FB5B70" w:rsidRPr="00846AA1" w14:paraId="7942DE78" w14:textId="77777777" w:rsidTr="003C47DD">
        <w:trPr>
          <w:tblHeader/>
        </w:trPr>
        <w:tc>
          <w:tcPr>
            <w:tcW w:w="4338" w:type="dxa"/>
          </w:tcPr>
          <w:p w14:paraId="5C83BDBC" w14:textId="77777777" w:rsidR="00FB5B70" w:rsidRPr="00846AA1" w:rsidRDefault="00FB5B70" w:rsidP="00FB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4950" w:type="dxa"/>
            <w:gridSpan w:val="4"/>
          </w:tcPr>
          <w:p w14:paraId="4512B1FC" w14:textId="77777777" w:rsidR="00FB5B70" w:rsidRPr="00846AA1" w:rsidRDefault="00FB5B70" w:rsidP="00FB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6A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4751" w:rsidRPr="00846AA1" w14:paraId="1FF8DABA" w14:textId="77777777" w:rsidTr="003C47DD">
        <w:tc>
          <w:tcPr>
            <w:tcW w:w="4338" w:type="dxa"/>
          </w:tcPr>
          <w:p w14:paraId="155D9E34" w14:textId="77777777" w:rsidR="00054751" w:rsidRPr="00846AA1" w:rsidRDefault="00054751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438AE710" w14:textId="28E35556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15</w:t>
            </w:r>
            <w:r w:rsidR="0015570B" w:rsidRPr="00846AA1">
              <w:t>,</w:t>
            </w:r>
            <w:r w:rsidRPr="006F1E95">
              <w:t>119</w:t>
            </w:r>
          </w:p>
        </w:tc>
        <w:tc>
          <w:tcPr>
            <w:tcW w:w="1238" w:type="dxa"/>
          </w:tcPr>
          <w:p w14:paraId="42CF372A" w14:textId="1DFBDCBB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9</w:t>
            </w:r>
            <w:r w:rsidR="00054751" w:rsidRPr="00846AA1">
              <w:t>,</w:t>
            </w:r>
            <w:r w:rsidRPr="006F1E95">
              <w:t>483</w:t>
            </w:r>
          </w:p>
        </w:tc>
        <w:tc>
          <w:tcPr>
            <w:tcW w:w="1237" w:type="dxa"/>
          </w:tcPr>
          <w:p w14:paraId="228424BF" w14:textId="251098BD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13</w:t>
            </w:r>
            <w:r w:rsidR="00EC17C0" w:rsidRPr="00846AA1">
              <w:t>,</w:t>
            </w:r>
            <w:r w:rsidRPr="006F1E95">
              <w:t>789</w:t>
            </w:r>
          </w:p>
        </w:tc>
        <w:tc>
          <w:tcPr>
            <w:tcW w:w="1238" w:type="dxa"/>
          </w:tcPr>
          <w:p w14:paraId="428268BC" w14:textId="3FB57BD1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7</w:t>
            </w:r>
            <w:r w:rsidR="00054751" w:rsidRPr="00846AA1">
              <w:t>,</w:t>
            </w:r>
            <w:r w:rsidRPr="006F1E95">
              <w:t>989</w:t>
            </w:r>
          </w:p>
        </w:tc>
      </w:tr>
      <w:tr w:rsidR="00054751" w:rsidRPr="00846AA1" w14:paraId="3468B39D" w14:textId="77777777" w:rsidTr="003C47DD">
        <w:tc>
          <w:tcPr>
            <w:tcW w:w="4338" w:type="dxa"/>
          </w:tcPr>
          <w:p w14:paraId="28EBD0A9" w14:textId="77777777" w:rsidR="00054751" w:rsidRPr="00846AA1" w:rsidRDefault="00054751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79B0BAFC" w14:textId="44921947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11</w:t>
            </w:r>
            <w:r w:rsidR="0015570B" w:rsidRPr="00846AA1">
              <w:t>,</w:t>
            </w:r>
            <w:r w:rsidRPr="006F1E95">
              <w:t>345</w:t>
            </w:r>
          </w:p>
        </w:tc>
        <w:tc>
          <w:tcPr>
            <w:tcW w:w="1238" w:type="dxa"/>
          </w:tcPr>
          <w:p w14:paraId="0C023C5A" w14:textId="7A06FCAF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7</w:t>
            </w:r>
            <w:r w:rsidR="00054751" w:rsidRPr="00846AA1">
              <w:t>,</w:t>
            </w:r>
            <w:r w:rsidRPr="006F1E95">
              <w:t>535</w:t>
            </w:r>
          </w:p>
        </w:tc>
        <w:tc>
          <w:tcPr>
            <w:tcW w:w="1237" w:type="dxa"/>
          </w:tcPr>
          <w:p w14:paraId="4CD20443" w14:textId="19D5FB4B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9</w:t>
            </w:r>
            <w:r w:rsidR="00EC17C0" w:rsidRPr="00846AA1">
              <w:t>,</w:t>
            </w:r>
            <w:r w:rsidRPr="006F1E95">
              <w:t>935</w:t>
            </w:r>
          </w:p>
        </w:tc>
        <w:tc>
          <w:tcPr>
            <w:tcW w:w="1238" w:type="dxa"/>
          </w:tcPr>
          <w:p w14:paraId="2FFA67B1" w14:textId="5579666A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6</w:t>
            </w:r>
            <w:r w:rsidR="00054751" w:rsidRPr="00846AA1">
              <w:t>,</w:t>
            </w:r>
            <w:r w:rsidRPr="006F1E95">
              <w:t>548</w:t>
            </w:r>
          </w:p>
        </w:tc>
      </w:tr>
      <w:tr w:rsidR="00054751" w:rsidRPr="00846AA1" w14:paraId="315C6E43" w14:textId="77777777" w:rsidTr="003C47DD">
        <w:tc>
          <w:tcPr>
            <w:tcW w:w="4338" w:type="dxa"/>
          </w:tcPr>
          <w:p w14:paraId="2FBF5E5C" w14:textId="77777777" w:rsidR="00054751" w:rsidRPr="00846AA1" w:rsidRDefault="00054751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5B93BE78" w14:textId="0EBCBDC9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</w:t>
            </w:r>
            <w:r w:rsidR="0015570B" w:rsidRPr="00846AA1">
              <w:t>,</w:t>
            </w:r>
            <w:r w:rsidRPr="006F1E95">
              <w:t>758</w:t>
            </w:r>
          </w:p>
        </w:tc>
        <w:tc>
          <w:tcPr>
            <w:tcW w:w="1238" w:type="dxa"/>
          </w:tcPr>
          <w:p w14:paraId="4DFEF3A2" w14:textId="3721EF40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</w:t>
            </w:r>
            <w:r w:rsidR="00054751" w:rsidRPr="00846AA1">
              <w:t>,</w:t>
            </w:r>
            <w:r w:rsidRPr="006F1E95">
              <w:t>680</w:t>
            </w:r>
          </w:p>
        </w:tc>
        <w:tc>
          <w:tcPr>
            <w:tcW w:w="1237" w:type="dxa"/>
          </w:tcPr>
          <w:p w14:paraId="48D57939" w14:textId="6FD58F5C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</w:t>
            </w:r>
            <w:r w:rsidR="00EC17C0" w:rsidRPr="00846AA1">
              <w:t>,</w:t>
            </w:r>
            <w:r w:rsidRPr="006F1E95">
              <w:t>210</w:t>
            </w:r>
          </w:p>
        </w:tc>
        <w:tc>
          <w:tcPr>
            <w:tcW w:w="1238" w:type="dxa"/>
          </w:tcPr>
          <w:p w14:paraId="409864B6" w14:textId="39FBCC9C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</w:t>
            </w:r>
            <w:r w:rsidR="00054751" w:rsidRPr="00846AA1">
              <w:t>,</w:t>
            </w:r>
            <w:r w:rsidRPr="006F1E95">
              <w:t>151</w:t>
            </w:r>
          </w:p>
        </w:tc>
      </w:tr>
      <w:tr w:rsidR="00054751" w:rsidRPr="00846AA1" w14:paraId="0C315F70" w14:textId="77777777" w:rsidTr="003C47DD">
        <w:tc>
          <w:tcPr>
            <w:tcW w:w="4338" w:type="dxa"/>
          </w:tcPr>
          <w:p w14:paraId="41FED981" w14:textId="77777777" w:rsidR="00054751" w:rsidRPr="00846AA1" w:rsidRDefault="00054751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68EB098B" w14:textId="51027E63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62</w:t>
            </w:r>
          </w:p>
        </w:tc>
        <w:tc>
          <w:tcPr>
            <w:tcW w:w="1238" w:type="dxa"/>
          </w:tcPr>
          <w:p w14:paraId="1BDA17FA" w14:textId="757750D0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52</w:t>
            </w:r>
          </w:p>
        </w:tc>
        <w:tc>
          <w:tcPr>
            <w:tcW w:w="1237" w:type="dxa"/>
          </w:tcPr>
          <w:p w14:paraId="18D69CAD" w14:textId="7E9C17D1" w:rsidR="00054751" w:rsidRPr="00846AA1" w:rsidRDefault="00EC17C0" w:rsidP="00DC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1238" w:type="dxa"/>
          </w:tcPr>
          <w:p w14:paraId="7C455DEE" w14:textId="4906A1FB" w:rsidR="00054751" w:rsidRPr="00846AA1" w:rsidRDefault="00054751" w:rsidP="00DC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846AA1">
              <w:t>-</w:t>
            </w:r>
          </w:p>
        </w:tc>
      </w:tr>
      <w:tr w:rsidR="00844B75" w:rsidRPr="00846AA1" w14:paraId="7D3449FF" w14:textId="77777777" w:rsidTr="003C47DD">
        <w:tc>
          <w:tcPr>
            <w:tcW w:w="4338" w:type="dxa"/>
          </w:tcPr>
          <w:p w14:paraId="5AE60523" w14:textId="074A13A9" w:rsidR="00844B75" w:rsidRPr="00846AA1" w:rsidRDefault="00844B75" w:rsidP="00844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455FE356" w14:textId="03157E30" w:rsidR="00844B75" w:rsidRPr="00846AA1" w:rsidRDefault="006F1E95" w:rsidP="0084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156</w:t>
            </w:r>
          </w:p>
        </w:tc>
        <w:tc>
          <w:tcPr>
            <w:tcW w:w="1238" w:type="dxa"/>
          </w:tcPr>
          <w:p w14:paraId="0AA128FF" w14:textId="5BAEC684" w:rsidR="00844B75" w:rsidRPr="00846AA1" w:rsidRDefault="006F1E95" w:rsidP="0084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127</w:t>
            </w:r>
          </w:p>
        </w:tc>
        <w:tc>
          <w:tcPr>
            <w:tcW w:w="1237" w:type="dxa"/>
          </w:tcPr>
          <w:p w14:paraId="63AE6E70" w14:textId="4B4B0431" w:rsidR="00844B75" w:rsidRPr="00846AA1" w:rsidRDefault="00844B75" w:rsidP="00DC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1238" w:type="dxa"/>
          </w:tcPr>
          <w:p w14:paraId="35CFBA8B" w14:textId="17ECAC76" w:rsidR="00844B75" w:rsidRPr="00846AA1" w:rsidRDefault="00844B75" w:rsidP="00DC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846AA1">
              <w:t>-</w:t>
            </w:r>
          </w:p>
        </w:tc>
      </w:tr>
      <w:tr w:rsidR="00054751" w:rsidRPr="00846AA1" w14:paraId="127CCCCB" w14:textId="77777777" w:rsidTr="003C47DD">
        <w:tc>
          <w:tcPr>
            <w:tcW w:w="4338" w:type="dxa"/>
          </w:tcPr>
          <w:p w14:paraId="5D26F56C" w14:textId="243EC42C" w:rsidR="00054751" w:rsidRPr="00846AA1" w:rsidRDefault="00844B75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คาร์บอนเครดิต</w:t>
            </w:r>
          </w:p>
        </w:tc>
        <w:tc>
          <w:tcPr>
            <w:tcW w:w="1237" w:type="dxa"/>
          </w:tcPr>
          <w:p w14:paraId="3AA210BE" w14:textId="229A9375" w:rsidR="00054751" w:rsidRPr="00846AA1" w:rsidRDefault="006F1E95" w:rsidP="000547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F1E95">
              <w:t>1</w:t>
            </w:r>
          </w:p>
        </w:tc>
        <w:tc>
          <w:tcPr>
            <w:tcW w:w="1238" w:type="dxa"/>
          </w:tcPr>
          <w:p w14:paraId="76692110" w14:textId="515052B0" w:rsidR="00054751" w:rsidRPr="00846AA1" w:rsidRDefault="00844B75" w:rsidP="00DC0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  <w:tc>
          <w:tcPr>
            <w:tcW w:w="1237" w:type="dxa"/>
          </w:tcPr>
          <w:p w14:paraId="3A264D10" w14:textId="454ABA2A" w:rsidR="00054751" w:rsidRPr="00846AA1" w:rsidRDefault="00EC17C0" w:rsidP="00DC0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1238" w:type="dxa"/>
          </w:tcPr>
          <w:p w14:paraId="6A67282A" w14:textId="519798F3" w:rsidR="00054751" w:rsidRPr="00846AA1" w:rsidRDefault="00054751" w:rsidP="00DC0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846AA1">
              <w:t>-</w:t>
            </w:r>
          </w:p>
        </w:tc>
      </w:tr>
      <w:tr w:rsidR="00054751" w:rsidRPr="00846AA1" w14:paraId="7FEAC105" w14:textId="77777777" w:rsidTr="003C47DD">
        <w:tc>
          <w:tcPr>
            <w:tcW w:w="4338" w:type="dxa"/>
          </w:tcPr>
          <w:p w14:paraId="58C9530C" w14:textId="77777777" w:rsidR="00054751" w:rsidRPr="00846AA1" w:rsidRDefault="00054751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E83E241" w14:textId="4D6783F9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28</w:t>
            </w:r>
            <w:r w:rsidR="00844B75" w:rsidRPr="00846AA1">
              <w:t>,</w:t>
            </w:r>
            <w:r w:rsidRPr="006F1E95">
              <w:t>441</w:t>
            </w:r>
          </w:p>
        </w:tc>
        <w:tc>
          <w:tcPr>
            <w:tcW w:w="1238" w:type="dxa"/>
          </w:tcPr>
          <w:p w14:paraId="648BAADB" w14:textId="19C1179E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18</w:t>
            </w:r>
            <w:r w:rsidR="00054751" w:rsidRPr="00846AA1">
              <w:t>,</w:t>
            </w:r>
            <w:r w:rsidRPr="006F1E95">
              <w:t>877</w:t>
            </w:r>
          </w:p>
        </w:tc>
        <w:tc>
          <w:tcPr>
            <w:tcW w:w="1237" w:type="dxa"/>
          </w:tcPr>
          <w:p w14:paraId="5D268C31" w14:textId="099DA471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24</w:t>
            </w:r>
            <w:r w:rsidR="00EC17C0" w:rsidRPr="00846AA1">
              <w:t>,</w:t>
            </w:r>
            <w:r w:rsidRPr="006F1E95">
              <w:t>934</w:t>
            </w:r>
          </w:p>
        </w:tc>
        <w:tc>
          <w:tcPr>
            <w:tcW w:w="1238" w:type="dxa"/>
          </w:tcPr>
          <w:p w14:paraId="2ADD1E93" w14:textId="59E6D057" w:rsidR="00054751" w:rsidRPr="00846AA1" w:rsidRDefault="006F1E9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15</w:t>
            </w:r>
            <w:r w:rsidR="00054751" w:rsidRPr="00846AA1">
              <w:t>,</w:t>
            </w:r>
            <w:r w:rsidRPr="006F1E95">
              <w:t>688</w:t>
            </w:r>
          </w:p>
        </w:tc>
      </w:tr>
      <w:tr w:rsidR="00054751" w:rsidRPr="00846AA1" w14:paraId="790BB80D" w14:textId="77777777" w:rsidTr="003C47DD">
        <w:tc>
          <w:tcPr>
            <w:tcW w:w="4338" w:type="dxa"/>
          </w:tcPr>
          <w:p w14:paraId="6BFBD1ED" w14:textId="77777777" w:rsidR="00054751" w:rsidRPr="00846AA1" w:rsidRDefault="00054751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46AA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36B16DB4" w14:textId="7876B44A" w:rsidR="00054751" w:rsidRPr="00846AA1" w:rsidRDefault="00844B75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t>(</w:t>
            </w:r>
            <w:r w:rsidR="006F1E95" w:rsidRPr="006F1E95">
              <w:t>378</w:t>
            </w:r>
            <w:r w:rsidRPr="00846AA1">
              <w:t>)</w:t>
            </w:r>
          </w:p>
        </w:tc>
        <w:tc>
          <w:tcPr>
            <w:tcW w:w="1238" w:type="dxa"/>
          </w:tcPr>
          <w:p w14:paraId="4FCA6EED" w14:textId="0B26832C" w:rsidR="00054751" w:rsidRPr="00846AA1" w:rsidRDefault="00054751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t>(</w:t>
            </w:r>
            <w:r w:rsidR="006F1E95" w:rsidRPr="006F1E95">
              <w:t>378</w:t>
            </w:r>
            <w:r w:rsidRPr="00846AA1">
              <w:t>)</w:t>
            </w:r>
          </w:p>
        </w:tc>
        <w:tc>
          <w:tcPr>
            <w:tcW w:w="1237" w:type="dxa"/>
          </w:tcPr>
          <w:p w14:paraId="240E6074" w14:textId="3C7E4BCC" w:rsidR="00054751" w:rsidRPr="00846AA1" w:rsidRDefault="00EC17C0" w:rsidP="00DC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46AA1">
              <w:t>(</w:t>
            </w:r>
            <w:r w:rsidR="006F1E95" w:rsidRPr="006F1E95">
              <w:t>378</w:t>
            </w:r>
            <w:r w:rsidRPr="00846AA1">
              <w:t>)</w:t>
            </w:r>
          </w:p>
        </w:tc>
        <w:tc>
          <w:tcPr>
            <w:tcW w:w="1238" w:type="dxa"/>
          </w:tcPr>
          <w:p w14:paraId="5696FA43" w14:textId="1BE58F06" w:rsidR="00054751" w:rsidRPr="00846AA1" w:rsidRDefault="00054751" w:rsidP="00DC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846AA1">
              <w:t>(</w:t>
            </w:r>
            <w:r w:rsidR="006F1E95" w:rsidRPr="006F1E95">
              <w:t>378</w:t>
            </w:r>
            <w:r w:rsidRPr="00846AA1">
              <w:t>)</w:t>
            </w:r>
          </w:p>
        </w:tc>
      </w:tr>
      <w:tr w:rsidR="00054751" w:rsidRPr="00846AA1" w14:paraId="5B8DADD6" w14:textId="77777777" w:rsidTr="00054751">
        <w:trPr>
          <w:trHeight w:val="58"/>
        </w:trPr>
        <w:tc>
          <w:tcPr>
            <w:tcW w:w="4338" w:type="dxa"/>
          </w:tcPr>
          <w:p w14:paraId="51A0B126" w14:textId="79E1B25B" w:rsidR="00054751" w:rsidRPr="00846AA1" w:rsidRDefault="00054751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CB8E456" w14:textId="73FA95FF" w:rsidR="00054751" w:rsidRPr="00846AA1" w:rsidRDefault="00844B75" w:rsidP="00DC0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cs/>
              </w:rPr>
            </w:pPr>
            <w:r w:rsidRPr="00846AA1">
              <w:t>-</w:t>
            </w:r>
          </w:p>
        </w:tc>
        <w:tc>
          <w:tcPr>
            <w:tcW w:w="1238" w:type="dxa"/>
          </w:tcPr>
          <w:p w14:paraId="7C1C6F6F" w14:textId="2D685450" w:rsidR="00054751" w:rsidRPr="00846AA1" w:rsidRDefault="00054751" w:rsidP="00DC0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846AA1">
              <w:t>(</w:t>
            </w:r>
            <w:r w:rsidR="006F1E95" w:rsidRPr="006F1E95">
              <w:t>2</w:t>
            </w:r>
            <w:r w:rsidRPr="00846AA1">
              <w:t>)</w:t>
            </w:r>
          </w:p>
        </w:tc>
        <w:tc>
          <w:tcPr>
            <w:tcW w:w="1237" w:type="dxa"/>
            <w:vAlign w:val="bottom"/>
          </w:tcPr>
          <w:p w14:paraId="69EBFE5E" w14:textId="54B4A45D" w:rsidR="00054751" w:rsidRPr="00846AA1" w:rsidRDefault="00EC17C0" w:rsidP="00DC0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1238" w:type="dxa"/>
          </w:tcPr>
          <w:p w14:paraId="1D8A3E88" w14:textId="260B1034" w:rsidR="00054751" w:rsidRPr="00846AA1" w:rsidRDefault="00054751" w:rsidP="00DC0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</w:pPr>
            <w:r w:rsidRPr="00846AA1">
              <w:t>-</w:t>
            </w:r>
          </w:p>
        </w:tc>
      </w:tr>
      <w:tr w:rsidR="00054751" w:rsidRPr="00846AA1" w14:paraId="5D6AAF64" w14:textId="77777777" w:rsidTr="003C47DD">
        <w:trPr>
          <w:trHeight w:val="58"/>
        </w:trPr>
        <w:tc>
          <w:tcPr>
            <w:tcW w:w="4338" w:type="dxa"/>
          </w:tcPr>
          <w:p w14:paraId="6552E10D" w14:textId="77777777" w:rsidR="00054751" w:rsidRPr="00846AA1" w:rsidRDefault="00054751" w:rsidP="00054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3790A8A8" w14:textId="16C285A3" w:rsidR="00054751" w:rsidRPr="00846AA1" w:rsidRDefault="006F1E95" w:rsidP="000547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28</w:t>
            </w:r>
            <w:r w:rsidR="00844B75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063</w:t>
            </w:r>
          </w:p>
        </w:tc>
        <w:tc>
          <w:tcPr>
            <w:tcW w:w="1238" w:type="dxa"/>
          </w:tcPr>
          <w:p w14:paraId="43A31550" w14:textId="26A24104" w:rsidR="00054751" w:rsidRPr="00846AA1" w:rsidRDefault="006F1E95" w:rsidP="000547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18</w:t>
            </w:r>
            <w:r w:rsidR="00054751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497</w:t>
            </w:r>
          </w:p>
        </w:tc>
        <w:tc>
          <w:tcPr>
            <w:tcW w:w="1237" w:type="dxa"/>
          </w:tcPr>
          <w:p w14:paraId="6275878F" w14:textId="16DB6518" w:rsidR="00054751" w:rsidRPr="00846AA1" w:rsidRDefault="006F1E95" w:rsidP="000547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24</w:t>
            </w:r>
            <w:r w:rsidR="00EC17C0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556</w:t>
            </w:r>
          </w:p>
        </w:tc>
        <w:tc>
          <w:tcPr>
            <w:tcW w:w="1238" w:type="dxa"/>
          </w:tcPr>
          <w:p w14:paraId="51DE6F8F" w14:textId="331844E7" w:rsidR="00054751" w:rsidRPr="00846AA1" w:rsidRDefault="006F1E95" w:rsidP="000547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15</w:t>
            </w:r>
            <w:r w:rsidR="00054751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310</w:t>
            </w:r>
          </w:p>
        </w:tc>
      </w:tr>
    </w:tbl>
    <w:p w14:paraId="5EC97A0C" w14:textId="77777777" w:rsidR="00CF6FDA" w:rsidRPr="00846AA1" w:rsidRDefault="00CF6FDA" w:rsidP="00F77919"/>
    <w:p w14:paraId="4728F768" w14:textId="6D2B02AA" w:rsidR="0041074C" w:rsidRPr="00846AA1" w:rsidRDefault="004762B0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46AA1">
        <w:rPr>
          <w:rFonts w:ascii="Angsana New" w:hAnsi="Angsana New"/>
          <w:sz w:val="30"/>
          <w:szCs w:val="30"/>
          <w:cs/>
        </w:rPr>
        <w:t xml:space="preserve">สินค้าคงเหลือ ณ </w:t>
      </w:r>
      <w:r w:rsidR="00EA319F" w:rsidRPr="00846AA1">
        <w:rPr>
          <w:rFonts w:ascii="Angsana New" w:hAnsi="Angsana New"/>
          <w:sz w:val="30"/>
          <w:szCs w:val="30"/>
          <w:cs/>
        </w:rPr>
        <w:t xml:space="preserve">วันที่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="00B011A9" w:rsidRPr="00846AA1">
        <w:rPr>
          <w:rFonts w:ascii="Angsana New" w:hAnsi="Angsana New"/>
          <w:sz w:val="30"/>
          <w:szCs w:val="30"/>
          <w:cs/>
        </w:rPr>
        <w:t xml:space="preserve"> </w:t>
      </w:r>
      <w:r w:rsidR="00B011A9" w:rsidRPr="00846AA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F1E95" w:rsidRPr="006F1E95">
        <w:rPr>
          <w:rFonts w:ascii="Angsana New" w:hAnsi="Angsana New"/>
          <w:sz w:val="30"/>
          <w:szCs w:val="30"/>
        </w:rPr>
        <w:t>2565</w:t>
      </w:r>
      <w:r w:rsidR="00B011A9" w:rsidRPr="00846AA1">
        <w:rPr>
          <w:rFonts w:ascii="Angsana New" w:hAnsi="Angsana New"/>
          <w:sz w:val="30"/>
          <w:szCs w:val="30"/>
          <w:cs/>
        </w:rPr>
        <w:t xml:space="preserve"> </w:t>
      </w:r>
      <w:r w:rsidR="00534880" w:rsidRPr="00846AA1">
        <w:rPr>
          <w:rFonts w:ascii="Angsana New" w:hAnsi="Angsana New"/>
          <w:sz w:val="30"/>
          <w:szCs w:val="30"/>
          <w:cs/>
        </w:rPr>
        <w:t xml:space="preserve">และ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Pr="00846A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F1E95" w:rsidRPr="006F1E95">
        <w:rPr>
          <w:rFonts w:ascii="Angsana New" w:hAnsi="Angsana New"/>
          <w:sz w:val="30"/>
          <w:szCs w:val="30"/>
        </w:rPr>
        <w:t>2564</w:t>
      </w:r>
      <w:r w:rsidR="000A28C1" w:rsidRPr="00846AA1">
        <w:rPr>
          <w:rFonts w:ascii="Angsana New" w:hAnsi="Angsana New"/>
          <w:sz w:val="30"/>
          <w:szCs w:val="30"/>
          <w:cs/>
        </w:rPr>
        <w:t xml:space="preserve"> </w:t>
      </w:r>
      <w:r w:rsidRPr="00846AA1">
        <w:rPr>
          <w:rFonts w:ascii="Angsana New" w:hAnsi="Angsana New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6F1E95" w:rsidRPr="006F1E95">
        <w:rPr>
          <w:rFonts w:ascii="Angsana New" w:hAnsi="Angsana New"/>
          <w:sz w:val="30"/>
          <w:szCs w:val="30"/>
        </w:rPr>
        <w:t>264</w:t>
      </w:r>
      <w:r w:rsidR="00862309" w:rsidRPr="00846AA1">
        <w:rPr>
          <w:rFonts w:ascii="Angsana New" w:hAnsi="Angsana New"/>
          <w:sz w:val="30"/>
          <w:szCs w:val="30"/>
          <w:cs/>
        </w:rPr>
        <w:t xml:space="preserve"> </w:t>
      </w:r>
      <w:r w:rsidR="004C70C2" w:rsidRPr="00846AA1">
        <w:rPr>
          <w:rFonts w:ascii="Angsana New" w:hAnsi="Angsana New"/>
          <w:sz w:val="30"/>
          <w:szCs w:val="30"/>
          <w:cs/>
        </w:rPr>
        <w:t>ล้าน</w:t>
      </w:r>
      <w:r w:rsidR="006C520D" w:rsidRPr="00846AA1">
        <w:rPr>
          <w:rFonts w:ascii="Angsana New" w:hAnsi="Angsana New"/>
          <w:sz w:val="30"/>
          <w:szCs w:val="30"/>
          <w:cs/>
        </w:rPr>
        <w:t>ลิตร คิดเป็นมูลค่า</w:t>
      </w:r>
      <w:r w:rsidR="00030358" w:rsidRPr="00846AA1">
        <w:rPr>
          <w:rFonts w:ascii="Angsana New" w:hAnsi="Angsana New"/>
          <w:sz w:val="30"/>
          <w:szCs w:val="30"/>
          <w:cs/>
        </w:rPr>
        <w:t xml:space="preserve"> </w:t>
      </w:r>
      <w:r w:rsidR="006F1E95" w:rsidRPr="006F1E95">
        <w:rPr>
          <w:rFonts w:ascii="Angsana New" w:hAnsi="Angsana New"/>
          <w:sz w:val="30"/>
          <w:szCs w:val="30"/>
        </w:rPr>
        <w:t>6</w:t>
      </w:r>
      <w:r w:rsidR="007A4DCF" w:rsidRPr="00846AA1">
        <w:rPr>
          <w:rFonts w:ascii="Angsana New" w:hAnsi="Angsana New"/>
          <w:sz w:val="30"/>
          <w:szCs w:val="30"/>
        </w:rPr>
        <w:t>,</w:t>
      </w:r>
      <w:r w:rsidR="006F1E95" w:rsidRPr="006F1E95">
        <w:rPr>
          <w:rFonts w:ascii="Angsana New" w:hAnsi="Angsana New"/>
          <w:sz w:val="30"/>
          <w:szCs w:val="30"/>
        </w:rPr>
        <w:t>010</w:t>
      </w:r>
      <w:r w:rsidR="00534880" w:rsidRPr="00846AA1">
        <w:rPr>
          <w:rFonts w:ascii="Angsana New" w:hAnsi="Angsana New"/>
          <w:sz w:val="30"/>
          <w:szCs w:val="30"/>
          <w:cs/>
        </w:rPr>
        <w:t xml:space="preserve"> </w:t>
      </w:r>
      <w:r w:rsidRPr="00846AA1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6F1E95" w:rsidRPr="006F1E95">
        <w:rPr>
          <w:rFonts w:ascii="Angsana New" w:hAnsi="Angsana New"/>
          <w:sz w:val="30"/>
          <w:szCs w:val="30"/>
        </w:rPr>
        <w:t>253</w:t>
      </w:r>
      <w:r w:rsidR="00862309" w:rsidRPr="00846AA1">
        <w:rPr>
          <w:rFonts w:ascii="Angsana New" w:hAnsi="Angsana New"/>
          <w:sz w:val="30"/>
          <w:szCs w:val="30"/>
          <w:cs/>
        </w:rPr>
        <w:t xml:space="preserve"> </w:t>
      </w:r>
      <w:r w:rsidRPr="00846AA1">
        <w:rPr>
          <w:rFonts w:ascii="Angsana New" w:hAnsi="Angsana New"/>
          <w:sz w:val="30"/>
          <w:szCs w:val="30"/>
          <w:cs/>
        </w:rPr>
        <w:t xml:space="preserve">ล้านลิตร คิดเป็นมูลค่า </w:t>
      </w:r>
      <w:r w:rsidR="006F1E95" w:rsidRPr="006F1E95">
        <w:rPr>
          <w:rFonts w:ascii="Angsana New" w:hAnsi="Angsana New"/>
          <w:sz w:val="30"/>
          <w:szCs w:val="30"/>
        </w:rPr>
        <w:t>4</w:t>
      </w:r>
      <w:r w:rsidR="00054751" w:rsidRPr="00846AA1">
        <w:rPr>
          <w:rFonts w:ascii="Angsana New" w:hAnsi="Angsana New"/>
          <w:sz w:val="30"/>
          <w:szCs w:val="30"/>
        </w:rPr>
        <w:t>,</w:t>
      </w:r>
      <w:r w:rsidR="006F1E95" w:rsidRPr="006F1E95">
        <w:rPr>
          <w:rFonts w:ascii="Angsana New" w:hAnsi="Angsana New"/>
          <w:sz w:val="30"/>
          <w:szCs w:val="30"/>
        </w:rPr>
        <w:t>388</w:t>
      </w:r>
      <w:r w:rsidR="00862309" w:rsidRPr="00846AA1">
        <w:rPr>
          <w:rFonts w:ascii="Angsana New" w:hAnsi="Angsana New"/>
          <w:sz w:val="30"/>
          <w:szCs w:val="30"/>
          <w:cs/>
        </w:rPr>
        <w:t xml:space="preserve"> </w:t>
      </w:r>
      <w:r w:rsidRPr="00846AA1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00B2F144" w14:textId="0AAD7EC7" w:rsidR="0047606C" w:rsidRPr="00846AA1" w:rsidRDefault="00476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p w14:paraId="15AB4E17" w14:textId="2D967929" w:rsidR="00870CCC" w:rsidRPr="00846AA1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8E55C8"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3A8BD594" w14:textId="77777777" w:rsidR="00B52D42" w:rsidRPr="00846AA1" w:rsidRDefault="00B52D42" w:rsidP="00B52D4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529"/>
        <w:gridCol w:w="1407"/>
      </w:tblGrid>
      <w:tr w:rsidR="00B52D42" w:rsidRPr="00846AA1" w14:paraId="7B6EA782" w14:textId="77777777" w:rsidTr="0054699A">
        <w:trPr>
          <w:trHeight w:val="400"/>
        </w:trPr>
        <w:tc>
          <w:tcPr>
            <w:tcW w:w="2967" w:type="pct"/>
          </w:tcPr>
          <w:p w14:paraId="218D6011" w14:textId="77777777" w:rsidR="00B52D42" w:rsidRPr="00846AA1" w:rsidRDefault="00B52D42" w:rsidP="00F9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428" w:type="pct"/>
          </w:tcPr>
          <w:p w14:paraId="47AB22B9" w14:textId="77777777" w:rsidR="00B52D42" w:rsidRPr="00846AA1" w:rsidRDefault="00B52D42" w:rsidP="00F9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605" w:type="pct"/>
            <w:gridSpan w:val="2"/>
          </w:tcPr>
          <w:p w14:paraId="0B5FF60A" w14:textId="77777777" w:rsidR="00B52D42" w:rsidRPr="00846AA1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B52D42" w:rsidRPr="00846AA1" w14:paraId="250D5128" w14:textId="77777777" w:rsidTr="0054699A">
        <w:trPr>
          <w:trHeight w:val="421"/>
        </w:trPr>
        <w:tc>
          <w:tcPr>
            <w:tcW w:w="2967" w:type="pct"/>
          </w:tcPr>
          <w:p w14:paraId="5F1D2A2C" w14:textId="2F3C0EDF" w:rsidR="00B52D42" w:rsidRPr="00846AA1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46A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F1E95" w:rsidRPr="006F1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46A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มีนาคม</w:t>
            </w:r>
          </w:p>
        </w:tc>
        <w:tc>
          <w:tcPr>
            <w:tcW w:w="428" w:type="pct"/>
          </w:tcPr>
          <w:p w14:paraId="7CE7D53D" w14:textId="77777777" w:rsidR="00B52D42" w:rsidRPr="00846AA1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64EC7DA5" w14:textId="4FA964F1" w:rsidR="00B52D42" w:rsidRPr="00846AA1" w:rsidRDefault="006F1E95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769" w:type="pct"/>
            <w:shd w:val="clear" w:color="auto" w:fill="auto"/>
          </w:tcPr>
          <w:p w14:paraId="5F9CFFC7" w14:textId="75C8167E" w:rsidR="00B52D42" w:rsidRPr="00846AA1" w:rsidRDefault="006F1E95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52D42" w:rsidRPr="00846AA1" w14:paraId="133F4E6C" w14:textId="77777777" w:rsidTr="0054699A">
        <w:trPr>
          <w:trHeight w:val="421"/>
        </w:trPr>
        <w:tc>
          <w:tcPr>
            <w:tcW w:w="2967" w:type="pct"/>
          </w:tcPr>
          <w:p w14:paraId="0AEF3989" w14:textId="4D248DB7" w:rsidR="00B52D42" w:rsidRPr="00846AA1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167EF39F" w14:textId="77777777" w:rsidR="00B52D42" w:rsidRPr="00846AA1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</w:tcPr>
          <w:p w14:paraId="1F54CCBE" w14:textId="77777777" w:rsidR="00B52D42" w:rsidRPr="00846AA1" w:rsidRDefault="00B52D42" w:rsidP="00F9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4751" w:rsidRPr="00846AA1" w14:paraId="46BEB943" w14:textId="77777777" w:rsidTr="0054699A">
        <w:trPr>
          <w:trHeight w:val="400"/>
        </w:trPr>
        <w:tc>
          <w:tcPr>
            <w:tcW w:w="2967" w:type="pct"/>
          </w:tcPr>
          <w:p w14:paraId="7EB03DF4" w14:textId="4218CE49" w:rsidR="00054751" w:rsidRPr="00846AA1" w:rsidRDefault="00054751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846AA1">
              <w:rPr>
                <w:cs/>
              </w:rPr>
              <w:t xml:space="preserve">ณ วันที่ </w:t>
            </w:r>
            <w:r w:rsidR="006F1E95" w:rsidRPr="006F1E95">
              <w:t>1</w:t>
            </w:r>
            <w:r w:rsidRPr="00846AA1">
              <w:rPr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4A45A6BC" w14:textId="77777777" w:rsidR="00054751" w:rsidRPr="00846AA1" w:rsidRDefault="00054751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836" w:type="pct"/>
          </w:tcPr>
          <w:p w14:paraId="6D1A661E" w14:textId="0C0D2352" w:rsidR="00054751" w:rsidRPr="00846AA1" w:rsidRDefault="006F1E95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6F1E95">
              <w:t>16</w:t>
            </w:r>
            <w:r w:rsidR="00054751" w:rsidRPr="00846AA1">
              <w:t>,</w:t>
            </w:r>
            <w:r w:rsidRPr="006F1E95">
              <w:t>492</w:t>
            </w:r>
          </w:p>
        </w:tc>
        <w:tc>
          <w:tcPr>
            <w:tcW w:w="769" w:type="pct"/>
          </w:tcPr>
          <w:p w14:paraId="28CC755A" w14:textId="02F17399" w:rsidR="00054751" w:rsidRPr="00846AA1" w:rsidRDefault="006F1E95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6F1E95">
              <w:t>13</w:t>
            </w:r>
            <w:r w:rsidR="00054751" w:rsidRPr="00846AA1">
              <w:t>,</w:t>
            </w:r>
            <w:r w:rsidRPr="006F1E95">
              <w:t>851</w:t>
            </w:r>
          </w:p>
        </w:tc>
      </w:tr>
      <w:tr w:rsidR="00054751" w:rsidRPr="00846AA1" w14:paraId="056B756A" w14:textId="77777777" w:rsidTr="0054699A">
        <w:trPr>
          <w:trHeight w:val="400"/>
        </w:trPr>
        <w:tc>
          <w:tcPr>
            <w:tcW w:w="2967" w:type="pct"/>
          </w:tcPr>
          <w:p w14:paraId="54FE976C" w14:textId="0A6B28C3" w:rsidR="00054751" w:rsidRPr="00846AA1" w:rsidRDefault="00054751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846AA1">
              <w:rPr>
                <w:rFonts w:hint="cs"/>
                <w:cs/>
              </w:rPr>
              <w:t>เพิ่มเงินลงทุน</w:t>
            </w:r>
          </w:p>
        </w:tc>
        <w:tc>
          <w:tcPr>
            <w:tcW w:w="428" w:type="pct"/>
          </w:tcPr>
          <w:p w14:paraId="4603FAC7" w14:textId="77777777" w:rsidR="00054751" w:rsidRPr="00846AA1" w:rsidRDefault="00054751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836" w:type="pct"/>
          </w:tcPr>
          <w:p w14:paraId="21B87764" w14:textId="6CCF7E2B" w:rsidR="00054751" w:rsidRPr="00846AA1" w:rsidRDefault="006F1E95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6F1E95">
              <w:t>692</w:t>
            </w:r>
          </w:p>
        </w:tc>
        <w:tc>
          <w:tcPr>
            <w:tcW w:w="769" w:type="pct"/>
          </w:tcPr>
          <w:p w14:paraId="3CC8FBAA" w14:textId="73D8104C" w:rsidR="00054751" w:rsidRPr="00846AA1" w:rsidRDefault="006F1E95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</w:pPr>
            <w:r w:rsidRPr="006F1E95">
              <w:t>700</w:t>
            </w:r>
          </w:p>
        </w:tc>
      </w:tr>
      <w:tr w:rsidR="001D60A7" w:rsidRPr="00846AA1" w14:paraId="60BDB058" w14:textId="77777777" w:rsidTr="0054699A">
        <w:trPr>
          <w:trHeight w:val="400"/>
        </w:trPr>
        <w:tc>
          <w:tcPr>
            <w:tcW w:w="2967" w:type="pct"/>
          </w:tcPr>
          <w:p w14:paraId="3E562329" w14:textId="1D4FF0EC" w:rsidR="001D60A7" w:rsidRPr="00846AA1" w:rsidRDefault="001D60A7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846AA1">
              <w:rPr>
                <w:cs/>
              </w:rPr>
              <w:t>จัดประเภทใหม่</w:t>
            </w:r>
            <w:r w:rsidR="001C5909">
              <w:t xml:space="preserve"> (</w:t>
            </w:r>
            <w:r w:rsidR="00BA74FF">
              <w:rPr>
                <w:rFonts w:hint="cs"/>
                <w:cs/>
              </w:rPr>
              <w:t xml:space="preserve">ดูหมายเหตุข้อ </w:t>
            </w:r>
            <w:r w:rsidR="006F1E95" w:rsidRPr="006F1E95">
              <w:t>8</w:t>
            </w:r>
            <w:r w:rsidR="001C5909">
              <w:t>)</w:t>
            </w:r>
          </w:p>
        </w:tc>
        <w:tc>
          <w:tcPr>
            <w:tcW w:w="428" w:type="pct"/>
          </w:tcPr>
          <w:p w14:paraId="098FACE5" w14:textId="77777777" w:rsidR="001D60A7" w:rsidRPr="00846AA1" w:rsidRDefault="001D60A7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836" w:type="pct"/>
          </w:tcPr>
          <w:p w14:paraId="67E88E3A" w14:textId="62C4D0F3" w:rsidR="001D60A7" w:rsidRPr="00846AA1" w:rsidRDefault="006F1E95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6F1E95">
              <w:t>1</w:t>
            </w:r>
          </w:p>
        </w:tc>
        <w:tc>
          <w:tcPr>
            <w:tcW w:w="769" w:type="pct"/>
          </w:tcPr>
          <w:p w14:paraId="5FA53A62" w14:textId="5A985E30" w:rsidR="001D60A7" w:rsidRPr="00846AA1" w:rsidRDefault="001D60A7" w:rsidP="00DC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</w:pPr>
            <w:r w:rsidRPr="00846AA1">
              <w:t>-</w:t>
            </w:r>
          </w:p>
        </w:tc>
      </w:tr>
      <w:tr w:rsidR="00054751" w:rsidRPr="00846AA1" w14:paraId="07995412" w14:textId="77777777" w:rsidTr="0054699A">
        <w:trPr>
          <w:trHeight w:val="400"/>
        </w:trPr>
        <w:tc>
          <w:tcPr>
            <w:tcW w:w="2967" w:type="pct"/>
          </w:tcPr>
          <w:p w14:paraId="64D880E9" w14:textId="5AB597D5" w:rsidR="00054751" w:rsidRPr="00846AA1" w:rsidRDefault="00054751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846AA1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428" w:type="pct"/>
          </w:tcPr>
          <w:p w14:paraId="60D64B27" w14:textId="77777777" w:rsidR="00054751" w:rsidRPr="00846AA1" w:rsidRDefault="00054751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36" w:type="pct"/>
          </w:tcPr>
          <w:p w14:paraId="180DEF36" w14:textId="67AE338D" w:rsidR="00054751" w:rsidRPr="00846AA1" w:rsidRDefault="006F1E95" w:rsidP="009B24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</w:pPr>
            <w:r w:rsidRPr="006F1E95">
              <w:t>155</w:t>
            </w:r>
          </w:p>
        </w:tc>
        <w:tc>
          <w:tcPr>
            <w:tcW w:w="769" w:type="pct"/>
          </w:tcPr>
          <w:p w14:paraId="699EAE80" w14:textId="63F5E764" w:rsidR="00054751" w:rsidRPr="00846AA1" w:rsidRDefault="006F1E95" w:rsidP="009B24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cs/>
              </w:rPr>
            </w:pPr>
            <w:r w:rsidRPr="006F1E95">
              <w:t>126</w:t>
            </w:r>
          </w:p>
        </w:tc>
      </w:tr>
      <w:tr w:rsidR="00054751" w:rsidRPr="00846AA1" w14:paraId="12D0468D" w14:textId="77777777" w:rsidTr="0054699A">
        <w:trPr>
          <w:trHeight w:val="400"/>
        </w:trPr>
        <w:tc>
          <w:tcPr>
            <w:tcW w:w="2967" w:type="pct"/>
          </w:tcPr>
          <w:p w14:paraId="0D03263A" w14:textId="7FE6B309" w:rsidR="00054751" w:rsidRPr="00846AA1" w:rsidRDefault="00054751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846AA1">
              <w:rPr>
                <w:b/>
                <w:bCs/>
                <w:cs/>
              </w:rPr>
              <w:t xml:space="preserve">ณ วันที่ </w:t>
            </w:r>
            <w:r w:rsidR="006F1E95" w:rsidRPr="006F1E95">
              <w:rPr>
                <w:b/>
                <w:bCs/>
              </w:rPr>
              <w:t>31</w:t>
            </w:r>
            <w:r w:rsidRPr="00846AA1">
              <w:rPr>
                <w:b/>
                <w:bCs/>
                <w:cs/>
              </w:rPr>
              <w:t xml:space="preserve"> </w:t>
            </w:r>
            <w:r w:rsidRPr="00846AA1">
              <w:rPr>
                <w:rFonts w:hint="cs"/>
                <w:b/>
                <w:bCs/>
                <w:cs/>
              </w:rPr>
              <w:t xml:space="preserve">มีนาคม </w:t>
            </w:r>
          </w:p>
        </w:tc>
        <w:tc>
          <w:tcPr>
            <w:tcW w:w="428" w:type="pct"/>
          </w:tcPr>
          <w:p w14:paraId="4CDE3DB6" w14:textId="77777777" w:rsidR="00054751" w:rsidRPr="00846AA1" w:rsidRDefault="00054751" w:rsidP="0005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36" w:type="pct"/>
          </w:tcPr>
          <w:p w14:paraId="04F24344" w14:textId="786578CB" w:rsidR="00054751" w:rsidRPr="00AD35D0" w:rsidRDefault="006F1E95" w:rsidP="009B24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17</w:t>
            </w:r>
            <w:r w:rsidR="007A4DCF" w:rsidRPr="00AD35D0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340</w:t>
            </w:r>
          </w:p>
        </w:tc>
        <w:tc>
          <w:tcPr>
            <w:tcW w:w="769" w:type="pct"/>
          </w:tcPr>
          <w:p w14:paraId="5D0B3A81" w14:textId="1ADA9030" w:rsidR="00054751" w:rsidRPr="00AD35D0" w:rsidRDefault="006F1E95" w:rsidP="009B24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14</w:t>
            </w:r>
            <w:r w:rsidR="00054751" w:rsidRPr="00AD35D0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677</w:t>
            </w:r>
          </w:p>
        </w:tc>
      </w:tr>
    </w:tbl>
    <w:p w14:paraId="2CDADDBC" w14:textId="77777777" w:rsidR="00054751" w:rsidRPr="00846AA1" w:rsidRDefault="00054751" w:rsidP="00054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67B137A0" w14:textId="77777777" w:rsidR="00507F3F" w:rsidRPr="00C83459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C83459">
        <w:rPr>
          <w:i/>
          <w:iCs/>
          <w:cs/>
        </w:rPr>
        <w:lastRenderedPageBreak/>
        <w:t>การเปลี่ยนแปลงเงินลงทุนในบริษัทย่อย</w:t>
      </w:r>
    </w:p>
    <w:p w14:paraId="14AFD26A" w14:textId="77777777" w:rsidR="00507F3F" w:rsidRPr="00C83459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3827E574" w14:textId="77777777" w:rsidR="00507F3F" w:rsidRPr="00C83459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C83459">
        <w:rPr>
          <w:i/>
          <w:iCs/>
          <w:cs/>
        </w:rPr>
        <w:t>บริษัท บีบีจีไอ จำกัด (มหาชน)</w:t>
      </w:r>
    </w:p>
    <w:p w14:paraId="6D9A6EC7" w14:textId="69DA7CA3" w:rsidR="00507F3F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2620EBF2" w14:textId="58C44048" w:rsidR="001C49AC" w:rsidRPr="0024036F" w:rsidRDefault="001C49AC" w:rsidP="001C49AC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24036F">
        <w:rPr>
          <w:rFonts w:hint="cs"/>
          <w:color w:val="000000"/>
          <w:cs/>
        </w:rPr>
        <w:t>เมื่อ</w:t>
      </w:r>
      <w:r w:rsidRPr="0024036F">
        <w:rPr>
          <w:color w:val="000000"/>
          <w:cs/>
        </w:rPr>
        <w:t xml:space="preserve">วันที่ </w:t>
      </w:r>
      <w:r w:rsidRPr="0024036F">
        <w:rPr>
          <w:color w:val="000000"/>
        </w:rPr>
        <w:t xml:space="preserve">24 </w:t>
      </w:r>
      <w:r w:rsidRPr="0024036F">
        <w:rPr>
          <w:color w:val="000000"/>
          <w:cs/>
        </w:rPr>
        <w:t xml:space="preserve">ธันวาคม </w:t>
      </w:r>
      <w:r w:rsidRPr="0024036F">
        <w:rPr>
          <w:color w:val="000000"/>
        </w:rPr>
        <w:t xml:space="preserve">2564 </w:t>
      </w:r>
      <w:r w:rsidRPr="0024036F">
        <w:rPr>
          <w:color w:val="000000"/>
          <w:cs/>
        </w:rPr>
        <w:t>ที่ประชุม</w:t>
      </w:r>
      <w:r w:rsidRPr="0024036F">
        <w:rPr>
          <w:rFonts w:hint="cs"/>
          <w:color w:val="000000"/>
          <w:cs/>
        </w:rPr>
        <w:t>วิ</w:t>
      </w:r>
      <w:r w:rsidRPr="0024036F">
        <w:rPr>
          <w:color w:val="000000"/>
          <w:cs/>
        </w:rPr>
        <w:t>สามัญผู้ถือหุ้นของ</w:t>
      </w:r>
      <w:r w:rsidRPr="0024036F">
        <w:rPr>
          <w:cs/>
        </w:rPr>
        <w:t>บริษัท บีบีจีไอ จำกัด (มหาชน) (</w:t>
      </w:r>
      <w:r w:rsidRPr="0024036F">
        <w:t>“BBGI”)</w:t>
      </w:r>
      <w:r w:rsidRPr="0024036F">
        <w:rPr>
          <w:rFonts w:hint="cs"/>
          <w:cs/>
        </w:rPr>
        <w:t xml:space="preserve"> </w:t>
      </w:r>
      <w:r w:rsidRPr="0024036F">
        <w:rPr>
          <w:color w:val="000000"/>
          <w:cs/>
        </w:rPr>
        <w:t xml:space="preserve">มีมติอนุมัติเปลี่ยนแปลงมูลค่าหุ้นที่ตราไว้ของบริษัทจากเดิมมูลค่าหุ้นละ </w:t>
      </w:r>
      <w:r w:rsidRPr="0024036F">
        <w:rPr>
          <w:color w:val="000000"/>
        </w:rPr>
        <w:t xml:space="preserve">5 </w:t>
      </w:r>
      <w:r w:rsidRPr="0024036F">
        <w:rPr>
          <w:color w:val="000000"/>
          <w:cs/>
        </w:rPr>
        <w:t xml:space="preserve">บาท เป็นมูลค่าหุ้นละ </w:t>
      </w:r>
      <w:r w:rsidRPr="0024036F">
        <w:rPr>
          <w:color w:val="000000"/>
        </w:rPr>
        <w:t xml:space="preserve">2.50 </w:t>
      </w:r>
      <w:r w:rsidRPr="0024036F">
        <w:rPr>
          <w:color w:val="000000"/>
          <w:cs/>
        </w:rPr>
        <w:t xml:space="preserve">บาท </w:t>
      </w:r>
      <w:r w:rsidRPr="0024036F">
        <w:rPr>
          <w:rFonts w:hint="cs"/>
          <w:color w:val="000000"/>
          <w:cs/>
        </w:rPr>
        <w:t xml:space="preserve">ต่อมาในวันที่ </w:t>
      </w:r>
      <w:r w:rsidR="000614AB" w:rsidRPr="0024036F">
        <w:rPr>
          <w:color w:val="000000"/>
        </w:rPr>
        <w:t xml:space="preserve">    </w:t>
      </w:r>
      <w:r w:rsidRPr="0024036F">
        <w:rPr>
          <w:color w:val="000000"/>
        </w:rPr>
        <w:t>6</w:t>
      </w:r>
      <w:r w:rsidRPr="0024036F">
        <w:rPr>
          <w:rFonts w:hint="cs"/>
          <w:color w:val="000000"/>
          <w:cs/>
        </w:rPr>
        <w:t xml:space="preserve"> มกราคม </w:t>
      </w:r>
      <w:r w:rsidRPr="0024036F">
        <w:rPr>
          <w:color w:val="000000"/>
        </w:rPr>
        <w:t xml:space="preserve">2565 BBGI </w:t>
      </w:r>
      <w:r w:rsidRPr="0024036F">
        <w:rPr>
          <w:color w:val="000000"/>
          <w:cs/>
        </w:rPr>
        <w:t>ได้จดทะเบียน</w:t>
      </w:r>
      <w:r w:rsidRPr="0024036F">
        <w:rPr>
          <w:rFonts w:hint="cs"/>
          <w:color w:val="000000"/>
          <w:cs/>
        </w:rPr>
        <w:t>เรื่อง</w:t>
      </w:r>
      <w:r w:rsidRPr="0024036F">
        <w:rPr>
          <w:color w:val="000000"/>
          <w:cs/>
        </w:rPr>
        <w:t>ดังกล่าวต่อกรมพัฒนาธุรกิจการค้า กระทรวงพาณิชย์ เรียบร้อยแล้ว ทั้งนี้การเปลี่ยนแปลงมูลค่าหุ้นที่ตราไว้ดังกล่าวมีผลให้จำนวนหุ้น</w:t>
      </w:r>
      <w:r w:rsidRPr="0024036F">
        <w:rPr>
          <w:rFonts w:hint="cs"/>
          <w:color w:val="000000"/>
          <w:cs/>
        </w:rPr>
        <w:t>ที่ชำระแล้ว</w:t>
      </w:r>
      <w:r w:rsidRPr="0024036F">
        <w:rPr>
          <w:color w:val="000000"/>
          <w:cs/>
        </w:rPr>
        <w:t>ของ</w:t>
      </w:r>
      <w:r w:rsidRPr="0024036F">
        <w:rPr>
          <w:color w:val="000000"/>
        </w:rPr>
        <w:t xml:space="preserve"> BBGI </w:t>
      </w:r>
      <w:r w:rsidRPr="0024036F">
        <w:rPr>
          <w:color w:val="000000"/>
          <w:cs/>
        </w:rPr>
        <w:t xml:space="preserve">เพิ่มขึ้นจากเดิม </w:t>
      </w:r>
      <w:r w:rsidRPr="0024036F">
        <w:rPr>
          <w:color w:val="000000"/>
        </w:rPr>
        <w:t xml:space="preserve">506 </w:t>
      </w:r>
      <w:r w:rsidRPr="0024036F">
        <w:rPr>
          <w:color w:val="000000"/>
          <w:cs/>
        </w:rPr>
        <w:t xml:space="preserve">ล้านหุ้น เป็น </w:t>
      </w:r>
      <w:r w:rsidRPr="0024036F">
        <w:rPr>
          <w:color w:val="000000"/>
        </w:rPr>
        <w:t xml:space="preserve">1,013 </w:t>
      </w:r>
      <w:r w:rsidRPr="0024036F">
        <w:rPr>
          <w:color w:val="000000"/>
          <w:cs/>
        </w:rPr>
        <w:t>ล้านหุ้น</w:t>
      </w:r>
    </w:p>
    <w:p w14:paraId="1040EF16" w14:textId="77777777" w:rsidR="001C49AC" w:rsidRPr="0024036F" w:rsidRDefault="001C49AC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5898A7C0" w14:textId="30F59DA0" w:rsidR="00507F3F" w:rsidRPr="00C83459" w:rsidRDefault="00507F3F" w:rsidP="00F84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</w:pPr>
      <w:r w:rsidRPr="0024036F">
        <w:rPr>
          <w:cs/>
          <w:lang w:val="en-GB"/>
        </w:rPr>
        <w:t xml:space="preserve">เมื่อวันที่ </w:t>
      </w:r>
      <w:r w:rsidR="006F1E95" w:rsidRPr="0024036F">
        <w:t>1</w:t>
      </w:r>
      <w:r w:rsidR="006F1E95" w:rsidRPr="0024036F">
        <w:rPr>
          <w:rFonts w:hint="cs"/>
        </w:rPr>
        <w:t>4</w:t>
      </w:r>
      <w:r w:rsidRPr="0024036F">
        <w:t xml:space="preserve"> </w:t>
      </w:r>
      <w:r w:rsidR="00F84D47" w:rsidRPr="0024036F">
        <w:rPr>
          <w:rFonts w:hint="cs"/>
          <w:cs/>
        </w:rPr>
        <w:t>มีนาคม</w:t>
      </w:r>
      <w:r w:rsidRPr="0024036F">
        <w:rPr>
          <w:cs/>
        </w:rPr>
        <w:t xml:space="preserve"> </w:t>
      </w:r>
      <w:r w:rsidR="006F1E95" w:rsidRPr="0024036F">
        <w:t>2565</w:t>
      </w:r>
      <w:r w:rsidRPr="0024036F">
        <w:t xml:space="preserve"> BBGI </w:t>
      </w:r>
      <w:r w:rsidR="00F84D47" w:rsidRPr="0024036F">
        <w:rPr>
          <w:cs/>
        </w:rPr>
        <w:t>ได้</w:t>
      </w:r>
      <w:r w:rsidR="001D15A6" w:rsidRPr="0024036F">
        <w:rPr>
          <w:cs/>
        </w:rPr>
        <w:t>เสนอขาย</w:t>
      </w:r>
      <w:r w:rsidR="001D15A6" w:rsidRPr="0024036F">
        <w:rPr>
          <w:rFonts w:hint="cs"/>
          <w:cs/>
        </w:rPr>
        <w:t>หุ้น</w:t>
      </w:r>
      <w:r w:rsidR="001D15A6" w:rsidRPr="0024036F">
        <w:rPr>
          <w:cs/>
        </w:rPr>
        <w:t>ให้แก่ประชาชนเป็นครั้งแรก</w:t>
      </w:r>
      <w:r w:rsidR="001D15A6" w:rsidRPr="0024036F">
        <w:rPr>
          <w:rFonts w:hint="cs"/>
          <w:cs/>
        </w:rPr>
        <w:t xml:space="preserve"> </w:t>
      </w:r>
      <w:r w:rsidR="00F84D47" w:rsidRPr="0024036F">
        <w:rPr>
          <w:cs/>
        </w:rPr>
        <w:t>จำนวน</w:t>
      </w:r>
      <w:r w:rsidR="00F84D47" w:rsidRPr="0024036F">
        <w:rPr>
          <w:rFonts w:hint="cs"/>
          <w:cs/>
        </w:rPr>
        <w:t xml:space="preserve"> </w:t>
      </w:r>
      <w:r w:rsidR="006F1E95" w:rsidRPr="0024036F">
        <w:t>433</w:t>
      </w:r>
      <w:r w:rsidRPr="0024036F">
        <w:t>.</w:t>
      </w:r>
      <w:r w:rsidR="006F1E95" w:rsidRPr="0024036F">
        <w:t>2</w:t>
      </w:r>
      <w:r w:rsidR="006F1E95" w:rsidRPr="0024036F">
        <w:rPr>
          <w:rFonts w:hint="cs"/>
        </w:rPr>
        <w:t>0</w:t>
      </w:r>
      <w:r w:rsidRPr="0024036F">
        <w:t xml:space="preserve"> </w:t>
      </w:r>
      <w:r w:rsidRPr="0024036F">
        <w:rPr>
          <w:cs/>
        </w:rPr>
        <w:t>ล้านหุ้น</w:t>
      </w:r>
      <w:r w:rsidR="001D15A6" w:rsidRPr="0024036F">
        <w:t xml:space="preserve"> </w:t>
      </w:r>
      <w:r w:rsidR="001D15A6" w:rsidRPr="0024036F">
        <w:rPr>
          <w:rFonts w:hint="cs"/>
          <w:cs/>
        </w:rPr>
        <w:t>ด้วยราคาเสนอขาย</w:t>
      </w:r>
      <w:r w:rsidR="00FA475C" w:rsidRPr="0024036F">
        <w:rPr>
          <w:rFonts w:hint="cs"/>
          <w:cs/>
        </w:rPr>
        <w:t xml:space="preserve"> </w:t>
      </w:r>
      <w:r w:rsidR="006F1E95" w:rsidRPr="0024036F">
        <w:t>10</w:t>
      </w:r>
      <w:r w:rsidR="00FA475C" w:rsidRPr="0024036F">
        <w:t>.</w:t>
      </w:r>
      <w:r w:rsidR="006F1E95" w:rsidRPr="0024036F">
        <w:t>50</w:t>
      </w:r>
      <w:r w:rsidR="00FA475C" w:rsidRPr="0024036F">
        <w:t xml:space="preserve"> </w:t>
      </w:r>
      <w:r w:rsidR="00FA475C" w:rsidRPr="0024036F">
        <w:rPr>
          <w:rFonts w:hint="cs"/>
          <w:cs/>
        </w:rPr>
        <w:t>บาท</w:t>
      </w:r>
      <w:r w:rsidR="001D15A6" w:rsidRPr="0024036F">
        <w:rPr>
          <w:rFonts w:hint="cs"/>
          <w:cs/>
        </w:rPr>
        <w:t xml:space="preserve">ต่อหุ้น (ราคาตามมูลค่า </w:t>
      </w:r>
      <w:r w:rsidR="001D15A6" w:rsidRPr="0024036F">
        <w:t xml:space="preserve">2.50 </w:t>
      </w:r>
      <w:r w:rsidR="001D15A6" w:rsidRPr="0024036F">
        <w:rPr>
          <w:rFonts w:hint="cs"/>
          <w:cs/>
        </w:rPr>
        <w:t xml:space="preserve">บาทและส่วนเกินมูลค่าหุ้น </w:t>
      </w:r>
      <w:r w:rsidR="001D15A6" w:rsidRPr="0024036F">
        <w:t xml:space="preserve">8 </w:t>
      </w:r>
      <w:r w:rsidR="001D15A6" w:rsidRPr="0024036F">
        <w:rPr>
          <w:rFonts w:hint="cs"/>
          <w:cs/>
        </w:rPr>
        <w:t>บาท)</w:t>
      </w:r>
      <w:r w:rsidR="00FA475C" w:rsidRPr="0024036F">
        <w:rPr>
          <w:rFonts w:hint="cs"/>
          <w:cs/>
        </w:rPr>
        <w:t xml:space="preserve"> เป็นเงินจำนวน </w:t>
      </w:r>
      <w:r w:rsidR="006F1E95" w:rsidRPr="0024036F">
        <w:t>4</w:t>
      </w:r>
      <w:r w:rsidR="00FA475C" w:rsidRPr="0024036F">
        <w:t>,</w:t>
      </w:r>
      <w:r w:rsidR="006F1E95" w:rsidRPr="0024036F">
        <w:t>549</w:t>
      </w:r>
      <w:r w:rsidR="00FA475C" w:rsidRPr="0024036F">
        <w:t xml:space="preserve"> </w:t>
      </w:r>
      <w:r w:rsidR="00FA475C" w:rsidRPr="0024036F">
        <w:rPr>
          <w:rFonts w:hint="cs"/>
          <w:cs/>
        </w:rPr>
        <w:t>ล้านบาท</w:t>
      </w:r>
      <w:r w:rsidRPr="0024036F">
        <w:rPr>
          <w:cs/>
        </w:rPr>
        <w:t xml:space="preserve"> </w:t>
      </w:r>
      <w:r w:rsidR="00FA475C" w:rsidRPr="0024036F">
        <w:rPr>
          <w:rFonts w:hint="cs"/>
          <w:cs/>
        </w:rPr>
        <w:t xml:space="preserve">โดย </w:t>
      </w:r>
      <w:r w:rsidR="00FA475C" w:rsidRPr="0024036F">
        <w:t xml:space="preserve">BBGI </w:t>
      </w:r>
      <w:r w:rsidR="00FA475C" w:rsidRPr="0024036F">
        <w:rPr>
          <w:rFonts w:hint="cs"/>
          <w:cs/>
        </w:rPr>
        <w:t xml:space="preserve">ได้จดทะเบียนเพิ่มทุนชำระแล้วกับกระทรวงพาณิชย์ เมื่อวันที่ </w:t>
      </w:r>
      <w:r w:rsidR="006F1E95" w:rsidRPr="0024036F">
        <w:t>15</w:t>
      </w:r>
      <w:r w:rsidR="00FA475C" w:rsidRPr="0024036F">
        <w:t xml:space="preserve"> </w:t>
      </w:r>
      <w:r w:rsidR="00FA475C" w:rsidRPr="0024036F">
        <w:rPr>
          <w:rFonts w:hint="cs"/>
          <w:cs/>
        </w:rPr>
        <w:t xml:space="preserve">มีนาคม </w:t>
      </w:r>
      <w:r w:rsidR="006F1E95" w:rsidRPr="0024036F">
        <w:t>2565</w:t>
      </w:r>
      <w:r w:rsidR="00FA475C" w:rsidRPr="0024036F">
        <w:t xml:space="preserve"> </w:t>
      </w:r>
      <w:r w:rsidR="00F84D47" w:rsidRPr="0024036F">
        <w:rPr>
          <w:cs/>
        </w:rPr>
        <w:t>โดยหุ้นสามัญของ</w:t>
      </w:r>
      <w:r w:rsidR="00FD559C" w:rsidRPr="0024036F">
        <w:t xml:space="preserve"> BBGI </w:t>
      </w:r>
      <w:r w:rsidR="00F84D47" w:rsidRPr="0024036F">
        <w:rPr>
          <w:cs/>
        </w:rPr>
        <w:t xml:space="preserve">ได้เริ่มทำการซื้อขายในตลาดหลักทรัพย์แห่งประเทศไทยตั้งแต่วันที่ </w:t>
      </w:r>
      <w:r w:rsidR="006F1E95" w:rsidRPr="0024036F">
        <w:t>17</w:t>
      </w:r>
      <w:r w:rsidR="00F84D47" w:rsidRPr="0024036F">
        <w:rPr>
          <w:cs/>
        </w:rPr>
        <w:t xml:space="preserve"> มีนาคม </w:t>
      </w:r>
      <w:r w:rsidR="006F1E95" w:rsidRPr="0024036F">
        <w:t>2565</w:t>
      </w:r>
      <w:r w:rsidR="00F84D47" w:rsidRPr="0024036F">
        <w:rPr>
          <w:rFonts w:hint="cs"/>
          <w:cs/>
        </w:rPr>
        <w:t xml:space="preserve"> </w:t>
      </w:r>
      <w:r w:rsidR="001D15A6" w:rsidRPr="0024036F">
        <w:rPr>
          <w:rFonts w:hint="cs"/>
          <w:cs/>
        </w:rPr>
        <w:t xml:space="preserve">ผลจากการเสนอขายหุ้นต่อประชาชนเป็นครั้งแรกดังกล่าว ทำให้ส่วนได้เสียของบริษัทใน </w:t>
      </w:r>
      <w:r w:rsidR="001D15A6" w:rsidRPr="0024036F">
        <w:t xml:space="preserve">BBGI </w:t>
      </w:r>
      <w:r w:rsidR="001D15A6" w:rsidRPr="0024036F">
        <w:rPr>
          <w:rFonts w:hint="cs"/>
          <w:cs/>
        </w:rPr>
        <w:t xml:space="preserve">ลดลงจากร้อยละ </w:t>
      </w:r>
      <w:r w:rsidR="001D15A6" w:rsidRPr="0024036F">
        <w:t xml:space="preserve">60 </w:t>
      </w:r>
      <w:r w:rsidR="001D15A6" w:rsidRPr="0024036F">
        <w:rPr>
          <w:rFonts w:hint="cs"/>
          <w:cs/>
        </w:rPr>
        <w:t>เป็น</w:t>
      </w:r>
      <w:r w:rsidRPr="0024036F">
        <w:rPr>
          <w:cs/>
        </w:rPr>
        <w:t xml:space="preserve">ร้อยละ </w:t>
      </w:r>
      <w:r w:rsidR="006F1E95" w:rsidRPr="0024036F">
        <w:t>42</w:t>
      </w:r>
      <w:r w:rsidRPr="0024036F">
        <w:t>.</w:t>
      </w:r>
      <w:r w:rsidR="006F1E95" w:rsidRPr="0024036F">
        <w:t>02</w:t>
      </w:r>
      <w:r w:rsidRPr="0024036F">
        <w:t xml:space="preserve"> </w:t>
      </w:r>
      <w:r w:rsidR="00FA475C" w:rsidRPr="0024036F">
        <w:rPr>
          <w:rFonts w:hint="cs"/>
          <w:cs/>
        </w:rPr>
        <w:t>และในระหว่างงวด</w:t>
      </w:r>
      <w:r w:rsidRPr="0024036F">
        <w:rPr>
          <w:cs/>
        </w:rPr>
        <w:t>บริษัทได้ซื้อหุ้น</w:t>
      </w:r>
      <w:r w:rsidR="00FA475C" w:rsidRPr="0024036F">
        <w:rPr>
          <w:rFonts w:hint="cs"/>
          <w:cs/>
        </w:rPr>
        <w:t xml:space="preserve">สามัญของ </w:t>
      </w:r>
      <w:r w:rsidR="00FA475C" w:rsidRPr="0024036F">
        <w:t xml:space="preserve">BBGI </w:t>
      </w:r>
      <w:r w:rsidRPr="0024036F">
        <w:rPr>
          <w:cs/>
        </w:rPr>
        <w:t xml:space="preserve">เพิ่มเติม ทำให้ ณ วันที่ </w:t>
      </w:r>
      <w:r w:rsidR="006F1E95" w:rsidRPr="0024036F">
        <w:t>31</w:t>
      </w:r>
      <w:r w:rsidRPr="0024036F">
        <w:rPr>
          <w:cs/>
        </w:rPr>
        <w:t xml:space="preserve"> มีนาคม </w:t>
      </w:r>
      <w:r w:rsidR="006F1E95" w:rsidRPr="0024036F">
        <w:t>2565</w:t>
      </w:r>
      <w:r w:rsidRPr="0024036F">
        <w:rPr>
          <w:cs/>
        </w:rPr>
        <w:t xml:space="preserve"> บริษัทมีสัดส่วนการถือหุ้นใน </w:t>
      </w:r>
      <w:r w:rsidRPr="0024036F">
        <w:t xml:space="preserve">BBGI </w:t>
      </w:r>
      <w:r w:rsidRPr="0024036F">
        <w:rPr>
          <w:cs/>
        </w:rPr>
        <w:t xml:space="preserve">อยู่ที่ร้อยละ </w:t>
      </w:r>
      <w:r w:rsidR="006F1E95" w:rsidRPr="0024036F">
        <w:t>43</w:t>
      </w:r>
      <w:r w:rsidRPr="0024036F">
        <w:t>.</w:t>
      </w:r>
      <w:r w:rsidR="006F1E95" w:rsidRPr="0024036F">
        <w:t>96</w:t>
      </w:r>
    </w:p>
    <w:p w14:paraId="73685A79" w14:textId="77777777" w:rsidR="00507F3F" w:rsidRPr="000614AB" w:rsidRDefault="00507F3F" w:rsidP="00507F3F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563B91D" w14:textId="77777777" w:rsidR="00507F3F" w:rsidRPr="00C83459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C83459">
        <w:rPr>
          <w:i/>
          <w:iCs/>
        </w:rPr>
        <w:t>BCP Trading Pte</w:t>
      </w:r>
      <w:r w:rsidRPr="00C83459">
        <w:rPr>
          <w:i/>
          <w:iCs/>
          <w:cs/>
        </w:rPr>
        <w:t xml:space="preserve">. </w:t>
      </w:r>
      <w:r w:rsidRPr="00C83459">
        <w:rPr>
          <w:i/>
          <w:iCs/>
        </w:rPr>
        <w:t>Ltd</w:t>
      </w:r>
      <w:r w:rsidRPr="00C83459">
        <w:rPr>
          <w:i/>
          <w:iCs/>
          <w:cs/>
        </w:rPr>
        <w:t>.</w:t>
      </w:r>
    </w:p>
    <w:p w14:paraId="5DC14967" w14:textId="77777777" w:rsidR="00507F3F" w:rsidRPr="00C83459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</w:p>
    <w:p w14:paraId="5B29D347" w14:textId="2F1312A7" w:rsidR="00507F3F" w:rsidRPr="0024036F" w:rsidRDefault="00507F3F" w:rsidP="0006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  <w:r w:rsidRPr="0024036F">
        <w:rPr>
          <w:cs/>
          <w:lang w:val="en-GB"/>
        </w:rPr>
        <w:t xml:space="preserve">เมื่อวันที่ </w:t>
      </w:r>
      <w:r w:rsidR="006F1E95" w:rsidRPr="0024036F">
        <w:rPr>
          <w:lang w:val="en-GB"/>
        </w:rPr>
        <w:t>29</w:t>
      </w:r>
      <w:r w:rsidRPr="0024036F">
        <w:rPr>
          <w:cs/>
          <w:lang w:val="en-GB"/>
        </w:rPr>
        <w:t xml:space="preserve"> กรกฎาคม </w:t>
      </w:r>
      <w:r w:rsidR="006F1E95" w:rsidRPr="0024036F">
        <w:rPr>
          <w:lang w:val="en-GB"/>
        </w:rPr>
        <w:t>2564</w:t>
      </w:r>
      <w:r w:rsidRPr="0024036F">
        <w:rPr>
          <w:cs/>
          <w:lang w:val="en-GB"/>
        </w:rPr>
        <w:t xml:space="preserve"> ที่ประชุมคณะกรรมการของบริษัทมีมติอนุมัติให้บริษัทเพิ่มทุนใน </w:t>
      </w:r>
      <w:r w:rsidRPr="0024036F">
        <w:rPr>
          <w:lang w:val="en-GB"/>
        </w:rPr>
        <w:t>BCP Trading Pte. Ltd.</w:t>
      </w:r>
      <w:r w:rsidRPr="0024036F">
        <w:rPr>
          <w:cs/>
          <w:lang w:val="en-GB"/>
        </w:rPr>
        <w:t xml:space="preserve"> จำนวน </w:t>
      </w:r>
      <w:r w:rsidR="006F1E95" w:rsidRPr="0024036F">
        <w:rPr>
          <w:lang w:val="en-GB"/>
        </w:rPr>
        <w:t>10</w:t>
      </w:r>
      <w:r w:rsidRPr="0024036F">
        <w:rPr>
          <w:lang w:val="en-GB"/>
        </w:rPr>
        <w:t xml:space="preserve"> </w:t>
      </w:r>
      <w:r w:rsidRPr="0024036F">
        <w:rPr>
          <w:cs/>
          <w:lang w:val="en-GB"/>
        </w:rPr>
        <w:t xml:space="preserve">ล้านเหรียญสหรัฐฯ ในปี </w:t>
      </w:r>
      <w:r w:rsidR="006F1E95" w:rsidRPr="0024036F">
        <w:rPr>
          <w:lang w:val="en-GB"/>
        </w:rPr>
        <w:t>2565</w:t>
      </w:r>
      <w:r w:rsidRPr="0024036F">
        <w:rPr>
          <w:lang w:val="en-GB"/>
        </w:rPr>
        <w:t xml:space="preserve"> </w:t>
      </w:r>
      <w:r w:rsidRPr="0024036F">
        <w:rPr>
          <w:cs/>
          <w:lang w:val="en-GB"/>
        </w:rPr>
        <w:t xml:space="preserve">จากทุนจดทะเบียนเดิม </w:t>
      </w:r>
      <w:r w:rsidR="006F1E95" w:rsidRPr="0024036F">
        <w:rPr>
          <w:lang w:val="en-GB"/>
        </w:rPr>
        <w:t>20</w:t>
      </w:r>
      <w:r w:rsidRPr="0024036F">
        <w:rPr>
          <w:lang w:val="en-GB"/>
        </w:rPr>
        <w:t xml:space="preserve"> </w:t>
      </w:r>
      <w:r w:rsidRPr="0024036F">
        <w:rPr>
          <w:cs/>
          <w:lang w:val="en-GB"/>
        </w:rPr>
        <w:t xml:space="preserve">ล้านเหรียญสหรัฐฯ เป็นทุนจดทะเบียนใหม่ </w:t>
      </w:r>
      <w:r w:rsidR="006F1E95" w:rsidRPr="0024036F">
        <w:rPr>
          <w:lang w:val="en-GB"/>
        </w:rPr>
        <w:t>30</w:t>
      </w:r>
      <w:r w:rsidR="006D4634" w:rsidRPr="0024036F">
        <w:rPr>
          <w:cs/>
          <w:lang w:val="en-GB"/>
        </w:rPr>
        <w:t xml:space="preserve"> ล้านเหรียญสหรัฐฯ (เทียบเท่า </w:t>
      </w:r>
      <w:r w:rsidR="006F1E95" w:rsidRPr="0024036F">
        <w:rPr>
          <w:lang w:val="en-GB"/>
        </w:rPr>
        <w:t>991</w:t>
      </w:r>
      <w:r w:rsidRPr="0024036F">
        <w:rPr>
          <w:cs/>
          <w:lang w:val="en-GB"/>
        </w:rPr>
        <w:t xml:space="preserve"> ล้านบาท) โดยการออกหุ้นสามัญเพิ่มทุนใหม่จำนวน </w:t>
      </w:r>
      <w:r w:rsidR="006F1E95" w:rsidRPr="0024036F">
        <w:rPr>
          <w:lang w:val="en-GB"/>
        </w:rPr>
        <w:t>10</w:t>
      </w:r>
      <w:r w:rsidRPr="0024036F">
        <w:rPr>
          <w:cs/>
          <w:lang w:val="en-GB"/>
        </w:rPr>
        <w:t xml:space="preserve"> ล้านหุ้น </w:t>
      </w:r>
      <w:r w:rsidR="000614AB" w:rsidRPr="0024036F">
        <w:rPr>
          <w:rFonts w:hint="cs"/>
          <w:cs/>
          <w:lang w:val="en-GB"/>
        </w:rPr>
        <w:t xml:space="preserve">     </w:t>
      </w:r>
      <w:r w:rsidRPr="0024036F">
        <w:rPr>
          <w:cs/>
          <w:lang w:val="en-GB"/>
        </w:rPr>
        <w:t>มู</w:t>
      </w:r>
      <w:r w:rsidR="000614AB" w:rsidRPr="0024036F">
        <w:rPr>
          <w:rFonts w:hint="cs"/>
          <w:cs/>
          <w:lang w:val="en-GB"/>
        </w:rPr>
        <w:t>ล</w:t>
      </w:r>
      <w:r w:rsidRPr="0024036F">
        <w:rPr>
          <w:cs/>
          <w:lang w:val="en-GB"/>
        </w:rPr>
        <w:t xml:space="preserve">ค่าที่ตราไว้หุ้นละ </w:t>
      </w:r>
      <w:r w:rsidR="006F1E95" w:rsidRPr="0024036F">
        <w:rPr>
          <w:lang w:val="en-GB"/>
        </w:rPr>
        <w:t>1</w:t>
      </w:r>
      <w:r w:rsidRPr="0024036F">
        <w:rPr>
          <w:cs/>
          <w:lang w:val="en-GB"/>
        </w:rPr>
        <w:t xml:space="preserve"> เหรียญสหรัฐฯ ทั้งนี้ไม่มีการเปลี่ยนแปลงในสัดส่วนการถือหุ้นของบริษัท โดยบริษัทย่อยดังกล่าวได</w:t>
      </w:r>
      <w:r w:rsidR="006D4634" w:rsidRPr="0024036F">
        <w:rPr>
          <w:cs/>
          <w:lang w:val="en-GB"/>
        </w:rPr>
        <w:t xml:space="preserve">้จดทะเบียนเพิ่มทุนเมื่อวันที่ </w:t>
      </w:r>
      <w:r w:rsidR="006F1E95" w:rsidRPr="0024036F">
        <w:rPr>
          <w:lang w:val="en-GB"/>
        </w:rPr>
        <w:t>14</w:t>
      </w:r>
      <w:r w:rsidRPr="0024036F">
        <w:rPr>
          <w:cs/>
          <w:lang w:val="en-GB"/>
        </w:rPr>
        <w:t xml:space="preserve"> มกราคม </w:t>
      </w:r>
      <w:r w:rsidR="006F1E95" w:rsidRPr="0024036F">
        <w:rPr>
          <w:lang w:val="en-GB"/>
        </w:rPr>
        <w:t>2565</w:t>
      </w:r>
    </w:p>
    <w:p w14:paraId="51857E18" w14:textId="77777777" w:rsidR="00507F3F" w:rsidRPr="00C83459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</w:p>
    <w:p w14:paraId="265F69B7" w14:textId="17260A13" w:rsidR="00507F3F" w:rsidRPr="00C83459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</w:rPr>
      </w:pPr>
      <w:r w:rsidRPr="00C83459">
        <w:rPr>
          <w:i/>
          <w:iCs/>
          <w:cs/>
        </w:rPr>
        <w:t>การด้อยค่าของเงินลงทุนในบริษัทย่อย</w:t>
      </w:r>
    </w:p>
    <w:p w14:paraId="6E42356D" w14:textId="77777777" w:rsidR="00673372" w:rsidRPr="00C83459" w:rsidRDefault="00673372" w:rsidP="00673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5099EF5E" w14:textId="31F009EA" w:rsidR="00507F3F" w:rsidRPr="00E45FA3" w:rsidRDefault="00673372" w:rsidP="00E45FA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C83459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Pr="00C83459">
        <w:rPr>
          <w:rFonts w:ascii="Angsana New" w:hAnsi="Angsana New"/>
          <w:sz w:val="30"/>
          <w:szCs w:val="30"/>
        </w:rPr>
        <w:t xml:space="preserve"> </w:t>
      </w:r>
      <w:r w:rsidRPr="00C83459">
        <w:rPr>
          <w:rFonts w:ascii="Angsana New" w:hAnsi="Angsana New"/>
          <w:sz w:val="30"/>
          <w:szCs w:val="30"/>
          <w:cs/>
        </w:rPr>
        <w:t xml:space="preserve">มีนาคม </w:t>
      </w:r>
      <w:r w:rsidR="006F1E95" w:rsidRPr="006F1E95">
        <w:rPr>
          <w:rFonts w:ascii="Angsana New" w:hAnsi="Angsana New"/>
          <w:sz w:val="30"/>
          <w:szCs w:val="30"/>
        </w:rPr>
        <w:t>2565</w:t>
      </w:r>
      <w:r w:rsidR="008E6D28" w:rsidRPr="00C83459">
        <w:rPr>
          <w:rFonts w:ascii="Angsana New" w:hAnsi="Angsana New"/>
          <w:sz w:val="30"/>
          <w:szCs w:val="30"/>
          <w:cs/>
        </w:rPr>
        <w:t xml:space="preserve"> กลุ่มบริษัทได้กลับรายการขาดทุน</w:t>
      </w:r>
      <w:r w:rsidR="001C04DC" w:rsidRPr="00C83459">
        <w:rPr>
          <w:rFonts w:ascii="Angsana New" w:hAnsi="Angsana New"/>
          <w:sz w:val="30"/>
          <w:szCs w:val="30"/>
          <w:cs/>
        </w:rPr>
        <w:t xml:space="preserve">จากการด้อยค่าของเงินลงทุนในบริษัท บีซีพีอาร์ จำกัด ในงบการเงินเฉพาะกิจการ เป็นจำนวน </w:t>
      </w:r>
      <w:r w:rsidR="006F1E95" w:rsidRPr="006F1E95">
        <w:rPr>
          <w:rFonts w:ascii="Angsana New" w:hAnsi="Angsana New"/>
          <w:sz w:val="30"/>
          <w:szCs w:val="30"/>
        </w:rPr>
        <w:t>155</w:t>
      </w:r>
      <w:r w:rsidR="001C04DC" w:rsidRPr="00C83459">
        <w:rPr>
          <w:rFonts w:ascii="Angsana New" w:hAnsi="Angsana New"/>
          <w:sz w:val="30"/>
          <w:szCs w:val="30"/>
        </w:rPr>
        <w:t xml:space="preserve"> </w:t>
      </w:r>
      <w:r w:rsidR="001C04DC" w:rsidRPr="00C83459">
        <w:rPr>
          <w:rFonts w:ascii="Angsana New" w:hAnsi="Angsana New"/>
          <w:sz w:val="30"/>
          <w:szCs w:val="30"/>
          <w:cs/>
        </w:rPr>
        <w:t>ล้านบาท เพื่อปรับมูลค่าตามบัญชีให้ใกล้เคียงกับมูลค่าที่คาดว่าจะได้รับคืน</w:t>
      </w:r>
      <w:r w:rsidR="00507F3F" w:rsidRPr="00846AA1">
        <w:rPr>
          <w:b/>
          <w:bCs/>
          <w:cs/>
        </w:rPr>
        <w:br w:type="page"/>
      </w:r>
    </w:p>
    <w:p w14:paraId="5497D4B8" w14:textId="3042490A" w:rsidR="007A118A" w:rsidRPr="00846AA1" w:rsidRDefault="007A118A" w:rsidP="0047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sectPr w:rsidR="007A118A" w:rsidRPr="00846AA1" w:rsidSect="009006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350" w:header="720" w:footer="720" w:gutter="0"/>
          <w:pgNumType w:start="14"/>
          <w:cols w:space="708"/>
          <w:docGrid w:linePitch="408"/>
        </w:sectPr>
      </w:pPr>
    </w:p>
    <w:p w14:paraId="5FC885A9" w14:textId="4883925A" w:rsidR="00CD48DF" w:rsidRPr="00846AA1" w:rsidRDefault="004762B0" w:rsidP="003D7EB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="Angsana New" w:hAnsi="Angsana New"/>
          <w:sz w:val="30"/>
          <w:szCs w:val="30"/>
        </w:rPr>
      </w:pPr>
      <w:r w:rsidRPr="00846AA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846A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="00B8432C" w:rsidRPr="00846AA1">
        <w:rPr>
          <w:rFonts w:ascii="Angsana New" w:hAnsi="Angsana New"/>
          <w:sz w:val="30"/>
          <w:szCs w:val="30"/>
          <w:cs/>
        </w:rPr>
        <w:t xml:space="preserve"> </w:t>
      </w:r>
      <w:r w:rsidR="00B8432C" w:rsidRPr="00846AA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F1E95" w:rsidRPr="006F1E95">
        <w:rPr>
          <w:rFonts w:ascii="Angsana New" w:hAnsi="Angsana New"/>
          <w:sz w:val="30"/>
          <w:szCs w:val="30"/>
        </w:rPr>
        <w:t>2565</w:t>
      </w:r>
      <w:r w:rsidR="00FF6346" w:rsidRPr="00846AA1">
        <w:rPr>
          <w:rFonts w:ascii="Angsana New" w:hAnsi="Angsana New"/>
          <w:sz w:val="30"/>
          <w:szCs w:val="30"/>
          <w:cs/>
        </w:rPr>
        <w:t xml:space="preserve"> และ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="00FF6346" w:rsidRPr="00846A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F1E95" w:rsidRPr="006F1E95">
        <w:rPr>
          <w:rFonts w:ascii="Angsana New" w:hAnsi="Angsana New"/>
          <w:sz w:val="30"/>
          <w:szCs w:val="30"/>
        </w:rPr>
        <w:t>2564</w:t>
      </w:r>
      <w:r w:rsidR="00B8432C" w:rsidRPr="00846AA1">
        <w:rPr>
          <w:rFonts w:ascii="Angsana New" w:hAnsi="Angsana New"/>
          <w:sz w:val="30"/>
          <w:szCs w:val="30"/>
          <w:cs/>
        </w:rPr>
        <w:t xml:space="preserve"> </w:t>
      </w:r>
      <w:r w:rsidRPr="00846AA1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</w:t>
      </w:r>
      <w:r w:rsidR="00FF6346" w:rsidRPr="00846AA1">
        <w:rPr>
          <w:rFonts w:ascii="Angsana New" w:hAnsi="Angsana New"/>
          <w:sz w:val="30"/>
          <w:szCs w:val="30"/>
          <w:cs/>
        </w:rPr>
        <w:t>งวด</w:t>
      </w:r>
      <w:r w:rsidR="0092278E" w:rsidRPr="00846AA1">
        <w:rPr>
          <w:rFonts w:ascii="Angsana New" w:hAnsi="Angsana New"/>
          <w:sz w:val="30"/>
          <w:szCs w:val="30"/>
          <w:cs/>
        </w:rPr>
        <w:t>สาม</w:t>
      </w:r>
      <w:r w:rsidR="00FF6346" w:rsidRPr="00846AA1">
        <w:rPr>
          <w:rFonts w:ascii="Angsana New" w:hAnsi="Angsana New"/>
          <w:sz w:val="30"/>
          <w:szCs w:val="30"/>
          <w:cs/>
        </w:rPr>
        <w:t>เดือนส</w:t>
      </w:r>
      <w:r w:rsidR="00941FE5" w:rsidRPr="00846AA1">
        <w:rPr>
          <w:rFonts w:ascii="Angsana New" w:hAnsi="Angsana New"/>
          <w:sz w:val="30"/>
          <w:szCs w:val="30"/>
          <w:cs/>
        </w:rPr>
        <w:t xml:space="preserve">ิ้นสุดวันที่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="00C91A9B" w:rsidRPr="00846AA1">
        <w:rPr>
          <w:rFonts w:ascii="Angsana New" w:hAnsi="Angsana New"/>
          <w:sz w:val="30"/>
          <w:szCs w:val="30"/>
          <w:cs/>
        </w:rPr>
        <w:t xml:space="preserve"> </w:t>
      </w:r>
      <w:r w:rsidR="0092278E" w:rsidRPr="00846AA1">
        <w:rPr>
          <w:rFonts w:ascii="Angsana New" w:hAnsi="Angsana New" w:hint="cs"/>
          <w:sz w:val="30"/>
          <w:szCs w:val="30"/>
          <w:cs/>
        </w:rPr>
        <w:t>มีนาคม</w:t>
      </w:r>
      <w:r w:rsidR="00B90217" w:rsidRPr="00846AA1">
        <w:rPr>
          <w:rFonts w:ascii="Angsana New" w:hAnsi="Angsana New"/>
          <w:sz w:val="30"/>
          <w:szCs w:val="30"/>
          <w:cs/>
        </w:rPr>
        <w:t xml:space="preserve"> </w:t>
      </w:r>
      <w:r w:rsidRPr="00846AA1">
        <w:rPr>
          <w:rFonts w:ascii="Angsana New" w:hAnsi="Angsana New"/>
          <w:sz w:val="30"/>
          <w:szCs w:val="30"/>
          <w:cs/>
        </w:rPr>
        <w:t>มีดังนี้</w:t>
      </w:r>
    </w:p>
    <w:p w14:paraId="2ABC9709" w14:textId="77777777" w:rsidR="00EA319F" w:rsidRPr="00846AA1" w:rsidRDefault="00EA319F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0" w:type="auto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810"/>
        <w:gridCol w:w="872"/>
        <w:gridCol w:w="923"/>
        <w:gridCol w:w="923"/>
        <w:gridCol w:w="923"/>
        <w:gridCol w:w="923"/>
        <w:gridCol w:w="980"/>
        <w:gridCol w:w="980"/>
        <w:gridCol w:w="923"/>
        <w:gridCol w:w="923"/>
        <w:gridCol w:w="923"/>
        <w:gridCol w:w="923"/>
      </w:tblGrid>
      <w:tr w:rsidR="00203C8D" w:rsidRPr="00846AA1" w14:paraId="0D9A45E4" w14:textId="77777777" w:rsidTr="00784761">
        <w:trPr>
          <w:cantSplit/>
          <w:tblHeader/>
        </w:trPr>
        <w:tc>
          <w:tcPr>
            <w:tcW w:w="2880" w:type="dxa"/>
          </w:tcPr>
          <w:p w14:paraId="1FFB0AAA" w14:textId="77777777" w:rsidR="00203C8D" w:rsidRPr="00846AA1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7DE6EC2C" w14:textId="77777777" w:rsidR="00203C8D" w:rsidRPr="00846AA1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6" w:type="dxa"/>
            <w:gridSpan w:val="12"/>
          </w:tcPr>
          <w:p w14:paraId="7CD4DFCA" w14:textId="54E20501" w:rsidR="00203C8D" w:rsidRPr="00846AA1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03C8D" w:rsidRPr="00846AA1" w14:paraId="0830045A" w14:textId="77777777" w:rsidTr="00784761">
        <w:trPr>
          <w:cantSplit/>
          <w:tblHeader/>
        </w:trPr>
        <w:tc>
          <w:tcPr>
            <w:tcW w:w="2880" w:type="dxa"/>
          </w:tcPr>
          <w:p w14:paraId="7277F8E4" w14:textId="77777777" w:rsidR="00203C8D" w:rsidRPr="00846AA1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5531B7E" w14:textId="77777777" w:rsidR="00203C8D" w:rsidRPr="00846AA1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</w:tcPr>
          <w:p w14:paraId="7F944473" w14:textId="2844DB34" w:rsidR="00203C8D" w:rsidRPr="00846AA1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846" w:type="dxa"/>
            <w:gridSpan w:val="2"/>
          </w:tcPr>
          <w:p w14:paraId="7612F945" w14:textId="77777777" w:rsidR="00203C8D" w:rsidRPr="00846AA1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gridSpan w:val="2"/>
          </w:tcPr>
          <w:p w14:paraId="50F1B1E5" w14:textId="77777777" w:rsidR="00203C8D" w:rsidRPr="00846AA1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14:paraId="63427256" w14:textId="77777777" w:rsidR="00203C8D" w:rsidRPr="00846AA1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gridSpan w:val="2"/>
          </w:tcPr>
          <w:p w14:paraId="07292669" w14:textId="77777777" w:rsidR="00203C8D" w:rsidRPr="00846AA1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50B34377" w14:textId="77777777" w:rsidR="00203C8D" w:rsidRPr="00846AA1" w:rsidRDefault="00203C8D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</w:rPr>
              <w:t>เงินปันผลสำหรับ</w:t>
            </w:r>
          </w:p>
        </w:tc>
      </w:tr>
      <w:tr w:rsidR="00203C8D" w:rsidRPr="00846AA1" w14:paraId="33472078" w14:textId="77777777" w:rsidTr="00784761">
        <w:trPr>
          <w:cantSplit/>
          <w:tblHeader/>
        </w:trPr>
        <w:tc>
          <w:tcPr>
            <w:tcW w:w="2880" w:type="dxa"/>
          </w:tcPr>
          <w:p w14:paraId="35239530" w14:textId="77777777" w:rsidR="00203C8D" w:rsidRPr="00846AA1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72CB6C6" w14:textId="77777777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82" w:type="dxa"/>
            <w:gridSpan w:val="2"/>
          </w:tcPr>
          <w:p w14:paraId="311F1786" w14:textId="051596BF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เ</w:t>
            </w:r>
            <w:r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846" w:type="dxa"/>
            <w:gridSpan w:val="2"/>
          </w:tcPr>
          <w:p w14:paraId="10D6354B" w14:textId="77777777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6" w:type="dxa"/>
            <w:gridSpan w:val="2"/>
          </w:tcPr>
          <w:p w14:paraId="04C727E9" w14:textId="77777777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60" w:type="dxa"/>
            <w:gridSpan w:val="2"/>
          </w:tcPr>
          <w:p w14:paraId="6752C8D2" w14:textId="77777777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6" w:type="dxa"/>
            <w:gridSpan w:val="2"/>
          </w:tcPr>
          <w:p w14:paraId="6DEEFC73" w14:textId="77777777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846" w:type="dxa"/>
            <w:gridSpan w:val="2"/>
          </w:tcPr>
          <w:p w14:paraId="0457B1A8" w14:textId="51C2DEA7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งวด</w:t>
            </w: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สาม</w:t>
            </w: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203C8D" w:rsidRPr="00846AA1" w14:paraId="70136893" w14:textId="77777777" w:rsidTr="00784761">
        <w:trPr>
          <w:cantSplit/>
          <w:tblHeader/>
        </w:trPr>
        <w:tc>
          <w:tcPr>
            <w:tcW w:w="2880" w:type="dxa"/>
          </w:tcPr>
          <w:p w14:paraId="4AB57C67" w14:textId="77777777" w:rsidR="00203C8D" w:rsidRPr="00846AA1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3CB9CAB" w14:textId="2591FA7B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F7248F8" w14:textId="2C51BE31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203C8D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872" w:type="dxa"/>
          </w:tcPr>
          <w:p w14:paraId="4E662BDB" w14:textId="545B6C9C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0AD61A0" w14:textId="2574FC42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203C8D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23" w:type="dxa"/>
          </w:tcPr>
          <w:p w14:paraId="568714A2" w14:textId="185242ED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172F7F11" w14:textId="37A1A93C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203C8D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23" w:type="dxa"/>
          </w:tcPr>
          <w:p w14:paraId="142A7E74" w14:textId="4EE1E8B0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80" w:type="dxa"/>
          </w:tcPr>
          <w:p w14:paraId="3D41E25C" w14:textId="1B76163C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203C8D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80" w:type="dxa"/>
          </w:tcPr>
          <w:p w14:paraId="2395C26F" w14:textId="529E3D51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350DC17" w14:textId="5D13EF78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203C8D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23" w:type="dxa"/>
          </w:tcPr>
          <w:p w14:paraId="101827F0" w14:textId="27644C59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09C0E3E7" w14:textId="0484264F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203C8D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23" w:type="dxa"/>
          </w:tcPr>
          <w:p w14:paraId="47F3D3DC" w14:textId="0A8F0773" w:rsidR="00203C8D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203C8D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203C8D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784761" w:rsidRPr="00846AA1" w14:paraId="0BD5BECE" w14:textId="77777777" w:rsidTr="00784761">
        <w:trPr>
          <w:cantSplit/>
          <w:tblHeader/>
        </w:trPr>
        <w:tc>
          <w:tcPr>
            <w:tcW w:w="2880" w:type="dxa"/>
          </w:tcPr>
          <w:p w14:paraId="339FBE72" w14:textId="77777777" w:rsidR="00784761" w:rsidRPr="00846AA1" w:rsidRDefault="00784761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1C98DDA8" w14:textId="6C430AEF" w:rsidR="00784761" w:rsidRPr="00846AA1" w:rsidRDefault="00784761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810" w:type="dxa"/>
          </w:tcPr>
          <w:p w14:paraId="1259FCC0" w14:textId="5C82B9F5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872" w:type="dxa"/>
          </w:tcPr>
          <w:p w14:paraId="2142035B" w14:textId="0633A536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7C8776F9" w14:textId="20E1849E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73EC2225" w14:textId="2DCA31C4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44E6D0AA" w14:textId="053BF785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65DFE0E6" w14:textId="7747B5D5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80" w:type="dxa"/>
          </w:tcPr>
          <w:p w14:paraId="58C3BAE9" w14:textId="443F902D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80" w:type="dxa"/>
          </w:tcPr>
          <w:p w14:paraId="67E650F0" w14:textId="4AD543CF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09BBEE4B" w14:textId="30E96DCF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09B16454" w14:textId="0DCF1E30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75629D04" w14:textId="0696553D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632E8CA0" w14:textId="4246E837" w:rsidR="00784761" w:rsidRPr="00846AA1" w:rsidRDefault="006F1E95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203C8D" w:rsidRPr="00846AA1" w14:paraId="065BEB6A" w14:textId="77777777" w:rsidTr="00784761">
        <w:trPr>
          <w:cantSplit/>
          <w:tblHeader/>
        </w:trPr>
        <w:tc>
          <w:tcPr>
            <w:tcW w:w="2880" w:type="dxa"/>
          </w:tcPr>
          <w:p w14:paraId="22058ECC" w14:textId="77777777" w:rsidR="00203C8D" w:rsidRPr="00846AA1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14:paraId="4CB54AD7" w14:textId="77777777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82" w:type="dxa"/>
            <w:gridSpan w:val="2"/>
          </w:tcPr>
          <w:p w14:paraId="4A43F729" w14:textId="2F7C4023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344" w:type="dxa"/>
            <w:gridSpan w:val="10"/>
          </w:tcPr>
          <w:p w14:paraId="2C6DAB93" w14:textId="77777777" w:rsidR="00203C8D" w:rsidRPr="00846AA1" w:rsidRDefault="00203C8D" w:rsidP="00126242">
            <w:pPr>
              <w:pStyle w:val="acctfourfigures"/>
              <w:tabs>
                <w:tab w:val="clear" w:pos="765"/>
              </w:tabs>
              <w:spacing w:line="320" w:lineRule="exact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03C8D" w:rsidRPr="00846AA1" w14:paraId="6A21EF08" w14:textId="77777777" w:rsidTr="00784761">
        <w:trPr>
          <w:cantSplit/>
        </w:trPr>
        <w:tc>
          <w:tcPr>
            <w:tcW w:w="2880" w:type="dxa"/>
          </w:tcPr>
          <w:p w14:paraId="0F630027" w14:textId="77777777" w:rsidR="00203C8D" w:rsidRPr="00846AA1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7634385F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40985F3" w14:textId="620508EC" w:rsidR="00203C8D" w:rsidRPr="00846AA1" w:rsidRDefault="00203C8D" w:rsidP="00126242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2" w:type="dxa"/>
          </w:tcPr>
          <w:p w14:paraId="5C649471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45"/>
              <w:contextualSpacing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23" w:type="dxa"/>
          </w:tcPr>
          <w:p w14:paraId="199F92BD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19CD0E6A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423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6AAEC35C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4D898BDE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374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0" w:type="dxa"/>
          </w:tcPr>
          <w:p w14:paraId="30C7AF9F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</w:tcPr>
          <w:p w14:paraId="77A936C8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418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31A7968F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0547C831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</w:tcPr>
          <w:p w14:paraId="2DD7A3EB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</w:tcPr>
          <w:p w14:paraId="44B836FA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400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F1229" w:rsidRPr="00846AA1" w14:paraId="08309B64" w14:textId="77777777" w:rsidTr="00784761">
        <w:trPr>
          <w:cantSplit/>
        </w:trPr>
        <w:tc>
          <w:tcPr>
            <w:tcW w:w="2880" w:type="dxa"/>
          </w:tcPr>
          <w:p w14:paraId="32DBFA6C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jc w:val="thaiDistribute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บริษัท บางจากกรีนเนท จำกัด</w:t>
            </w:r>
          </w:p>
        </w:tc>
        <w:tc>
          <w:tcPr>
            <w:tcW w:w="720" w:type="dxa"/>
          </w:tcPr>
          <w:p w14:paraId="22C8C82E" w14:textId="77777777" w:rsidR="000F1229" w:rsidRPr="00846AA1" w:rsidRDefault="000F1229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C22C605" w14:textId="78A56C98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vAlign w:val="bottom"/>
          </w:tcPr>
          <w:p w14:paraId="1D137DEB" w14:textId="3A6A2A0A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0F1229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vAlign w:val="bottom"/>
          </w:tcPr>
          <w:p w14:paraId="0FD25A85" w14:textId="668A24C8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</w:p>
        </w:tc>
        <w:tc>
          <w:tcPr>
            <w:tcW w:w="923" w:type="dxa"/>
            <w:vAlign w:val="bottom"/>
          </w:tcPr>
          <w:p w14:paraId="13E751FF" w14:textId="32B0279C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</w:p>
        </w:tc>
        <w:tc>
          <w:tcPr>
            <w:tcW w:w="923" w:type="dxa"/>
            <w:vAlign w:val="bottom"/>
          </w:tcPr>
          <w:p w14:paraId="2C416786" w14:textId="230E2256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42D48E2" w14:textId="149491D2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3851F1B3" w14:textId="281E9B28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AB23393" w14:textId="71994E48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171562F" w14:textId="425F0E2A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5404235D" w14:textId="283DD2E7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3DCD7BE7" w14:textId="61031845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0F1733F3" w14:textId="6E6C711D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0F1229" w:rsidRPr="00846AA1" w14:paraId="77E78539" w14:textId="77777777" w:rsidTr="00041626">
        <w:trPr>
          <w:cantSplit/>
        </w:trPr>
        <w:tc>
          <w:tcPr>
            <w:tcW w:w="2880" w:type="dxa"/>
          </w:tcPr>
          <w:p w14:paraId="4BC601F3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บริษัท บีซีพีจี จำกัด (มหาชน)</w:t>
            </w:r>
          </w:p>
        </w:tc>
        <w:tc>
          <w:tcPr>
            <w:tcW w:w="720" w:type="dxa"/>
          </w:tcPr>
          <w:p w14:paraId="1DB31BBD" w14:textId="77777777" w:rsidR="000F1229" w:rsidRPr="00846AA1" w:rsidRDefault="000F1229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645B114" w14:textId="4AB4ACB0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872" w:type="dxa"/>
            <w:vAlign w:val="bottom"/>
          </w:tcPr>
          <w:p w14:paraId="3AA71206" w14:textId="2CDC40C1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923" w:type="dxa"/>
          </w:tcPr>
          <w:p w14:paraId="366B4E24" w14:textId="244D099D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14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470</w:t>
            </w:r>
          </w:p>
        </w:tc>
        <w:tc>
          <w:tcPr>
            <w:tcW w:w="923" w:type="dxa"/>
          </w:tcPr>
          <w:p w14:paraId="4DA18C60" w14:textId="738FE203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14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470</w:t>
            </w:r>
          </w:p>
        </w:tc>
        <w:tc>
          <w:tcPr>
            <w:tcW w:w="923" w:type="dxa"/>
          </w:tcPr>
          <w:p w14:paraId="49931BC9" w14:textId="7F83A326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9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780</w:t>
            </w:r>
          </w:p>
        </w:tc>
        <w:tc>
          <w:tcPr>
            <w:tcW w:w="923" w:type="dxa"/>
          </w:tcPr>
          <w:p w14:paraId="2B9DD0DA" w14:textId="20691553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9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780</w:t>
            </w:r>
          </w:p>
        </w:tc>
        <w:tc>
          <w:tcPr>
            <w:tcW w:w="980" w:type="dxa"/>
          </w:tcPr>
          <w:p w14:paraId="60620513" w14:textId="393314A4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2B69877D" w14:textId="215D0FE0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0A7F9B3C" w14:textId="6075666B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9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780</w:t>
            </w:r>
          </w:p>
        </w:tc>
        <w:tc>
          <w:tcPr>
            <w:tcW w:w="923" w:type="dxa"/>
          </w:tcPr>
          <w:p w14:paraId="5C72F196" w14:textId="41D83A57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9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780</w:t>
            </w:r>
          </w:p>
        </w:tc>
        <w:tc>
          <w:tcPr>
            <w:tcW w:w="923" w:type="dxa"/>
          </w:tcPr>
          <w:p w14:paraId="40AAE873" w14:textId="4EC6F531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77A45F43" w14:textId="13EA0310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0F1229" w:rsidRPr="00846AA1" w14:paraId="02577E32" w14:textId="77777777" w:rsidTr="00041626">
        <w:trPr>
          <w:cantSplit/>
        </w:trPr>
        <w:tc>
          <w:tcPr>
            <w:tcW w:w="2880" w:type="dxa"/>
          </w:tcPr>
          <w:p w14:paraId="07EECD87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บริษัท บางจาก รีเทล จำกัด</w:t>
            </w:r>
          </w:p>
        </w:tc>
        <w:tc>
          <w:tcPr>
            <w:tcW w:w="720" w:type="dxa"/>
          </w:tcPr>
          <w:p w14:paraId="4665D818" w14:textId="77777777" w:rsidR="000F1229" w:rsidRPr="00846AA1" w:rsidRDefault="000F1229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F4F6438" w14:textId="7F6AFEFB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vAlign w:val="bottom"/>
          </w:tcPr>
          <w:p w14:paraId="53C4B0AD" w14:textId="4A42D67B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3BBAD243" w14:textId="302C00F9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500</w:t>
            </w:r>
          </w:p>
        </w:tc>
        <w:tc>
          <w:tcPr>
            <w:tcW w:w="923" w:type="dxa"/>
          </w:tcPr>
          <w:p w14:paraId="09212005" w14:textId="11C02078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500</w:t>
            </w:r>
          </w:p>
        </w:tc>
        <w:tc>
          <w:tcPr>
            <w:tcW w:w="923" w:type="dxa"/>
          </w:tcPr>
          <w:p w14:paraId="56D624D3" w14:textId="07881A41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500</w:t>
            </w:r>
          </w:p>
        </w:tc>
        <w:tc>
          <w:tcPr>
            <w:tcW w:w="923" w:type="dxa"/>
          </w:tcPr>
          <w:p w14:paraId="704F97A7" w14:textId="09CD1D6E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500</w:t>
            </w:r>
          </w:p>
        </w:tc>
        <w:tc>
          <w:tcPr>
            <w:tcW w:w="980" w:type="dxa"/>
          </w:tcPr>
          <w:p w14:paraId="3879DC2D" w14:textId="77AB9983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36008397" w14:textId="0A36D7A0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4CC4F825" w14:textId="21CE646D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500</w:t>
            </w:r>
          </w:p>
        </w:tc>
        <w:tc>
          <w:tcPr>
            <w:tcW w:w="923" w:type="dxa"/>
          </w:tcPr>
          <w:p w14:paraId="3B707770" w14:textId="7C853AE7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500</w:t>
            </w:r>
          </w:p>
        </w:tc>
        <w:tc>
          <w:tcPr>
            <w:tcW w:w="923" w:type="dxa"/>
          </w:tcPr>
          <w:p w14:paraId="64A2CEEA" w14:textId="41B948BE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54E8CEEF" w14:textId="54DDCEC8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0F1229" w:rsidRPr="00846AA1" w14:paraId="2DD2E2BC" w14:textId="77777777" w:rsidTr="00041626">
        <w:trPr>
          <w:cantSplit/>
        </w:trPr>
        <w:tc>
          <w:tcPr>
            <w:tcW w:w="2880" w:type="dxa"/>
          </w:tcPr>
          <w:p w14:paraId="467ABB86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BCP Innovation Pte</w:t>
            </w:r>
            <w:r w:rsidRPr="00846AA1">
              <w:rPr>
                <w:sz w:val="24"/>
                <w:szCs w:val="24"/>
                <w:cs/>
              </w:rPr>
              <w:t xml:space="preserve">. </w:t>
            </w:r>
            <w:r w:rsidRPr="00846AA1">
              <w:rPr>
                <w:sz w:val="24"/>
                <w:szCs w:val="24"/>
              </w:rPr>
              <w:t>Ltd</w:t>
            </w:r>
            <w:r w:rsidRPr="00846AA1">
              <w:rPr>
                <w:sz w:val="24"/>
                <w:szCs w:val="24"/>
                <w:cs/>
              </w:rPr>
              <w:t>.</w:t>
            </w:r>
          </w:p>
        </w:tc>
        <w:tc>
          <w:tcPr>
            <w:tcW w:w="720" w:type="dxa"/>
          </w:tcPr>
          <w:p w14:paraId="7152122A" w14:textId="77777777" w:rsidR="000F1229" w:rsidRPr="00846AA1" w:rsidRDefault="000F1229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D78ED67" w14:textId="6BAE3EA4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3386D92" w14:textId="209CA004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36D05C45" w14:textId="0777A057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790</w:t>
            </w:r>
          </w:p>
        </w:tc>
        <w:tc>
          <w:tcPr>
            <w:tcW w:w="923" w:type="dxa"/>
          </w:tcPr>
          <w:p w14:paraId="7270A1EC" w14:textId="54CBF18F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790</w:t>
            </w:r>
          </w:p>
        </w:tc>
        <w:tc>
          <w:tcPr>
            <w:tcW w:w="923" w:type="dxa"/>
          </w:tcPr>
          <w:p w14:paraId="6600D949" w14:textId="7FBAAC1F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790</w:t>
            </w:r>
          </w:p>
        </w:tc>
        <w:tc>
          <w:tcPr>
            <w:tcW w:w="923" w:type="dxa"/>
          </w:tcPr>
          <w:p w14:paraId="499CBDC7" w14:textId="7E89D8DA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790</w:t>
            </w:r>
          </w:p>
        </w:tc>
        <w:tc>
          <w:tcPr>
            <w:tcW w:w="980" w:type="dxa"/>
          </w:tcPr>
          <w:p w14:paraId="1D296997" w14:textId="0D2D30CD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58C487B7" w14:textId="3677680D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06976AB9" w14:textId="08633642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790</w:t>
            </w:r>
          </w:p>
        </w:tc>
        <w:tc>
          <w:tcPr>
            <w:tcW w:w="923" w:type="dxa"/>
          </w:tcPr>
          <w:p w14:paraId="79E5FC9E" w14:textId="6A0DA57E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790</w:t>
            </w:r>
          </w:p>
        </w:tc>
        <w:tc>
          <w:tcPr>
            <w:tcW w:w="923" w:type="dxa"/>
          </w:tcPr>
          <w:p w14:paraId="07192932" w14:textId="7C288918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6B4E16F0" w14:textId="77856C71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0F1229" w:rsidRPr="00846AA1" w14:paraId="00457240" w14:textId="77777777" w:rsidTr="00041626">
        <w:trPr>
          <w:cantSplit/>
        </w:trPr>
        <w:tc>
          <w:tcPr>
            <w:tcW w:w="2880" w:type="dxa"/>
          </w:tcPr>
          <w:p w14:paraId="0E510F5B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BCP Trading Pte</w:t>
            </w:r>
            <w:r w:rsidRPr="00846AA1">
              <w:rPr>
                <w:sz w:val="24"/>
                <w:szCs w:val="24"/>
                <w:cs/>
              </w:rPr>
              <w:t xml:space="preserve">. </w:t>
            </w:r>
            <w:r w:rsidRPr="00846AA1">
              <w:rPr>
                <w:sz w:val="24"/>
                <w:szCs w:val="24"/>
              </w:rPr>
              <w:t>Ltd</w:t>
            </w:r>
            <w:r w:rsidRPr="00846AA1">
              <w:rPr>
                <w:sz w:val="24"/>
                <w:szCs w:val="24"/>
                <w:cs/>
              </w:rPr>
              <w:t>.</w:t>
            </w:r>
          </w:p>
        </w:tc>
        <w:tc>
          <w:tcPr>
            <w:tcW w:w="720" w:type="dxa"/>
          </w:tcPr>
          <w:p w14:paraId="49176E6A" w14:textId="77777777" w:rsidR="000F1229" w:rsidRPr="00846AA1" w:rsidRDefault="000F1229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6C6CD5B" w14:textId="5A4044FD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23C0F7D9" w14:textId="1C3B6624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3CF106DD" w14:textId="179130B0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991</w:t>
            </w:r>
          </w:p>
        </w:tc>
        <w:tc>
          <w:tcPr>
            <w:tcW w:w="923" w:type="dxa"/>
          </w:tcPr>
          <w:p w14:paraId="05A12D9F" w14:textId="30A68666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661</w:t>
            </w:r>
          </w:p>
        </w:tc>
        <w:tc>
          <w:tcPr>
            <w:tcW w:w="923" w:type="dxa"/>
          </w:tcPr>
          <w:p w14:paraId="135FDE5E" w14:textId="43D0723C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707</w:t>
            </w:r>
          </w:p>
        </w:tc>
        <w:tc>
          <w:tcPr>
            <w:tcW w:w="923" w:type="dxa"/>
          </w:tcPr>
          <w:p w14:paraId="5FE27910" w14:textId="0337C543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371</w:t>
            </w:r>
          </w:p>
        </w:tc>
        <w:tc>
          <w:tcPr>
            <w:tcW w:w="980" w:type="dxa"/>
          </w:tcPr>
          <w:p w14:paraId="0E4B4E81" w14:textId="19B5E5D7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7A0F6FB8" w14:textId="22620BDF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3D3DE346" w14:textId="60815F82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707</w:t>
            </w:r>
          </w:p>
        </w:tc>
        <w:tc>
          <w:tcPr>
            <w:tcW w:w="923" w:type="dxa"/>
          </w:tcPr>
          <w:p w14:paraId="0A44D0F8" w14:textId="4A046BBC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371</w:t>
            </w:r>
          </w:p>
        </w:tc>
        <w:tc>
          <w:tcPr>
            <w:tcW w:w="923" w:type="dxa"/>
          </w:tcPr>
          <w:p w14:paraId="0D117A16" w14:textId="3A206963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7285561C" w14:textId="6C1D161B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60</w:t>
            </w:r>
          </w:p>
        </w:tc>
      </w:tr>
      <w:tr w:rsidR="000F1229" w:rsidRPr="00846AA1" w14:paraId="6D2F7629" w14:textId="77777777" w:rsidTr="00041626">
        <w:trPr>
          <w:cantSplit/>
        </w:trPr>
        <w:tc>
          <w:tcPr>
            <w:tcW w:w="2880" w:type="dxa"/>
          </w:tcPr>
          <w:p w14:paraId="033CC151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บริษัท บีบีจีไอ จำกัด (มหาชน)</w:t>
            </w:r>
          </w:p>
        </w:tc>
        <w:tc>
          <w:tcPr>
            <w:tcW w:w="720" w:type="dxa"/>
          </w:tcPr>
          <w:p w14:paraId="7B94C06A" w14:textId="77777777" w:rsidR="000F1229" w:rsidRPr="00846AA1" w:rsidRDefault="000F1229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CD0FF84" w14:textId="4A9A1C9F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872" w:type="dxa"/>
          </w:tcPr>
          <w:p w14:paraId="08E750EC" w14:textId="205DA353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  <w:r w:rsidR="000F1229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2D182974" w14:textId="6A6B384B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3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615</w:t>
            </w:r>
          </w:p>
        </w:tc>
        <w:tc>
          <w:tcPr>
            <w:tcW w:w="923" w:type="dxa"/>
          </w:tcPr>
          <w:p w14:paraId="12FB1811" w14:textId="5F8E7986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532</w:t>
            </w:r>
          </w:p>
        </w:tc>
        <w:tc>
          <w:tcPr>
            <w:tcW w:w="923" w:type="dxa"/>
          </w:tcPr>
          <w:p w14:paraId="45D6FE3F" w14:textId="52D28C75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993</w:t>
            </w:r>
          </w:p>
        </w:tc>
        <w:tc>
          <w:tcPr>
            <w:tcW w:w="923" w:type="dxa"/>
          </w:tcPr>
          <w:p w14:paraId="63E487F5" w14:textId="2BD303F9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700</w:t>
            </w:r>
          </w:p>
        </w:tc>
        <w:tc>
          <w:tcPr>
            <w:tcW w:w="980" w:type="dxa"/>
          </w:tcPr>
          <w:p w14:paraId="5140B05F" w14:textId="723F39E0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39BB1BB5" w14:textId="266E2296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5A22B782" w14:textId="119A5ABB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993</w:t>
            </w:r>
          </w:p>
        </w:tc>
        <w:tc>
          <w:tcPr>
            <w:tcW w:w="923" w:type="dxa"/>
          </w:tcPr>
          <w:p w14:paraId="00E6DE62" w14:textId="3DA1E616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F1229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700</w:t>
            </w:r>
          </w:p>
        </w:tc>
        <w:tc>
          <w:tcPr>
            <w:tcW w:w="923" w:type="dxa"/>
          </w:tcPr>
          <w:p w14:paraId="33EDF526" w14:textId="0877C4A0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4AE27857" w14:textId="1F2558E3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0F1229" w:rsidRPr="00846AA1" w14:paraId="3C1E3B05" w14:textId="77777777" w:rsidTr="00041626">
        <w:trPr>
          <w:cantSplit/>
        </w:trPr>
        <w:tc>
          <w:tcPr>
            <w:tcW w:w="2880" w:type="dxa"/>
          </w:tcPr>
          <w:p w14:paraId="50D4EF3D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บริษัท บีซีพีอาร์ จำกัด</w:t>
            </w:r>
          </w:p>
        </w:tc>
        <w:tc>
          <w:tcPr>
            <w:tcW w:w="720" w:type="dxa"/>
          </w:tcPr>
          <w:p w14:paraId="542ADAFD" w14:textId="71D8E5CE" w:rsidR="000F1229" w:rsidRPr="00846AA1" w:rsidRDefault="000F1229" w:rsidP="000F1229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right="-45"/>
              <w:contextualSpacing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3EAEA2E" w14:textId="0E5BA66A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36269338" w14:textId="3AD19A09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00EAA124" w14:textId="312CECF8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661</w:t>
            </w:r>
          </w:p>
        </w:tc>
        <w:tc>
          <w:tcPr>
            <w:tcW w:w="923" w:type="dxa"/>
          </w:tcPr>
          <w:p w14:paraId="443494BB" w14:textId="6E01C1C1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661</w:t>
            </w:r>
          </w:p>
        </w:tc>
        <w:tc>
          <w:tcPr>
            <w:tcW w:w="923" w:type="dxa"/>
          </w:tcPr>
          <w:p w14:paraId="303A9BAF" w14:textId="32CA8BD1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661</w:t>
            </w:r>
          </w:p>
        </w:tc>
        <w:tc>
          <w:tcPr>
            <w:tcW w:w="923" w:type="dxa"/>
          </w:tcPr>
          <w:p w14:paraId="53734E08" w14:textId="1B41EC82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661</w:t>
            </w:r>
          </w:p>
        </w:tc>
        <w:tc>
          <w:tcPr>
            <w:tcW w:w="980" w:type="dxa"/>
          </w:tcPr>
          <w:p w14:paraId="0985715C" w14:textId="6611C5E0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(</w:t>
            </w:r>
            <w:r w:rsidR="006F1E95" w:rsidRPr="006F1E95">
              <w:rPr>
                <w:sz w:val="24"/>
                <w:szCs w:val="24"/>
              </w:rPr>
              <w:t>162</w:t>
            </w:r>
            <w:r w:rsidRPr="00846AA1">
              <w:rPr>
                <w:sz w:val="24"/>
                <w:szCs w:val="24"/>
              </w:rPr>
              <w:t>)</w:t>
            </w:r>
          </w:p>
        </w:tc>
        <w:tc>
          <w:tcPr>
            <w:tcW w:w="980" w:type="dxa"/>
          </w:tcPr>
          <w:p w14:paraId="5F5A91D7" w14:textId="481A70B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(</w:t>
            </w:r>
            <w:r w:rsidR="006F1E95" w:rsidRPr="006F1E95">
              <w:rPr>
                <w:sz w:val="24"/>
                <w:szCs w:val="24"/>
              </w:rPr>
              <w:t>317</w:t>
            </w:r>
            <w:r w:rsidRPr="00846AA1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23" w:type="dxa"/>
          </w:tcPr>
          <w:p w14:paraId="3099C085" w14:textId="085D8A26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499</w:t>
            </w:r>
          </w:p>
        </w:tc>
        <w:tc>
          <w:tcPr>
            <w:tcW w:w="923" w:type="dxa"/>
          </w:tcPr>
          <w:p w14:paraId="157B78DF" w14:textId="05CA0399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344</w:t>
            </w:r>
          </w:p>
        </w:tc>
        <w:tc>
          <w:tcPr>
            <w:tcW w:w="923" w:type="dxa"/>
          </w:tcPr>
          <w:p w14:paraId="3CD8D296" w14:textId="75BED070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65139A95" w14:textId="1C943493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0F1229" w:rsidRPr="00846AA1" w14:paraId="5C4F32EB" w14:textId="77777777" w:rsidTr="00041626">
        <w:trPr>
          <w:cantSplit/>
        </w:trPr>
        <w:tc>
          <w:tcPr>
            <w:tcW w:w="2880" w:type="dxa"/>
          </w:tcPr>
          <w:p w14:paraId="6ECAF014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บริษัท บีซีวี ไบโอเบส จำกัด</w:t>
            </w:r>
          </w:p>
        </w:tc>
        <w:tc>
          <w:tcPr>
            <w:tcW w:w="720" w:type="dxa"/>
          </w:tcPr>
          <w:p w14:paraId="66096290" w14:textId="77777777" w:rsidR="000F1229" w:rsidRPr="00846AA1" w:rsidRDefault="000F1229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A69111E" w14:textId="641C330B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2BC2B4CB" w14:textId="0329BC84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679EA430" w14:textId="57E7B6B2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4C0DBA7A" w14:textId="36893C17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45B7A985" w14:textId="3E32376E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31EF2CEF" w14:textId="3DB679F6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80" w:type="dxa"/>
          </w:tcPr>
          <w:p w14:paraId="3F9B8997" w14:textId="7E9C3F3B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4CFA4B9C" w14:textId="03FD83F6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39336CC6" w14:textId="4C89E5B9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04E0BE40" w14:textId="413003CE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3CEF5A51" w14:textId="344F603C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4568B0B0" w14:textId="45906AC1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0F1229" w:rsidRPr="00846AA1" w14:paraId="5F630512" w14:textId="77777777" w:rsidTr="00784761">
        <w:trPr>
          <w:cantSplit/>
        </w:trPr>
        <w:tc>
          <w:tcPr>
            <w:tcW w:w="2880" w:type="dxa"/>
          </w:tcPr>
          <w:p w14:paraId="6561392F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บริษัท บีซีวี เอ็นเนอร์ยี่ จำกัด</w:t>
            </w:r>
          </w:p>
        </w:tc>
        <w:tc>
          <w:tcPr>
            <w:tcW w:w="720" w:type="dxa"/>
          </w:tcPr>
          <w:p w14:paraId="406BFA9E" w14:textId="77777777" w:rsidR="000F1229" w:rsidRPr="00846AA1" w:rsidRDefault="000F1229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DDBBBC8" w14:textId="7826CA92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1BFBD39" w14:textId="6F3FDE17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43CB1E2E" w14:textId="00445808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6251A8D2" w14:textId="521293F7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71C65F85" w14:textId="3901D181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624B6C59" w14:textId="41C903B5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80" w:type="dxa"/>
          </w:tcPr>
          <w:p w14:paraId="02887611" w14:textId="4B32BA30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48261496" w14:textId="2FBC1A6F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77F090FD" w14:textId="303C84D4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62F72A3A" w14:textId="1E28A2C6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</w:t>
            </w:r>
          </w:p>
        </w:tc>
        <w:tc>
          <w:tcPr>
            <w:tcW w:w="923" w:type="dxa"/>
          </w:tcPr>
          <w:p w14:paraId="3F1BD7B3" w14:textId="642BA7E6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2A2EC5B2" w14:textId="7FF92508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0F1229" w:rsidRPr="00846AA1" w14:paraId="0B5A84D7" w14:textId="77777777" w:rsidTr="00784761">
        <w:trPr>
          <w:cantSplit/>
        </w:trPr>
        <w:tc>
          <w:tcPr>
            <w:tcW w:w="2880" w:type="dxa"/>
          </w:tcPr>
          <w:p w14:paraId="74C66159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บริษัท บีซีวี อินโนเวชั่น จำกัด</w:t>
            </w:r>
          </w:p>
        </w:tc>
        <w:tc>
          <w:tcPr>
            <w:tcW w:w="720" w:type="dxa"/>
          </w:tcPr>
          <w:p w14:paraId="366DA2F2" w14:textId="77777777" w:rsidR="000F1229" w:rsidRPr="00846AA1" w:rsidRDefault="000F1229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9917D0D" w14:textId="488C64CA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5D776750" w14:textId="38765815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100</w:t>
            </w:r>
            <w:r w:rsidR="000F1229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48C35130" w14:textId="1EBF5E8E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65</w:t>
            </w:r>
          </w:p>
        </w:tc>
        <w:tc>
          <w:tcPr>
            <w:tcW w:w="923" w:type="dxa"/>
          </w:tcPr>
          <w:p w14:paraId="080E7236" w14:textId="15049E4D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65</w:t>
            </w:r>
          </w:p>
        </w:tc>
        <w:tc>
          <w:tcPr>
            <w:tcW w:w="923" w:type="dxa"/>
          </w:tcPr>
          <w:p w14:paraId="2D4037F1" w14:textId="5720A5DF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65</w:t>
            </w:r>
          </w:p>
        </w:tc>
        <w:tc>
          <w:tcPr>
            <w:tcW w:w="923" w:type="dxa"/>
          </w:tcPr>
          <w:p w14:paraId="13AEE67B" w14:textId="7783B27C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65</w:t>
            </w:r>
          </w:p>
        </w:tc>
        <w:tc>
          <w:tcPr>
            <w:tcW w:w="980" w:type="dxa"/>
          </w:tcPr>
          <w:p w14:paraId="37CCAC90" w14:textId="741D91BC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4204ECC6" w14:textId="5E4ED24A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51FC4750" w14:textId="01D22AC8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65</w:t>
            </w:r>
          </w:p>
        </w:tc>
        <w:tc>
          <w:tcPr>
            <w:tcW w:w="923" w:type="dxa"/>
          </w:tcPr>
          <w:p w14:paraId="5648AAAB" w14:textId="3A9B517C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65</w:t>
            </w:r>
          </w:p>
        </w:tc>
        <w:tc>
          <w:tcPr>
            <w:tcW w:w="923" w:type="dxa"/>
          </w:tcPr>
          <w:p w14:paraId="3CC83D76" w14:textId="79D5150B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68EA9B73" w14:textId="1161506C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0F1229" w:rsidRPr="00846AA1" w14:paraId="567AB5F2" w14:textId="77777777" w:rsidTr="00784761">
        <w:trPr>
          <w:cantSplit/>
        </w:trPr>
        <w:tc>
          <w:tcPr>
            <w:tcW w:w="2880" w:type="dxa"/>
          </w:tcPr>
          <w:p w14:paraId="1D7A2036" w14:textId="737E92DE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  <w:cs/>
              </w:rPr>
            </w:pPr>
            <w:r w:rsidRPr="00846AA1">
              <w:rPr>
                <w:rFonts w:hint="cs"/>
                <w:sz w:val="24"/>
                <w:szCs w:val="24"/>
                <w:cs/>
              </w:rPr>
              <w:t>บริษัท บีทีเอสจี จำกัด</w:t>
            </w:r>
          </w:p>
        </w:tc>
        <w:tc>
          <w:tcPr>
            <w:tcW w:w="720" w:type="dxa"/>
          </w:tcPr>
          <w:p w14:paraId="4DBEBE29" w14:textId="77777777" w:rsidR="000F1229" w:rsidRPr="00846AA1" w:rsidRDefault="000F1229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1327D39" w14:textId="5BF7AA16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</w:tcPr>
          <w:p w14:paraId="38FAEA18" w14:textId="465B44B7" w:rsidR="000F1229" w:rsidRPr="00846AA1" w:rsidRDefault="006F1E95" w:rsidP="000F1229">
            <w:pPr>
              <w:pStyle w:val="acctfourfigures"/>
              <w:tabs>
                <w:tab w:val="clear" w:pos="765"/>
                <w:tab w:val="decimal" w:pos="526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0F122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</w:tcPr>
          <w:p w14:paraId="0CF37443" w14:textId="0578630A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200</w:t>
            </w:r>
          </w:p>
        </w:tc>
        <w:tc>
          <w:tcPr>
            <w:tcW w:w="923" w:type="dxa"/>
          </w:tcPr>
          <w:p w14:paraId="72BFE423" w14:textId="1A103C7D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200</w:t>
            </w:r>
          </w:p>
        </w:tc>
        <w:tc>
          <w:tcPr>
            <w:tcW w:w="923" w:type="dxa"/>
          </w:tcPr>
          <w:p w14:paraId="469FFC97" w14:textId="5B9F0999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102</w:t>
            </w:r>
          </w:p>
        </w:tc>
        <w:tc>
          <w:tcPr>
            <w:tcW w:w="923" w:type="dxa"/>
          </w:tcPr>
          <w:p w14:paraId="02A9F9A9" w14:textId="58C74A48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102</w:t>
            </w:r>
          </w:p>
        </w:tc>
        <w:tc>
          <w:tcPr>
            <w:tcW w:w="980" w:type="dxa"/>
          </w:tcPr>
          <w:p w14:paraId="4DDB82D7" w14:textId="2D6CD262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79373FA8" w14:textId="10E6430B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</w:tcPr>
          <w:p w14:paraId="579200CC" w14:textId="0418B6A7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102</w:t>
            </w:r>
          </w:p>
        </w:tc>
        <w:tc>
          <w:tcPr>
            <w:tcW w:w="923" w:type="dxa"/>
          </w:tcPr>
          <w:p w14:paraId="17357A30" w14:textId="5252C7AA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102</w:t>
            </w:r>
          </w:p>
        </w:tc>
        <w:tc>
          <w:tcPr>
            <w:tcW w:w="923" w:type="dxa"/>
          </w:tcPr>
          <w:p w14:paraId="799D4260" w14:textId="7E9535D0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21084CE5" w14:textId="6B50E5CC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0F1229" w:rsidRPr="00846AA1" w14:paraId="43F810BB" w14:textId="77777777" w:rsidTr="00784761">
        <w:trPr>
          <w:cantSplit/>
        </w:trPr>
        <w:tc>
          <w:tcPr>
            <w:tcW w:w="2880" w:type="dxa"/>
          </w:tcPr>
          <w:p w14:paraId="0AF6D37C" w14:textId="668C313A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720" w:type="dxa"/>
          </w:tcPr>
          <w:p w14:paraId="3A1BF1EC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1CB536" w14:textId="0FF76988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49</w:t>
            </w:r>
            <w:r w:rsidR="000F1229" w:rsidRPr="00846AA1">
              <w:rPr>
                <w:sz w:val="24"/>
                <w:szCs w:val="24"/>
              </w:rPr>
              <w:t>.</w:t>
            </w:r>
            <w:r w:rsidRPr="006F1E95">
              <w:rPr>
                <w:sz w:val="24"/>
                <w:szCs w:val="24"/>
              </w:rPr>
              <w:t>00</w:t>
            </w:r>
          </w:p>
        </w:tc>
        <w:tc>
          <w:tcPr>
            <w:tcW w:w="872" w:type="dxa"/>
            <w:vAlign w:val="bottom"/>
          </w:tcPr>
          <w:p w14:paraId="3160C796" w14:textId="7296E82F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49</w:t>
            </w:r>
            <w:r w:rsidR="000F1229" w:rsidRPr="00846AA1">
              <w:rPr>
                <w:sz w:val="24"/>
                <w:szCs w:val="24"/>
              </w:rPr>
              <w:t>.</w:t>
            </w:r>
            <w:r w:rsidRPr="006F1E95">
              <w:rPr>
                <w:sz w:val="24"/>
                <w:szCs w:val="24"/>
              </w:rPr>
              <w:t>00</w:t>
            </w:r>
          </w:p>
        </w:tc>
        <w:tc>
          <w:tcPr>
            <w:tcW w:w="923" w:type="dxa"/>
            <w:vAlign w:val="bottom"/>
          </w:tcPr>
          <w:p w14:paraId="68D59FB4" w14:textId="7C75EB38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</w:p>
        </w:tc>
        <w:tc>
          <w:tcPr>
            <w:tcW w:w="923" w:type="dxa"/>
            <w:vAlign w:val="bottom"/>
          </w:tcPr>
          <w:p w14:paraId="665CB0E7" w14:textId="3C23F467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</w:p>
        </w:tc>
        <w:tc>
          <w:tcPr>
            <w:tcW w:w="923" w:type="dxa"/>
            <w:vAlign w:val="bottom"/>
          </w:tcPr>
          <w:p w14:paraId="0CFB7912" w14:textId="20F9D53B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26605147" w14:textId="394A19C4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581ACAF0" w14:textId="42CFC175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16E8313B" w14:textId="77777777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3" w:type="dxa"/>
            <w:vAlign w:val="bottom"/>
          </w:tcPr>
          <w:p w14:paraId="64B56851" w14:textId="3425AC46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1E6FDAFF" w14:textId="2421DBCC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44312DDF" w14:textId="3D3E5F47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2DB9978F" w14:textId="72C2D892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</w:tr>
      <w:tr w:rsidR="000F1229" w:rsidRPr="00846AA1" w14:paraId="610DD8E6" w14:textId="77777777" w:rsidTr="000F1229">
        <w:trPr>
          <w:cantSplit/>
          <w:trHeight w:val="77"/>
        </w:trPr>
        <w:tc>
          <w:tcPr>
            <w:tcW w:w="2880" w:type="dxa"/>
          </w:tcPr>
          <w:p w14:paraId="2AA6DB76" w14:textId="14071FCE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5" w:hanging="166"/>
              <w:contextualSpacing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บริษัท กรุงเทพขนส่งเชื้อเพลิงทางท่อ</w:t>
            </w:r>
            <w:r w:rsidRPr="00846AA1">
              <w:rPr>
                <w:sz w:val="24"/>
                <w:szCs w:val="24"/>
              </w:rPr>
              <w:t xml:space="preserve"> </w:t>
            </w:r>
            <w:r w:rsidRPr="00830B56">
              <w:rPr>
                <w:sz w:val="24"/>
                <w:szCs w:val="24"/>
                <w:cs/>
              </w:rPr>
              <w:t>และโลจิสติกส์ จำกัด</w:t>
            </w:r>
          </w:p>
        </w:tc>
        <w:tc>
          <w:tcPr>
            <w:tcW w:w="720" w:type="dxa"/>
          </w:tcPr>
          <w:p w14:paraId="61FD4FC5" w14:textId="77777777" w:rsidR="000F1229" w:rsidRPr="00846AA1" w:rsidRDefault="000F1229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3E0FEA" w14:textId="1B7B0188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100</w:t>
            </w:r>
            <w:r w:rsidR="000F1229" w:rsidRPr="00846AA1">
              <w:rPr>
                <w:sz w:val="24"/>
                <w:szCs w:val="24"/>
              </w:rPr>
              <w:t>.</w:t>
            </w:r>
            <w:r w:rsidRPr="006F1E95">
              <w:rPr>
                <w:sz w:val="24"/>
                <w:szCs w:val="24"/>
              </w:rPr>
              <w:t>00</w:t>
            </w:r>
          </w:p>
        </w:tc>
        <w:tc>
          <w:tcPr>
            <w:tcW w:w="872" w:type="dxa"/>
            <w:vAlign w:val="bottom"/>
          </w:tcPr>
          <w:p w14:paraId="0DF559E1" w14:textId="098643B9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100</w:t>
            </w:r>
            <w:r w:rsidR="000F1229" w:rsidRPr="00846AA1">
              <w:rPr>
                <w:sz w:val="24"/>
                <w:szCs w:val="24"/>
              </w:rPr>
              <w:t>.</w:t>
            </w:r>
            <w:r w:rsidRPr="006F1E95">
              <w:rPr>
                <w:sz w:val="24"/>
                <w:szCs w:val="24"/>
              </w:rPr>
              <w:t>00</w:t>
            </w:r>
          </w:p>
        </w:tc>
        <w:tc>
          <w:tcPr>
            <w:tcW w:w="923" w:type="dxa"/>
            <w:vAlign w:val="bottom"/>
          </w:tcPr>
          <w:p w14:paraId="1885C65C" w14:textId="2832EAB4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800</w:t>
            </w:r>
          </w:p>
        </w:tc>
        <w:tc>
          <w:tcPr>
            <w:tcW w:w="923" w:type="dxa"/>
            <w:vAlign w:val="bottom"/>
          </w:tcPr>
          <w:p w14:paraId="5F17850C" w14:textId="519E9E0C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800</w:t>
            </w:r>
          </w:p>
        </w:tc>
        <w:tc>
          <w:tcPr>
            <w:tcW w:w="923" w:type="dxa"/>
            <w:vAlign w:val="bottom"/>
          </w:tcPr>
          <w:p w14:paraId="2457FE18" w14:textId="21720C8B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800</w:t>
            </w:r>
          </w:p>
        </w:tc>
        <w:tc>
          <w:tcPr>
            <w:tcW w:w="923" w:type="dxa"/>
            <w:vAlign w:val="bottom"/>
          </w:tcPr>
          <w:p w14:paraId="5EBBA54D" w14:textId="16C56821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800</w:t>
            </w:r>
          </w:p>
        </w:tc>
        <w:tc>
          <w:tcPr>
            <w:tcW w:w="980" w:type="dxa"/>
            <w:vAlign w:val="bottom"/>
          </w:tcPr>
          <w:p w14:paraId="5FC158DB" w14:textId="373D86C3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0ACB19CF" w14:textId="77777777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</w:p>
          <w:p w14:paraId="177ABA41" w14:textId="6D5FAF0B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5A480A48" w14:textId="17B1D561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800</w:t>
            </w:r>
          </w:p>
        </w:tc>
        <w:tc>
          <w:tcPr>
            <w:tcW w:w="923" w:type="dxa"/>
            <w:vAlign w:val="bottom"/>
          </w:tcPr>
          <w:p w14:paraId="18BF4E9D" w14:textId="27B4ED7C" w:rsidR="000F1229" w:rsidRPr="00846AA1" w:rsidRDefault="006F1E95" w:rsidP="000F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800</w:t>
            </w:r>
          </w:p>
        </w:tc>
        <w:tc>
          <w:tcPr>
            <w:tcW w:w="923" w:type="dxa"/>
            <w:vAlign w:val="bottom"/>
          </w:tcPr>
          <w:p w14:paraId="7E37AA6F" w14:textId="1CDA043B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38925684" w14:textId="46AEF70F" w:rsidR="000F1229" w:rsidRPr="00846AA1" w:rsidRDefault="000F1229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-</w:t>
            </w:r>
          </w:p>
        </w:tc>
      </w:tr>
      <w:tr w:rsidR="005B75A1" w:rsidRPr="00846AA1" w14:paraId="46DDDDDD" w14:textId="77777777" w:rsidTr="00784761">
        <w:trPr>
          <w:cantSplit/>
          <w:trHeight w:val="77"/>
        </w:trPr>
        <w:tc>
          <w:tcPr>
            <w:tcW w:w="2880" w:type="dxa"/>
          </w:tcPr>
          <w:p w14:paraId="6E966700" w14:textId="46B185A9" w:rsidR="005B75A1" w:rsidRPr="00846AA1" w:rsidRDefault="005B75A1" w:rsidP="005B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  <w:cs/>
              </w:rPr>
            </w:pPr>
            <w:r w:rsidRPr="00846AA1">
              <w:rPr>
                <w:rFonts w:hint="cs"/>
                <w:sz w:val="24"/>
                <w:szCs w:val="24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720" w:type="dxa"/>
          </w:tcPr>
          <w:p w14:paraId="1AFA69DB" w14:textId="20D0494A" w:rsidR="005B75A1" w:rsidRPr="00BA74FF" w:rsidRDefault="006F1E95" w:rsidP="00BA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320" w:lineRule="exact"/>
              <w:contextualSpacing/>
              <w:rPr>
                <w:i/>
                <w:iCs/>
                <w:sz w:val="24"/>
                <w:szCs w:val="24"/>
              </w:rPr>
            </w:pPr>
            <w:r w:rsidRPr="006F1E95">
              <w:rPr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10" w:type="dxa"/>
            <w:vAlign w:val="bottom"/>
          </w:tcPr>
          <w:p w14:paraId="13BBBDF8" w14:textId="183BE045" w:rsidR="005B75A1" w:rsidRPr="00846AA1" w:rsidRDefault="006F1E95" w:rsidP="005B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50</w:t>
            </w:r>
            <w:r w:rsidR="005B75A1" w:rsidRPr="00846AA1">
              <w:rPr>
                <w:sz w:val="24"/>
                <w:szCs w:val="24"/>
              </w:rPr>
              <w:t>.</w:t>
            </w:r>
            <w:r w:rsidRPr="006F1E95">
              <w:rPr>
                <w:sz w:val="24"/>
                <w:szCs w:val="24"/>
              </w:rPr>
              <w:t>40</w:t>
            </w:r>
          </w:p>
        </w:tc>
        <w:tc>
          <w:tcPr>
            <w:tcW w:w="872" w:type="dxa"/>
            <w:vAlign w:val="bottom"/>
          </w:tcPr>
          <w:p w14:paraId="24738A8B" w14:textId="1A6ED90E" w:rsidR="005B75A1" w:rsidRPr="00846AA1" w:rsidRDefault="005B75A1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7F96B9DA" w14:textId="3E319F30" w:rsidR="005B75A1" w:rsidRPr="00846AA1" w:rsidRDefault="006F1E95" w:rsidP="005B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126</w:t>
            </w:r>
          </w:p>
        </w:tc>
        <w:tc>
          <w:tcPr>
            <w:tcW w:w="923" w:type="dxa"/>
            <w:vAlign w:val="bottom"/>
          </w:tcPr>
          <w:p w14:paraId="5464EBB6" w14:textId="2DDED0D4" w:rsidR="005B75A1" w:rsidRPr="00846AA1" w:rsidRDefault="005B75A1" w:rsidP="009B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3EB38759" w14:textId="039F485D" w:rsidR="005B75A1" w:rsidRPr="00846AA1" w:rsidRDefault="006F1E95" w:rsidP="005B7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64</w:t>
            </w:r>
          </w:p>
        </w:tc>
        <w:tc>
          <w:tcPr>
            <w:tcW w:w="923" w:type="dxa"/>
            <w:vAlign w:val="bottom"/>
          </w:tcPr>
          <w:p w14:paraId="085C4032" w14:textId="69A53C6F" w:rsidR="005B75A1" w:rsidRPr="00846AA1" w:rsidRDefault="005B75A1" w:rsidP="009B24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56176FFE" w14:textId="4E67B7D6" w:rsidR="005B75A1" w:rsidRPr="00846AA1" w:rsidRDefault="000F1229" w:rsidP="009B24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80" w:type="dxa"/>
          </w:tcPr>
          <w:p w14:paraId="5C303518" w14:textId="49200B56" w:rsidR="005B75A1" w:rsidRPr="00846AA1" w:rsidRDefault="005B75A1" w:rsidP="009B24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4071C10C" w14:textId="12893FDB" w:rsidR="005B75A1" w:rsidRPr="00846AA1" w:rsidRDefault="006F1E95" w:rsidP="005B7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sz w:val="24"/>
                <w:szCs w:val="24"/>
                <w:cs/>
              </w:rPr>
            </w:pPr>
            <w:r w:rsidRPr="006F1E95">
              <w:rPr>
                <w:rFonts w:hint="cs"/>
                <w:sz w:val="24"/>
                <w:szCs w:val="24"/>
              </w:rPr>
              <w:t>64</w:t>
            </w:r>
          </w:p>
        </w:tc>
        <w:tc>
          <w:tcPr>
            <w:tcW w:w="923" w:type="dxa"/>
            <w:vAlign w:val="bottom"/>
          </w:tcPr>
          <w:p w14:paraId="6707AF57" w14:textId="7E9813A6" w:rsidR="005B75A1" w:rsidRPr="00846AA1" w:rsidRDefault="005B75A1" w:rsidP="009B24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2CDE8F79" w14:textId="72E11250" w:rsidR="005B75A1" w:rsidRPr="00846AA1" w:rsidRDefault="000F1229" w:rsidP="009B24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7132D9E3" w14:textId="37FB428A" w:rsidR="005B75A1" w:rsidRPr="00846AA1" w:rsidRDefault="000F1229" w:rsidP="009B24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</w:tr>
      <w:tr w:rsidR="00203C8D" w:rsidRPr="00846AA1" w14:paraId="6B90DB32" w14:textId="77777777" w:rsidTr="00784761">
        <w:trPr>
          <w:cantSplit/>
        </w:trPr>
        <w:tc>
          <w:tcPr>
            <w:tcW w:w="2880" w:type="dxa"/>
          </w:tcPr>
          <w:p w14:paraId="6B46CC50" w14:textId="77777777" w:rsidR="00203C8D" w:rsidRPr="00846AA1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8BF86B9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6191453" w14:textId="4DEA18A0" w:rsidR="00203C8D" w:rsidRPr="00846AA1" w:rsidRDefault="00203C8D" w:rsidP="00126242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vAlign w:val="bottom"/>
          </w:tcPr>
          <w:p w14:paraId="5B2D5FFC" w14:textId="77777777" w:rsidR="00203C8D" w:rsidRPr="00846AA1" w:rsidRDefault="00203C8D" w:rsidP="00126242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right="-45"/>
              <w:contextualSpacing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23" w:type="dxa"/>
            <w:vAlign w:val="bottom"/>
          </w:tcPr>
          <w:p w14:paraId="76C82A59" w14:textId="77777777" w:rsidR="00203C8D" w:rsidRPr="00846AA1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780D966F" w14:textId="77777777" w:rsidR="00203C8D" w:rsidRPr="00846AA1" w:rsidRDefault="00203C8D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contextualSpacing/>
              <w:rPr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3C511523" w14:textId="3DAEF682" w:rsidR="00203C8D" w:rsidRPr="00846AA1" w:rsidRDefault="006F1E95" w:rsidP="001262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4"/>
                <w:szCs w:val="24"/>
                <w:cs/>
              </w:rPr>
            </w:pPr>
            <w:r w:rsidRPr="006F1E95">
              <w:rPr>
                <w:b/>
                <w:bCs/>
                <w:sz w:val="24"/>
                <w:szCs w:val="24"/>
              </w:rPr>
              <w:t>17</w:t>
            </w:r>
            <w:r w:rsidR="000F1229" w:rsidRPr="00846AA1">
              <w:rPr>
                <w:b/>
                <w:bCs/>
                <w:sz w:val="24"/>
                <w:szCs w:val="24"/>
              </w:rPr>
              <w:t>,</w:t>
            </w:r>
            <w:r w:rsidRPr="006F1E95">
              <w:rPr>
                <w:b/>
                <w:bCs/>
                <w:sz w:val="24"/>
                <w:szCs w:val="24"/>
              </w:rPr>
              <w:t>502</w:t>
            </w:r>
          </w:p>
        </w:tc>
        <w:tc>
          <w:tcPr>
            <w:tcW w:w="923" w:type="dxa"/>
            <w:vAlign w:val="bottom"/>
          </w:tcPr>
          <w:p w14:paraId="0DA4C073" w14:textId="64E8362D" w:rsidR="00203C8D" w:rsidRPr="00846AA1" w:rsidRDefault="006F1E95" w:rsidP="001262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4"/>
                <w:szCs w:val="24"/>
              </w:rPr>
            </w:pPr>
            <w:r w:rsidRPr="006F1E95">
              <w:rPr>
                <w:b/>
                <w:bCs/>
                <w:sz w:val="24"/>
                <w:szCs w:val="24"/>
              </w:rPr>
              <w:t>16</w:t>
            </w:r>
            <w:r w:rsidR="00126242" w:rsidRPr="00846AA1">
              <w:rPr>
                <w:b/>
                <w:bCs/>
                <w:sz w:val="24"/>
                <w:szCs w:val="24"/>
              </w:rPr>
              <w:t>,</w:t>
            </w:r>
            <w:r w:rsidRPr="006F1E95">
              <w:rPr>
                <w:b/>
                <w:bCs/>
                <w:sz w:val="24"/>
                <w:szCs w:val="24"/>
              </w:rPr>
              <w:t>809</w:t>
            </w:r>
          </w:p>
        </w:tc>
        <w:tc>
          <w:tcPr>
            <w:tcW w:w="980" w:type="dxa"/>
            <w:vAlign w:val="bottom"/>
          </w:tcPr>
          <w:p w14:paraId="0477C25D" w14:textId="10653863" w:rsidR="00203C8D" w:rsidRPr="00846AA1" w:rsidRDefault="000F1229" w:rsidP="001262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4"/>
                <w:szCs w:val="24"/>
              </w:rPr>
            </w:pPr>
            <w:r w:rsidRPr="00846AA1">
              <w:rPr>
                <w:b/>
                <w:bCs/>
                <w:sz w:val="24"/>
                <w:szCs w:val="24"/>
              </w:rPr>
              <w:t>(</w:t>
            </w:r>
            <w:r w:rsidR="006F1E95" w:rsidRPr="006F1E95">
              <w:rPr>
                <w:b/>
                <w:bCs/>
                <w:sz w:val="24"/>
                <w:szCs w:val="24"/>
              </w:rPr>
              <w:t>162</w:t>
            </w:r>
            <w:r w:rsidRPr="00846AA1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80" w:type="dxa"/>
            <w:vAlign w:val="bottom"/>
          </w:tcPr>
          <w:p w14:paraId="01682150" w14:textId="21163AD1" w:rsidR="00203C8D" w:rsidRPr="00846AA1" w:rsidRDefault="00203C8D" w:rsidP="001262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4"/>
                <w:szCs w:val="24"/>
              </w:rPr>
            </w:pPr>
            <w:r w:rsidRPr="00846AA1">
              <w:rPr>
                <w:b/>
                <w:bCs/>
                <w:sz w:val="24"/>
                <w:szCs w:val="24"/>
                <w:cs/>
              </w:rPr>
              <w:t>(</w:t>
            </w:r>
            <w:r w:rsidR="006F1E95" w:rsidRPr="006F1E95">
              <w:rPr>
                <w:b/>
                <w:bCs/>
                <w:sz w:val="24"/>
                <w:szCs w:val="24"/>
              </w:rPr>
              <w:t>317</w:t>
            </w:r>
            <w:r w:rsidRPr="00846AA1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12D29E08" w14:textId="502607C3" w:rsidR="00203C8D" w:rsidRPr="00846AA1" w:rsidRDefault="006F1E95" w:rsidP="001262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contextualSpacing/>
              <w:rPr>
                <w:b/>
                <w:bCs/>
                <w:sz w:val="24"/>
                <w:szCs w:val="24"/>
                <w:cs/>
              </w:rPr>
            </w:pPr>
            <w:r w:rsidRPr="006F1E95">
              <w:rPr>
                <w:b/>
                <w:bCs/>
                <w:sz w:val="24"/>
                <w:szCs w:val="24"/>
              </w:rPr>
              <w:t>17</w:t>
            </w:r>
            <w:r w:rsidR="000F1229" w:rsidRPr="00846AA1">
              <w:rPr>
                <w:b/>
                <w:bCs/>
                <w:sz w:val="24"/>
                <w:szCs w:val="24"/>
              </w:rPr>
              <w:t>,</w:t>
            </w:r>
            <w:r w:rsidRPr="006F1E95">
              <w:rPr>
                <w:b/>
                <w:bCs/>
                <w:sz w:val="24"/>
                <w:szCs w:val="24"/>
              </w:rPr>
              <w:t>340</w:t>
            </w:r>
          </w:p>
        </w:tc>
        <w:tc>
          <w:tcPr>
            <w:tcW w:w="923" w:type="dxa"/>
            <w:vAlign w:val="bottom"/>
          </w:tcPr>
          <w:p w14:paraId="35055394" w14:textId="67DDA164" w:rsidR="00203C8D" w:rsidRPr="00846AA1" w:rsidRDefault="006F1E95" w:rsidP="001262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4"/>
                <w:szCs w:val="24"/>
                <w:cs/>
              </w:rPr>
            </w:pPr>
            <w:r w:rsidRPr="006F1E95">
              <w:rPr>
                <w:b/>
                <w:bCs/>
                <w:sz w:val="24"/>
                <w:szCs w:val="24"/>
              </w:rPr>
              <w:t>16</w:t>
            </w:r>
            <w:r w:rsidR="00126242" w:rsidRPr="00846AA1">
              <w:rPr>
                <w:b/>
                <w:bCs/>
                <w:sz w:val="24"/>
                <w:szCs w:val="24"/>
              </w:rPr>
              <w:t>,</w:t>
            </w:r>
            <w:r w:rsidRPr="006F1E95">
              <w:rPr>
                <w:b/>
                <w:bCs/>
                <w:sz w:val="24"/>
                <w:szCs w:val="24"/>
              </w:rPr>
              <w:t>492</w:t>
            </w:r>
          </w:p>
        </w:tc>
        <w:tc>
          <w:tcPr>
            <w:tcW w:w="923" w:type="dxa"/>
          </w:tcPr>
          <w:p w14:paraId="28641C5D" w14:textId="3F8880D2" w:rsidR="00203C8D" w:rsidRPr="009B247D" w:rsidRDefault="000F1229" w:rsidP="009B24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32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B247D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23A0D179" w14:textId="71C03247" w:rsidR="00203C8D" w:rsidRPr="00846AA1" w:rsidRDefault="006F1E95" w:rsidP="001262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20" w:lineRule="exact"/>
              <w:contextualSpacing/>
              <w:rPr>
                <w:b/>
                <w:bCs/>
                <w:sz w:val="24"/>
                <w:szCs w:val="24"/>
              </w:rPr>
            </w:pPr>
            <w:r w:rsidRPr="006F1E95">
              <w:rPr>
                <w:b/>
                <w:bCs/>
                <w:sz w:val="24"/>
                <w:szCs w:val="24"/>
              </w:rPr>
              <w:t>60</w:t>
            </w:r>
          </w:p>
        </w:tc>
      </w:tr>
    </w:tbl>
    <w:p w14:paraId="43C1DE01" w14:textId="5FC24697" w:rsidR="00203C8D" w:rsidRPr="00846AA1" w:rsidRDefault="00203C8D" w:rsidP="00F65F9B">
      <w:pPr>
        <w:jc w:val="thaiDistribute"/>
        <w:sectPr w:rsidR="00203C8D" w:rsidRPr="00846AA1" w:rsidSect="004B22A4">
          <w:headerReference w:type="default" r:id="rId14"/>
          <w:footerReference w:type="default" r:id="rId15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59ECEED9" w14:textId="51A1F4F0" w:rsidR="00F421FF" w:rsidRPr="00846AA1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sz w:val="30"/>
          <w:szCs w:val="30"/>
          <w:lang w:bidi="th-TH"/>
        </w:rPr>
      </w:pPr>
      <w:bookmarkStart w:id="4" w:name="OLE_LINK11"/>
      <w:bookmarkStart w:id="5" w:name="OLE_LINK12"/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และการร่วมค้า</w:t>
      </w:r>
    </w:p>
    <w:p w14:paraId="45D8FFAF" w14:textId="77777777" w:rsidR="00DF35D2" w:rsidRPr="00846AA1" w:rsidRDefault="00DF35D2" w:rsidP="00BA7A53"/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535"/>
        <w:gridCol w:w="1080"/>
        <w:gridCol w:w="1080"/>
        <w:gridCol w:w="1080"/>
        <w:gridCol w:w="1104"/>
      </w:tblGrid>
      <w:tr w:rsidR="00DF35D2" w:rsidRPr="003B34CB" w14:paraId="2EFDA925" w14:textId="77777777" w:rsidTr="0024036F">
        <w:trPr>
          <w:tblHeader/>
        </w:trPr>
        <w:tc>
          <w:tcPr>
            <w:tcW w:w="2348" w:type="pct"/>
          </w:tcPr>
          <w:p w14:paraId="30D5C5A0" w14:textId="12400DB7" w:rsidR="00DF35D2" w:rsidRPr="003B34CB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" w:type="pct"/>
          </w:tcPr>
          <w:p w14:paraId="140B57EE" w14:textId="77777777" w:rsidR="00DF35D2" w:rsidRPr="003B34CB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4" w:type="pct"/>
            <w:gridSpan w:val="2"/>
          </w:tcPr>
          <w:p w14:paraId="1238FFE8" w14:textId="77777777" w:rsidR="00DF35D2" w:rsidRPr="003B34CB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6" w:type="pct"/>
            <w:gridSpan w:val="2"/>
          </w:tcPr>
          <w:p w14:paraId="2FBE34D5" w14:textId="77777777" w:rsidR="00DF35D2" w:rsidRPr="003B34CB" w:rsidRDefault="00DF35D2" w:rsidP="0061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34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F321E" w:rsidRPr="003B34CB" w14:paraId="4BA6169A" w14:textId="77777777" w:rsidTr="0024036F">
        <w:trPr>
          <w:trHeight w:val="182"/>
          <w:tblHeader/>
        </w:trPr>
        <w:tc>
          <w:tcPr>
            <w:tcW w:w="2348" w:type="pct"/>
          </w:tcPr>
          <w:p w14:paraId="544EBB25" w14:textId="6B6714C4" w:rsidR="00BF321E" w:rsidRPr="003B34CB" w:rsidRDefault="00BF321E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3B34CB">
              <w:rPr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Pr="003B34C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6F1E95" w:rsidRPr="006F1E95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3B34CB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91" w:type="pct"/>
          </w:tcPr>
          <w:p w14:paraId="6B6E57F3" w14:textId="36100800" w:rsidR="00BF321E" w:rsidRPr="003B34CB" w:rsidRDefault="00BF321E" w:rsidP="000F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7" w:type="pct"/>
          </w:tcPr>
          <w:p w14:paraId="0330F97F" w14:textId="01BA9B8E" w:rsidR="00BF321E" w:rsidRPr="003B34CB" w:rsidRDefault="006F1E9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6F1E95">
              <w:rPr>
                <w:sz w:val="28"/>
                <w:szCs w:val="28"/>
              </w:rPr>
              <w:t>2565</w:t>
            </w:r>
          </w:p>
        </w:tc>
        <w:tc>
          <w:tcPr>
            <w:tcW w:w="587" w:type="pct"/>
          </w:tcPr>
          <w:p w14:paraId="08E02620" w14:textId="475CB0D2" w:rsidR="00BF321E" w:rsidRPr="003B34CB" w:rsidRDefault="006F1E9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6F1E95">
              <w:rPr>
                <w:sz w:val="28"/>
                <w:szCs w:val="28"/>
              </w:rPr>
              <w:t>2564</w:t>
            </w:r>
          </w:p>
        </w:tc>
        <w:tc>
          <w:tcPr>
            <w:tcW w:w="587" w:type="pct"/>
          </w:tcPr>
          <w:p w14:paraId="1A235AD1" w14:textId="564CA3CB" w:rsidR="00BF321E" w:rsidRPr="003B34CB" w:rsidRDefault="006F1E9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6F1E95">
              <w:rPr>
                <w:sz w:val="28"/>
                <w:szCs w:val="28"/>
              </w:rPr>
              <w:t>2565</w:t>
            </w:r>
          </w:p>
        </w:tc>
        <w:tc>
          <w:tcPr>
            <w:tcW w:w="599" w:type="pct"/>
          </w:tcPr>
          <w:p w14:paraId="595FCF71" w14:textId="5C81F6CC" w:rsidR="00BF321E" w:rsidRPr="003B34CB" w:rsidRDefault="006F1E95" w:rsidP="000F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sz w:val="28"/>
                <w:szCs w:val="28"/>
                <w:cs/>
              </w:rPr>
            </w:pPr>
            <w:r w:rsidRPr="006F1E95">
              <w:rPr>
                <w:sz w:val="28"/>
                <w:szCs w:val="28"/>
              </w:rPr>
              <w:t>2564</w:t>
            </w:r>
          </w:p>
        </w:tc>
      </w:tr>
      <w:tr w:rsidR="00BF321E" w:rsidRPr="003B34CB" w14:paraId="424493CE" w14:textId="77777777" w:rsidTr="0024036F">
        <w:trPr>
          <w:tblHeader/>
        </w:trPr>
        <w:tc>
          <w:tcPr>
            <w:tcW w:w="2348" w:type="pct"/>
          </w:tcPr>
          <w:p w14:paraId="4713221E" w14:textId="77777777" w:rsidR="00BF321E" w:rsidRPr="003B34CB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" w:type="pct"/>
          </w:tcPr>
          <w:p w14:paraId="4410BB48" w14:textId="77777777" w:rsidR="00BF321E" w:rsidRPr="003B34CB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1" w:type="pct"/>
            <w:gridSpan w:val="4"/>
          </w:tcPr>
          <w:p w14:paraId="50ED7F97" w14:textId="77777777" w:rsidR="00BF321E" w:rsidRPr="003B34CB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B34C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321E" w:rsidRPr="003B34CB" w14:paraId="1D25E129" w14:textId="77777777" w:rsidTr="0024036F">
        <w:tc>
          <w:tcPr>
            <w:tcW w:w="2348" w:type="pct"/>
          </w:tcPr>
          <w:p w14:paraId="5BE71868" w14:textId="77777777" w:rsidR="00BF321E" w:rsidRPr="003B34CB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8"/>
                <w:szCs w:val="28"/>
              </w:rPr>
            </w:pPr>
            <w:r w:rsidRPr="003B34CB">
              <w:rPr>
                <w:rFonts w:hint="cs"/>
                <w:b/>
                <w:bCs/>
                <w:sz w:val="28"/>
                <w:szCs w:val="28"/>
                <w:cs/>
              </w:rPr>
              <w:t>บริษัทร่วม</w:t>
            </w:r>
            <w:r w:rsidRPr="003B34CB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291" w:type="pct"/>
          </w:tcPr>
          <w:p w14:paraId="4BA02E10" w14:textId="77777777" w:rsidR="00BF321E" w:rsidRPr="003B34CB" w:rsidRDefault="00BF321E" w:rsidP="00BF3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5B14054F" w14:textId="77777777" w:rsidR="00BF321E" w:rsidRPr="003B34CB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2A1C9E50" w14:textId="77777777" w:rsidR="00BF321E" w:rsidRPr="003B34CB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26F22B25" w14:textId="77777777" w:rsidR="00BF321E" w:rsidRPr="003B34CB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336DFA3E" w14:textId="77777777" w:rsidR="00BF321E" w:rsidRPr="003B34CB" w:rsidRDefault="00BF321E" w:rsidP="00BF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126242" w:rsidRPr="003B34CB" w14:paraId="48332607" w14:textId="77777777" w:rsidTr="0024036F">
        <w:tc>
          <w:tcPr>
            <w:tcW w:w="2348" w:type="pct"/>
          </w:tcPr>
          <w:p w14:paraId="3FDC098D" w14:textId="0285DD3F" w:rsidR="00126242" w:rsidRPr="003B34CB" w:rsidRDefault="00126242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318" w:hanging="270"/>
              <w:rPr>
                <w:sz w:val="28"/>
                <w:szCs w:val="28"/>
                <w:cs/>
              </w:rPr>
            </w:pPr>
            <w:r w:rsidRPr="003B3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34C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B34C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91" w:type="pct"/>
            <w:vAlign w:val="bottom"/>
          </w:tcPr>
          <w:p w14:paraId="77674C7F" w14:textId="77777777" w:rsidR="00126242" w:rsidRPr="003B34CB" w:rsidRDefault="00126242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50EEA204" w14:textId="3BBBAF83" w:rsidR="00126242" w:rsidRPr="003B34CB" w:rsidRDefault="006F1E95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6F1E95">
              <w:rPr>
                <w:sz w:val="28"/>
                <w:szCs w:val="28"/>
              </w:rPr>
              <w:t>13</w:t>
            </w:r>
            <w:r w:rsidR="00126242" w:rsidRPr="003B34CB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486</w:t>
            </w:r>
          </w:p>
        </w:tc>
        <w:tc>
          <w:tcPr>
            <w:tcW w:w="587" w:type="pct"/>
            <w:vAlign w:val="bottom"/>
          </w:tcPr>
          <w:p w14:paraId="6DCA5349" w14:textId="64722C28" w:rsidR="00126242" w:rsidRPr="003B34CB" w:rsidRDefault="006F1E95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6F1E95">
              <w:rPr>
                <w:sz w:val="28"/>
                <w:szCs w:val="28"/>
              </w:rPr>
              <w:t>14</w:t>
            </w:r>
            <w:r w:rsidR="00126242" w:rsidRPr="003B34CB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149</w:t>
            </w:r>
          </w:p>
        </w:tc>
        <w:tc>
          <w:tcPr>
            <w:tcW w:w="587" w:type="pct"/>
            <w:vAlign w:val="bottom"/>
          </w:tcPr>
          <w:p w14:paraId="05E9FD93" w14:textId="7BB1EAC0" w:rsidR="00126242" w:rsidRPr="003B34CB" w:rsidRDefault="009433D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7CB1B329" w14:textId="2BA594CF" w:rsidR="00126242" w:rsidRPr="003B34CB" w:rsidRDefault="00126242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  <w:cs/>
              </w:rPr>
              <w:t>-</w:t>
            </w:r>
          </w:p>
        </w:tc>
      </w:tr>
      <w:tr w:rsidR="00126242" w:rsidRPr="003B34CB" w14:paraId="7F67EFD8" w14:textId="77777777" w:rsidTr="0024036F">
        <w:tc>
          <w:tcPr>
            <w:tcW w:w="2348" w:type="pct"/>
          </w:tcPr>
          <w:p w14:paraId="1724C0B5" w14:textId="7EA01098" w:rsidR="00126242" w:rsidRPr="003B34CB" w:rsidRDefault="00126242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291" w:type="pct"/>
            <w:vAlign w:val="bottom"/>
          </w:tcPr>
          <w:p w14:paraId="7801B013" w14:textId="77777777" w:rsidR="00126242" w:rsidRPr="003B34CB" w:rsidRDefault="00126242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73CCBE50" w14:textId="0F145F8A" w:rsidR="00126242" w:rsidRPr="003B34CB" w:rsidRDefault="006F1E95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rFonts w:hint="cs"/>
                <w:sz w:val="28"/>
                <w:szCs w:val="28"/>
              </w:rPr>
              <w:t>142</w:t>
            </w:r>
          </w:p>
        </w:tc>
        <w:tc>
          <w:tcPr>
            <w:tcW w:w="587" w:type="pct"/>
            <w:vAlign w:val="bottom"/>
          </w:tcPr>
          <w:p w14:paraId="10ADF52E" w14:textId="51704FF9" w:rsidR="00126242" w:rsidRPr="003B34CB" w:rsidRDefault="006F1E95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187</w:t>
            </w:r>
          </w:p>
        </w:tc>
        <w:tc>
          <w:tcPr>
            <w:tcW w:w="587" w:type="pct"/>
            <w:vAlign w:val="bottom"/>
          </w:tcPr>
          <w:p w14:paraId="7CA3B1C3" w14:textId="7387B07F" w:rsidR="00126242" w:rsidRPr="003B34CB" w:rsidRDefault="009433D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2EE76DB1" w14:textId="77777777" w:rsidR="00126242" w:rsidRPr="003B34CB" w:rsidRDefault="00126242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  <w:cs/>
              </w:rPr>
              <w:t>-</w:t>
            </w:r>
          </w:p>
        </w:tc>
      </w:tr>
      <w:tr w:rsidR="00126242" w:rsidRPr="003B34CB" w14:paraId="6C08F36B" w14:textId="77777777" w:rsidTr="0024036F">
        <w:tc>
          <w:tcPr>
            <w:tcW w:w="2348" w:type="pct"/>
          </w:tcPr>
          <w:p w14:paraId="3051E94E" w14:textId="392B0262" w:rsidR="00126242" w:rsidRPr="003B34CB" w:rsidRDefault="00126242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3B34CB">
              <w:rPr>
                <w:rFonts w:hint="cs"/>
                <w:sz w:val="28"/>
                <w:szCs w:val="28"/>
                <w:cs/>
              </w:rPr>
              <w:t>กลับรายการขาดทุนจากการ</w:t>
            </w:r>
            <w:r w:rsidRPr="003B34C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91" w:type="pct"/>
            <w:vAlign w:val="bottom"/>
          </w:tcPr>
          <w:p w14:paraId="517030F9" w14:textId="77777777" w:rsidR="00126242" w:rsidRPr="003B34CB" w:rsidRDefault="00126242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58139FEA" w14:textId="2A87A61E" w:rsidR="00126242" w:rsidRPr="003B34CB" w:rsidRDefault="007A792E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03EABD96" w14:textId="76661E1B" w:rsidR="00126242" w:rsidRPr="003B34CB" w:rsidRDefault="006F1E95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400</w:t>
            </w:r>
          </w:p>
        </w:tc>
        <w:tc>
          <w:tcPr>
            <w:tcW w:w="587" w:type="pct"/>
            <w:vAlign w:val="bottom"/>
          </w:tcPr>
          <w:p w14:paraId="5F77D458" w14:textId="3E68678D" w:rsidR="00126242" w:rsidRPr="003B34CB" w:rsidRDefault="009433D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131A1E4C" w14:textId="5CB3A645" w:rsidR="00126242" w:rsidRPr="003B34CB" w:rsidRDefault="00126242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  <w:cs/>
              </w:rPr>
              <w:t>-</w:t>
            </w:r>
          </w:p>
        </w:tc>
      </w:tr>
      <w:tr w:rsidR="008851A0" w:rsidRPr="003B34CB" w14:paraId="13746B54" w14:textId="77777777" w:rsidTr="0024036F">
        <w:tc>
          <w:tcPr>
            <w:tcW w:w="2348" w:type="pct"/>
          </w:tcPr>
          <w:p w14:paraId="5214D372" w14:textId="171CCD7F" w:rsidR="008851A0" w:rsidRPr="003B34CB" w:rsidRDefault="008851A0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91" w:type="pct"/>
            <w:vAlign w:val="bottom"/>
          </w:tcPr>
          <w:p w14:paraId="04009223" w14:textId="77777777" w:rsidR="008851A0" w:rsidRPr="003B34CB" w:rsidRDefault="008851A0" w:rsidP="00126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24F2F466" w14:textId="3EDA1292" w:rsidR="008851A0" w:rsidRPr="003B34CB" w:rsidRDefault="008851A0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281</w:t>
            </w:r>
            <w:r w:rsidRPr="003B34CB">
              <w:rPr>
                <w:sz w:val="28"/>
                <w:szCs w:val="28"/>
              </w:rPr>
              <w:t>)</w:t>
            </w:r>
          </w:p>
        </w:tc>
        <w:tc>
          <w:tcPr>
            <w:tcW w:w="587" w:type="pct"/>
            <w:vAlign w:val="bottom"/>
          </w:tcPr>
          <w:p w14:paraId="1796C2ED" w14:textId="6312D29E" w:rsidR="008851A0" w:rsidRPr="003B34CB" w:rsidRDefault="006F1E95" w:rsidP="0012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684</w:t>
            </w:r>
          </w:p>
        </w:tc>
        <w:tc>
          <w:tcPr>
            <w:tcW w:w="587" w:type="pct"/>
            <w:vAlign w:val="bottom"/>
          </w:tcPr>
          <w:p w14:paraId="0DC0B7B9" w14:textId="21C797A1" w:rsidR="008851A0" w:rsidRPr="003B34CB" w:rsidRDefault="008851A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3554DB78" w14:textId="3640207C" w:rsidR="008851A0" w:rsidRPr="003B34CB" w:rsidRDefault="008851A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</w:tr>
      <w:tr w:rsidR="008851A0" w:rsidRPr="003B34CB" w14:paraId="3A1F14A7" w14:textId="77777777" w:rsidTr="0024036F">
        <w:tc>
          <w:tcPr>
            <w:tcW w:w="2348" w:type="pct"/>
          </w:tcPr>
          <w:p w14:paraId="42194A77" w14:textId="3AA5D8BF" w:rsidR="008851A0" w:rsidRPr="003B34CB" w:rsidRDefault="008851A0" w:rsidP="0088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3B34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91" w:type="pct"/>
            <w:vAlign w:val="bottom"/>
          </w:tcPr>
          <w:p w14:paraId="5F4A96B0" w14:textId="77777777" w:rsidR="008851A0" w:rsidRPr="003B34CB" w:rsidRDefault="008851A0" w:rsidP="00885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B83C783" w14:textId="1A428D67" w:rsidR="008851A0" w:rsidRPr="003B34CB" w:rsidRDefault="006F1E95" w:rsidP="0088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6F1E95">
              <w:rPr>
                <w:rFonts w:hint="cs"/>
                <w:sz w:val="28"/>
                <w:szCs w:val="28"/>
              </w:rPr>
              <w:t>125</w:t>
            </w:r>
          </w:p>
        </w:tc>
        <w:tc>
          <w:tcPr>
            <w:tcW w:w="587" w:type="pct"/>
            <w:vAlign w:val="bottom"/>
          </w:tcPr>
          <w:p w14:paraId="1989C3CF" w14:textId="477FFC16" w:rsidR="008851A0" w:rsidRPr="003B34CB" w:rsidRDefault="008851A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5529A029" w14:textId="13F6A4CC" w:rsidR="008851A0" w:rsidRPr="003B34CB" w:rsidRDefault="008851A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599" w:type="pct"/>
            <w:vAlign w:val="bottom"/>
          </w:tcPr>
          <w:p w14:paraId="38F21512" w14:textId="781CE08D" w:rsidR="008851A0" w:rsidRPr="003B34CB" w:rsidRDefault="008851A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8851A0" w:rsidRPr="003B34CB" w14:paraId="430755F0" w14:textId="77777777" w:rsidTr="0024036F">
        <w:tc>
          <w:tcPr>
            <w:tcW w:w="2348" w:type="pct"/>
          </w:tcPr>
          <w:p w14:paraId="20EFDEB7" w14:textId="47106B99" w:rsidR="008851A0" w:rsidRPr="003B34CB" w:rsidRDefault="008851A0" w:rsidP="0088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3B34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291" w:type="pct"/>
            <w:vAlign w:val="bottom"/>
          </w:tcPr>
          <w:p w14:paraId="2D3FCF79" w14:textId="77777777" w:rsidR="008851A0" w:rsidRPr="003B34CB" w:rsidRDefault="008851A0" w:rsidP="00885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04072941" w14:textId="43B0FABE" w:rsidR="008851A0" w:rsidRPr="003B34CB" w:rsidRDefault="008851A0" w:rsidP="00FA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12</w:t>
            </w:r>
            <w:r w:rsidRPr="003B34CB">
              <w:rPr>
                <w:sz w:val="28"/>
                <w:szCs w:val="28"/>
              </w:rPr>
              <w:t>,</w:t>
            </w:r>
            <w:r w:rsidR="006F1E95" w:rsidRPr="006F1E95">
              <w:rPr>
                <w:sz w:val="28"/>
                <w:szCs w:val="28"/>
              </w:rPr>
              <w:t>148</w:t>
            </w:r>
            <w:r w:rsidRPr="003B34CB">
              <w:rPr>
                <w:sz w:val="28"/>
                <w:szCs w:val="28"/>
              </w:rPr>
              <w:t>)</w:t>
            </w:r>
          </w:p>
        </w:tc>
        <w:tc>
          <w:tcPr>
            <w:tcW w:w="587" w:type="pct"/>
            <w:vAlign w:val="bottom"/>
          </w:tcPr>
          <w:p w14:paraId="21C6635A" w14:textId="03EE6CEA" w:rsidR="008851A0" w:rsidRPr="003B34CB" w:rsidRDefault="008851A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87" w:type="pct"/>
            <w:vAlign w:val="bottom"/>
          </w:tcPr>
          <w:p w14:paraId="52DE4B23" w14:textId="6CD4FD09" w:rsidR="008851A0" w:rsidRPr="003B34CB" w:rsidRDefault="008851A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34F55695" w14:textId="41FC2CAB" w:rsidR="008851A0" w:rsidRPr="003B34CB" w:rsidRDefault="008851A0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</w:tr>
      <w:tr w:rsidR="0024036F" w:rsidRPr="003B34CB" w14:paraId="10CF67D4" w14:textId="77777777" w:rsidTr="0024036F">
        <w:tc>
          <w:tcPr>
            <w:tcW w:w="2348" w:type="pct"/>
            <w:shd w:val="clear" w:color="auto" w:fill="auto"/>
          </w:tcPr>
          <w:p w14:paraId="37B85307" w14:textId="2F75294C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36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จัดประเภทเงินลงทุน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35561493" w14:textId="77777777" w:rsidR="0024036F" w:rsidRPr="0024036F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2602DDC" w14:textId="252A6D04" w:rsidR="0024036F" w:rsidRPr="0024036F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rFonts w:hint="cs"/>
                <w:sz w:val="28"/>
                <w:szCs w:val="28"/>
                <w:cs/>
              </w:rPr>
              <w:t>(</w:t>
            </w:r>
            <w:r w:rsidRPr="0024036F">
              <w:rPr>
                <w:sz w:val="28"/>
                <w:szCs w:val="28"/>
              </w:rPr>
              <w:t>1,199</w:t>
            </w:r>
            <w:r w:rsidRPr="0024036F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ECC1E52" w14:textId="06FBCCE2" w:rsidR="0024036F" w:rsidRPr="0024036F" w:rsidRDefault="0024036F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7B421FA" w14:textId="04EF9EF8" w:rsidR="0024036F" w:rsidRPr="0024036F" w:rsidRDefault="0024036F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54886D21" w14:textId="77B251A7" w:rsidR="0024036F" w:rsidRPr="0024036F" w:rsidRDefault="0024036F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</w:tr>
      <w:tr w:rsidR="0024036F" w:rsidRPr="003B34CB" w14:paraId="495AD197" w14:textId="77777777" w:rsidTr="0024036F">
        <w:tc>
          <w:tcPr>
            <w:tcW w:w="2348" w:type="pct"/>
          </w:tcPr>
          <w:p w14:paraId="6E9F55A5" w14:textId="26F48017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24036F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4036F">
              <w:rPr>
                <w:b/>
                <w:bCs/>
                <w:sz w:val="28"/>
                <w:szCs w:val="28"/>
              </w:rPr>
              <w:t>31</w:t>
            </w:r>
            <w:r w:rsidRPr="0024036F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91" w:type="pct"/>
            <w:vAlign w:val="bottom"/>
          </w:tcPr>
          <w:p w14:paraId="71A58184" w14:textId="77777777" w:rsidR="0024036F" w:rsidRPr="0024036F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7566986A" w14:textId="1599542F" w:rsidR="0024036F" w:rsidRPr="0024036F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24036F">
              <w:rPr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587" w:type="pct"/>
            <w:vAlign w:val="bottom"/>
          </w:tcPr>
          <w:p w14:paraId="7BF21743" w14:textId="321868E8" w:rsidR="0024036F" w:rsidRPr="0024036F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24036F">
              <w:rPr>
                <w:b/>
                <w:bCs/>
                <w:sz w:val="28"/>
                <w:szCs w:val="28"/>
              </w:rPr>
              <w:t>15,420</w:t>
            </w:r>
          </w:p>
        </w:tc>
        <w:tc>
          <w:tcPr>
            <w:tcW w:w="587" w:type="pct"/>
            <w:vAlign w:val="bottom"/>
          </w:tcPr>
          <w:p w14:paraId="11734FD1" w14:textId="335E3BE9" w:rsidR="0024036F" w:rsidRPr="0024036F" w:rsidRDefault="0024036F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24036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0FC9BCC0" w14:textId="77777777" w:rsidR="0024036F" w:rsidRPr="0024036F" w:rsidRDefault="0024036F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24036F">
              <w:rPr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4036F" w:rsidRPr="003B34CB" w14:paraId="62DE439E" w14:textId="77777777" w:rsidTr="0024036F">
        <w:tc>
          <w:tcPr>
            <w:tcW w:w="2348" w:type="pct"/>
          </w:tcPr>
          <w:p w14:paraId="750652D6" w14:textId="639649AC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" w:type="pct"/>
            <w:vAlign w:val="bottom"/>
          </w:tcPr>
          <w:p w14:paraId="0EA4D8E0" w14:textId="77777777" w:rsidR="0024036F" w:rsidRPr="0024036F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6520CA09" w14:textId="77777777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35F3B21B" w14:textId="77777777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610492CB" w14:textId="77777777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07805F8C" w14:textId="77777777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24036F" w:rsidRPr="003B34CB" w14:paraId="726A0239" w14:textId="77777777" w:rsidTr="0024036F">
        <w:tc>
          <w:tcPr>
            <w:tcW w:w="2348" w:type="pct"/>
          </w:tcPr>
          <w:p w14:paraId="7E9E7F4D" w14:textId="50047A0A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24036F">
              <w:rPr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91" w:type="pct"/>
            <w:vAlign w:val="bottom"/>
          </w:tcPr>
          <w:p w14:paraId="2186AF6D" w14:textId="77777777" w:rsidR="0024036F" w:rsidRPr="0024036F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704A537" w14:textId="77777777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184306CD" w14:textId="77777777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5E689573" w14:textId="77777777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6D3A58B5" w14:textId="77777777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24036F" w:rsidRPr="003B34CB" w14:paraId="035A5485" w14:textId="77777777" w:rsidTr="0024036F">
        <w:tc>
          <w:tcPr>
            <w:tcW w:w="2348" w:type="pct"/>
          </w:tcPr>
          <w:p w14:paraId="03D4E25D" w14:textId="5A9C4565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24036F">
              <w:rPr>
                <w:sz w:val="28"/>
                <w:szCs w:val="28"/>
                <w:cs/>
              </w:rPr>
              <w:t xml:space="preserve">ณ วันที่ </w:t>
            </w:r>
            <w:r w:rsidRPr="0024036F">
              <w:rPr>
                <w:sz w:val="28"/>
                <w:szCs w:val="28"/>
              </w:rPr>
              <w:t>1</w:t>
            </w:r>
            <w:r w:rsidRPr="0024036F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91" w:type="pct"/>
            <w:vAlign w:val="bottom"/>
          </w:tcPr>
          <w:p w14:paraId="18FCB4B9" w14:textId="77777777" w:rsidR="0024036F" w:rsidRPr="0024036F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31ADD3C2" w14:textId="6E1718A6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184</w:t>
            </w:r>
          </w:p>
        </w:tc>
        <w:tc>
          <w:tcPr>
            <w:tcW w:w="587" w:type="pct"/>
            <w:vAlign w:val="bottom"/>
          </w:tcPr>
          <w:p w14:paraId="74A175F1" w14:textId="77453B4A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182</w:t>
            </w:r>
          </w:p>
        </w:tc>
        <w:tc>
          <w:tcPr>
            <w:tcW w:w="587" w:type="pct"/>
            <w:vAlign w:val="bottom"/>
          </w:tcPr>
          <w:p w14:paraId="71368ECA" w14:textId="123766C5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73</w:t>
            </w:r>
          </w:p>
        </w:tc>
        <w:tc>
          <w:tcPr>
            <w:tcW w:w="599" w:type="pct"/>
            <w:vAlign w:val="bottom"/>
          </w:tcPr>
          <w:p w14:paraId="5510DF7B" w14:textId="0CDEB4B4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73</w:t>
            </w:r>
          </w:p>
        </w:tc>
      </w:tr>
      <w:tr w:rsidR="0024036F" w:rsidRPr="003B34CB" w14:paraId="20AF0B70" w14:textId="77777777" w:rsidTr="0024036F">
        <w:tc>
          <w:tcPr>
            <w:tcW w:w="2348" w:type="pct"/>
          </w:tcPr>
          <w:p w14:paraId="497769F7" w14:textId="11DAED16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24036F">
              <w:rPr>
                <w:sz w:val="28"/>
                <w:szCs w:val="28"/>
                <w:cs/>
              </w:rPr>
              <w:t>ส่วนแบ่ง</w:t>
            </w:r>
            <w:r w:rsidRPr="0024036F">
              <w:rPr>
                <w:rFonts w:hint="cs"/>
                <w:sz w:val="28"/>
                <w:szCs w:val="28"/>
                <w:cs/>
              </w:rPr>
              <w:t>กำไรสุทธิ</w:t>
            </w:r>
            <w:r w:rsidRPr="0024036F">
              <w:rPr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91" w:type="pct"/>
            <w:vAlign w:val="bottom"/>
          </w:tcPr>
          <w:p w14:paraId="0528FD8E" w14:textId="77777777" w:rsidR="0024036F" w:rsidRPr="0024036F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1093D561" w14:textId="1FB40428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6</w:t>
            </w:r>
          </w:p>
        </w:tc>
        <w:tc>
          <w:tcPr>
            <w:tcW w:w="587" w:type="pct"/>
            <w:vAlign w:val="bottom"/>
          </w:tcPr>
          <w:p w14:paraId="126DA4D6" w14:textId="301DCC75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7</w:t>
            </w:r>
          </w:p>
        </w:tc>
        <w:tc>
          <w:tcPr>
            <w:tcW w:w="587" w:type="pct"/>
            <w:vAlign w:val="bottom"/>
          </w:tcPr>
          <w:p w14:paraId="13595ADF" w14:textId="287A22FB" w:rsidR="0024036F" w:rsidRPr="0024036F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65FFC82B" w14:textId="66682011" w:rsidR="0024036F" w:rsidRPr="0024036F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  <w:cs/>
              </w:rPr>
              <w:t>-</w:t>
            </w:r>
          </w:p>
        </w:tc>
      </w:tr>
      <w:tr w:rsidR="0024036F" w:rsidRPr="003B34CB" w14:paraId="5C6AB896" w14:textId="77777777" w:rsidTr="0024036F">
        <w:tc>
          <w:tcPr>
            <w:tcW w:w="2348" w:type="pct"/>
          </w:tcPr>
          <w:p w14:paraId="566E72FF" w14:textId="1FB36B64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24036F">
              <w:rPr>
                <w:rFonts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91" w:type="pct"/>
            <w:vAlign w:val="bottom"/>
          </w:tcPr>
          <w:p w14:paraId="663E814B" w14:textId="77777777" w:rsidR="0024036F" w:rsidRPr="0024036F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06F3003A" w14:textId="412B91CD" w:rsidR="0024036F" w:rsidRPr="0024036F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-</w:t>
            </w:r>
          </w:p>
        </w:tc>
        <w:tc>
          <w:tcPr>
            <w:tcW w:w="587" w:type="pct"/>
            <w:vAlign w:val="bottom"/>
          </w:tcPr>
          <w:p w14:paraId="335C6CB7" w14:textId="6E8D5571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  <w:cs/>
              </w:rPr>
              <w:t>(</w:t>
            </w:r>
            <w:r w:rsidRPr="0024036F">
              <w:rPr>
                <w:sz w:val="28"/>
                <w:szCs w:val="28"/>
              </w:rPr>
              <w:t>15</w:t>
            </w:r>
            <w:r w:rsidRPr="0024036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7BC3726E" w14:textId="76284E3D" w:rsidR="0024036F" w:rsidRPr="0024036F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1409F0E2" w14:textId="034E7DBD" w:rsidR="0024036F" w:rsidRPr="0024036F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24036F">
              <w:rPr>
                <w:sz w:val="28"/>
                <w:szCs w:val="28"/>
                <w:cs/>
              </w:rPr>
              <w:t>-</w:t>
            </w:r>
          </w:p>
        </w:tc>
      </w:tr>
      <w:tr w:rsidR="0024036F" w:rsidRPr="003B34CB" w14:paraId="5CF399BD" w14:textId="77777777" w:rsidTr="0024036F">
        <w:tc>
          <w:tcPr>
            <w:tcW w:w="2348" w:type="pct"/>
            <w:shd w:val="clear" w:color="auto" w:fill="auto"/>
          </w:tcPr>
          <w:p w14:paraId="21F1F74D" w14:textId="1E36E10A" w:rsidR="0024036F" w:rsidRPr="0024036F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24036F">
              <w:rPr>
                <w:rFonts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5AA9003D" w14:textId="77777777" w:rsidR="0024036F" w:rsidRPr="0024036F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07B1800" w14:textId="3F4EA804" w:rsidR="0024036F" w:rsidRPr="0024036F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1,198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2D548ACC" w14:textId="24E4E146" w:rsidR="0024036F" w:rsidRPr="0024036F" w:rsidRDefault="0024036F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24036F">
              <w:rPr>
                <w:sz w:val="28"/>
                <w:szCs w:val="28"/>
              </w:rPr>
              <w:t>-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1F5D82F0" w14:textId="1EC9E777" w:rsidR="0024036F" w:rsidRPr="0024036F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24036F">
              <w:rPr>
                <w:sz w:val="28"/>
                <w:szCs w:val="28"/>
              </w:rPr>
              <w:t>(1)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174E7F5" w14:textId="57467D8E" w:rsidR="0024036F" w:rsidRPr="0024036F" w:rsidRDefault="0024036F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24036F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24036F" w:rsidRPr="003B34CB" w14:paraId="723748F0" w14:textId="77777777" w:rsidTr="0024036F">
        <w:tc>
          <w:tcPr>
            <w:tcW w:w="2348" w:type="pct"/>
          </w:tcPr>
          <w:p w14:paraId="76569E27" w14:textId="1870FEC7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8"/>
                <w:szCs w:val="28"/>
                <w:cs/>
              </w:rPr>
            </w:pPr>
            <w:r w:rsidRPr="003B34CB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1E95">
              <w:rPr>
                <w:b/>
                <w:bCs/>
                <w:sz w:val="28"/>
                <w:szCs w:val="28"/>
              </w:rPr>
              <w:t>31</w:t>
            </w:r>
            <w:r w:rsidRPr="003B34CB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91" w:type="pct"/>
            <w:vAlign w:val="bottom"/>
          </w:tcPr>
          <w:p w14:paraId="73FE2F88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79726DDD" w14:textId="4AB88943" w:rsidR="0024036F" w:rsidRPr="003B34CB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1</w:t>
            </w:r>
            <w:r w:rsidRPr="003B34CB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587" w:type="pct"/>
            <w:vAlign w:val="bottom"/>
          </w:tcPr>
          <w:p w14:paraId="35EDA20F" w14:textId="6FD6A87D" w:rsidR="0024036F" w:rsidRPr="003B34CB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587" w:type="pct"/>
            <w:vAlign w:val="bottom"/>
          </w:tcPr>
          <w:p w14:paraId="786EED24" w14:textId="48D1F6D2" w:rsidR="0024036F" w:rsidRPr="003B34CB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599" w:type="pct"/>
            <w:vAlign w:val="bottom"/>
          </w:tcPr>
          <w:p w14:paraId="528C7A29" w14:textId="462926AC" w:rsidR="0024036F" w:rsidRPr="003B34CB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73</w:t>
            </w:r>
          </w:p>
        </w:tc>
      </w:tr>
      <w:tr w:rsidR="0024036F" w:rsidRPr="003B34CB" w14:paraId="3CA3281E" w14:textId="77777777" w:rsidTr="0024036F">
        <w:tc>
          <w:tcPr>
            <w:tcW w:w="2348" w:type="pct"/>
          </w:tcPr>
          <w:p w14:paraId="56AB59C2" w14:textId="77777777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" w:type="pct"/>
            <w:vAlign w:val="bottom"/>
          </w:tcPr>
          <w:p w14:paraId="069F5A0C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2A4E276C" w14:textId="77777777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134B2265" w14:textId="77777777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4732D18" w14:textId="77777777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1195D899" w14:textId="77777777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24036F" w:rsidRPr="003B34CB" w14:paraId="6196640F" w14:textId="77777777" w:rsidTr="0024036F">
        <w:tc>
          <w:tcPr>
            <w:tcW w:w="2348" w:type="pct"/>
          </w:tcPr>
          <w:p w14:paraId="323A6C03" w14:textId="51234E78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3B34C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1" w:type="pct"/>
            <w:vAlign w:val="bottom"/>
          </w:tcPr>
          <w:p w14:paraId="064E8AA8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0E2A0129" w14:textId="1DC3FFEE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587" w:type="pct"/>
            <w:vAlign w:val="bottom"/>
          </w:tcPr>
          <w:p w14:paraId="7C7B4939" w14:textId="655F8D7E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20B50CEA" w14:textId="479CCC89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5CBD3490" w14:textId="06500A03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24036F" w:rsidRPr="003B34CB" w14:paraId="762B8657" w14:textId="77777777" w:rsidTr="0024036F">
        <w:tc>
          <w:tcPr>
            <w:tcW w:w="2348" w:type="pct"/>
          </w:tcPr>
          <w:p w14:paraId="2DF2B600" w14:textId="7751CDA2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4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F1E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34C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B34C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91" w:type="pct"/>
            <w:vAlign w:val="bottom"/>
          </w:tcPr>
          <w:p w14:paraId="533CD85E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60457B18" w14:textId="7E7028AE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13</w:t>
            </w:r>
            <w:r w:rsidRPr="003B34CB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670</w:t>
            </w:r>
          </w:p>
        </w:tc>
        <w:tc>
          <w:tcPr>
            <w:tcW w:w="587" w:type="pct"/>
            <w:vAlign w:val="bottom"/>
          </w:tcPr>
          <w:p w14:paraId="6490259A" w14:textId="145894C8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14</w:t>
            </w:r>
            <w:r w:rsidRPr="003B34CB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331</w:t>
            </w:r>
          </w:p>
        </w:tc>
        <w:tc>
          <w:tcPr>
            <w:tcW w:w="587" w:type="pct"/>
            <w:vAlign w:val="bottom"/>
          </w:tcPr>
          <w:p w14:paraId="08FF75A4" w14:textId="34CAD44F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73</w:t>
            </w:r>
          </w:p>
        </w:tc>
        <w:tc>
          <w:tcPr>
            <w:tcW w:w="599" w:type="pct"/>
            <w:vAlign w:val="bottom"/>
          </w:tcPr>
          <w:p w14:paraId="4B50CF3F" w14:textId="7B06836A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73</w:t>
            </w:r>
          </w:p>
        </w:tc>
      </w:tr>
      <w:tr w:rsidR="0024036F" w:rsidRPr="003B34CB" w14:paraId="21FA5DA7" w14:textId="77777777" w:rsidTr="0024036F">
        <w:tc>
          <w:tcPr>
            <w:tcW w:w="2348" w:type="pct"/>
          </w:tcPr>
          <w:p w14:paraId="6B997700" w14:textId="4FF2C95C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  <w:cs/>
              </w:rPr>
              <w:t>ส่วนแบ่งกำไรสุทธิจากเงินลงทุนในบริษัทร่วม</w:t>
            </w:r>
          </w:p>
          <w:p w14:paraId="7977240C" w14:textId="4DD7194F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291" w:type="pct"/>
            <w:vAlign w:val="bottom"/>
          </w:tcPr>
          <w:p w14:paraId="6AAED3AC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FFB5C4D" w14:textId="769E62E1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148</w:t>
            </w:r>
          </w:p>
        </w:tc>
        <w:tc>
          <w:tcPr>
            <w:tcW w:w="587" w:type="pct"/>
            <w:vAlign w:val="bottom"/>
          </w:tcPr>
          <w:p w14:paraId="7910E89C" w14:textId="0DBF9372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194</w:t>
            </w:r>
          </w:p>
        </w:tc>
        <w:tc>
          <w:tcPr>
            <w:tcW w:w="587" w:type="pct"/>
            <w:vAlign w:val="bottom"/>
          </w:tcPr>
          <w:p w14:paraId="18B8A56E" w14:textId="6DCE7D2A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7EAF3111" w14:textId="762C7FF9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  <w:cs/>
              </w:rPr>
              <w:t>-</w:t>
            </w:r>
          </w:p>
        </w:tc>
      </w:tr>
      <w:tr w:rsidR="0024036F" w:rsidRPr="003B34CB" w14:paraId="13828797" w14:textId="77777777" w:rsidTr="0024036F">
        <w:tc>
          <w:tcPr>
            <w:tcW w:w="2348" w:type="pct"/>
          </w:tcPr>
          <w:p w14:paraId="2F4BF99B" w14:textId="7EA2132F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91" w:type="pct"/>
            <w:vAlign w:val="bottom"/>
          </w:tcPr>
          <w:p w14:paraId="10B36E67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E9F16A5" w14:textId="0CBA972A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87" w:type="pct"/>
            <w:vAlign w:val="bottom"/>
          </w:tcPr>
          <w:p w14:paraId="48349EBE" w14:textId="7149977C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  <w:cs/>
              </w:rPr>
              <w:t>(</w:t>
            </w:r>
            <w:r w:rsidRPr="006F1E95">
              <w:rPr>
                <w:sz w:val="28"/>
                <w:szCs w:val="28"/>
              </w:rPr>
              <w:t>15</w:t>
            </w:r>
            <w:r w:rsidRPr="003B34C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87" w:type="pct"/>
            <w:vAlign w:val="bottom"/>
          </w:tcPr>
          <w:p w14:paraId="25BAC0F5" w14:textId="366A758E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088939FE" w14:textId="234CA8CA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24036F" w:rsidRPr="003B34CB" w14:paraId="0E532260" w14:textId="77777777" w:rsidTr="0024036F">
        <w:tc>
          <w:tcPr>
            <w:tcW w:w="2348" w:type="pct"/>
          </w:tcPr>
          <w:p w14:paraId="10700572" w14:textId="4F48F9A7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3B34CB">
              <w:rPr>
                <w:rFonts w:hint="cs"/>
                <w:sz w:val="28"/>
                <w:szCs w:val="28"/>
                <w:cs/>
              </w:rPr>
              <w:t>กลับรายการขาดทุนจากการ</w:t>
            </w:r>
            <w:r w:rsidRPr="003B34C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91" w:type="pct"/>
            <w:vAlign w:val="bottom"/>
          </w:tcPr>
          <w:p w14:paraId="348DA8E0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399477A3" w14:textId="6D45CEF1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87" w:type="pct"/>
            <w:vAlign w:val="bottom"/>
          </w:tcPr>
          <w:p w14:paraId="0FBE6F06" w14:textId="57816982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6F1E95">
              <w:rPr>
                <w:sz w:val="28"/>
                <w:szCs w:val="28"/>
              </w:rPr>
              <w:t>400</w:t>
            </w:r>
          </w:p>
        </w:tc>
        <w:tc>
          <w:tcPr>
            <w:tcW w:w="587" w:type="pct"/>
            <w:vAlign w:val="bottom"/>
          </w:tcPr>
          <w:p w14:paraId="17B6059C" w14:textId="2D2C96F6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3D01EFA3" w14:textId="5AD6DED0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  <w:cs/>
              </w:rPr>
              <w:t>-</w:t>
            </w:r>
          </w:p>
        </w:tc>
      </w:tr>
      <w:tr w:rsidR="0024036F" w:rsidRPr="003B34CB" w14:paraId="5CBA5289" w14:textId="77777777" w:rsidTr="0024036F">
        <w:tc>
          <w:tcPr>
            <w:tcW w:w="2348" w:type="pct"/>
          </w:tcPr>
          <w:p w14:paraId="12B0D88D" w14:textId="36F64A10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91" w:type="pct"/>
            <w:vAlign w:val="bottom"/>
          </w:tcPr>
          <w:p w14:paraId="2570667A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64181436" w14:textId="1A4A4DD1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(</w:t>
            </w:r>
            <w:r w:rsidRPr="006F1E95">
              <w:rPr>
                <w:sz w:val="28"/>
                <w:szCs w:val="28"/>
              </w:rPr>
              <w:t>281</w:t>
            </w:r>
            <w:r w:rsidRPr="003B34CB">
              <w:rPr>
                <w:sz w:val="28"/>
                <w:szCs w:val="28"/>
              </w:rPr>
              <w:t>)</w:t>
            </w:r>
          </w:p>
        </w:tc>
        <w:tc>
          <w:tcPr>
            <w:tcW w:w="587" w:type="pct"/>
            <w:vAlign w:val="bottom"/>
          </w:tcPr>
          <w:p w14:paraId="0ACC36CF" w14:textId="75D39DE8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684</w:t>
            </w:r>
          </w:p>
        </w:tc>
        <w:tc>
          <w:tcPr>
            <w:tcW w:w="587" w:type="pct"/>
            <w:vAlign w:val="bottom"/>
          </w:tcPr>
          <w:p w14:paraId="575F58D9" w14:textId="7CBB1FF8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7FE058C4" w14:textId="31C6631B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  <w:cs/>
              </w:rPr>
              <w:t>-</w:t>
            </w:r>
          </w:p>
        </w:tc>
      </w:tr>
      <w:tr w:rsidR="0024036F" w:rsidRPr="003B34CB" w14:paraId="4617A50C" w14:textId="77777777" w:rsidTr="0024036F">
        <w:tc>
          <w:tcPr>
            <w:tcW w:w="2348" w:type="pct"/>
          </w:tcPr>
          <w:p w14:paraId="0DD1E2CB" w14:textId="56C0D6EE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3B34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91" w:type="pct"/>
            <w:vAlign w:val="bottom"/>
          </w:tcPr>
          <w:p w14:paraId="47F63699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B9975E8" w14:textId="14BC86C3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6F1E95">
              <w:rPr>
                <w:rFonts w:hint="cs"/>
                <w:sz w:val="28"/>
                <w:szCs w:val="28"/>
              </w:rPr>
              <w:t>125</w:t>
            </w:r>
          </w:p>
        </w:tc>
        <w:tc>
          <w:tcPr>
            <w:tcW w:w="587" w:type="pct"/>
            <w:vAlign w:val="bottom"/>
          </w:tcPr>
          <w:p w14:paraId="594D1574" w14:textId="55C1A99E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87" w:type="pct"/>
            <w:vAlign w:val="bottom"/>
          </w:tcPr>
          <w:p w14:paraId="7D3CEA9D" w14:textId="0194EC2B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25018352" w14:textId="4934D1F6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</w:tr>
      <w:tr w:rsidR="0024036F" w:rsidRPr="003B34CB" w14:paraId="31F942E5" w14:textId="77777777" w:rsidTr="0024036F">
        <w:tc>
          <w:tcPr>
            <w:tcW w:w="2348" w:type="pct"/>
          </w:tcPr>
          <w:p w14:paraId="0308AFF6" w14:textId="5CA866CF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3B34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291" w:type="pct"/>
            <w:vAlign w:val="bottom"/>
          </w:tcPr>
          <w:p w14:paraId="7F5316A7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3198FDE8" w14:textId="6FF4EA01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(</w:t>
            </w:r>
            <w:r w:rsidRPr="006F1E95">
              <w:rPr>
                <w:sz w:val="28"/>
                <w:szCs w:val="28"/>
              </w:rPr>
              <w:t>12</w:t>
            </w:r>
            <w:r w:rsidRPr="003B34CB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148</w:t>
            </w:r>
            <w:r w:rsidRPr="003B34CB">
              <w:rPr>
                <w:sz w:val="28"/>
                <w:szCs w:val="28"/>
              </w:rPr>
              <w:t>)</w:t>
            </w:r>
          </w:p>
        </w:tc>
        <w:tc>
          <w:tcPr>
            <w:tcW w:w="587" w:type="pct"/>
            <w:vAlign w:val="bottom"/>
          </w:tcPr>
          <w:p w14:paraId="555173CA" w14:textId="2E0842FE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87" w:type="pct"/>
            <w:vAlign w:val="bottom"/>
          </w:tcPr>
          <w:p w14:paraId="30D3E34D" w14:textId="0DFECA7E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99" w:type="pct"/>
            <w:vAlign w:val="bottom"/>
          </w:tcPr>
          <w:p w14:paraId="4BC3CF6C" w14:textId="02AAEA71" w:rsidR="0024036F" w:rsidRPr="003B34CB" w:rsidRDefault="0024036F" w:rsidP="005F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</w:tr>
      <w:tr w:rsidR="0024036F" w:rsidRPr="003B34CB" w14:paraId="5858422E" w14:textId="77777777" w:rsidTr="0024036F">
        <w:tc>
          <w:tcPr>
            <w:tcW w:w="2348" w:type="pct"/>
          </w:tcPr>
          <w:p w14:paraId="1CE7888A" w14:textId="1AC1D0A3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3B34CB">
              <w:rPr>
                <w:rFonts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91" w:type="pct"/>
            <w:vAlign w:val="bottom"/>
          </w:tcPr>
          <w:p w14:paraId="796DEACC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08D59E0E" w14:textId="1E246702" w:rsidR="0024036F" w:rsidRPr="003B34CB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(</w:t>
            </w:r>
            <w:r w:rsidRPr="006F1E95">
              <w:rPr>
                <w:sz w:val="28"/>
                <w:szCs w:val="28"/>
              </w:rPr>
              <w:t>1</w:t>
            </w:r>
            <w:r w:rsidRPr="003B34CB">
              <w:rPr>
                <w:sz w:val="28"/>
                <w:szCs w:val="28"/>
              </w:rPr>
              <w:t>)</w:t>
            </w:r>
          </w:p>
        </w:tc>
        <w:tc>
          <w:tcPr>
            <w:tcW w:w="587" w:type="pct"/>
            <w:vAlign w:val="bottom"/>
          </w:tcPr>
          <w:p w14:paraId="061D4200" w14:textId="5C1EA483" w:rsidR="0024036F" w:rsidRPr="003B34CB" w:rsidRDefault="0024036F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  <w:cs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  <w:tc>
          <w:tcPr>
            <w:tcW w:w="587" w:type="pct"/>
            <w:vAlign w:val="bottom"/>
          </w:tcPr>
          <w:p w14:paraId="2B79B558" w14:textId="437B5863" w:rsidR="0024036F" w:rsidRPr="003B34CB" w:rsidRDefault="0024036F" w:rsidP="00240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(</w:t>
            </w:r>
            <w:r w:rsidRPr="006F1E95">
              <w:rPr>
                <w:sz w:val="28"/>
                <w:szCs w:val="28"/>
              </w:rPr>
              <w:t>1</w:t>
            </w:r>
            <w:r w:rsidRPr="003B34CB">
              <w:rPr>
                <w:sz w:val="28"/>
                <w:szCs w:val="28"/>
              </w:rPr>
              <w:t>)</w:t>
            </w:r>
          </w:p>
        </w:tc>
        <w:tc>
          <w:tcPr>
            <w:tcW w:w="599" w:type="pct"/>
            <w:vAlign w:val="bottom"/>
          </w:tcPr>
          <w:p w14:paraId="772EC569" w14:textId="675A538C" w:rsidR="0024036F" w:rsidRPr="003B34CB" w:rsidRDefault="0024036F" w:rsidP="005F56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sz w:val="28"/>
                <w:szCs w:val="28"/>
              </w:rPr>
            </w:pPr>
            <w:r w:rsidRPr="003B34CB">
              <w:rPr>
                <w:sz w:val="28"/>
                <w:szCs w:val="28"/>
              </w:rPr>
              <w:t>-</w:t>
            </w:r>
          </w:p>
        </w:tc>
      </w:tr>
      <w:tr w:rsidR="0024036F" w:rsidRPr="003B34CB" w14:paraId="0C96D77A" w14:textId="77777777" w:rsidTr="0024036F">
        <w:tc>
          <w:tcPr>
            <w:tcW w:w="2348" w:type="pct"/>
          </w:tcPr>
          <w:p w14:paraId="4CEFD46C" w14:textId="7C8E8EC2" w:rsidR="0024036F" w:rsidRPr="003B34CB" w:rsidRDefault="0024036F" w:rsidP="0024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3B34CB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1E95">
              <w:rPr>
                <w:b/>
                <w:bCs/>
                <w:sz w:val="28"/>
                <w:szCs w:val="28"/>
              </w:rPr>
              <w:t>31</w:t>
            </w:r>
            <w:r w:rsidRPr="003B34CB">
              <w:rPr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91" w:type="pct"/>
            <w:vAlign w:val="bottom"/>
          </w:tcPr>
          <w:p w14:paraId="27B51AC9" w14:textId="77777777" w:rsidR="0024036F" w:rsidRPr="003B34CB" w:rsidRDefault="0024036F" w:rsidP="00240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69D16BE8" w14:textId="2614E728" w:rsidR="0024036F" w:rsidRPr="003B34CB" w:rsidRDefault="0024036F" w:rsidP="002403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1</w:t>
            </w:r>
            <w:r w:rsidRPr="003B34CB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b/>
                <w:bCs/>
                <w:sz w:val="28"/>
                <w:szCs w:val="28"/>
              </w:rPr>
              <w:t>51</w:t>
            </w:r>
            <w:r w:rsidRPr="006F1E95">
              <w:rPr>
                <w:rFonts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87" w:type="pct"/>
            <w:vAlign w:val="bottom"/>
          </w:tcPr>
          <w:p w14:paraId="222589C9" w14:textId="4A489C7D" w:rsidR="0024036F" w:rsidRPr="003B34CB" w:rsidRDefault="0024036F" w:rsidP="002403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15</w:t>
            </w:r>
            <w:r w:rsidRPr="003B34CB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587" w:type="pct"/>
            <w:vAlign w:val="bottom"/>
          </w:tcPr>
          <w:p w14:paraId="1523AA15" w14:textId="601A82E7" w:rsidR="0024036F" w:rsidRPr="003B34CB" w:rsidRDefault="0024036F" w:rsidP="002403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599" w:type="pct"/>
            <w:vAlign w:val="bottom"/>
          </w:tcPr>
          <w:p w14:paraId="144094BD" w14:textId="0DEA397C" w:rsidR="0024036F" w:rsidRPr="003B34CB" w:rsidRDefault="0024036F" w:rsidP="002403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73</w:t>
            </w:r>
          </w:p>
        </w:tc>
      </w:tr>
    </w:tbl>
    <w:p w14:paraId="002E8843" w14:textId="6C0C960F" w:rsidR="00AE5C41" w:rsidRPr="00846AA1" w:rsidRDefault="00AE5C41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846AA1">
        <w:rPr>
          <w:i/>
          <w:iCs/>
          <w:cs/>
          <w:lang w:val="en-GB"/>
        </w:rPr>
        <w:lastRenderedPageBreak/>
        <w:t>การเปลี่ยนแปลงเงินลงทุนในบริษัทร่วมทางอ้อม</w:t>
      </w:r>
      <w:r w:rsidR="00EA2C81">
        <w:rPr>
          <w:rFonts w:hint="cs"/>
          <w:i/>
          <w:iCs/>
          <w:cs/>
          <w:lang w:val="en-GB"/>
        </w:rPr>
        <w:t>และการร่วมค้า</w:t>
      </w:r>
    </w:p>
    <w:p w14:paraId="4B61BE19" w14:textId="793D1E78" w:rsidR="00AE5C41" w:rsidRDefault="00AE5C41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</w:p>
    <w:p w14:paraId="38C6D67C" w14:textId="6D1783F5" w:rsidR="00F05174" w:rsidRDefault="00F05174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>
        <w:rPr>
          <w:rFonts w:hint="cs"/>
          <w:i/>
          <w:iCs/>
          <w:cs/>
          <w:lang w:val="en-GB"/>
        </w:rPr>
        <w:t>บริษัท ออมสุข วิส</w:t>
      </w:r>
      <w:r w:rsidR="007A1E3C">
        <w:rPr>
          <w:rFonts w:hint="cs"/>
          <w:i/>
          <w:iCs/>
          <w:cs/>
          <w:lang w:val="en-GB"/>
        </w:rPr>
        <w:t>า</w:t>
      </w:r>
      <w:r>
        <w:rPr>
          <w:rFonts w:hint="cs"/>
          <w:i/>
          <w:iCs/>
          <w:cs/>
          <w:lang w:val="en-GB"/>
        </w:rPr>
        <w:t>หกิจเพื่อสังคม จำกัด</w:t>
      </w:r>
    </w:p>
    <w:p w14:paraId="7189B15E" w14:textId="77777777" w:rsidR="00F05174" w:rsidRPr="00846AA1" w:rsidRDefault="00F05174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</w:p>
    <w:p w14:paraId="0362493C" w14:textId="537323D6" w:rsidR="00EB115E" w:rsidRPr="0024036F" w:rsidRDefault="00693235" w:rsidP="00693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24036F">
        <w:rPr>
          <w:cs/>
        </w:rPr>
        <w:t xml:space="preserve">เมื่อวันที่ </w:t>
      </w:r>
      <w:r w:rsidR="006F1E95" w:rsidRPr="0024036F">
        <w:t>17</w:t>
      </w:r>
      <w:r w:rsidRPr="0024036F">
        <w:rPr>
          <w:cs/>
        </w:rPr>
        <w:t xml:space="preserve"> ธันวาคม </w:t>
      </w:r>
      <w:r w:rsidR="006F1E95" w:rsidRPr="0024036F">
        <w:t>2564</w:t>
      </w:r>
      <w:r w:rsidRPr="0024036F">
        <w:rPr>
          <w:cs/>
        </w:rPr>
        <w:t xml:space="preserve"> ที่ประชุมคณะกรรมการบริษัทได้มีมติอนุมัติให้บริษัทเพิ่มทุนในบริษัท ออมสุข วิสาหกิจเพื่อสังคม จำกัด (</w:t>
      </w:r>
      <w:r w:rsidRPr="0024036F">
        <w:t xml:space="preserve">“OSSE”) </w:t>
      </w:r>
      <w:r w:rsidRPr="0024036F">
        <w:rPr>
          <w:cs/>
        </w:rPr>
        <w:t xml:space="preserve">โดยมีวัตถุประสงค์เพื่อเข้าลงทุนในบริษัท เคหะสุขประชา จำกัด (มหาชน) </w:t>
      </w:r>
      <w:r w:rsidR="00F05174" w:rsidRPr="0024036F">
        <w:rPr>
          <w:rFonts w:hint="cs"/>
          <w:cs/>
        </w:rPr>
        <w:t xml:space="preserve">โดยในวันที่ </w:t>
      </w:r>
      <w:r w:rsidR="006F1E95" w:rsidRPr="0024036F">
        <w:t>14</w:t>
      </w:r>
      <w:r w:rsidR="00F05174" w:rsidRPr="0024036F">
        <w:t xml:space="preserve"> </w:t>
      </w:r>
      <w:r w:rsidR="00F05174" w:rsidRPr="0024036F">
        <w:rPr>
          <w:rFonts w:hint="cs"/>
          <w:cs/>
        </w:rPr>
        <w:t xml:space="preserve">มีนาคม </w:t>
      </w:r>
      <w:r w:rsidR="006F1E95" w:rsidRPr="0024036F">
        <w:t>2565</w:t>
      </w:r>
      <w:r w:rsidR="00F05174" w:rsidRPr="0024036F">
        <w:t xml:space="preserve"> </w:t>
      </w:r>
      <w:r w:rsidR="00F05174" w:rsidRPr="0024036F">
        <w:rPr>
          <w:rFonts w:hint="cs"/>
          <w:cs/>
        </w:rPr>
        <w:t>บริษัท</w:t>
      </w:r>
      <w:r w:rsidRPr="0024036F">
        <w:rPr>
          <w:cs/>
        </w:rPr>
        <w:t>ได้ซื้อหุ้นจากผู้ถือหุ้น</w:t>
      </w:r>
      <w:r w:rsidR="00F05174" w:rsidRPr="0024036F">
        <w:rPr>
          <w:rFonts w:hint="cs"/>
          <w:cs/>
        </w:rPr>
        <w:t xml:space="preserve">อื่นจำนวน </w:t>
      </w:r>
      <w:r w:rsidR="006F1E95" w:rsidRPr="0024036F">
        <w:t>599</w:t>
      </w:r>
      <w:r w:rsidR="00F05174" w:rsidRPr="0024036F">
        <w:t>,</w:t>
      </w:r>
      <w:r w:rsidR="006F1E95" w:rsidRPr="0024036F">
        <w:t>999</w:t>
      </w:r>
      <w:r w:rsidR="00F05174" w:rsidRPr="0024036F">
        <w:t xml:space="preserve"> </w:t>
      </w:r>
      <w:r w:rsidR="00F05174" w:rsidRPr="0024036F">
        <w:rPr>
          <w:rFonts w:hint="cs"/>
          <w:cs/>
        </w:rPr>
        <w:t xml:space="preserve">หุ้น </w:t>
      </w:r>
      <w:r w:rsidRPr="0024036F">
        <w:rPr>
          <w:cs/>
        </w:rPr>
        <w:t xml:space="preserve">เป็นจำนวน </w:t>
      </w:r>
      <w:r w:rsidR="006F1E95" w:rsidRPr="0024036F">
        <w:t>1</w:t>
      </w:r>
      <w:r w:rsidRPr="0024036F">
        <w:t>.</w:t>
      </w:r>
      <w:r w:rsidR="006F1E95" w:rsidRPr="0024036F">
        <w:t>5</w:t>
      </w:r>
      <w:r w:rsidRPr="0024036F">
        <w:rPr>
          <w:cs/>
        </w:rPr>
        <w:t xml:space="preserve"> ล้าน</w:t>
      </w:r>
      <w:r w:rsidR="00E45FA3" w:rsidRPr="0024036F">
        <w:rPr>
          <w:rFonts w:hint="cs"/>
          <w:cs/>
        </w:rPr>
        <w:t>บาท</w:t>
      </w:r>
      <w:r w:rsidRPr="0024036F">
        <w:rPr>
          <w:cs/>
        </w:rPr>
        <w:t xml:space="preserve"> และชำระค่าหุ้นในส่วนที่ยังเรียกชำระไม่ครบเป็นจำนวน </w:t>
      </w:r>
      <w:r w:rsidR="006F1E95" w:rsidRPr="0024036F">
        <w:t>7</w:t>
      </w:r>
      <w:r w:rsidRPr="0024036F">
        <w:t>.</w:t>
      </w:r>
      <w:r w:rsidR="006F1E95" w:rsidRPr="0024036F">
        <w:t>5</w:t>
      </w:r>
      <w:r w:rsidRPr="0024036F">
        <w:rPr>
          <w:cs/>
        </w:rPr>
        <w:t xml:space="preserve"> ล้านบาท ส่งผลให้มีการเปลี่ยนแปลงสถานะเงินลงทุนใน </w:t>
      </w:r>
      <w:r w:rsidRPr="0024036F">
        <w:t xml:space="preserve">OSSE </w:t>
      </w:r>
      <w:r w:rsidRPr="0024036F">
        <w:rPr>
          <w:cs/>
        </w:rPr>
        <w:t>จากเงินลงทุนในกิจการร่วมค้าเป็นบริษัทย่อย</w:t>
      </w:r>
    </w:p>
    <w:p w14:paraId="619ECCCD" w14:textId="77777777" w:rsidR="00693235" w:rsidRPr="00EB115E" w:rsidRDefault="00693235" w:rsidP="00693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highlight w:val="yellow"/>
          <w:lang w:val="en-GB"/>
        </w:rPr>
      </w:pPr>
    </w:p>
    <w:p w14:paraId="7B387262" w14:textId="55292C49" w:rsidR="0024036F" w:rsidRPr="0024036F" w:rsidRDefault="0024036F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24036F">
        <w:rPr>
          <w:cs/>
        </w:rPr>
        <w:t>ต่อมาในวันที่</w:t>
      </w:r>
      <w:r w:rsidRPr="0024036F">
        <w:t xml:space="preserve"> 15 </w:t>
      </w:r>
      <w:r w:rsidRPr="0024036F">
        <w:rPr>
          <w:cs/>
        </w:rPr>
        <w:t xml:space="preserve">มีนาคม </w:t>
      </w:r>
      <w:r w:rsidRPr="0024036F">
        <w:t xml:space="preserve">2565  OSSE </w:t>
      </w:r>
      <w:r w:rsidRPr="0024036F">
        <w:rPr>
          <w:cs/>
        </w:rPr>
        <w:t xml:space="preserve">ได้จดทะเบียนเพิ่มทุนจากเดิม </w:t>
      </w:r>
      <w:r w:rsidRPr="0024036F">
        <w:t xml:space="preserve">10 </w:t>
      </w:r>
      <w:r w:rsidRPr="0024036F">
        <w:rPr>
          <w:cs/>
        </w:rPr>
        <w:t xml:space="preserve">ล้านบาท เป็น </w:t>
      </w:r>
      <w:r w:rsidRPr="0024036F">
        <w:t xml:space="preserve">126 </w:t>
      </w:r>
      <w:r w:rsidRPr="0024036F">
        <w:rPr>
          <w:cs/>
        </w:rPr>
        <w:t>ล้านบาท</w:t>
      </w:r>
      <w:r w:rsidRPr="0024036F">
        <w:t> </w:t>
      </w:r>
      <w:r w:rsidRPr="0024036F">
        <w:rPr>
          <w:cs/>
        </w:rPr>
        <w:t>โดยการออกหุ้นสามัญเพิ่มทุนใหม่จำนวน</w:t>
      </w:r>
      <w:r w:rsidRPr="0024036F">
        <w:t xml:space="preserve"> 11.6 </w:t>
      </w:r>
      <w:r w:rsidRPr="0024036F">
        <w:rPr>
          <w:cs/>
        </w:rPr>
        <w:t xml:space="preserve">ล้านหุ้น มูลค่าที่ตราไว้หุ้นละ </w:t>
      </w:r>
      <w:r w:rsidRPr="0024036F">
        <w:t xml:space="preserve">10 </w:t>
      </w:r>
      <w:r w:rsidRPr="0024036F">
        <w:rPr>
          <w:cs/>
        </w:rPr>
        <w:t>บาท</w:t>
      </w:r>
      <w:r w:rsidRPr="0024036F">
        <w:t> </w:t>
      </w:r>
      <w:r w:rsidRPr="0024036F">
        <w:rPr>
          <w:cs/>
        </w:rPr>
        <w:t xml:space="preserve">โดยบริษัทได้เข้าลงทุนใน </w:t>
      </w:r>
      <w:r w:rsidRPr="0024036F">
        <w:t>OSSE</w:t>
      </w:r>
      <w:r w:rsidRPr="0024036F">
        <w:rPr>
          <w:rFonts w:hint="cs"/>
          <w:cs/>
        </w:rPr>
        <w:t xml:space="preserve"> </w:t>
      </w:r>
      <w:r w:rsidRPr="0024036F">
        <w:rPr>
          <w:cs/>
        </w:rPr>
        <w:t>เพิ่มเติมจำนวน</w:t>
      </w:r>
      <w:r w:rsidRPr="0024036F">
        <w:t xml:space="preserve"> 5.35 </w:t>
      </w:r>
      <w:r w:rsidRPr="0024036F">
        <w:rPr>
          <w:cs/>
        </w:rPr>
        <w:t>ล้านหุ้น</w:t>
      </w:r>
      <w:r w:rsidRPr="0024036F">
        <w:rPr>
          <w:rFonts w:hint="cs"/>
          <w:cs/>
        </w:rPr>
        <w:t xml:space="preserve"> </w:t>
      </w:r>
      <w:r w:rsidRPr="0024036F">
        <w:rPr>
          <w:cs/>
        </w:rPr>
        <w:t xml:space="preserve">เป็นจำนวน </w:t>
      </w:r>
      <w:r w:rsidRPr="0024036F">
        <w:t xml:space="preserve">53.5 </w:t>
      </w:r>
      <w:r w:rsidRPr="0024036F">
        <w:rPr>
          <w:cs/>
        </w:rPr>
        <w:t>ล้านบาท</w:t>
      </w:r>
      <w:r w:rsidRPr="0024036F">
        <w:t> </w:t>
      </w:r>
      <w:r w:rsidRPr="0024036F">
        <w:rPr>
          <w:cs/>
        </w:rPr>
        <w:t>ส่งผลให้สัดส่วนการถือหุ้นทางตรงใน</w:t>
      </w:r>
      <w:r w:rsidRPr="0024036F">
        <w:t xml:space="preserve"> OSSE </w:t>
      </w:r>
      <w:r w:rsidRPr="0024036F">
        <w:rPr>
          <w:cs/>
        </w:rPr>
        <w:t xml:space="preserve">เพิ่มเป็นร้อยละ </w:t>
      </w:r>
      <w:r w:rsidRPr="0024036F">
        <w:t xml:space="preserve">50.40 </w:t>
      </w:r>
      <w:r w:rsidRPr="0024036F">
        <w:rPr>
          <w:cs/>
        </w:rPr>
        <w:t>นอกจากนี้ บริษัท บีซีพีจี จำกัด (มหาชน)</w:t>
      </w:r>
      <w:r w:rsidR="00EA2C81">
        <w:rPr>
          <w:rFonts w:hint="cs"/>
          <w:cs/>
        </w:rPr>
        <w:t xml:space="preserve"> </w:t>
      </w:r>
      <w:r w:rsidRPr="0024036F">
        <w:rPr>
          <w:cs/>
        </w:rPr>
        <w:t xml:space="preserve">ซึ่งเป็นบริษัทย่อยของกลุ่มบริษัทได้เข้าลงทุนใน </w:t>
      </w:r>
      <w:r w:rsidRPr="0024036F">
        <w:t>OSSE</w:t>
      </w:r>
      <w:r w:rsidRPr="0024036F">
        <w:rPr>
          <w:rFonts w:hint="cs"/>
          <w:cs/>
        </w:rPr>
        <w:t xml:space="preserve"> </w:t>
      </w:r>
      <w:r w:rsidRPr="0024036F">
        <w:rPr>
          <w:cs/>
        </w:rPr>
        <w:t>จำนวน</w:t>
      </w:r>
      <w:r w:rsidRPr="0024036F">
        <w:t xml:space="preserve"> 6.25 </w:t>
      </w:r>
      <w:r w:rsidRPr="0024036F">
        <w:rPr>
          <w:cs/>
        </w:rPr>
        <w:t>ล้านหุ้น</w:t>
      </w:r>
      <w:r w:rsidRPr="0024036F">
        <w:rPr>
          <w:rFonts w:hint="cs"/>
          <w:cs/>
        </w:rPr>
        <w:t xml:space="preserve"> </w:t>
      </w:r>
      <w:r w:rsidRPr="0024036F">
        <w:rPr>
          <w:cs/>
        </w:rPr>
        <w:t xml:space="preserve">เป็นจำนวน </w:t>
      </w:r>
      <w:r w:rsidRPr="0024036F">
        <w:t xml:space="preserve">62.5 </w:t>
      </w:r>
      <w:r w:rsidRPr="0024036F">
        <w:rPr>
          <w:cs/>
        </w:rPr>
        <w:t>ล้านบาท</w:t>
      </w:r>
      <w:r w:rsidRPr="0024036F">
        <w:t> </w:t>
      </w:r>
      <w:r w:rsidRPr="0024036F">
        <w:rPr>
          <w:cs/>
        </w:rPr>
        <w:t>คิดเป็นสัดส่วนร้อยละ</w:t>
      </w:r>
      <w:r w:rsidRPr="0024036F">
        <w:t xml:space="preserve"> 49.60 </w:t>
      </w:r>
      <w:r w:rsidRPr="0024036F">
        <w:rPr>
          <w:cs/>
        </w:rPr>
        <w:t xml:space="preserve">จึงส่งผลให้กลุ่มบริษัทมีสัดส่วนการถือหุ้นใน </w:t>
      </w:r>
      <w:r w:rsidRPr="0024036F">
        <w:t xml:space="preserve">OSSE </w:t>
      </w:r>
      <w:r w:rsidRPr="0024036F">
        <w:rPr>
          <w:cs/>
        </w:rPr>
        <w:t xml:space="preserve">รวมร้อยละ </w:t>
      </w:r>
      <w:r w:rsidRPr="0024036F">
        <w:t>100</w:t>
      </w:r>
    </w:p>
    <w:p w14:paraId="309AC334" w14:textId="77777777" w:rsidR="00EB115E" w:rsidRPr="0024036F" w:rsidRDefault="00EB115E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highlight w:val="yellow"/>
        </w:rPr>
      </w:pPr>
    </w:p>
    <w:p w14:paraId="30E96534" w14:textId="77C1CFDC" w:rsidR="00095E09" w:rsidRPr="007C6EB3" w:rsidRDefault="00095E09" w:rsidP="007C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</w:pPr>
      <w:r w:rsidRPr="007C6EB3">
        <w:rPr>
          <w:lang w:val="en-GB"/>
        </w:rPr>
        <w:t xml:space="preserve">OSSE </w:t>
      </w:r>
      <w:r w:rsidRPr="007C6EB3">
        <w:rPr>
          <w:cs/>
          <w:lang w:val="en-GB"/>
        </w:rPr>
        <w:t xml:space="preserve">ได้เข้าลงทุนใน บริษัท เคหะสุขประชา จำกัด (มหาชน) </w:t>
      </w:r>
      <w:r w:rsidR="007C6EB3" w:rsidRPr="007C6EB3">
        <w:rPr>
          <w:rFonts w:hint="cs"/>
          <w:cs/>
          <w:lang w:val="en-GB"/>
        </w:rPr>
        <w:t xml:space="preserve">ซึ่งจดทะเบียนจัดตั้งบริษัท เมื่อวันที่ </w:t>
      </w:r>
      <w:r w:rsidR="007C6EB3" w:rsidRPr="007C6EB3">
        <w:t xml:space="preserve">21 </w:t>
      </w:r>
      <w:r w:rsidR="007C6EB3" w:rsidRPr="007C6EB3">
        <w:rPr>
          <w:rFonts w:hint="cs"/>
          <w:cs/>
        </w:rPr>
        <w:t xml:space="preserve">มีนาคม </w:t>
      </w:r>
      <w:r w:rsidR="007C6EB3" w:rsidRPr="007C6EB3">
        <w:t xml:space="preserve">2565 </w:t>
      </w:r>
      <w:r w:rsidR="007C6EB3" w:rsidRPr="007C6EB3">
        <w:rPr>
          <w:rFonts w:hint="cs"/>
          <w:cs/>
        </w:rPr>
        <w:t xml:space="preserve">ด้วยทุนจดทะเบียน </w:t>
      </w:r>
      <w:r w:rsidR="007C6EB3" w:rsidRPr="007C6EB3">
        <w:t xml:space="preserve">500 </w:t>
      </w:r>
      <w:r w:rsidR="007C6EB3" w:rsidRPr="007C6EB3">
        <w:rPr>
          <w:rFonts w:hint="cs"/>
          <w:cs/>
        </w:rPr>
        <w:t xml:space="preserve">ล้านบาท </w:t>
      </w:r>
      <w:r w:rsidRPr="007C6EB3">
        <w:rPr>
          <w:cs/>
          <w:lang w:val="en-GB"/>
        </w:rPr>
        <w:t xml:space="preserve">เป็นจำนวนเงิน </w:t>
      </w:r>
      <w:r w:rsidR="006F1E95" w:rsidRPr="007C6EB3">
        <w:t>125</w:t>
      </w:r>
      <w:r w:rsidRPr="007C6EB3">
        <w:rPr>
          <w:lang w:val="en-GB"/>
        </w:rPr>
        <w:t xml:space="preserve"> </w:t>
      </w:r>
      <w:r w:rsidRPr="007C6EB3">
        <w:rPr>
          <w:cs/>
          <w:lang w:val="en-GB"/>
        </w:rPr>
        <w:t xml:space="preserve">ล้านบาท คิดเป็นสัดส่วนร้อยละ </w:t>
      </w:r>
      <w:r w:rsidR="006F1E95" w:rsidRPr="007C6EB3">
        <w:t>25</w:t>
      </w:r>
      <w:r w:rsidRPr="007C6EB3">
        <w:rPr>
          <w:lang w:val="en-GB"/>
        </w:rPr>
        <w:t xml:space="preserve"> </w:t>
      </w:r>
      <w:r w:rsidRPr="007C6EB3">
        <w:rPr>
          <w:cs/>
          <w:lang w:val="en-GB"/>
        </w:rPr>
        <w:t>จึงส่งผลให้ บริษัท เคหะสุขประชา จำกัด (มหาชน) มีสถานะเป็นบริษัทร่วมทางอ้อมของกลุ่มบริษัท</w:t>
      </w:r>
      <w:r w:rsidR="007C6EB3">
        <w:rPr>
          <w:lang w:val="en-GB"/>
        </w:rPr>
        <w:t xml:space="preserve"> </w:t>
      </w:r>
    </w:p>
    <w:p w14:paraId="4B679C98" w14:textId="60EF3E4C" w:rsidR="00F05174" w:rsidRDefault="00F05174" w:rsidP="00AE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</w:p>
    <w:p w14:paraId="5535C399" w14:textId="0A9DA432" w:rsidR="00F05174" w:rsidRPr="00E45FA3" w:rsidRDefault="00F05174" w:rsidP="00AE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lang w:val="en-GB"/>
        </w:rPr>
      </w:pPr>
      <w:r w:rsidRPr="00E45FA3">
        <w:rPr>
          <w:i/>
          <w:iCs/>
          <w:lang w:val="en-GB"/>
        </w:rPr>
        <w:t>Star Energy Group Holdings Pte</w:t>
      </w:r>
      <w:r w:rsidRPr="00E45FA3">
        <w:rPr>
          <w:i/>
          <w:iCs/>
          <w:cs/>
          <w:lang w:val="en-GB"/>
        </w:rPr>
        <w:t>.</w:t>
      </w:r>
      <w:r w:rsidRPr="00E45FA3">
        <w:rPr>
          <w:rFonts w:hint="cs"/>
          <w:i/>
          <w:iCs/>
          <w:cs/>
          <w:lang w:val="en-GB"/>
        </w:rPr>
        <w:t xml:space="preserve"> </w:t>
      </w:r>
      <w:r w:rsidRPr="00E45FA3">
        <w:rPr>
          <w:i/>
          <w:iCs/>
          <w:lang w:val="en-GB"/>
        </w:rPr>
        <w:t>Ltd</w:t>
      </w:r>
      <w:r w:rsidRPr="00E45FA3">
        <w:rPr>
          <w:i/>
          <w:iCs/>
          <w:cs/>
          <w:lang w:val="en-GB"/>
        </w:rPr>
        <w:t>.</w:t>
      </w:r>
    </w:p>
    <w:p w14:paraId="11ACB14F" w14:textId="77777777" w:rsidR="00383C22" w:rsidRPr="00846AA1" w:rsidRDefault="00383C22" w:rsidP="00AE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lang w:val="en-GB"/>
        </w:rPr>
      </w:pPr>
    </w:p>
    <w:p w14:paraId="6F23FE43" w14:textId="645981FD" w:rsidR="0076507E" w:rsidRPr="00493AD9" w:rsidRDefault="00EB115E" w:rsidP="00C3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  <w:rPr>
          <w:rFonts w:asciiTheme="majorBidi" w:hAnsiTheme="majorBidi" w:cstheme="majorBidi"/>
        </w:rPr>
      </w:pPr>
      <w:r>
        <w:rPr>
          <w:cs/>
        </w:rPr>
        <w:tab/>
      </w:r>
      <w:r w:rsidR="00680816" w:rsidRPr="0024036F">
        <w:rPr>
          <w:rFonts w:asciiTheme="majorBidi" w:hAnsiTheme="majorBidi" w:cstheme="majorBidi"/>
          <w:cs/>
        </w:rPr>
        <w:t xml:space="preserve">เมื่อวันที่ </w:t>
      </w:r>
      <w:r w:rsidR="006F1E95" w:rsidRPr="0024036F">
        <w:rPr>
          <w:rFonts w:asciiTheme="majorBidi" w:hAnsiTheme="majorBidi" w:cstheme="majorBidi"/>
        </w:rPr>
        <w:t>3</w:t>
      </w:r>
      <w:r w:rsidR="00680816" w:rsidRPr="0024036F">
        <w:rPr>
          <w:rFonts w:asciiTheme="majorBidi" w:hAnsiTheme="majorBidi" w:cstheme="majorBidi"/>
          <w:cs/>
        </w:rPr>
        <w:t xml:space="preserve"> มีนาคม </w:t>
      </w:r>
      <w:r w:rsidR="006F1E95" w:rsidRPr="0024036F">
        <w:rPr>
          <w:rFonts w:asciiTheme="majorBidi" w:hAnsiTheme="majorBidi" w:cstheme="majorBidi"/>
        </w:rPr>
        <w:t>2565</w:t>
      </w:r>
      <w:r w:rsidR="00493AD9" w:rsidRPr="0024036F">
        <w:rPr>
          <w:rFonts w:asciiTheme="majorBidi" w:hAnsiTheme="majorBidi" w:cstheme="majorBidi"/>
          <w:cs/>
        </w:rPr>
        <w:t xml:space="preserve"> บริษัทย่อยแห่งหนึ่งได้จำหน่ายเงินลงทุนทั้งหมดใน </w:t>
      </w:r>
      <w:r w:rsidR="00493AD9" w:rsidRPr="0024036F">
        <w:rPr>
          <w:rFonts w:asciiTheme="majorBidi" w:hAnsiTheme="majorBidi" w:cstheme="majorBidi"/>
        </w:rPr>
        <w:t xml:space="preserve">Star Energy Group Holdings Pte. Ltd. </w:t>
      </w:r>
      <w:r w:rsidR="00493AD9" w:rsidRPr="0024036F">
        <w:rPr>
          <w:rFonts w:asciiTheme="majorBidi" w:hAnsiTheme="majorBidi" w:cstheme="majorBidi"/>
          <w:cs/>
        </w:rPr>
        <w:t xml:space="preserve">ให้แก่ </w:t>
      </w:r>
      <w:r w:rsidR="00493AD9" w:rsidRPr="0024036F">
        <w:rPr>
          <w:rFonts w:asciiTheme="majorBidi" w:hAnsiTheme="majorBidi" w:cstheme="majorBidi"/>
        </w:rPr>
        <w:t xml:space="preserve">Springhead Holdings Pte. Ltd. </w:t>
      </w:r>
      <w:r w:rsidR="00493AD9" w:rsidRPr="0024036F">
        <w:rPr>
          <w:rFonts w:asciiTheme="majorBidi" w:hAnsiTheme="majorBidi" w:cstheme="majorBidi"/>
          <w:cs/>
        </w:rPr>
        <w:t>ซึ่งไม่ได้เป็นกิจการที่เกี่ยวข้องกัน</w:t>
      </w:r>
      <w:r w:rsidR="00680816" w:rsidRPr="0024036F">
        <w:rPr>
          <w:rFonts w:asciiTheme="majorBidi" w:hAnsiTheme="majorBidi" w:cstheme="majorBidi"/>
          <w:cs/>
        </w:rPr>
        <w:t xml:space="preserve">กับกลุ่มบริษัท เป็นจำนวนเงิน </w:t>
      </w:r>
      <w:r w:rsidR="006F1E95" w:rsidRPr="0024036F">
        <w:rPr>
          <w:rFonts w:asciiTheme="majorBidi" w:hAnsiTheme="majorBidi" w:cstheme="majorBidi"/>
        </w:rPr>
        <w:t>440</w:t>
      </w:r>
      <w:r w:rsidR="00493AD9" w:rsidRPr="0024036F">
        <w:rPr>
          <w:rFonts w:asciiTheme="majorBidi" w:hAnsiTheme="majorBidi" w:cstheme="majorBidi"/>
          <w:cs/>
        </w:rPr>
        <w:t xml:space="preserve"> ล้านเหรียญสหรัฐฯ (ประมา</w:t>
      </w:r>
      <w:r w:rsidR="00680816" w:rsidRPr="0024036F">
        <w:rPr>
          <w:rFonts w:asciiTheme="majorBidi" w:hAnsiTheme="majorBidi" w:cstheme="majorBidi"/>
          <w:cs/>
        </w:rPr>
        <w:t xml:space="preserve">ณ </w:t>
      </w:r>
      <w:r w:rsidR="006F1E95" w:rsidRPr="0024036F">
        <w:rPr>
          <w:rFonts w:asciiTheme="majorBidi" w:hAnsiTheme="majorBidi" w:cstheme="majorBidi"/>
        </w:rPr>
        <w:t>14</w:t>
      </w:r>
      <w:r w:rsidR="00493AD9" w:rsidRPr="0024036F">
        <w:rPr>
          <w:rFonts w:asciiTheme="majorBidi" w:hAnsiTheme="majorBidi" w:cstheme="majorBidi"/>
        </w:rPr>
        <w:t>,</w:t>
      </w:r>
      <w:r w:rsidR="006F1E95" w:rsidRPr="0024036F">
        <w:rPr>
          <w:rFonts w:asciiTheme="majorBidi" w:hAnsiTheme="majorBidi" w:cstheme="majorBidi"/>
        </w:rPr>
        <w:t>551</w:t>
      </w:r>
      <w:r w:rsidR="00493AD9" w:rsidRPr="0024036F">
        <w:rPr>
          <w:rFonts w:asciiTheme="majorBidi" w:hAnsiTheme="majorBidi" w:cstheme="majorBidi"/>
          <w:cs/>
        </w:rPr>
        <w:t xml:space="preserve"> ล้านบาท) โดยมูลค่าต้นทุนของเงินลงทุนตามวิธีส่ว</w:t>
      </w:r>
      <w:r w:rsidR="00680816" w:rsidRPr="0024036F">
        <w:rPr>
          <w:rFonts w:asciiTheme="majorBidi" w:hAnsiTheme="majorBidi" w:cstheme="majorBidi"/>
          <w:cs/>
        </w:rPr>
        <w:t xml:space="preserve">นได้เสีย ณ วันดังกล่าวมีจำนวน </w:t>
      </w:r>
      <w:r w:rsidR="006F1E95" w:rsidRPr="0024036F">
        <w:rPr>
          <w:rFonts w:asciiTheme="majorBidi" w:hAnsiTheme="majorBidi" w:cstheme="majorBidi"/>
        </w:rPr>
        <w:t>12</w:t>
      </w:r>
      <w:r w:rsidR="00493AD9" w:rsidRPr="0024036F">
        <w:rPr>
          <w:rFonts w:asciiTheme="majorBidi" w:hAnsiTheme="majorBidi" w:cstheme="majorBidi"/>
        </w:rPr>
        <w:t>,</w:t>
      </w:r>
      <w:r w:rsidR="006F1E95" w:rsidRPr="0024036F">
        <w:rPr>
          <w:rFonts w:asciiTheme="majorBidi" w:hAnsiTheme="majorBidi" w:cstheme="majorBidi"/>
        </w:rPr>
        <w:t>148</w:t>
      </w:r>
      <w:r w:rsidR="00493AD9" w:rsidRPr="0024036F">
        <w:rPr>
          <w:rFonts w:asciiTheme="majorBidi" w:hAnsiTheme="majorBidi" w:cstheme="majorBidi"/>
          <w:cs/>
        </w:rPr>
        <w:t xml:space="preserve"> ล้านบาท </w:t>
      </w:r>
      <w:r w:rsidR="00DD18BC" w:rsidRPr="0024036F">
        <w:rPr>
          <w:rFonts w:asciiTheme="majorBidi" w:hAnsiTheme="majorBidi" w:cstheme="majorBidi" w:hint="cs"/>
          <w:cs/>
        </w:rPr>
        <w:t>บริษัทย่อยดังกล่าว</w:t>
      </w:r>
      <w:r w:rsidR="00493AD9" w:rsidRPr="0024036F">
        <w:rPr>
          <w:rFonts w:asciiTheme="majorBidi" w:hAnsiTheme="majorBidi" w:cstheme="majorBidi"/>
          <w:cs/>
        </w:rPr>
        <w:t>รับรู้รายการขาดทุนที่เคยรับรู้ไว้ในส่วนแบ่ง</w:t>
      </w:r>
      <w:r w:rsidR="00680816" w:rsidRPr="0024036F">
        <w:rPr>
          <w:rFonts w:asciiTheme="majorBidi" w:hAnsiTheme="majorBidi" w:cstheme="majorBidi"/>
          <w:cs/>
        </w:rPr>
        <w:t xml:space="preserve">กำไรขาดทุนเบ็ดเสร็จอื่นจำนวน </w:t>
      </w:r>
      <w:r w:rsidR="006F1E95" w:rsidRPr="0024036F">
        <w:rPr>
          <w:rFonts w:asciiTheme="majorBidi" w:hAnsiTheme="majorBidi" w:cstheme="majorBidi"/>
        </w:rPr>
        <w:t>321</w:t>
      </w:r>
      <w:r w:rsidR="00493AD9" w:rsidRPr="0024036F">
        <w:rPr>
          <w:rFonts w:asciiTheme="majorBidi" w:hAnsiTheme="majorBidi" w:cstheme="majorBidi"/>
          <w:cs/>
        </w:rPr>
        <w:t xml:space="preserve"> ล้านบาท รวมถึงค่าใช้จ่ายที</w:t>
      </w:r>
      <w:r w:rsidR="00680816" w:rsidRPr="0024036F">
        <w:rPr>
          <w:rFonts w:asciiTheme="majorBidi" w:hAnsiTheme="majorBidi" w:cstheme="majorBidi"/>
          <w:cs/>
        </w:rPr>
        <w:t xml:space="preserve">่เกี่ยวข้องกับการจำหน่ายจำนวน </w:t>
      </w:r>
      <w:r w:rsidR="006F1E95" w:rsidRPr="0024036F">
        <w:rPr>
          <w:rFonts w:asciiTheme="majorBidi" w:hAnsiTheme="majorBidi" w:cstheme="majorBidi"/>
        </w:rPr>
        <w:t>52</w:t>
      </w:r>
      <w:r w:rsidR="00493AD9" w:rsidRPr="0024036F">
        <w:rPr>
          <w:rFonts w:asciiTheme="majorBidi" w:hAnsiTheme="majorBidi" w:cstheme="majorBidi"/>
          <w:cs/>
        </w:rPr>
        <w:t xml:space="preserve"> ล้านบาท </w:t>
      </w:r>
      <w:r w:rsidR="00DD18BC" w:rsidRPr="0024036F">
        <w:rPr>
          <w:rFonts w:asciiTheme="majorBidi" w:hAnsiTheme="majorBidi" w:cstheme="majorBidi" w:hint="cs"/>
          <w:cs/>
        </w:rPr>
        <w:t>กลุ่มบริษัท</w:t>
      </w:r>
      <w:r w:rsidR="00493AD9" w:rsidRPr="0024036F">
        <w:rPr>
          <w:rFonts w:asciiTheme="majorBidi" w:hAnsiTheme="majorBidi" w:cstheme="majorBidi"/>
          <w:cs/>
        </w:rPr>
        <w:t>รับรู้กำไรจากการจำหน่ายเ</w:t>
      </w:r>
      <w:r w:rsidR="00680816" w:rsidRPr="0024036F">
        <w:rPr>
          <w:rFonts w:asciiTheme="majorBidi" w:hAnsiTheme="majorBidi" w:cstheme="majorBidi"/>
          <w:cs/>
        </w:rPr>
        <w:t xml:space="preserve">งินลงทุนดังกล่าวสุทธิเป็นจำนวน </w:t>
      </w:r>
      <w:r w:rsidR="006F1E95" w:rsidRPr="0024036F">
        <w:rPr>
          <w:rFonts w:asciiTheme="majorBidi" w:hAnsiTheme="majorBidi" w:cstheme="majorBidi"/>
        </w:rPr>
        <w:t>2</w:t>
      </w:r>
      <w:r w:rsidR="00493AD9" w:rsidRPr="0024036F">
        <w:rPr>
          <w:rFonts w:asciiTheme="majorBidi" w:hAnsiTheme="majorBidi" w:cstheme="majorBidi"/>
        </w:rPr>
        <w:t>,</w:t>
      </w:r>
      <w:r w:rsidR="006F1E95" w:rsidRPr="0024036F">
        <w:rPr>
          <w:rFonts w:asciiTheme="majorBidi" w:hAnsiTheme="majorBidi" w:cstheme="majorBidi"/>
        </w:rPr>
        <w:t>031</w:t>
      </w:r>
      <w:r w:rsidR="00493AD9" w:rsidRPr="0024036F">
        <w:rPr>
          <w:rFonts w:asciiTheme="majorBidi" w:hAnsiTheme="majorBidi" w:cstheme="majorBidi"/>
          <w:cs/>
        </w:rPr>
        <w:t xml:space="preserve"> ล้านบาท</w:t>
      </w:r>
    </w:p>
    <w:p w14:paraId="450FDE2B" w14:textId="77777777" w:rsidR="00C36595" w:rsidRPr="00846AA1" w:rsidRDefault="00C36595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</w:pPr>
    </w:p>
    <w:p w14:paraId="19D99CE8" w14:textId="29F9C104" w:rsidR="00383C22" w:rsidRPr="00846AA1" w:rsidRDefault="00383C22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ectPr w:rsidR="00383C22" w:rsidRPr="00846AA1" w:rsidSect="004B22A4">
          <w:headerReference w:type="default" r:id="rId16"/>
          <w:footerReference w:type="default" r:id="rId17"/>
          <w:pgSz w:w="11907" w:h="16840" w:code="9"/>
          <w:pgMar w:top="691" w:right="1017" w:bottom="576" w:left="1350" w:header="720" w:footer="720" w:gutter="0"/>
          <w:cols w:space="708"/>
          <w:docGrid w:linePitch="360"/>
        </w:sectPr>
      </w:pPr>
    </w:p>
    <w:p w14:paraId="1D677599" w14:textId="3168F0CC" w:rsidR="0047512C" w:rsidRPr="00846AA1" w:rsidRDefault="00D42518" w:rsidP="0047512C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="Angsana New" w:hAnsi="Angsana New"/>
          <w:sz w:val="30"/>
          <w:szCs w:val="30"/>
        </w:rPr>
      </w:pPr>
      <w:r w:rsidRPr="00846AA1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เงินลงทุนในบริษัทร่วมและการร่วมค้า</w:t>
      </w:r>
      <w:r w:rsidRPr="00846AA1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846AA1">
        <w:rPr>
          <w:rFonts w:ascii="Angsana New" w:hAnsi="Angsana New"/>
          <w:sz w:val="30"/>
          <w:szCs w:val="30"/>
          <w:cs/>
        </w:rPr>
        <w:t>ณ</w:t>
      </w:r>
      <w:r w:rsidR="004F429F" w:rsidRPr="00846AA1">
        <w:rPr>
          <w:rFonts w:ascii="Angsana New" w:hAnsi="Angsana New"/>
          <w:sz w:val="30"/>
          <w:szCs w:val="30"/>
          <w:rtl/>
          <w:cs/>
        </w:rPr>
        <w:t xml:space="preserve"> </w:t>
      </w:r>
      <w:r w:rsidR="004F429F" w:rsidRPr="00846AA1">
        <w:rPr>
          <w:rFonts w:ascii="Angsana New" w:hAnsi="Angsana New"/>
          <w:sz w:val="30"/>
          <w:szCs w:val="30"/>
          <w:cs/>
        </w:rPr>
        <w:t>วันที่</w:t>
      </w:r>
      <w:r w:rsidR="009207F6" w:rsidRPr="00846AA1">
        <w:rPr>
          <w:rFonts w:ascii="Angsana New" w:hAnsi="Angsana New"/>
          <w:sz w:val="30"/>
          <w:szCs w:val="30"/>
          <w:cs/>
        </w:rPr>
        <w:t xml:space="preserve"> </w:t>
      </w:r>
      <w:r w:rsidR="006F1E95" w:rsidRPr="006F1E95">
        <w:rPr>
          <w:rFonts w:ascii="Angsana New" w:hAnsi="Angsana New"/>
          <w:sz w:val="30"/>
          <w:szCs w:val="30"/>
          <w:lang w:bidi="ar-SA"/>
        </w:rPr>
        <w:t>3</w:t>
      </w:r>
      <w:r w:rsidR="006F1E95" w:rsidRPr="006F1E95">
        <w:rPr>
          <w:rFonts w:ascii="Angsana New" w:hAnsi="Angsana New" w:cs="Times New Roman"/>
          <w:sz w:val="30"/>
          <w:szCs w:val="30"/>
          <w:lang w:bidi="ar-SA"/>
        </w:rPr>
        <w:t>1</w:t>
      </w:r>
      <w:r w:rsidR="00DF35D2" w:rsidRPr="00846AA1">
        <w:rPr>
          <w:rFonts w:ascii="Angsana New" w:hAnsi="Angsana New"/>
          <w:sz w:val="30"/>
          <w:szCs w:val="30"/>
          <w:cs/>
        </w:rPr>
        <w:t xml:space="preserve"> มีนาคม</w:t>
      </w:r>
      <w:r w:rsidR="004F429F" w:rsidRPr="00846AA1">
        <w:rPr>
          <w:rFonts w:ascii="Angsana New" w:hAnsi="Angsana New"/>
          <w:sz w:val="30"/>
          <w:szCs w:val="30"/>
          <w:cs/>
        </w:rPr>
        <w:t xml:space="preserve"> </w:t>
      </w:r>
      <w:r w:rsidR="006F1E95" w:rsidRPr="006F1E95">
        <w:rPr>
          <w:rFonts w:ascii="Angsana New" w:hAnsi="Angsana New"/>
          <w:sz w:val="30"/>
          <w:szCs w:val="30"/>
        </w:rPr>
        <w:t>2565</w:t>
      </w:r>
      <w:r w:rsidR="004F429F" w:rsidRPr="00846AA1">
        <w:rPr>
          <w:rFonts w:ascii="Angsana New" w:hAnsi="Angsana New"/>
          <w:sz w:val="30"/>
          <w:szCs w:val="30"/>
          <w:cs/>
        </w:rPr>
        <w:t xml:space="preserve"> และ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="004F429F" w:rsidRPr="00846A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F1E95" w:rsidRPr="006F1E95">
        <w:rPr>
          <w:rFonts w:ascii="Angsana New" w:hAnsi="Angsana New"/>
          <w:sz w:val="30"/>
          <w:szCs w:val="30"/>
        </w:rPr>
        <w:t>2564</w:t>
      </w:r>
      <w:r w:rsidR="00A64B6A" w:rsidRPr="00846AA1">
        <w:rPr>
          <w:rFonts w:ascii="Angsana New" w:hAnsi="Angsana New"/>
          <w:sz w:val="30"/>
          <w:szCs w:val="30"/>
          <w:cs/>
        </w:rPr>
        <w:t xml:space="preserve"> </w:t>
      </w:r>
      <w:r w:rsidR="0047512C" w:rsidRPr="00846AA1">
        <w:rPr>
          <w:rFonts w:ascii="Angsana New" w:hAnsi="Angsana New"/>
          <w:sz w:val="30"/>
          <w:szCs w:val="30"/>
          <w:cs/>
        </w:rPr>
        <w:t xml:space="preserve">และเงินปันผลรับจากเงินลงทุนสำหรับงวดสามเดือนสิ้นสุดวันที่ </w:t>
      </w:r>
      <w:r w:rsidR="006F1E95" w:rsidRPr="006F1E95">
        <w:rPr>
          <w:rFonts w:ascii="Angsana New" w:hAnsi="Angsana New"/>
          <w:sz w:val="30"/>
          <w:szCs w:val="30"/>
        </w:rPr>
        <w:t>31</w:t>
      </w:r>
      <w:r w:rsidR="0047512C" w:rsidRPr="00846AA1">
        <w:rPr>
          <w:rFonts w:ascii="Angsana New" w:hAnsi="Angsana New"/>
          <w:sz w:val="30"/>
          <w:szCs w:val="30"/>
          <w:cs/>
        </w:rPr>
        <w:t xml:space="preserve"> </w:t>
      </w:r>
      <w:r w:rsidR="0047512C" w:rsidRPr="00846AA1">
        <w:rPr>
          <w:rFonts w:ascii="Angsana New" w:hAnsi="Angsana New" w:hint="cs"/>
          <w:sz w:val="30"/>
          <w:szCs w:val="30"/>
          <w:cs/>
        </w:rPr>
        <w:t>มีนาคม</w:t>
      </w:r>
      <w:r w:rsidR="0047512C" w:rsidRPr="00846AA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E7C6511" w14:textId="77777777" w:rsidR="00DA6662" w:rsidRPr="00846AA1" w:rsidRDefault="00DA6662" w:rsidP="004B22A4">
      <w:pPr>
        <w:pStyle w:val="BodyText2"/>
        <w:tabs>
          <w:tab w:val="decimal" w:pos="540"/>
        </w:tabs>
        <w:spacing w:line="240" w:lineRule="atLeast"/>
        <w:ind w:left="540" w:firstLine="0"/>
        <w:jc w:val="left"/>
        <w:rPr>
          <w:rFonts w:ascii="Angsana New" w:hAnsi="Angsana New"/>
          <w:sz w:val="20"/>
          <w:szCs w:val="20"/>
        </w:rPr>
      </w:pPr>
    </w:p>
    <w:tbl>
      <w:tblPr>
        <w:tblW w:w="1540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60"/>
        <w:gridCol w:w="270"/>
        <w:gridCol w:w="810"/>
        <w:gridCol w:w="900"/>
        <w:gridCol w:w="810"/>
        <w:gridCol w:w="900"/>
        <w:gridCol w:w="810"/>
        <w:gridCol w:w="900"/>
        <w:gridCol w:w="810"/>
        <w:gridCol w:w="900"/>
        <w:gridCol w:w="810"/>
        <w:gridCol w:w="900"/>
        <w:gridCol w:w="810"/>
        <w:gridCol w:w="900"/>
        <w:gridCol w:w="906"/>
        <w:gridCol w:w="907"/>
      </w:tblGrid>
      <w:tr w:rsidR="00AE5C41" w:rsidRPr="00846AA1" w14:paraId="776897CF" w14:textId="77777777" w:rsidTr="00BA4418">
        <w:trPr>
          <w:cantSplit/>
        </w:trPr>
        <w:tc>
          <w:tcPr>
            <w:tcW w:w="3060" w:type="dxa"/>
          </w:tcPr>
          <w:p w14:paraId="5370D90A" w14:textId="77777777" w:rsidR="00AE5C41" w:rsidRPr="00846AA1" w:rsidRDefault="00AE5C41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14:paraId="65E19FCF" w14:textId="77777777" w:rsidR="00AE5C41" w:rsidRPr="00846AA1" w:rsidRDefault="00AE5C41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2073" w:type="dxa"/>
            <w:gridSpan w:val="14"/>
          </w:tcPr>
          <w:p w14:paraId="4F291DC9" w14:textId="3A017B3D" w:rsidR="00AE5C41" w:rsidRPr="00846AA1" w:rsidRDefault="00AE5C41" w:rsidP="00976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46AA1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</w:t>
            </w:r>
            <w:r w:rsidRPr="00846AA1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  <w:r w:rsidRPr="00846AA1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</w:p>
        </w:tc>
      </w:tr>
      <w:tr w:rsidR="005C42F9" w:rsidRPr="00846AA1" w14:paraId="2A439DCC" w14:textId="77777777" w:rsidTr="00BA4418">
        <w:trPr>
          <w:cantSplit/>
        </w:trPr>
        <w:tc>
          <w:tcPr>
            <w:tcW w:w="3060" w:type="dxa"/>
          </w:tcPr>
          <w:p w14:paraId="0294E0B5" w14:textId="77777777" w:rsidR="00AE5C41" w:rsidRPr="00846AA1" w:rsidRDefault="00AE5C41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14:paraId="3E2BB1EF" w14:textId="77777777" w:rsidR="00AE5C41" w:rsidRPr="00846AA1" w:rsidRDefault="00AE5C41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710" w:type="dxa"/>
            <w:gridSpan w:val="2"/>
          </w:tcPr>
          <w:p w14:paraId="37E5AE8C" w14:textId="3A071E8C" w:rsidR="00AE5C41" w:rsidRPr="00846AA1" w:rsidRDefault="00AE5C41" w:rsidP="00E15B5A">
            <w:pPr>
              <w:rPr>
                <w:sz w:val="23"/>
                <w:szCs w:val="23"/>
              </w:rPr>
            </w:pPr>
          </w:p>
          <w:p w14:paraId="247D20A6" w14:textId="4BAFF20D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sz w:val="23"/>
                <w:szCs w:val="23"/>
                <w:rtl/>
                <w:cs/>
              </w:rPr>
            </w:pPr>
            <w:r w:rsidRPr="00846AA1">
              <w:rPr>
                <w:sz w:val="23"/>
                <w:szCs w:val="23"/>
                <w:cs/>
                <w:lang w:bidi="th-TH"/>
              </w:rPr>
              <w:t>สัดส่วนความเป็น</w:t>
            </w:r>
            <w:r w:rsidRPr="00846AA1">
              <w:rPr>
                <w:rFonts w:hint="cs"/>
                <w:sz w:val="23"/>
                <w:szCs w:val="23"/>
                <w:cs/>
                <w:lang w:bidi="th-TH"/>
              </w:rPr>
              <w:t>เ</w:t>
            </w:r>
            <w:r w:rsidRPr="00846AA1">
              <w:rPr>
                <w:rFonts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710" w:type="dxa"/>
            <w:gridSpan w:val="2"/>
          </w:tcPr>
          <w:p w14:paraId="3EFAF1A3" w14:textId="77777777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6F5A502E" w14:textId="0165F1D4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46AA1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710" w:type="dxa"/>
            <w:gridSpan w:val="2"/>
          </w:tcPr>
          <w:p w14:paraId="0418513F" w14:textId="77777777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76C2D750" w14:textId="3C14C6B8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46AA1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54CFD50D" w14:textId="77777777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BCB19C4" w14:textId="33F18D8B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46AA1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10" w:type="dxa"/>
            <w:gridSpan w:val="2"/>
          </w:tcPr>
          <w:p w14:paraId="16E8C014" w14:textId="77777777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  <w:p w14:paraId="29A837DD" w14:textId="442D3F78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46AA1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710" w:type="dxa"/>
            <w:gridSpan w:val="2"/>
          </w:tcPr>
          <w:p w14:paraId="58967FDF" w14:textId="77777777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  <w:p w14:paraId="3573F3F3" w14:textId="7A1D7ECD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846AA1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ส่วนได้เสีย </w:t>
            </w:r>
            <w:r w:rsidRPr="00846AA1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- </w:t>
            </w:r>
            <w:r w:rsidRPr="00846AA1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813" w:type="dxa"/>
            <w:gridSpan w:val="2"/>
          </w:tcPr>
          <w:p w14:paraId="4A34D470" w14:textId="77777777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846AA1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เงินปันผลรับ</w:t>
            </w:r>
            <w:r w:rsidRPr="00846AA1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สำหรับ</w:t>
            </w:r>
          </w:p>
          <w:p w14:paraId="3C6282E0" w14:textId="67C6AB8B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846AA1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งวด</w:t>
            </w:r>
            <w:r w:rsidRPr="00846AA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สาม</w:t>
            </w:r>
            <w:r w:rsidRPr="00846AA1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5C42F9" w:rsidRPr="00846AA1" w14:paraId="5664DA83" w14:textId="77777777" w:rsidTr="00BA4418">
        <w:trPr>
          <w:cantSplit/>
        </w:trPr>
        <w:tc>
          <w:tcPr>
            <w:tcW w:w="3060" w:type="dxa"/>
          </w:tcPr>
          <w:p w14:paraId="7F096D74" w14:textId="77777777" w:rsidR="00AE5C41" w:rsidRPr="00846AA1" w:rsidRDefault="00AE5C41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14:paraId="2852A166" w14:textId="77777777" w:rsidR="00AE5C41" w:rsidRPr="00846AA1" w:rsidRDefault="00AE5C41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</w:tcPr>
          <w:p w14:paraId="27B8ECE2" w14:textId="169F2D2E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E5C41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7C6469BF" w14:textId="336B9651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339C7D0" w14:textId="60CA278B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E5C41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4AB3411E" w14:textId="516A9356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59D5EB79" w14:textId="1171DFDA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E5C41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7EB7570C" w14:textId="5B05A7A4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5A935C3F" w14:textId="4398A74B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E5C41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6246C483" w14:textId="6352A655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4FEDB772" w14:textId="1C85DD5C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E5C41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6DA372CB" w14:textId="00F23DC7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277C28B" w14:textId="63A0B5B3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E5C41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</w:tcPr>
          <w:p w14:paraId="376F1E72" w14:textId="4A2A5E90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6" w:type="dxa"/>
          </w:tcPr>
          <w:p w14:paraId="3CEFCDFC" w14:textId="3A63ED61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E5C41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07" w:type="dxa"/>
          </w:tcPr>
          <w:p w14:paraId="56BE1CD4" w14:textId="76483B41" w:rsidR="00AE5C41" w:rsidRPr="00846AA1" w:rsidRDefault="006F1E95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AE5C41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E5C41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5C42F9" w:rsidRPr="00846AA1" w14:paraId="121CA961" w14:textId="77777777" w:rsidTr="00BA4418">
        <w:trPr>
          <w:cantSplit/>
        </w:trPr>
        <w:tc>
          <w:tcPr>
            <w:tcW w:w="3060" w:type="dxa"/>
          </w:tcPr>
          <w:p w14:paraId="616CA585" w14:textId="77777777" w:rsidR="00AE5C41" w:rsidRPr="00846AA1" w:rsidRDefault="00AE5C41" w:rsidP="00AE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14:paraId="3F24DD42" w14:textId="53DF660E" w:rsidR="00AE5C41" w:rsidRPr="00846AA1" w:rsidRDefault="00AE5C41" w:rsidP="005C4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ind w:left="-108" w:right="-104"/>
              <w:jc w:val="center"/>
              <w:rPr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016BDBA" w14:textId="3F0EDABA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23795D51" w14:textId="2482E69C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01FDB09D" w14:textId="3F82E662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7C6D35BF" w14:textId="27568CB9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04B3E1DE" w14:textId="38365054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03ECC769" w14:textId="2595F5C4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2DAABEBE" w14:textId="409953C1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0A645053" w14:textId="06618601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456A36B3" w14:textId="525D627C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16C153DC" w14:textId="5CC1A54E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11BAE8CE" w14:textId="7F6BE6F6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4A81DE0F" w14:textId="319F1145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6" w:type="dxa"/>
          </w:tcPr>
          <w:p w14:paraId="7330BA44" w14:textId="76AF1027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7" w:type="dxa"/>
          </w:tcPr>
          <w:p w14:paraId="2F66B439" w14:textId="171CA62B" w:rsidR="00AE5C41" w:rsidRPr="00846AA1" w:rsidRDefault="006F1E95" w:rsidP="00AE5C41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AE5C41" w:rsidRPr="00846AA1" w14:paraId="70719C5A" w14:textId="77777777" w:rsidTr="00BA4418">
        <w:trPr>
          <w:cantSplit/>
        </w:trPr>
        <w:tc>
          <w:tcPr>
            <w:tcW w:w="3060" w:type="dxa"/>
          </w:tcPr>
          <w:p w14:paraId="761FCA33" w14:textId="77777777" w:rsidR="00AE5C41" w:rsidRPr="00846AA1" w:rsidRDefault="00AE5C41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270" w:type="dxa"/>
          </w:tcPr>
          <w:p w14:paraId="7DBC705E" w14:textId="77777777" w:rsidR="00AE5C41" w:rsidRPr="00846AA1" w:rsidRDefault="00AE5C41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1710" w:type="dxa"/>
            <w:gridSpan w:val="2"/>
          </w:tcPr>
          <w:p w14:paraId="3C9CF4F9" w14:textId="341DFE95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846AA1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0363" w:type="dxa"/>
            <w:gridSpan w:val="12"/>
          </w:tcPr>
          <w:p w14:paraId="6C6EC467" w14:textId="77777777" w:rsidR="00AE5C41" w:rsidRPr="00846AA1" w:rsidRDefault="00AE5C41" w:rsidP="00976746">
            <w:pPr>
              <w:pStyle w:val="acctfourfigures"/>
              <w:tabs>
                <w:tab w:val="clear" w:pos="765"/>
              </w:tabs>
              <w:spacing w:line="300" w:lineRule="exact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846AA1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 w:bidi="th-TH"/>
              </w:rPr>
              <w:t>(ล้านบาท)</w:t>
            </w:r>
          </w:p>
        </w:tc>
      </w:tr>
      <w:tr w:rsidR="005C42F9" w:rsidRPr="00846AA1" w14:paraId="3F212D11" w14:textId="77777777" w:rsidTr="00BA4418">
        <w:trPr>
          <w:cantSplit/>
        </w:trPr>
        <w:tc>
          <w:tcPr>
            <w:tcW w:w="3060" w:type="dxa"/>
          </w:tcPr>
          <w:p w14:paraId="51880921" w14:textId="77777777" w:rsidR="00AE5C41" w:rsidRPr="00846AA1" w:rsidRDefault="00AE5C41" w:rsidP="00976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846AA1">
              <w:rPr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  <w:r w:rsidRPr="00846AA1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ทางอ้อม</w:t>
            </w:r>
          </w:p>
        </w:tc>
        <w:tc>
          <w:tcPr>
            <w:tcW w:w="270" w:type="dxa"/>
          </w:tcPr>
          <w:p w14:paraId="6AA982C9" w14:textId="77777777" w:rsidR="00AE5C41" w:rsidRPr="00846AA1" w:rsidRDefault="00AE5C41" w:rsidP="00AE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6AD30822" w14:textId="67F9867E" w:rsidR="00AE5C41" w:rsidRPr="00846AA1" w:rsidRDefault="00AE5C41" w:rsidP="00E15B5A">
            <w:pPr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3CEBF5B1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396"/>
              </w:tabs>
              <w:spacing w:line="300" w:lineRule="exact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33D4C29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19F97F7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42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9594C2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F788887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E1A89C6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243C89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418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3311D0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3F1B53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0812EB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ACAC46C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6" w:type="dxa"/>
            <w:vAlign w:val="bottom"/>
          </w:tcPr>
          <w:p w14:paraId="0FDE313D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456"/>
              </w:tabs>
              <w:spacing w:line="300" w:lineRule="exact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7" w:type="dxa"/>
            <w:vAlign w:val="bottom"/>
          </w:tcPr>
          <w:p w14:paraId="5A13A802" w14:textId="77777777" w:rsidR="00AE5C41" w:rsidRPr="00846AA1" w:rsidRDefault="00AE5C41" w:rsidP="00976746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EC6AEB" w:rsidRPr="00846AA1" w14:paraId="4DC7F19B" w14:textId="77777777" w:rsidTr="00BA4418">
        <w:trPr>
          <w:cantSplit/>
        </w:trPr>
        <w:tc>
          <w:tcPr>
            <w:tcW w:w="3060" w:type="dxa"/>
          </w:tcPr>
          <w:p w14:paraId="314C3049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</w:rPr>
              <w:t>Star Energy Group Holdings Pte</w:t>
            </w:r>
            <w:r w:rsidRPr="00846AA1">
              <w:rPr>
                <w:sz w:val="23"/>
                <w:szCs w:val="23"/>
                <w:cs/>
              </w:rPr>
              <w:t>.</w:t>
            </w:r>
            <w:r w:rsidRPr="00846AA1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846AA1">
              <w:rPr>
                <w:sz w:val="23"/>
                <w:szCs w:val="23"/>
              </w:rPr>
              <w:t>Ltd</w:t>
            </w:r>
            <w:r w:rsidRPr="00846AA1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270" w:type="dxa"/>
          </w:tcPr>
          <w:p w14:paraId="54310880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2E53EEE" w14:textId="7DEA2CE9" w:rsidR="00EC6AEB" w:rsidRPr="00846AA1" w:rsidRDefault="00325D88" w:rsidP="00A26C75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46AA1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3FAC0535" w14:textId="02BFFD23" w:rsidR="00EC6AEB" w:rsidRPr="00846AA1" w:rsidRDefault="006F1E95" w:rsidP="00EC6AEB">
            <w:pPr>
              <w:pStyle w:val="acctfourfigures"/>
              <w:tabs>
                <w:tab w:val="clear" w:pos="765"/>
                <w:tab w:val="decimal" w:pos="42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="00EC6AEB" w:rsidRPr="00846AA1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810" w:type="dxa"/>
            <w:vAlign w:val="bottom"/>
          </w:tcPr>
          <w:p w14:paraId="45508670" w14:textId="3DE5161F" w:rsidR="00EC6AEB" w:rsidRPr="00A26C75" w:rsidRDefault="00C92DBC" w:rsidP="00A26C75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A26C75">
              <w:rPr>
                <w:rFonts w:ascii="Angsana New" w:hAnsi="Angsana New" w:hint="cs"/>
                <w:sz w:val="23"/>
                <w:szCs w:val="23"/>
                <w:rtl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3D425BC4" w14:textId="5E36BE9D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25</w:t>
            </w:r>
            <w:r w:rsidR="00EC6AEB" w:rsidRPr="00846AA1">
              <w:rPr>
                <w:sz w:val="23"/>
                <w:szCs w:val="23"/>
              </w:rPr>
              <w:t>,</w:t>
            </w:r>
            <w:r w:rsidRPr="006F1E95">
              <w:rPr>
                <w:sz w:val="23"/>
                <w:szCs w:val="23"/>
              </w:rPr>
              <w:t>214</w:t>
            </w:r>
          </w:p>
        </w:tc>
        <w:tc>
          <w:tcPr>
            <w:tcW w:w="810" w:type="dxa"/>
            <w:vAlign w:val="bottom"/>
          </w:tcPr>
          <w:p w14:paraId="35C74951" w14:textId="45778038" w:rsidR="00EC6AEB" w:rsidRPr="00846AA1" w:rsidRDefault="00C92DBC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9547D78" w14:textId="39C7E594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10</w:t>
            </w:r>
            <w:r w:rsidR="00EC6AEB" w:rsidRPr="00846AA1">
              <w:rPr>
                <w:sz w:val="23"/>
                <w:szCs w:val="23"/>
              </w:rPr>
              <w:t>,</w:t>
            </w:r>
            <w:r w:rsidRPr="006F1E95">
              <w:rPr>
                <w:sz w:val="23"/>
                <w:szCs w:val="23"/>
              </w:rPr>
              <w:t>949</w:t>
            </w:r>
          </w:p>
        </w:tc>
        <w:tc>
          <w:tcPr>
            <w:tcW w:w="810" w:type="dxa"/>
            <w:vAlign w:val="bottom"/>
          </w:tcPr>
          <w:p w14:paraId="795E44A6" w14:textId="147EB74B" w:rsidR="00EC6AEB" w:rsidRPr="00846AA1" w:rsidRDefault="00C92DBC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07C8F43" w14:textId="72133E64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F1E95">
              <w:rPr>
                <w:sz w:val="23"/>
                <w:szCs w:val="23"/>
              </w:rPr>
              <w:t>12</w:t>
            </w:r>
            <w:r w:rsidR="00FC6D73" w:rsidRPr="00846AA1">
              <w:rPr>
                <w:sz w:val="23"/>
                <w:szCs w:val="23"/>
              </w:rPr>
              <w:t>,</w:t>
            </w:r>
            <w:r w:rsidRPr="006F1E95">
              <w:rPr>
                <w:sz w:val="23"/>
                <w:szCs w:val="23"/>
              </w:rPr>
              <w:t>295</w:t>
            </w:r>
          </w:p>
        </w:tc>
        <w:tc>
          <w:tcPr>
            <w:tcW w:w="810" w:type="dxa"/>
            <w:vAlign w:val="bottom"/>
          </w:tcPr>
          <w:p w14:paraId="3590DA07" w14:textId="5C4A6EA5" w:rsidR="00EC6AEB" w:rsidRPr="00846AA1" w:rsidRDefault="00C92DBC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1090C79" w14:textId="6557C864" w:rsidR="00EC6AEB" w:rsidRPr="00846AA1" w:rsidRDefault="00EC6AEB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3302DD7" w14:textId="2E8384D6" w:rsidR="00EC6AEB" w:rsidRPr="00846AA1" w:rsidRDefault="00C92DBC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A5B4735" w14:textId="23590FF2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F1E95">
              <w:rPr>
                <w:sz w:val="23"/>
                <w:szCs w:val="23"/>
              </w:rPr>
              <w:t>12</w:t>
            </w:r>
            <w:r w:rsidR="00FC6D73" w:rsidRPr="00846AA1">
              <w:rPr>
                <w:sz w:val="23"/>
                <w:szCs w:val="23"/>
              </w:rPr>
              <w:t>,</w:t>
            </w:r>
            <w:r w:rsidRPr="006F1E95">
              <w:rPr>
                <w:sz w:val="23"/>
                <w:szCs w:val="23"/>
              </w:rPr>
              <w:t>295</w:t>
            </w:r>
          </w:p>
        </w:tc>
        <w:tc>
          <w:tcPr>
            <w:tcW w:w="906" w:type="dxa"/>
            <w:vAlign w:val="bottom"/>
          </w:tcPr>
          <w:p w14:paraId="6AC77546" w14:textId="068BD7DE" w:rsidR="00EC6AEB" w:rsidRPr="00A26C75" w:rsidRDefault="00C92DBC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A26C75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EAE10A" w14:textId="4C11D3F7" w:rsidR="00EC6AEB" w:rsidRPr="00846AA1" w:rsidRDefault="00EC6AEB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A26C75">
              <w:rPr>
                <w:sz w:val="23"/>
                <w:szCs w:val="23"/>
                <w:cs/>
              </w:rPr>
              <w:t>-</w:t>
            </w:r>
          </w:p>
        </w:tc>
      </w:tr>
      <w:tr w:rsidR="00EC6AEB" w:rsidRPr="00846AA1" w14:paraId="0611DF8E" w14:textId="77777777" w:rsidTr="00BA4418">
        <w:trPr>
          <w:cantSplit/>
        </w:trPr>
        <w:tc>
          <w:tcPr>
            <w:tcW w:w="3060" w:type="dxa"/>
          </w:tcPr>
          <w:p w14:paraId="794E7AF8" w14:textId="0708D610" w:rsidR="00EC6AEB" w:rsidRPr="00846AA1" w:rsidRDefault="00095E09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ind w:left="166" w:hanging="166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  <w:cs/>
              </w:rPr>
              <w:t>บริษัท เคหะสุขประชา จำกัด (มหาชน)</w:t>
            </w:r>
          </w:p>
        </w:tc>
        <w:tc>
          <w:tcPr>
            <w:tcW w:w="270" w:type="dxa"/>
          </w:tcPr>
          <w:p w14:paraId="1D573D29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2D0746E" w14:textId="38A0DA5F" w:rsidR="00EC6AEB" w:rsidRPr="00846AA1" w:rsidRDefault="006F1E95" w:rsidP="00EC6AEB">
            <w:pPr>
              <w:pStyle w:val="acctfourfigures"/>
              <w:tabs>
                <w:tab w:val="clear" w:pos="765"/>
                <w:tab w:val="decimal" w:pos="34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 w:hint="cs"/>
                <w:sz w:val="23"/>
                <w:szCs w:val="23"/>
                <w:lang w:val="en-US" w:bidi="th-TH"/>
              </w:rPr>
              <w:t>25</w:t>
            </w:r>
            <w:r w:rsidR="00095E09" w:rsidRPr="00846AA1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220F6F03" w14:textId="7C0419FF" w:rsidR="00EC6AEB" w:rsidRPr="00846AA1" w:rsidRDefault="00095E09" w:rsidP="00EC6AEB">
            <w:pPr>
              <w:pStyle w:val="acctfourfigures"/>
              <w:tabs>
                <w:tab w:val="clear" w:pos="765"/>
                <w:tab w:val="decimal" w:pos="42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46AA1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452291C4" w14:textId="784E77BB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rFonts w:hint="cs"/>
                <w:sz w:val="23"/>
                <w:szCs w:val="23"/>
              </w:rPr>
              <w:t>500</w:t>
            </w:r>
          </w:p>
        </w:tc>
        <w:tc>
          <w:tcPr>
            <w:tcW w:w="900" w:type="dxa"/>
            <w:vAlign w:val="bottom"/>
          </w:tcPr>
          <w:p w14:paraId="5A3EF793" w14:textId="7C5AA821" w:rsidR="00EC6AEB" w:rsidRPr="00A26C75" w:rsidRDefault="00EC6AEB" w:rsidP="00A26C75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A26C75">
              <w:rPr>
                <w:rFonts w:ascii="Angsana New" w:hAnsi="Angsana New"/>
                <w:sz w:val="23"/>
                <w:szCs w:val="23"/>
                <w:rtl/>
                <w:cs/>
                <w:lang w:val="en-US"/>
              </w:rPr>
              <w:t>-</w:t>
            </w:r>
          </w:p>
        </w:tc>
        <w:tc>
          <w:tcPr>
            <w:tcW w:w="810" w:type="dxa"/>
            <w:vAlign w:val="bottom"/>
          </w:tcPr>
          <w:p w14:paraId="3CACA768" w14:textId="5A03E130" w:rsidR="00EC6AEB" w:rsidRPr="00846AA1" w:rsidRDefault="006F1E95" w:rsidP="00EC6A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rFonts w:hint="cs"/>
                <w:sz w:val="23"/>
                <w:szCs w:val="23"/>
              </w:rPr>
              <w:t>125</w:t>
            </w:r>
          </w:p>
        </w:tc>
        <w:tc>
          <w:tcPr>
            <w:tcW w:w="900" w:type="dxa"/>
            <w:vAlign w:val="bottom"/>
          </w:tcPr>
          <w:p w14:paraId="469F14ED" w14:textId="1C2F0FF5" w:rsidR="00EC6AEB" w:rsidRPr="00846AA1" w:rsidRDefault="00EC6AEB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FF2A143" w14:textId="542FDD35" w:rsidR="00EC6AEB" w:rsidRPr="00846AA1" w:rsidRDefault="006F1E95" w:rsidP="00EC6A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F1E95">
              <w:rPr>
                <w:rFonts w:hint="cs"/>
                <w:sz w:val="23"/>
                <w:szCs w:val="23"/>
              </w:rPr>
              <w:t>125</w:t>
            </w:r>
          </w:p>
        </w:tc>
        <w:tc>
          <w:tcPr>
            <w:tcW w:w="900" w:type="dxa"/>
            <w:vAlign w:val="bottom"/>
          </w:tcPr>
          <w:p w14:paraId="7A216705" w14:textId="3E810527" w:rsidR="00EC6AEB" w:rsidRPr="00846AA1" w:rsidRDefault="00EC6AEB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E7A294B" w14:textId="7D768809" w:rsidR="00EC6AEB" w:rsidRPr="00846AA1" w:rsidRDefault="00095E09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F8F1376" w14:textId="70E7749A" w:rsidR="00EC6AEB" w:rsidRPr="00846AA1" w:rsidRDefault="00EC6AEB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EEA8165" w14:textId="59303D64" w:rsidR="00EC6AEB" w:rsidRPr="00846AA1" w:rsidRDefault="006F1E95" w:rsidP="00EC6A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F1E95">
              <w:rPr>
                <w:rFonts w:hint="cs"/>
                <w:sz w:val="23"/>
                <w:szCs w:val="23"/>
              </w:rPr>
              <w:t>125</w:t>
            </w:r>
          </w:p>
        </w:tc>
        <w:tc>
          <w:tcPr>
            <w:tcW w:w="900" w:type="dxa"/>
            <w:vAlign w:val="bottom"/>
          </w:tcPr>
          <w:p w14:paraId="5572A5E7" w14:textId="5495E946" w:rsidR="00EC6AEB" w:rsidRPr="00846AA1" w:rsidRDefault="00EC6AEB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A53812F" w14:textId="71E7866E" w:rsidR="00EC6AEB" w:rsidRPr="00846AA1" w:rsidRDefault="00095E09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08FC1FD" w14:textId="32A2C8E9" w:rsidR="00EC6AEB" w:rsidRPr="00846AA1" w:rsidRDefault="00EC6AEB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</w:tr>
      <w:tr w:rsidR="00EC6AEB" w:rsidRPr="00846AA1" w14:paraId="30B51395" w14:textId="77777777" w:rsidTr="00BA4418">
        <w:trPr>
          <w:cantSplit/>
        </w:trPr>
        <w:tc>
          <w:tcPr>
            <w:tcW w:w="3060" w:type="dxa"/>
          </w:tcPr>
          <w:p w14:paraId="76B9F97D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01C382D7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57A5255F" w14:textId="4E1E76E1" w:rsidR="00EC6AEB" w:rsidRPr="00846AA1" w:rsidRDefault="00EC6AEB" w:rsidP="00EC6AEB">
            <w:pPr>
              <w:tabs>
                <w:tab w:val="decimal" w:pos="340"/>
              </w:tabs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5979C2E" w14:textId="77777777" w:rsidR="00EC6AEB" w:rsidRPr="00846AA1" w:rsidRDefault="00EC6AEB" w:rsidP="00EC6AEB">
            <w:pPr>
              <w:pStyle w:val="acctfourfigures"/>
              <w:tabs>
                <w:tab w:val="clear" w:pos="765"/>
                <w:tab w:val="decimal" w:pos="42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44F756A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07584225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5FEE48BA" w14:textId="3F72088C" w:rsidR="00EC6AEB" w:rsidRPr="00846AA1" w:rsidRDefault="006F1E95" w:rsidP="00EC6A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125</w:t>
            </w:r>
          </w:p>
        </w:tc>
        <w:tc>
          <w:tcPr>
            <w:tcW w:w="900" w:type="dxa"/>
            <w:vAlign w:val="bottom"/>
          </w:tcPr>
          <w:p w14:paraId="5368E5C1" w14:textId="3DFA3A87" w:rsidR="00EC6AEB" w:rsidRPr="00846AA1" w:rsidRDefault="006F1E95" w:rsidP="00EC6A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10</w:t>
            </w:r>
            <w:r w:rsidR="006679B5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949</w:t>
            </w:r>
          </w:p>
        </w:tc>
        <w:tc>
          <w:tcPr>
            <w:tcW w:w="810" w:type="dxa"/>
            <w:vAlign w:val="bottom"/>
          </w:tcPr>
          <w:p w14:paraId="7A430350" w14:textId="75F7DE13" w:rsidR="00EC6AEB" w:rsidRPr="00846AA1" w:rsidRDefault="006F1E95" w:rsidP="00EC6A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125</w:t>
            </w:r>
          </w:p>
        </w:tc>
        <w:tc>
          <w:tcPr>
            <w:tcW w:w="900" w:type="dxa"/>
            <w:vAlign w:val="bottom"/>
          </w:tcPr>
          <w:p w14:paraId="77E30AF8" w14:textId="18770B5C" w:rsidR="00EC6AEB" w:rsidRPr="00846AA1" w:rsidRDefault="006F1E95" w:rsidP="00EC6A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12</w:t>
            </w:r>
            <w:r w:rsidR="006679B5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295</w:t>
            </w:r>
          </w:p>
        </w:tc>
        <w:tc>
          <w:tcPr>
            <w:tcW w:w="810" w:type="dxa"/>
            <w:vAlign w:val="bottom"/>
          </w:tcPr>
          <w:p w14:paraId="5C28D67C" w14:textId="4BDB0034" w:rsidR="00EC6AEB" w:rsidRPr="00A26C75" w:rsidRDefault="00C92DBC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A26C75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25B93FC5" w14:textId="4F1BFD32" w:rsidR="00EC6AEB" w:rsidRPr="00A26C75" w:rsidRDefault="00FC6D73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A26C75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4ED0318C" w14:textId="00FA2724" w:rsidR="00EC6AEB" w:rsidRPr="00846AA1" w:rsidRDefault="006F1E95" w:rsidP="00EC6A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125</w:t>
            </w:r>
          </w:p>
        </w:tc>
        <w:tc>
          <w:tcPr>
            <w:tcW w:w="900" w:type="dxa"/>
            <w:vAlign w:val="bottom"/>
          </w:tcPr>
          <w:p w14:paraId="24099E8E" w14:textId="314E26E6" w:rsidR="00EC6AEB" w:rsidRPr="00846AA1" w:rsidRDefault="006F1E95" w:rsidP="00EC6A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12</w:t>
            </w:r>
            <w:r w:rsidR="006679B5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295</w:t>
            </w:r>
          </w:p>
        </w:tc>
        <w:tc>
          <w:tcPr>
            <w:tcW w:w="906" w:type="dxa"/>
            <w:vAlign w:val="bottom"/>
          </w:tcPr>
          <w:p w14:paraId="20146722" w14:textId="47CCD439" w:rsidR="00EC6AEB" w:rsidRPr="00A26C75" w:rsidRDefault="00C92DBC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A26C75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C54A02" w14:textId="38F78F01" w:rsidR="00EC6AEB" w:rsidRPr="00A26C75" w:rsidRDefault="00EC6AEB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A26C75">
              <w:rPr>
                <w:b/>
                <w:bCs/>
                <w:sz w:val="23"/>
                <w:szCs w:val="23"/>
                <w:cs/>
              </w:rPr>
              <w:t>-</w:t>
            </w:r>
          </w:p>
        </w:tc>
      </w:tr>
      <w:tr w:rsidR="00EC6AEB" w:rsidRPr="00846AA1" w14:paraId="574D9211" w14:textId="77777777" w:rsidTr="00BA4418">
        <w:trPr>
          <w:cantSplit/>
        </w:trPr>
        <w:tc>
          <w:tcPr>
            <w:tcW w:w="3060" w:type="dxa"/>
          </w:tcPr>
          <w:p w14:paraId="2DBD0157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846AA1">
              <w:rPr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0ECE43CC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46E921A6" w14:textId="5CED1868" w:rsidR="00EC6AEB" w:rsidRPr="00846AA1" w:rsidRDefault="00EC6AEB" w:rsidP="00EC6AEB">
            <w:pPr>
              <w:tabs>
                <w:tab w:val="decimal" w:pos="340"/>
              </w:tabs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8BCBC3C" w14:textId="77777777" w:rsidR="00EC6AEB" w:rsidRPr="00846AA1" w:rsidRDefault="00EC6AEB" w:rsidP="00EC6AEB">
            <w:pPr>
              <w:pStyle w:val="acctfourfigures"/>
              <w:tabs>
                <w:tab w:val="clear" w:pos="765"/>
                <w:tab w:val="decimal" w:pos="42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B8E4F51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D85CAA4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30BBC4EE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2E7E9FA6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4ABF7E31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2F59044E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506EA66" w14:textId="77777777" w:rsidR="00EC6AEB" w:rsidRPr="00846AA1" w:rsidRDefault="00EC6AEB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755AF829" w14:textId="77777777" w:rsidR="00EC6AEB" w:rsidRPr="00846AA1" w:rsidRDefault="00EC6AEB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3DEF2412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1A47A507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6" w:type="dxa"/>
            <w:vAlign w:val="bottom"/>
          </w:tcPr>
          <w:p w14:paraId="4992B2E4" w14:textId="77777777" w:rsidR="00EC6AEB" w:rsidRPr="00846AA1" w:rsidRDefault="00EC6AEB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E5BB42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</w:tr>
      <w:tr w:rsidR="00EC6AEB" w:rsidRPr="00846AA1" w14:paraId="4CD7BA1A" w14:textId="77777777" w:rsidTr="00BA4418">
        <w:trPr>
          <w:cantSplit/>
        </w:trPr>
        <w:tc>
          <w:tcPr>
            <w:tcW w:w="3060" w:type="dxa"/>
          </w:tcPr>
          <w:p w14:paraId="55E96DC4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  <w:cs/>
              </w:rPr>
              <w:t>บริษัท บงกช มารีน เซอร์วิส จำกัด</w:t>
            </w:r>
          </w:p>
        </w:tc>
        <w:tc>
          <w:tcPr>
            <w:tcW w:w="270" w:type="dxa"/>
          </w:tcPr>
          <w:p w14:paraId="2E3B50DA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7724DF00" w14:textId="7F03612F" w:rsidR="00EC6AEB" w:rsidRPr="00846AA1" w:rsidRDefault="006F1E95" w:rsidP="00EC6AEB">
            <w:pPr>
              <w:pStyle w:val="acctfourfigures"/>
              <w:tabs>
                <w:tab w:val="clear" w:pos="765"/>
                <w:tab w:val="decimal" w:pos="34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="00325D88" w:rsidRPr="00846AA1">
              <w:rPr>
                <w:rFonts w:ascii="Angsana New" w:hAnsi="Angsana New"/>
                <w:sz w:val="23"/>
                <w:szCs w:val="23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5C8C0B4B" w14:textId="0C8EC852" w:rsidR="00EC6AEB" w:rsidRPr="00846AA1" w:rsidRDefault="006F1E95" w:rsidP="00EC6AEB">
            <w:pPr>
              <w:pStyle w:val="acctfourfigures"/>
              <w:tabs>
                <w:tab w:val="clear" w:pos="765"/>
                <w:tab w:val="decimal" w:pos="42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30</w:t>
            </w:r>
            <w:r w:rsidR="00EC6AEB" w:rsidRPr="00846AA1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039A25AD" w14:textId="2553E0B3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F1E95">
              <w:rPr>
                <w:sz w:val="23"/>
                <w:szCs w:val="23"/>
              </w:rPr>
              <w:t>240</w:t>
            </w:r>
          </w:p>
        </w:tc>
        <w:tc>
          <w:tcPr>
            <w:tcW w:w="900" w:type="dxa"/>
            <w:vAlign w:val="bottom"/>
          </w:tcPr>
          <w:p w14:paraId="4BA400C4" w14:textId="31E8510B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F1E95">
              <w:rPr>
                <w:sz w:val="23"/>
                <w:szCs w:val="23"/>
              </w:rPr>
              <w:t>240</w:t>
            </w:r>
          </w:p>
        </w:tc>
        <w:tc>
          <w:tcPr>
            <w:tcW w:w="810" w:type="dxa"/>
            <w:vAlign w:val="bottom"/>
          </w:tcPr>
          <w:p w14:paraId="6DBE2B67" w14:textId="0D09C9EB" w:rsidR="00EC6AEB" w:rsidRPr="00846AA1" w:rsidDel="00FF482C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72</w:t>
            </w:r>
          </w:p>
        </w:tc>
        <w:tc>
          <w:tcPr>
            <w:tcW w:w="900" w:type="dxa"/>
            <w:vAlign w:val="bottom"/>
          </w:tcPr>
          <w:p w14:paraId="33940435" w14:textId="079E4FE7" w:rsidR="00EC6AEB" w:rsidRPr="00846AA1" w:rsidDel="00FF482C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72</w:t>
            </w:r>
          </w:p>
        </w:tc>
        <w:tc>
          <w:tcPr>
            <w:tcW w:w="810" w:type="dxa"/>
            <w:vAlign w:val="bottom"/>
          </w:tcPr>
          <w:p w14:paraId="50722D69" w14:textId="34ACC0D7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F1E95">
              <w:rPr>
                <w:sz w:val="23"/>
                <w:szCs w:val="23"/>
              </w:rPr>
              <w:t>151</w:t>
            </w:r>
          </w:p>
        </w:tc>
        <w:tc>
          <w:tcPr>
            <w:tcW w:w="900" w:type="dxa"/>
            <w:vAlign w:val="bottom"/>
          </w:tcPr>
          <w:p w14:paraId="4744EBE9" w14:textId="0007BD07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144</w:t>
            </w:r>
          </w:p>
        </w:tc>
        <w:tc>
          <w:tcPr>
            <w:tcW w:w="810" w:type="dxa"/>
            <w:vAlign w:val="bottom"/>
          </w:tcPr>
          <w:p w14:paraId="3A1B3086" w14:textId="7B4990CC" w:rsidR="00EC6AEB" w:rsidRPr="00846AA1" w:rsidRDefault="00325D88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40214737" w14:textId="62089835" w:rsidR="00EC6AEB" w:rsidRPr="00846AA1" w:rsidRDefault="00EC6AEB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7B5EE35" w14:textId="50F8ECD5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F1E95">
              <w:rPr>
                <w:sz w:val="23"/>
                <w:szCs w:val="23"/>
              </w:rPr>
              <w:t>151</w:t>
            </w:r>
          </w:p>
        </w:tc>
        <w:tc>
          <w:tcPr>
            <w:tcW w:w="900" w:type="dxa"/>
            <w:vAlign w:val="bottom"/>
          </w:tcPr>
          <w:p w14:paraId="7980504D" w14:textId="5C44607A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F1E95">
              <w:rPr>
                <w:sz w:val="23"/>
                <w:szCs w:val="23"/>
              </w:rPr>
              <w:t>144</w:t>
            </w:r>
          </w:p>
        </w:tc>
        <w:tc>
          <w:tcPr>
            <w:tcW w:w="906" w:type="dxa"/>
            <w:vAlign w:val="bottom"/>
          </w:tcPr>
          <w:p w14:paraId="4A958D23" w14:textId="3E631C83" w:rsidR="00EC6AEB" w:rsidRPr="00846AA1" w:rsidRDefault="00325D88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6545898" w14:textId="0B97C64A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6F1E95">
              <w:rPr>
                <w:rFonts w:hint="cs"/>
                <w:sz w:val="23"/>
                <w:szCs w:val="23"/>
              </w:rPr>
              <w:t>15</w:t>
            </w:r>
          </w:p>
        </w:tc>
      </w:tr>
      <w:tr w:rsidR="00EC6AEB" w:rsidRPr="00846AA1" w14:paraId="0E748B1B" w14:textId="77777777" w:rsidTr="00BA4418">
        <w:trPr>
          <w:cantSplit/>
        </w:trPr>
        <w:tc>
          <w:tcPr>
            <w:tcW w:w="3060" w:type="dxa"/>
          </w:tcPr>
          <w:p w14:paraId="0B0B4D18" w14:textId="0332B0AC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ind w:right="-115"/>
              <w:rPr>
                <w:sz w:val="23"/>
                <w:szCs w:val="23"/>
                <w:cs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270" w:type="dxa"/>
          </w:tcPr>
          <w:p w14:paraId="000E7375" w14:textId="77777777" w:rsidR="00EC6AEB" w:rsidRPr="00846AA1" w:rsidRDefault="00EC6AEB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4B99366F" w14:textId="6BE04973" w:rsidR="00EC6AEB" w:rsidRPr="00846AA1" w:rsidRDefault="00325D88" w:rsidP="00A26C75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846AA1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FCA1A50" w14:textId="399A01C9" w:rsidR="00EC6AEB" w:rsidRPr="00846AA1" w:rsidRDefault="006F1E95" w:rsidP="00EC6AEB">
            <w:pPr>
              <w:pStyle w:val="acctfourfigures"/>
              <w:tabs>
                <w:tab w:val="clear" w:pos="765"/>
                <w:tab w:val="decimal" w:pos="42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EC6AEB" w:rsidRPr="00846AA1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17604EAC" w14:textId="029B25FE" w:rsidR="00EC6AEB" w:rsidRPr="00A26C75" w:rsidRDefault="00325D88" w:rsidP="00A26C75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A26C75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64B6EDA1" w14:textId="1284FFC3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3</w:t>
            </w:r>
          </w:p>
        </w:tc>
        <w:tc>
          <w:tcPr>
            <w:tcW w:w="810" w:type="dxa"/>
            <w:vAlign w:val="bottom"/>
          </w:tcPr>
          <w:p w14:paraId="58C72ED3" w14:textId="34C0D03C" w:rsidR="00EC6AEB" w:rsidRPr="00846AA1" w:rsidDel="00FF482C" w:rsidRDefault="00325D88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6C5C3FB9" w14:textId="1D15200B" w:rsidR="00EC6AEB" w:rsidRPr="00846AA1" w:rsidDel="00FF482C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1</w:t>
            </w:r>
          </w:p>
        </w:tc>
        <w:tc>
          <w:tcPr>
            <w:tcW w:w="810" w:type="dxa"/>
            <w:vAlign w:val="bottom"/>
          </w:tcPr>
          <w:p w14:paraId="2A058BB4" w14:textId="12A8F2C3" w:rsidR="00EC6AEB" w:rsidRPr="00846AA1" w:rsidRDefault="00325D88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31CD36A8" w14:textId="60F4CF48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1</w:t>
            </w:r>
          </w:p>
        </w:tc>
        <w:tc>
          <w:tcPr>
            <w:tcW w:w="810" w:type="dxa"/>
            <w:vAlign w:val="bottom"/>
          </w:tcPr>
          <w:p w14:paraId="28B6A2B3" w14:textId="7675D9C2" w:rsidR="00EC6AEB" w:rsidRPr="00846AA1" w:rsidRDefault="00325D88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018C7470" w14:textId="7EC406B0" w:rsidR="00EC6AEB" w:rsidRPr="00846AA1" w:rsidRDefault="00EC6AEB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45BA423" w14:textId="222FED27" w:rsidR="00EC6AEB" w:rsidRPr="00846AA1" w:rsidRDefault="00325D88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4AB49614" w14:textId="42A30AB5" w:rsidR="00EC6AEB" w:rsidRPr="00846AA1" w:rsidRDefault="006F1E95" w:rsidP="00EC6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1</w:t>
            </w:r>
          </w:p>
        </w:tc>
        <w:tc>
          <w:tcPr>
            <w:tcW w:w="906" w:type="dxa"/>
            <w:vAlign w:val="bottom"/>
          </w:tcPr>
          <w:p w14:paraId="0CEE478E" w14:textId="23A9A672" w:rsidR="00EC6AEB" w:rsidRPr="00846AA1" w:rsidRDefault="00325D88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</w:rPr>
              <w:t>-</w:t>
            </w:r>
          </w:p>
        </w:tc>
        <w:tc>
          <w:tcPr>
            <w:tcW w:w="907" w:type="dxa"/>
            <w:vAlign w:val="bottom"/>
          </w:tcPr>
          <w:p w14:paraId="2C3BD559" w14:textId="639A9FB0" w:rsidR="00EC6AEB" w:rsidRPr="00846AA1" w:rsidRDefault="00EC6AEB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6679B5" w:rsidRPr="00846AA1" w14:paraId="35E4D9BD" w14:textId="77777777" w:rsidTr="00BA4418">
        <w:trPr>
          <w:cantSplit/>
        </w:trPr>
        <w:tc>
          <w:tcPr>
            <w:tcW w:w="3060" w:type="dxa"/>
          </w:tcPr>
          <w:p w14:paraId="3ABD9538" w14:textId="570AF474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ind w:right="-115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</w:rPr>
              <w:t>PetroWind Energy Inc</w:t>
            </w:r>
            <w:r w:rsidRPr="00846AA1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270" w:type="dxa"/>
          </w:tcPr>
          <w:p w14:paraId="161249FB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56ACE458" w14:textId="2CC7EBA2" w:rsidR="006679B5" w:rsidRPr="00846AA1" w:rsidRDefault="006F1E95" w:rsidP="006679B5">
            <w:pPr>
              <w:pStyle w:val="acctfourfigures"/>
              <w:tabs>
                <w:tab w:val="clear" w:pos="765"/>
                <w:tab w:val="decimal" w:pos="34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 w:hint="cs"/>
                <w:sz w:val="23"/>
                <w:szCs w:val="23"/>
                <w:lang w:val="en-US" w:bidi="th-TH"/>
              </w:rPr>
              <w:t>40</w:t>
            </w:r>
            <w:r w:rsidR="006679B5" w:rsidRPr="00846AA1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41C0ECB8" w14:textId="039EF6FD" w:rsidR="006679B5" w:rsidRPr="00846AA1" w:rsidRDefault="006F1E95" w:rsidP="006679B5">
            <w:pPr>
              <w:pStyle w:val="acctfourfigures"/>
              <w:tabs>
                <w:tab w:val="clear" w:pos="765"/>
                <w:tab w:val="decimal" w:pos="42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="006679B5" w:rsidRPr="00846AA1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21462623" w14:textId="41665243" w:rsidR="006679B5" w:rsidRPr="00846AA1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rFonts w:hint="cs"/>
                <w:sz w:val="23"/>
                <w:szCs w:val="23"/>
              </w:rPr>
              <w:t>895</w:t>
            </w:r>
          </w:p>
        </w:tc>
        <w:tc>
          <w:tcPr>
            <w:tcW w:w="900" w:type="dxa"/>
            <w:vAlign w:val="bottom"/>
          </w:tcPr>
          <w:p w14:paraId="1B31D7A5" w14:textId="6C059665" w:rsidR="006679B5" w:rsidRPr="00846AA1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895</w:t>
            </w:r>
          </w:p>
        </w:tc>
        <w:tc>
          <w:tcPr>
            <w:tcW w:w="810" w:type="dxa"/>
            <w:vAlign w:val="bottom"/>
          </w:tcPr>
          <w:p w14:paraId="622AA0FE" w14:textId="7A01D50A" w:rsidR="006679B5" w:rsidRPr="00846AA1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rFonts w:hint="cs"/>
                <w:sz w:val="23"/>
                <w:szCs w:val="23"/>
              </w:rPr>
              <w:t>922</w:t>
            </w:r>
          </w:p>
        </w:tc>
        <w:tc>
          <w:tcPr>
            <w:tcW w:w="900" w:type="dxa"/>
            <w:vAlign w:val="bottom"/>
          </w:tcPr>
          <w:p w14:paraId="186F1820" w14:textId="282FD5BA" w:rsidR="006679B5" w:rsidRPr="00846AA1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922</w:t>
            </w:r>
          </w:p>
        </w:tc>
        <w:tc>
          <w:tcPr>
            <w:tcW w:w="810" w:type="dxa"/>
            <w:vAlign w:val="bottom"/>
          </w:tcPr>
          <w:p w14:paraId="78FD5405" w14:textId="295AE8DA" w:rsidR="006679B5" w:rsidRPr="00846AA1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1</w:t>
            </w:r>
            <w:r w:rsidR="006679B5" w:rsidRPr="00846AA1">
              <w:rPr>
                <w:sz w:val="23"/>
                <w:szCs w:val="23"/>
              </w:rPr>
              <w:t>,</w:t>
            </w:r>
            <w:r w:rsidRPr="006F1E95">
              <w:rPr>
                <w:rFonts w:hint="cs"/>
                <w:sz w:val="23"/>
                <w:szCs w:val="23"/>
              </w:rPr>
              <w:t>199</w:t>
            </w:r>
          </w:p>
        </w:tc>
        <w:tc>
          <w:tcPr>
            <w:tcW w:w="900" w:type="dxa"/>
            <w:vAlign w:val="bottom"/>
          </w:tcPr>
          <w:p w14:paraId="298D4033" w14:textId="6629700A" w:rsidR="006679B5" w:rsidRPr="00846AA1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1</w:t>
            </w:r>
            <w:r w:rsidR="006679B5" w:rsidRPr="00846AA1">
              <w:rPr>
                <w:sz w:val="23"/>
                <w:szCs w:val="23"/>
              </w:rPr>
              <w:t>,</w:t>
            </w:r>
            <w:r w:rsidRPr="006F1E95">
              <w:rPr>
                <w:sz w:val="23"/>
                <w:szCs w:val="23"/>
              </w:rPr>
              <w:t>191</w:t>
            </w:r>
          </w:p>
        </w:tc>
        <w:tc>
          <w:tcPr>
            <w:tcW w:w="810" w:type="dxa"/>
            <w:vAlign w:val="bottom"/>
          </w:tcPr>
          <w:p w14:paraId="2AE4AC16" w14:textId="4E56F3A6" w:rsidR="006679B5" w:rsidRPr="00846AA1" w:rsidRDefault="006679B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21AA8D61" w14:textId="78CDF800" w:rsidR="006679B5" w:rsidRPr="00846AA1" w:rsidRDefault="006679B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6FE7D5C" w14:textId="277A4364" w:rsidR="006679B5" w:rsidRPr="00846AA1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1</w:t>
            </w:r>
            <w:r w:rsidR="006679B5" w:rsidRPr="00846AA1">
              <w:rPr>
                <w:sz w:val="23"/>
                <w:szCs w:val="23"/>
              </w:rPr>
              <w:t>,</w:t>
            </w:r>
            <w:r w:rsidRPr="006F1E95">
              <w:rPr>
                <w:rFonts w:hint="cs"/>
                <w:sz w:val="23"/>
                <w:szCs w:val="23"/>
              </w:rPr>
              <w:t>199</w:t>
            </w:r>
          </w:p>
        </w:tc>
        <w:tc>
          <w:tcPr>
            <w:tcW w:w="900" w:type="dxa"/>
            <w:vAlign w:val="bottom"/>
          </w:tcPr>
          <w:p w14:paraId="0C1BF1F7" w14:textId="54D14325" w:rsidR="006679B5" w:rsidRPr="00846AA1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1</w:t>
            </w:r>
            <w:r w:rsidR="006679B5" w:rsidRPr="00846AA1">
              <w:rPr>
                <w:sz w:val="23"/>
                <w:szCs w:val="23"/>
              </w:rPr>
              <w:t>,</w:t>
            </w:r>
            <w:r w:rsidRPr="006F1E95">
              <w:rPr>
                <w:sz w:val="23"/>
                <w:szCs w:val="23"/>
              </w:rPr>
              <w:t>191</w:t>
            </w:r>
          </w:p>
        </w:tc>
        <w:tc>
          <w:tcPr>
            <w:tcW w:w="906" w:type="dxa"/>
            <w:vAlign w:val="bottom"/>
          </w:tcPr>
          <w:p w14:paraId="271E4568" w14:textId="3E38F096" w:rsidR="006679B5" w:rsidRPr="00846AA1" w:rsidRDefault="006679B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A26C75">
              <w:rPr>
                <w:sz w:val="23"/>
                <w:szCs w:val="23"/>
              </w:rPr>
              <w:t>-</w:t>
            </w:r>
          </w:p>
        </w:tc>
        <w:tc>
          <w:tcPr>
            <w:tcW w:w="907" w:type="dxa"/>
            <w:vAlign w:val="bottom"/>
          </w:tcPr>
          <w:p w14:paraId="4F5974DB" w14:textId="29727DE4" w:rsidR="006679B5" w:rsidRPr="00846AA1" w:rsidRDefault="006679B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A26C75">
              <w:rPr>
                <w:sz w:val="23"/>
                <w:szCs w:val="23"/>
                <w:cs/>
              </w:rPr>
              <w:t>-</w:t>
            </w:r>
          </w:p>
        </w:tc>
      </w:tr>
      <w:tr w:rsidR="006679B5" w:rsidRPr="00846AA1" w14:paraId="33690970" w14:textId="77777777" w:rsidTr="00BA4418">
        <w:trPr>
          <w:cantSplit/>
        </w:trPr>
        <w:tc>
          <w:tcPr>
            <w:tcW w:w="3060" w:type="dxa"/>
          </w:tcPr>
          <w:p w14:paraId="545DA5E2" w14:textId="41B6820C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ind w:right="-115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</w:rPr>
              <w:t>Impact Energy Asia Development Limited</w:t>
            </w:r>
          </w:p>
        </w:tc>
        <w:tc>
          <w:tcPr>
            <w:tcW w:w="270" w:type="dxa"/>
          </w:tcPr>
          <w:p w14:paraId="27B1A6D8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655A7AD7" w14:textId="5C7B0BE3" w:rsidR="006679B5" w:rsidRPr="00846AA1" w:rsidRDefault="006F1E95" w:rsidP="006679B5">
            <w:pPr>
              <w:pStyle w:val="acctfourfigures"/>
              <w:tabs>
                <w:tab w:val="clear" w:pos="765"/>
                <w:tab w:val="decimal" w:pos="34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 w:hint="cs"/>
                <w:sz w:val="23"/>
                <w:szCs w:val="23"/>
                <w:lang w:val="en-US" w:bidi="th-TH"/>
              </w:rPr>
              <w:t>45</w:t>
            </w:r>
            <w:r w:rsidR="006679B5" w:rsidRPr="00846AA1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5B278A28" w14:textId="77D878C6" w:rsidR="006679B5" w:rsidRPr="00846AA1" w:rsidRDefault="006F1E95" w:rsidP="006679B5">
            <w:pPr>
              <w:pStyle w:val="acctfourfigures"/>
              <w:tabs>
                <w:tab w:val="clear" w:pos="765"/>
                <w:tab w:val="decimal" w:pos="42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45</w:t>
            </w:r>
            <w:r w:rsidR="006679B5" w:rsidRPr="00846AA1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16EC0AA2" w14:textId="4AF43051" w:rsidR="006679B5" w:rsidRPr="00A26C75" w:rsidRDefault="006679B5" w:rsidP="00A26C75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A26C75">
              <w:rPr>
                <w:rFonts w:ascii="Angsana New" w:hAnsi="Angsana New" w:hint="cs"/>
                <w:sz w:val="23"/>
                <w:szCs w:val="23"/>
                <w:rtl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860A41E" w14:textId="14EE7642" w:rsidR="006679B5" w:rsidRPr="00A26C75" w:rsidRDefault="006679B5" w:rsidP="00A26C75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A26C75">
              <w:rPr>
                <w:rFonts w:ascii="Angsana New" w:hAnsi="Angsana New"/>
                <w:sz w:val="23"/>
                <w:szCs w:val="23"/>
                <w:rtl/>
                <w:cs/>
                <w:lang w:val="en-US"/>
              </w:rPr>
              <w:t>-</w:t>
            </w:r>
          </w:p>
        </w:tc>
        <w:tc>
          <w:tcPr>
            <w:tcW w:w="810" w:type="dxa"/>
            <w:vAlign w:val="bottom"/>
          </w:tcPr>
          <w:p w14:paraId="2E8506BD" w14:textId="1B3B8BDC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060539B" w14:textId="56712E25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A743E12" w14:textId="4F041642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87E0D6E" w14:textId="6AD6D37E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6D62D72" w14:textId="4E7C69BB" w:rsidR="006679B5" w:rsidRPr="00846AA1" w:rsidRDefault="006679B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19A4B41" w14:textId="15F10693" w:rsidR="006679B5" w:rsidRPr="00846AA1" w:rsidRDefault="006679B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745B21D" w14:textId="5A95EE7F" w:rsidR="006679B5" w:rsidRPr="00846AA1" w:rsidRDefault="006679B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7CED08A" w14:textId="44EB67B6" w:rsidR="006679B5" w:rsidRPr="00846AA1" w:rsidRDefault="006679B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6" w:type="dxa"/>
            <w:vAlign w:val="bottom"/>
          </w:tcPr>
          <w:p w14:paraId="2422F4FB" w14:textId="15F68856" w:rsidR="006679B5" w:rsidRPr="00846AA1" w:rsidRDefault="006679B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A26C75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C1D1986" w14:textId="2DD90F34" w:rsidR="006679B5" w:rsidRPr="00846AA1" w:rsidRDefault="006679B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</w:tr>
      <w:tr w:rsidR="006679B5" w:rsidRPr="00846AA1" w14:paraId="112FE725" w14:textId="77777777" w:rsidTr="00BA4418">
        <w:trPr>
          <w:cantSplit/>
        </w:trPr>
        <w:tc>
          <w:tcPr>
            <w:tcW w:w="3060" w:type="dxa"/>
          </w:tcPr>
          <w:p w14:paraId="54C98C9E" w14:textId="1B9A7548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  <w:cs/>
              </w:rPr>
              <w:t>บริษัท วิน อินกรีเดียนส์ จำกัด</w:t>
            </w:r>
          </w:p>
        </w:tc>
        <w:tc>
          <w:tcPr>
            <w:tcW w:w="270" w:type="dxa"/>
          </w:tcPr>
          <w:p w14:paraId="0405F5B8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53247E49" w14:textId="12A49A61" w:rsidR="006679B5" w:rsidRPr="00846AA1" w:rsidRDefault="006F1E95" w:rsidP="006679B5">
            <w:pPr>
              <w:pStyle w:val="acctfourfigures"/>
              <w:tabs>
                <w:tab w:val="clear" w:pos="765"/>
                <w:tab w:val="decimal" w:pos="340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51</w:t>
            </w:r>
            <w:r w:rsidR="006679B5" w:rsidRPr="00846AA1">
              <w:rPr>
                <w:rFonts w:ascii="Angsana New" w:hAnsi="Angsana New"/>
                <w:sz w:val="23"/>
                <w:szCs w:val="23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3A0D9E25" w14:textId="6EED0C32" w:rsidR="006679B5" w:rsidRPr="00846AA1" w:rsidRDefault="006F1E95" w:rsidP="006679B5">
            <w:pPr>
              <w:pStyle w:val="acctfourfigures"/>
              <w:tabs>
                <w:tab w:val="clear" w:pos="765"/>
                <w:tab w:val="decimal" w:pos="42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51</w:t>
            </w:r>
            <w:r w:rsidR="006679B5" w:rsidRPr="00846AA1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10" w:type="dxa"/>
            <w:vAlign w:val="bottom"/>
          </w:tcPr>
          <w:p w14:paraId="3778D34C" w14:textId="4DA89B12" w:rsidR="006679B5" w:rsidRPr="00846AA1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81</w:t>
            </w:r>
          </w:p>
        </w:tc>
        <w:tc>
          <w:tcPr>
            <w:tcW w:w="900" w:type="dxa"/>
            <w:vAlign w:val="bottom"/>
          </w:tcPr>
          <w:p w14:paraId="314EECFE" w14:textId="5A5F271F" w:rsidR="006679B5" w:rsidRPr="00846AA1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81</w:t>
            </w:r>
          </w:p>
        </w:tc>
        <w:tc>
          <w:tcPr>
            <w:tcW w:w="810" w:type="dxa"/>
            <w:vAlign w:val="bottom"/>
          </w:tcPr>
          <w:p w14:paraId="3BE692B5" w14:textId="0F80E1F1" w:rsidR="006679B5" w:rsidRPr="00846AA1" w:rsidDel="00FF482C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41</w:t>
            </w:r>
          </w:p>
        </w:tc>
        <w:tc>
          <w:tcPr>
            <w:tcW w:w="900" w:type="dxa"/>
            <w:vAlign w:val="bottom"/>
          </w:tcPr>
          <w:p w14:paraId="1796F9B5" w14:textId="6E341C28" w:rsidR="006679B5" w:rsidRPr="00846AA1" w:rsidDel="00FF482C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41</w:t>
            </w:r>
          </w:p>
        </w:tc>
        <w:tc>
          <w:tcPr>
            <w:tcW w:w="810" w:type="dxa"/>
            <w:vAlign w:val="bottom"/>
          </w:tcPr>
          <w:p w14:paraId="15F640F7" w14:textId="574D930A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38</w:t>
            </w:r>
          </w:p>
        </w:tc>
        <w:tc>
          <w:tcPr>
            <w:tcW w:w="900" w:type="dxa"/>
            <w:vAlign w:val="bottom"/>
          </w:tcPr>
          <w:p w14:paraId="2326FDA7" w14:textId="43741AB2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39</w:t>
            </w:r>
          </w:p>
        </w:tc>
        <w:tc>
          <w:tcPr>
            <w:tcW w:w="810" w:type="dxa"/>
            <w:vAlign w:val="bottom"/>
          </w:tcPr>
          <w:p w14:paraId="29DDB2CE" w14:textId="5044DFB0" w:rsidR="006679B5" w:rsidRPr="00846AA1" w:rsidRDefault="006679B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39215916" w14:textId="41417B2F" w:rsidR="006679B5" w:rsidRPr="00846AA1" w:rsidRDefault="006679B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846A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F636913" w14:textId="0EA197A4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38</w:t>
            </w:r>
          </w:p>
        </w:tc>
        <w:tc>
          <w:tcPr>
            <w:tcW w:w="900" w:type="dxa"/>
            <w:vAlign w:val="bottom"/>
          </w:tcPr>
          <w:p w14:paraId="33C2CDB4" w14:textId="66DA5FA4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  <w:r w:rsidRPr="006F1E95">
              <w:rPr>
                <w:sz w:val="23"/>
                <w:szCs w:val="23"/>
              </w:rPr>
              <w:t>39</w:t>
            </w:r>
          </w:p>
        </w:tc>
        <w:tc>
          <w:tcPr>
            <w:tcW w:w="906" w:type="dxa"/>
            <w:vAlign w:val="bottom"/>
          </w:tcPr>
          <w:p w14:paraId="535A3706" w14:textId="0BBEAB2B" w:rsidR="006679B5" w:rsidRPr="00846AA1" w:rsidRDefault="006679B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sz w:val="23"/>
                <w:szCs w:val="23"/>
              </w:rPr>
              <w:t>-</w:t>
            </w:r>
          </w:p>
        </w:tc>
        <w:tc>
          <w:tcPr>
            <w:tcW w:w="907" w:type="dxa"/>
            <w:vAlign w:val="bottom"/>
          </w:tcPr>
          <w:p w14:paraId="46FDC9B4" w14:textId="4ACC2BE2" w:rsidR="006679B5" w:rsidRPr="00846AA1" w:rsidRDefault="006679B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846AA1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6679B5" w:rsidRPr="00846AA1" w14:paraId="4F8ABCB6" w14:textId="77777777" w:rsidTr="00BA4418">
        <w:trPr>
          <w:cantSplit/>
        </w:trPr>
        <w:tc>
          <w:tcPr>
            <w:tcW w:w="3060" w:type="dxa"/>
          </w:tcPr>
          <w:p w14:paraId="28094122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4D632310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06148348" w14:textId="6932653F" w:rsidR="006679B5" w:rsidRPr="00846AA1" w:rsidRDefault="006679B5" w:rsidP="006679B5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BFD1109" w14:textId="0906DCD3" w:rsidR="006679B5" w:rsidRPr="00846AA1" w:rsidRDefault="006679B5" w:rsidP="006679B5">
            <w:pPr>
              <w:pStyle w:val="acctfourfigures"/>
              <w:tabs>
                <w:tab w:val="clear" w:pos="765"/>
                <w:tab w:val="decimal" w:pos="33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68362BC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496F7F51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55742908" w14:textId="07DC951D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</w:t>
            </w:r>
            <w:r w:rsidR="006679B5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035</w:t>
            </w:r>
          </w:p>
        </w:tc>
        <w:tc>
          <w:tcPr>
            <w:tcW w:w="900" w:type="dxa"/>
            <w:vAlign w:val="bottom"/>
          </w:tcPr>
          <w:p w14:paraId="6456F33E" w14:textId="273BD4A7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</w:t>
            </w:r>
            <w:r w:rsidR="006679B5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036</w:t>
            </w:r>
          </w:p>
        </w:tc>
        <w:tc>
          <w:tcPr>
            <w:tcW w:w="810" w:type="dxa"/>
            <w:vAlign w:val="bottom"/>
          </w:tcPr>
          <w:p w14:paraId="76BE7B78" w14:textId="2538E6ED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</w:t>
            </w:r>
            <w:r w:rsidR="006679B5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388</w:t>
            </w:r>
          </w:p>
        </w:tc>
        <w:tc>
          <w:tcPr>
            <w:tcW w:w="900" w:type="dxa"/>
            <w:vAlign w:val="bottom"/>
          </w:tcPr>
          <w:p w14:paraId="0493A4A8" w14:textId="4C537AFC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</w:t>
            </w:r>
            <w:r w:rsidR="006679B5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375</w:t>
            </w:r>
          </w:p>
        </w:tc>
        <w:tc>
          <w:tcPr>
            <w:tcW w:w="810" w:type="dxa"/>
            <w:vAlign w:val="bottom"/>
          </w:tcPr>
          <w:p w14:paraId="2F207076" w14:textId="7D464D42" w:rsidR="006679B5" w:rsidRPr="00A26C75" w:rsidRDefault="006679B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A26C75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0A8737E3" w14:textId="081F8D9F" w:rsidR="006679B5" w:rsidRPr="00A26C75" w:rsidRDefault="006679B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A26C75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077AADA" w14:textId="2EEF6505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</w:t>
            </w:r>
            <w:r w:rsidR="006679B5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388</w:t>
            </w:r>
          </w:p>
        </w:tc>
        <w:tc>
          <w:tcPr>
            <w:tcW w:w="900" w:type="dxa"/>
            <w:vAlign w:val="bottom"/>
          </w:tcPr>
          <w:p w14:paraId="09E22732" w14:textId="170A1C61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</w:t>
            </w:r>
            <w:r w:rsidR="006679B5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375</w:t>
            </w:r>
          </w:p>
        </w:tc>
        <w:tc>
          <w:tcPr>
            <w:tcW w:w="906" w:type="dxa"/>
            <w:vAlign w:val="bottom"/>
          </w:tcPr>
          <w:p w14:paraId="44064CE8" w14:textId="54CFA1C8" w:rsidR="006679B5" w:rsidRPr="00A26C75" w:rsidRDefault="006679B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A26C75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7" w:type="dxa"/>
            <w:vAlign w:val="bottom"/>
          </w:tcPr>
          <w:p w14:paraId="40C137E9" w14:textId="75119AA4" w:rsidR="006679B5" w:rsidRPr="00846AA1" w:rsidRDefault="006F1E95" w:rsidP="006679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6F1E95">
              <w:rPr>
                <w:rFonts w:hint="cs"/>
                <w:b/>
                <w:bCs/>
                <w:sz w:val="23"/>
                <w:szCs w:val="23"/>
              </w:rPr>
              <w:t>15</w:t>
            </w:r>
          </w:p>
        </w:tc>
      </w:tr>
      <w:tr w:rsidR="006679B5" w:rsidRPr="00846AA1" w14:paraId="2B5A9AE5" w14:textId="77777777" w:rsidTr="00BA4418">
        <w:trPr>
          <w:cantSplit/>
        </w:trPr>
        <w:tc>
          <w:tcPr>
            <w:tcW w:w="3060" w:type="dxa"/>
            <w:vAlign w:val="bottom"/>
          </w:tcPr>
          <w:p w14:paraId="18766E82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846AA1">
              <w:rPr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6CD6EFC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27A2348" w14:textId="5B8BA1DC" w:rsidR="006679B5" w:rsidRPr="00846AA1" w:rsidRDefault="006679B5" w:rsidP="006679B5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2A84184" w14:textId="77777777" w:rsidR="006679B5" w:rsidRPr="00846AA1" w:rsidRDefault="006679B5" w:rsidP="006679B5">
            <w:pPr>
              <w:pStyle w:val="acctfourfigures"/>
              <w:tabs>
                <w:tab w:val="clear" w:pos="765"/>
                <w:tab w:val="decimal" w:pos="337"/>
              </w:tabs>
              <w:spacing w:line="300" w:lineRule="exact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BE66648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0EE9F6B" w14:textId="77777777" w:rsidR="006679B5" w:rsidRPr="00846AA1" w:rsidRDefault="006679B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D667562" w14:textId="3CA300C5" w:rsidR="006679B5" w:rsidRPr="00846AA1" w:rsidRDefault="006F1E95" w:rsidP="006679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6F1E95">
              <w:rPr>
                <w:b/>
                <w:bCs/>
                <w:sz w:val="23"/>
                <w:szCs w:val="23"/>
              </w:rPr>
              <w:t>1</w:t>
            </w:r>
            <w:r w:rsidR="006679B5" w:rsidRPr="00846AA1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160</w:t>
            </w:r>
          </w:p>
        </w:tc>
        <w:tc>
          <w:tcPr>
            <w:tcW w:w="900" w:type="dxa"/>
            <w:vAlign w:val="bottom"/>
          </w:tcPr>
          <w:p w14:paraId="4EB1FC34" w14:textId="6349AA36" w:rsidR="006679B5" w:rsidRPr="00846AA1" w:rsidRDefault="006F1E95" w:rsidP="006679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  <w:cs/>
              </w:rPr>
            </w:pPr>
            <w:r w:rsidRPr="006F1E95">
              <w:rPr>
                <w:b/>
                <w:bCs/>
                <w:sz w:val="23"/>
                <w:szCs w:val="23"/>
              </w:rPr>
              <w:t>11</w:t>
            </w:r>
            <w:r w:rsidR="006679B5" w:rsidRPr="00846AA1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985</w:t>
            </w:r>
          </w:p>
        </w:tc>
        <w:tc>
          <w:tcPr>
            <w:tcW w:w="810" w:type="dxa"/>
            <w:vAlign w:val="bottom"/>
          </w:tcPr>
          <w:p w14:paraId="1D253B4C" w14:textId="694C6238" w:rsidR="006679B5" w:rsidRPr="00846AA1" w:rsidRDefault="006F1E95" w:rsidP="006679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</w:t>
            </w:r>
            <w:r w:rsidR="006679B5" w:rsidRPr="00846AA1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5</w:t>
            </w:r>
            <w:r w:rsidRPr="006F1E95">
              <w:rPr>
                <w:rFonts w:hint="cs"/>
                <w:b/>
                <w:bCs/>
                <w:sz w:val="23"/>
                <w:szCs w:val="23"/>
              </w:rPr>
              <w:t>13</w:t>
            </w:r>
          </w:p>
        </w:tc>
        <w:tc>
          <w:tcPr>
            <w:tcW w:w="900" w:type="dxa"/>
            <w:vAlign w:val="bottom"/>
          </w:tcPr>
          <w:p w14:paraId="3860955F" w14:textId="35E69258" w:rsidR="006679B5" w:rsidRPr="00846AA1" w:rsidRDefault="006F1E95" w:rsidP="006679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13</w:t>
            </w:r>
            <w:r w:rsidR="006679B5" w:rsidRPr="00846AA1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670</w:t>
            </w:r>
          </w:p>
        </w:tc>
        <w:tc>
          <w:tcPr>
            <w:tcW w:w="810" w:type="dxa"/>
            <w:vAlign w:val="bottom"/>
          </w:tcPr>
          <w:p w14:paraId="6C4F3147" w14:textId="2BA3A781" w:rsidR="006679B5" w:rsidRPr="00A26C75" w:rsidRDefault="006679B5" w:rsidP="00A26C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A26C75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352273D8" w14:textId="02A7D97E" w:rsidR="006679B5" w:rsidRPr="00A26C75" w:rsidRDefault="006679B5" w:rsidP="00A26C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A26C75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10" w:type="dxa"/>
            <w:vAlign w:val="bottom"/>
          </w:tcPr>
          <w:p w14:paraId="05C2F379" w14:textId="4B129510" w:rsidR="006679B5" w:rsidRPr="00846AA1" w:rsidRDefault="006F1E95" w:rsidP="006679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</w:t>
            </w:r>
            <w:r w:rsidR="006679B5" w:rsidRPr="00846AA1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5</w:t>
            </w:r>
            <w:r w:rsidRPr="006F1E95">
              <w:rPr>
                <w:rFonts w:hint="cs"/>
                <w:b/>
                <w:bCs/>
                <w:sz w:val="23"/>
                <w:szCs w:val="23"/>
              </w:rPr>
              <w:t>13</w:t>
            </w:r>
          </w:p>
        </w:tc>
        <w:tc>
          <w:tcPr>
            <w:tcW w:w="900" w:type="dxa"/>
            <w:vAlign w:val="bottom"/>
          </w:tcPr>
          <w:p w14:paraId="23031FCE" w14:textId="48263C43" w:rsidR="006679B5" w:rsidRPr="00846AA1" w:rsidRDefault="006F1E95" w:rsidP="006679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13</w:t>
            </w:r>
            <w:r w:rsidR="006679B5" w:rsidRPr="00846AA1">
              <w:rPr>
                <w:b/>
                <w:bCs/>
                <w:sz w:val="23"/>
                <w:szCs w:val="23"/>
              </w:rPr>
              <w:t>,</w:t>
            </w:r>
            <w:r w:rsidRPr="006F1E95">
              <w:rPr>
                <w:b/>
                <w:bCs/>
                <w:sz w:val="23"/>
                <w:szCs w:val="23"/>
              </w:rPr>
              <w:t>670</w:t>
            </w:r>
          </w:p>
        </w:tc>
        <w:tc>
          <w:tcPr>
            <w:tcW w:w="906" w:type="dxa"/>
            <w:vAlign w:val="bottom"/>
          </w:tcPr>
          <w:p w14:paraId="49E7FA2D" w14:textId="13A55A6B" w:rsidR="006679B5" w:rsidRPr="00A26C75" w:rsidRDefault="006679B5" w:rsidP="00A26C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A26C75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7" w:type="dxa"/>
            <w:vAlign w:val="bottom"/>
          </w:tcPr>
          <w:p w14:paraId="6375701B" w14:textId="05BBEE33" w:rsidR="006679B5" w:rsidRPr="00846AA1" w:rsidRDefault="006F1E95" w:rsidP="006679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rPr>
                <w:b/>
                <w:bCs/>
                <w:sz w:val="23"/>
                <w:szCs w:val="23"/>
              </w:rPr>
            </w:pPr>
            <w:r w:rsidRPr="006F1E95">
              <w:rPr>
                <w:b/>
                <w:bCs/>
                <w:sz w:val="23"/>
                <w:szCs w:val="23"/>
              </w:rPr>
              <w:t>15</w:t>
            </w:r>
          </w:p>
        </w:tc>
      </w:tr>
    </w:tbl>
    <w:p w14:paraId="1C3A5D7C" w14:textId="018CB5CB" w:rsidR="00CE754A" w:rsidRPr="00846AA1" w:rsidRDefault="00723A3B" w:rsidP="00E34B71">
      <w:pPr>
        <w:pStyle w:val="BodyText2"/>
        <w:spacing w:line="240" w:lineRule="atLeast"/>
        <w:ind w:left="0" w:hanging="450"/>
        <w:jc w:val="thaiDistribute"/>
        <w:rPr>
          <w:rFonts w:ascii="Angsana New" w:hAnsi="Angsana New"/>
          <w:sz w:val="30"/>
          <w:szCs w:val="30"/>
        </w:rPr>
        <w:sectPr w:rsidR="00CE754A" w:rsidRPr="00846AA1" w:rsidSect="004B22A4">
          <w:headerReference w:type="default" r:id="rId18"/>
          <w:footerReference w:type="default" r:id="rId19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  <w:r w:rsidRPr="00846AA1">
        <w:rPr>
          <w:cs/>
        </w:rPr>
        <w:br/>
      </w:r>
      <w:r w:rsidR="00B94EE9" w:rsidRPr="00846AA1">
        <w:rPr>
          <w:rFonts w:ascii="Angsana New" w:hAnsi="Angsana New"/>
          <w:sz w:val="30"/>
          <w:szCs w:val="30"/>
          <w:cs/>
        </w:rPr>
        <w:t>กลุ่มบริษัทไม่มี</w:t>
      </w:r>
      <w:r w:rsidR="004B22A4" w:rsidRPr="00846AA1">
        <w:rPr>
          <w:rFonts w:ascii="Angsana New" w:hAnsi="Angsana New"/>
          <w:sz w:val="30"/>
          <w:szCs w:val="30"/>
          <w:cs/>
        </w:rPr>
        <w:t>เงินลงทุนในบริษัทร่วมทางอ้อมและการร่วมค้าซึ่งจดทะเบียนในตลาดหลักทรัพย์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85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150"/>
        <w:gridCol w:w="270"/>
        <w:gridCol w:w="900"/>
        <w:gridCol w:w="990"/>
        <w:gridCol w:w="900"/>
        <w:gridCol w:w="990"/>
        <w:gridCol w:w="900"/>
        <w:gridCol w:w="990"/>
        <w:gridCol w:w="900"/>
        <w:gridCol w:w="990"/>
        <w:gridCol w:w="922"/>
        <w:gridCol w:w="982"/>
        <w:gridCol w:w="983"/>
        <w:gridCol w:w="984"/>
      </w:tblGrid>
      <w:tr w:rsidR="00FC6D73" w:rsidRPr="00846AA1" w14:paraId="1AFBB67F" w14:textId="1A27C926" w:rsidTr="00BA4418">
        <w:trPr>
          <w:cantSplit/>
        </w:trPr>
        <w:tc>
          <w:tcPr>
            <w:tcW w:w="3150" w:type="dxa"/>
          </w:tcPr>
          <w:p w14:paraId="1BC3BE23" w14:textId="77777777" w:rsidR="00FC6D73" w:rsidRPr="00846AA1" w:rsidRDefault="00FC6D73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92B5E6B" w14:textId="77777777" w:rsidR="00FC6D73" w:rsidRPr="00846AA1" w:rsidRDefault="00FC6D73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11431" w:type="dxa"/>
            <w:gridSpan w:val="12"/>
          </w:tcPr>
          <w:p w14:paraId="035C86C2" w14:textId="4229D05D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C6D73" w:rsidRPr="00846AA1" w14:paraId="495FBBF0" w14:textId="0FAA6CB0" w:rsidTr="00BA4418">
        <w:trPr>
          <w:cantSplit/>
        </w:trPr>
        <w:tc>
          <w:tcPr>
            <w:tcW w:w="3150" w:type="dxa"/>
          </w:tcPr>
          <w:p w14:paraId="4594DEC8" w14:textId="77777777" w:rsidR="00FC6D73" w:rsidRPr="00846AA1" w:rsidRDefault="00FC6D73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27D22F5" w14:textId="77777777" w:rsidR="00FC6D73" w:rsidRPr="00846AA1" w:rsidRDefault="00FC6D73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6A201DE9" w14:textId="52E69208" w:rsidR="00FC6D73" w:rsidRPr="00846AA1" w:rsidRDefault="00FC6D73" w:rsidP="00E15B5A">
            <w:pPr>
              <w:rPr>
                <w:sz w:val="24"/>
                <w:szCs w:val="24"/>
              </w:rPr>
            </w:pPr>
          </w:p>
          <w:p w14:paraId="7B3384C8" w14:textId="5B01AB93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4"/>
                <w:szCs w:val="24"/>
                <w:rtl/>
                <w:cs/>
              </w:rPr>
            </w:pPr>
            <w:r w:rsidRPr="00846AA1">
              <w:rPr>
                <w:sz w:val="24"/>
                <w:szCs w:val="24"/>
                <w:cs/>
                <w:lang w:bidi="th-TH"/>
              </w:rPr>
              <w:t>สัดส่วนความเป็นเ</w:t>
            </w:r>
            <w:r w:rsidRPr="00846AA1">
              <w:rPr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890" w:type="dxa"/>
            <w:gridSpan w:val="2"/>
          </w:tcPr>
          <w:p w14:paraId="42505042" w14:textId="77777777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279DC9A" w14:textId="6D2868FB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90" w:type="dxa"/>
            <w:gridSpan w:val="2"/>
          </w:tcPr>
          <w:p w14:paraId="5C1D794E" w14:textId="77777777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10C1CF" w14:textId="1E23BD2F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78C0FBAA" w14:textId="77777777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5E7EF14" w14:textId="71C39F3E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4" w:type="dxa"/>
            <w:gridSpan w:val="2"/>
          </w:tcPr>
          <w:p w14:paraId="3C0CB614" w14:textId="77777777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DCBAAAE" w14:textId="1E83A990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967" w:type="dxa"/>
            <w:gridSpan w:val="2"/>
          </w:tcPr>
          <w:p w14:paraId="4BD7EA82" w14:textId="77777777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  <w:p w14:paraId="181855DC" w14:textId="36544C58" w:rsidR="00FC6D73" w:rsidRPr="00846AA1" w:rsidRDefault="00FC6D7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งวด</w:t>
            </w: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สาม</w:t>
            </w: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C6D73" w:rsidRPr="00846AA1" w14:paraId="0348F99A" w14:textId="78A29C0E" w:rsidTr="00BA4418">
        <w:trPr>
          <w:cantSplit/>
        </w:trPr>
        <w:tc>
          <w:tcPr>
            <w:tcW w:w="3150" w:type="dxa"/>
          </w:tcPr>
          <w:p w14:paraId="78B9C126" w14:textId="77777777" w:rsidR="00FC6D73" w:rsidRPr="00846AA1" w:rsidRDefault="00FC6D73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697A171" w14:textId="77777777" w:rsidR="00FC6D73" w:rsidRPr="00846AA1" w:rsidRDefault="00FC6D73" w:rsidP="00937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933BC47" w14:textId="7A8C6A90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FC6D73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20CAB1CF" w14:textId="0FDC26B4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1B1406A7" w14:textId="35AABE6B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FC6D73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6A4FEDD6" w14:textId="329593A2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17641B4A" w14:textId="4BBA6A37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FC6D73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7677929D" w14:textId="3EE49EB4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64407BBB" w14:textId="6CB7ED1B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FC6D73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</w:tcPr>
          <w:p w14:paraId="18D7A7F4" w14:textId="6E3E1A4E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2" w:type="dxa"/>
          </w:tcPr>
          <w:p w14:paraId="2452E826" w14:textId="68175D5E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FC6D73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82" w:type="dxa"/>
          </w:tcPr>
          <w:p w14:paraId="1BA0CF9A" w14:textId="53819089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83" w:type="dxa"/>
          </w:tcPr>
          <w:p w14:paraId="41651335" w14:textId="11FF677F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FC6D73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84" w:type="dxa"/>
          </w:tcPr>
          <w:p w14:paraId="1149BBB3" w14:textId="3398D6E0" w:rsidR="00FC6D73" w:rsidRPr="00846AA1" w:rsidRDefault="006F1E95" w:rsidP="0093778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C6D73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FC6D73" w:rsidRPr="00846AA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FC6D73" w:rsidRPr="00846AA1" w14:paraId="589E7DEC" w14:textId="54B28A2F" w:rsidTr="00BA4418">
        <w:trPr>
          <w:cantSplit/>
        </w:trPr>
        <w:tc>
          <w:tcPr>
            <w:tcW w:w="3150" w:type="dxa"/>
          </w:tcPr>
          <w:p w14:paraId="219C3455" w14:textId="77777777" w:rsidR="00FC6D73" w:rsidRPr="00846AA1" w:rsidRDefault="00FC6D73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5088BCF" w14:textId="71187010" w:rsidR="00FC6D73" w:rsidRPr="00846AA1" w:rsidRDefault="00FC6D73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ind w:left="-70" w:right="-104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0905AE1" w14:textId="2417AD60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3CFB247C" w14:textId="62A6C643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09B36C1D" w14:textId="2C836506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434742EA" w14:textId="47731391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1FDEF58F" w14:textId="56E647A5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477F2DAA" w14:textId="4548A8E2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7507ADDE" w14:textId="4DB1E35A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42A6190E" w14:textId="0C9F4AA1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2" w:type="dxa"/>
          </w:tcPr>
          <w:p w14:paraId="791C0E37" w14:textId="2807B15C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82" w:type="dxa"/>
          </w:tcPr>
          <w:p w14:paraId="445A55E8" w14:textId="1184F956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83" w:type="dxa"/>
          </w:tcPr>
          <w:p w14:paraId="291257B3" w14:textId="74420005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84" w:type="dxa"/>
          </w:tcPr>
          <w:p w14:paraId="606C03D7" w14:textId="7BDFABAA" w:rsidR="00FC6D73" w:rsidRPr="00846AA1" w:rsidRDefault="006F1E95" w:rsidP="00FC6D7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FC6D73" w:rsidRPr="00846AA1" w14:paraId="30321A1B" w14:textId="2ADC35FC" w:rsidTr="00BA4418">
        <w:trPr>
          <w:cantSplit/>
        </w:trPr>
        <w:tc>
          <w:tcPr>
            <w:tcW w:w="3150" w:type="dxa"/>
          </w:tcPr>
          <w:p w14:paraId="53519C00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C975CA4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06B7C488" w14:textId="17A97FC5" w:rsidR="00FC6D73" w:rsidRPr="00846AA1" w:rsidRDefault="00FC6D73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9541" w:type="dxa"/>
            <w:gridSpan w:val="10"/>
          </w:tcPr>
          <w:p w14:paraId="5D0FC715" w14:textId="3F4D9C7B" w:rsidR="00FC6D73" w:rsidRPr="00846AA1" w:rsidRDefault="00FC6D73" w:rsidP="00DF35D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846AA1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FC6D73" w:rsidRPr="00846AA1" w14:paraId="4B765AA8" w14:textId="415555DB" w:rsidTr="00BA4418">
        <w:trPr>
          <w:cantSplit/>
        </w:trPr>
        <w:tc>
          <w:tcPr>
            <w:tcW w:w="3150" w:type="dxa"/>
          </w:tcPr>
          <w:p w14:paraId="0D203A34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1FC0F68F" w14:textId="77777777" w:rsidR="00FC6D73" w:rsidRPr="00846AA1" w:rsidRDefault="00FC6D73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8659FCE" w14:textId="5AC05670" w:rsidR="00FC6D73" w:rsidRPr="00846AA1" w:rsidRDefault="00FC6D73" w:rsidP="00E15B5A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B05D2D" w14:textId="77777777" w:rsidR="00FC6D73" w:rsidRPr="00846AA1" w:rsidRDefault="00FC6D73" w:rsidP="00DF35D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1F38228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D50736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824B74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9957AC2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693213F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56F2D47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3528C9E5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78D62C81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14:paraId="03531BC5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01CB9B9D" w14:textId="77777777" w:rsidR="00FC6D73" w:rsidRPr="00846AA1" w:rsidRDefault="00FC6D73" w:rsidP="00DF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FC6D73" w:rsidRPr="00846AA1" w14:paraId="63B24314" w14:textId="7B1D7C78" w:rsidTr="00BA4418">
        <w:trPr>
          <w:cantSplit/>
        </w:trPr>
        <w:tc>
          <w:tcPr>
            <w:tcW w:w="3150" w:type="dxa"/>
          </w:tcPr>
          <w:p w14:paraId="1680BA5F" w14:textId="77777777" w:rsidR="00FC6D73" w:rsidRPr="00846AA1" w:rsidRDefault="00FC6D73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บริษัท บงกช มารีน เซอร์วิส จำกัด</w:t>
            </w:r>
          </w:p>
        </w:tc>
        <w:tc>
          <w:tcPr>
            <w:tcW w:w="270" w:type="dxa"/>
          </w:tcPr>
          <w:p w14:paraId="6C9B269E" w14:textId="77777777" w:rsidR="00FC6D73" w:rsidRPr="00846AA1" w:rsidRDefault="00FC6D73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37A9218" w14:textId="67FAAB8C" w:rsidR="00FC6D73" w:rsidRPr="00846AA1" w:rsidRDefault="006F1E95" w:rsidP="00FC6D7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A7F19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90" w:type="dxa"/>
            <w:vAlign w:val="bottom"/>
          </w:tcPr>
          <w:p w14:paraId="70439CC6" w14:textId="14821308" w:rsidR="00FC6D73" w:rsidRPr="00846AA1" w:rsidRDefault="006F1E95" w:rsidP="00FC6D7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FC6D73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6CE25402" w14:textId="4E5FDB2E" w:rsidR="00FC6D73" w:rsidRPr="00846AA1" w:rsidRDefault="006F1E95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240</w:t>
            </w:r>
          </w:p>
        </w:tc>
        <w:tc>
          <w:tcPr>
            <w:tcW w:w="990" w:type="dxa"/>
            <w:vAlign w:val="bottom"/>
          </w:tcPr>
          <w:p w14:paraId="41BDC923" w14:textId="10F59D19" w:rsidR="00FC6D73" w:rsidRPr="00846AA1" w:rsidRDefault="006F1E95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240</w:t>
            </w:r>
          </w:p>
        </w:tc>
        <w:tc>
          <w:tcPr>
            <w:tcW w:w="900" w:type="dxa"/>
            <w:vAlign w:val="bottom"/>
          </w:tcPr>
          <w:p w14:paraId="28DA19A9" w14:textId="2ACB77D5" w:rsidR="00FC6D73" w:rsidRPr="00846AA1" w:rsidDel="00FF482C" w:rsidRDefault="006F1E95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72</w:t>
            </w:r>
          </w:p>
        </w:tc>
        <w:tc>
          <w:tcPr>
            <w:tcW w:w="990" w:type="dxa"/>
            <w:vAlign w:val="bottom"/>
          </w:tcPr>
          <w:p w14:paraId="521728FB" w14:textId="352D2451" w:rsidR="00FC6D73" w:rsidRPr="00846AA1" w:rsidDel="00FF482C" w:rsidRDefault="006F1E95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72</w:t>
            </w:r>
          </w:p>
        </w:tc>
        <w:tc>
          <w:tcPr>
            <w:tcW w:w="900" w:type="dxa"/>
            <w:vAlign w:val="bottom"/>
          </w:tcPr>
          <w:p w14:paraId="5D8C150D" w14:textId="4BB0E6A0" w:rsidR="00FC6D73" w:rsidRPr="00A26C75" w:rsidRDefault="009A7F19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A26C75">
              <w:rPr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21074D4" w14:textId="004D2D96" w:rsidR="00FC6D73" w:rsidRPr="00A26C75" w:rsidRDefault="00FC6D73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A26C75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2C5ED271" w14:textId="158DD41B" w:rsidR="00FC6D73" w:rsidRPr="00846AA1" w:rsidDel="00FF482C" w:rsidRDefault="006F1E95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72</w:t>
            </w:r>
          </w:p>
        </w:tc>
        <w:tc>
          <w:tcPr>
            <w:tcW w:w="982" w:type="dxa"/>
            <w:vAlign w:val="bottom"/>
          </w:tcPr>
          <w:p w14:paraId="4CBC0255" w14:textId="3D40B858" w:rsidR="00FC6D73" w:rsidRPr="00846AA1" w:rsidDel="00FF482C" w:rsidRDefault="006F1E95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72</w:t>
            </w:r>
          </w:p>
        </w:tc>
        <w:tc>
          <w:tcPr>
            <w:tcW w:w="983" w:type="dxa"/>
          </w:tcPr>
          <w:p w14:paraId="5932C95E" w14:textId="58A78809" w:rsidR="00FC6D73" w:rsidRPr="00A26C75" w:rsidRDefault="009A7F19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A26C75">
              <w:rPr>
                <w:sz w:val="23"/>
                <w:szCs w:val="23"/>
              </w:rPr>
              <w:t>-</w:t>
            </w:r>
          </w:p>
        </w:tc>
        <w:tc>
          <w:tcPr>
            <w:tcW w:w="984" w:type="dxa"/>
          </w:tcPr>
          <w:p w14:paraId="353D0EC5" w14:textId="68CF3FF2" w:rsidR="00FC6D73" w:rsidRPr="00846AA1" w:rsidRDefault="006F1E95" w:rsidP="00FC6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4"/>
                <w:szCs w:val="24"/>
              </w:rPr>
            </w:pPr>
            <w:r w:rsidRPr="006F1E95">
              <w:rPr>
                <w:rFonts w:hint="cs"/>
                <w:sz w:val="24"/>
                <w:szCs w:val="24"/>
              </w:rPr>
              <w:t>15</w:t>
            </w:r>
          </w:p>
        </w:tc>
      </w:tr>
      <w:tr w:rsidR="00A26C75" w:rsidRPr="00846AA1" w14:paraId="22944F31" w14:textId="77777777" w:rsidTr="00A102D5">
        <w:trPr>
          <w:cantSplit/>
        </w:trPr>
        <w:tc>
          <w:tcPr>
            <w:tcW w:w="3150" w:type="dxa"/>
          </w:tcPr>
          <w:p w14:paraId="674AE3CF" w14:textId="562C5E50" w:rsidR="00A26C75" w:rsidRPr="00846AA1" w:rsidRDefault="00A26C7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270" w:type="dxa"/>
          </w:tcPr>
          <w:p w14:paraId="3F12598F" w14:textId="77777777" w:rsidR="00A26C75" w:rsidRPr="00846AA1" w:rsidRDefault="00A26C7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E02A93A" w14:textId="7F2B0A50" w:rsidR="00A26C75" w:rsidRPr="00846AA1" w:rsidRDefault="00A26C75" w:rsidP="00A26C7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26C75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0722ED97" w14:textId="54C83633" w:rsidR="00A26C75" w:rsidRPr="00846AA1" w:rsidRDefault="006F1E95" w:rsidP="00A26C7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  <w:r w:rsidR="00A26C75"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62017353" w14:textId="3D532BF9" w:rsidR="00A26C75" w:rsidRPr="00846AA1" w:rsidRDefault="00A26C7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4"/>
                <w:szCs w:val="24"/>
              </w:rPr>
            </w:pPr>
            <w:r w:rsidRPr="00A26C75">
              <w:rPr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6CB21D34" w14:textId="4AD072E6" w:rsidR="00A26C75" w:rsidRPr="00846AA1" w:rsidRDefault="006F1E9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14:paraId="08173CDE" w14:textId="0D887D97" w:rsidR="00A26C75" w:rsidRPr="00A26C75" w:rsidRDefault="00A26C7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A26C75">
              <w:rPr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7E86D68E" w14:textId="002F8B96" w:rsidR="00A26C75" w:rsidRPr="00846AA1" w:rsidRDefault="006F1E9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14:paraId="15E1F17C" w14:textId="5EA902BA" w:rsidR="00A26C75" w:rsidRPr="00A26C75" w:rsidRDefault="00A26C7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A26C75">
              <w:rPr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17F9EB1B" w14:textId="14DA8E03" w:rsidR="00A26C75" w:rsidRPr="00A26C75" w:rsidRDefault="00A26C7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  <w:cs/>
              </w:rPr>
            </w:pPr>
            <w:r w:rsidRPr="00A26C75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69BD221A" w14:textId="1F86C6E8" w:rsidR="00A26C75" w:rsidRPr="00A26C75" w:rsidRDefault="00A26C7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A26C75">
              <w:rPr>
                <w:sz w:val="23"/>
                <w:szCs w:val="23"/>
              </w:rPr>
              <w:t>-</w:t>
            </w:r>
          </w:p>
        </w:tc>
        <w:tc>
          <w:tcPr>
            <w:tcW w:w="982" w:type="dxa"/>
            <w:vAlign w:val="bottom"/>
          </w:tcPr>
          <w:p w14:paraId="17D24199" w14:textId="25D67E08" w:rsidR="00A26C75" w:rsidRPr="00846AA1" w:rsidRDefault="006F1E9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</w:p>
        </w:tc>
        <w:tc>
          <w:tcPr>
            <w:tcW w:w="983" w:type="dxa"/>
            <w:vAlign w:val="bottom"/>
          </w:tcPr>
          <w:p w14:paraId="782B519C" w14:textId="06F9BCA3" w:rsidR="00A26C75" w:rsidRPr="00A26C75" w:rsidRDefault="00A26C7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  <w:r w:rsidRPr="00A26C75">
              <w:rPr>
                <w:sz w:val="23"/>
                <w:szCs w:val="23"/>
              </w:rPr>
              <w:t>-</w:t>
            </w:r>
          </w:p>
        </w:tc>
        <w:tc>
          <w:tcPr>
            <w:tcW w:w="984" w:type="dxa"/>
          </w:tcPr>
          <w:p w14:paraId="30E6D55E" w14:textId="35C66E6A" w:rsidR="00A26C75" w:rsidRPr="00846AA1" w:rsidRDefault="00A26C75" w:rsidP="00A26C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sz w:val="24"/>
                <w:szCs w:val="24"/>
              </w:rPr>
            </w:pPr>
            <w:r w:rsidRPr="00A26C75">
              <w:rPr>
                <w:sz w:val="24"/>
                <w:szCs w:val="24"/>
                <w:cs/>
              </w:rPr>
              <w:t>-</w:t>
            </w:r>
          </w:p>
        </w:tc>
      </w:tr>
      <w:tr w:rsidR="00A26C75" w:rsidRPr="00846AA1" w14:paraId="0016C1D7" w14:textId="77777777" w:rsidTr="00A102D5">
        <w:trPr>
          <w:cantSplit/>
        </w:trPr>
        <w:tc>
          <w:tcPr>
            <w:tcW w:w="3150" w:type="dxa"/>
            <w:vAlign w:val="bottom"/>
          </w:tcPr>
          <w:p w14:paraId="6042862B" w14:textId="303F9F45" w:rsidR="00A26C75" w:rsidRPr="00846AA1" w:rsidRDefault="00A26C7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  <w:r w:rsidRPr="00846AA1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321FEDA" w14:textId="77777777" w:rsidR="00A26C75" w:rsidRPr="00846AA1" w:rsidRDefault="00A26C7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A3AEC39" w14:textId="77777777" w:rsidR="00A26C75" w:rsidRPr="00A26C75" w:rsidRDefault="00A26C75" w:rsidP="00A26C7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18550CD" w14:textId="77777777" w:rsidR="00A26C75" w:rsidRPr="00846AA1" w:rsidRDefault="00A26C75" w:rsidP="00A26C7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2799952" w14:textId="77777777" w:rsidR="00A26C75" w:rsidRPr="00A26C75" w:rsidRDefault="00A26C7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rPr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7DFBB840" w14:textId="77777777" w:rsidR="00A26C75" w:rsidRPr="00846AA1" w:rsidRDefault="00A26C75" w:rsidP="00A2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D86ACF" w14:textId="76EAA787" w:rsidR="00A26C75" w:rsidRPr="00245112" w:rsidRDefault="006F1E95" w:rsidP="002451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6F1E95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990" w:type="dxa"/>
            <w:vAlign w:val="bottom"/>
          </w:tcPr>
          <w:p w14:paraId="55864EE8" w14:textId="158A7DA4" w:rsidR="00A26C75" w:rsidRPr="00245112" w:rsidRDefault="006F1E95" w:rsidP="002451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6F1E95">
              <w:rPr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900" w:type="dxa"/>
            <w:vAlign w:val="bottom"/>
          </w:tcPr>
          <w:p w14:paraId="1C8DED9B" w14:textId="778926D1" w:rsidR="00A26C75" w:rsidRPr="00245112" w:rsidRDefault="00A26C75" w:rsidP="002451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245112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BE10630" w14:textId="63A30E25" w:rsidR="00A26C75" w:rsidRPr="00245112" w:rsidRDefault="00A26C75" w:rsidP="002451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  <w:r w:rsidRPr="00245112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52B71FBA" w14:textId="6E565628" w:rsidR="00A26C75" w:rsidRPr="00245112" w:rsidRDefault="006F1E95" w:rsidP="002451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6F1E95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982" w:type="dxa"/>
            <w:vAlign w:val="bottom"/>
          </w:tcPr>
          <w:p w14:paraId="5648F690" w14:textId="49AF2534" w:rsidR="00A26C75" w:rsidRPr="00245112" w:rsidRDefault="006F1E95" w:rsidP="002451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6F1E95">
              <w:rPr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983" w:type="dxa"/>
          </w:tcPr>
          <w:p w14:paraId="4827E3E7" w14:textId="1764DD7A" w:rsidR="00A26C75" w:rsidRPr="00245112" w:rsidRDefault="00A26C75" w:rsidP="002451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245112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84" w:type="dxa"/>
          </w:tcPr>
          <w:p w14:paraId="3D5EFCD8" w14:textId="19787981" w:rsidR="00A26C75" w:rsidRPr="00245112" w:rsidRDefault="006F1E95" w:rsidP="002451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  <w:r w:rsidRPr="006F1E95">
              <w:rPr>
                <w:b/>
                <w:bCs/>
                <w:sz w:val="24"/>
                <w:szCs w:val="24"/>
              </w:rPr>
              <w:t>15</w:t>
            </w:r>
          </w:p>
        </w:tc>
      </w:tr>
    </w:tbl>
    <w:p w14:paraId="756CC534" w14:textId="77777777" w:rsidR="00D42518" w:rsidRPr="00846AA1" w:rsidRDefault="00D42518" w:rsidP="00D42518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14:paraId="4DCEB53B" w14:textId="38D81179" w:rsidR="009E7A27" w:rsidRPr="00846AA1" w:rsidRDefault="00E7127C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</w:pPr>
      <w:r w:rsidRPr="00846AA1">
        <w:rPr>
          <w:cs/>
        </w:rPr>
        <w:t>บริษัท</w:t>
      </w:r>
      <w:r w:rsidR="00D42518" w:rsidRPr="00846AA1">
        <w:rPr>
          <w:cs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4230E6C" w14:textId="77777777" w:rsidR="00A92745" w:rsidRPr="00846AA1" w:rsidRDefault="00A92745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</w:pPr>
    </w:p>
    <w:p w14:paraId="1AAE212E" w14:textId="3889B906" w:rsidR="00A00ABD" w:rsidRPr="00846AA1" w:rsidRDefault="00A00ABD" w:rsidP="00562A3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  <w:sectPr w:rsidR="00A00ABD" w:rsidRPr="00846AA1" w:rsidSect="004B22A4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74F4AF17" w14:textId="253BB1A9" w:rsidR="00BB46DE" w:rsidRPr="00846AA1" w:rsidRDefault="00BB46DE" w:rsidP="002A7A78">
      <w:pPr>
        <w:pStyle w:val="index"/>
        <w:numPr>
          <w:ilvl w:val="0"/>
          <w:numId w:val="3"/>
        </w:numPr>
        <w:tabs>
          <w:tab w:val="decimal" w:pos="63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Pr="00846AA1" w:rsidRDefault="00BB46DE" w:rsidP="00AD7177"/>
    <w:p w14:paraId="6C3B3D7B" w14:textId="27E0FCF9" w:rsidR="00BB46DE" w:rsidRPr="00846AA1" w:rsidRDefault="00A24F14" w:rsidP="002A7A78">
      <w:pPr>
        <w:tabs>
          <w:tab w:val="clear" w:pos="227"/>
          <w:tab w:val="clear" w:pos="454"/>
          <w:tab w:val="left" w:pos="360"/>
          <w:tab w:val="left" w:pos="540"/>
        </w:tabs>
      </w:pPr>
      <w:r w:rsidRPr="00846AA1">
        <w:rPr>
          <w:cs/>
        </w:rPr>
        <w:tab/>
      </w:r>
      <w:r w:rsidRPr="00846AA1">
        <w:rPr>
          <w:cs/>
        </w:rPr>
        <w:tab/>
      </w:r>
      <w:r w:rsidR="00BB46DE" w:rsidRPr="00846AA1">
        <w:rPr>
          <w:cs/>
        </w:rPr>
        <w:t>รายการเคลื่อนไหวของที่ดิน อาคารและอุปกรณ์ระหว่างงวด</w:t>
      </w:r>
      <w:r w:rsidR="001959CE" w:rsidRPr="00846AA1">
        <w:rPr>
          <w:cs/>
        </w:rPr>
        <w:t>สาม</w:t>
      </w:r>
      <w:r w:rsidR="00BB46DE" w:rsidRPr="00846AA1">
        <w:rPr>
          <w:cs/>
        </w:rPr>
        <w:t xml:space="preserve">เดือนสิ้นสุดวันที่ </w:t>
      </w:r>
      <w:r w:rsidR="006F1E95" w:rsidRPr="006F1E95">
        <w:t>31</w:t>
      </w:r>
      <w:r w:rsidR="00BB46DE" w:rsidRPr="00846AA1">
        <w:rPr>
          <w:cs/>
        </w:rPr>
        <w:t xml:space="preserve"> </w:t>
      </w:r>
      <w:r w:rsidR="00BB46DE" w:rsidRPr="00846AA1">
        <w:rPr>
          <w:rFonts w:hint="cs"/>
          <w:cs/>
        </w:rPr>
        <w:t>มีนาคม</w:t>
      </w:r>
      <w:r w:rsidR="00BB46DE" w:rsidRPr="00846AA1">
        <w:rPr>
          <w:cs/>
        </w:rPr>
        <w:t xml:space="preserve"> </w:t>
      </w:r>
      <w:r w:rsidR="006F1E95" w:rsidRPr="006F1E95">
        <w:t>2565</w:t>
      </w:r>
      <w:r w:rsidR="00BB46DE" w:rsidRPr="00846AA1">
        <w:rPr>
          <w:cs/>
        </w:rPr>
        <w:t xml:space="preserve"> มีดังนี้</w:t>
      </w:r>
    </w:p>
    <w:p w14:paraId="41EA4F49" w14:textId="4E4F4B4A" w:rsidR="001959CE" w:rsidRPr="00846AA1" w:rsidRDefault="001959CE" w:rsidP="00AD7177"/>
    <w:tbl>
      <w:tblPr>
        <w:tblW w:w="487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881"/>
        <w:gridCol w:w="721"/>
        <w:gridCol w:w="738"/>
        <w:gridCol w:w="795"/>
        <w:gridCol w:w="1030"/>
        <w:gridCol w:w="990"/>
        <w:gridCol w:w="1078"/>
        <w:gridCol w:w="1081"/>
        <w:gridCol w:w="990"/>
        <w:gridCol w:w="990"/>
        <w:gridCol w:w="993"/>
        <w:gridCol w:w="988"/>
        <w:gridCol w:w="914"/>
      </w:tblGrid>
      <w:tr w:rsidR="00E15B5A" w:rsidRPr="00846AA1" w14:paraId="6363ECA6" w14:textId="77777777" w:rsidTr="00EA2C81">
        <w:trPr>
          <w:tblHeader/>
        </w:trPr>
        <w:tc>
          <w:tcPr>
            <w:tcW w:w="1015" w:type="pct"/>
          </w:tcPr>
          <w:p w14:paraId="215C46A0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53" w:type="pct"/>
          </w:tcPr>
          <w:p w14:paraId="6C0E1E39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60" w:type="pct"/>
          </w:tcPr>
          <w:p w14:paraId="74AA5016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72" w:type="pct"/>
            <w:gridSpan w:val="10"/>
            <w:vAlign w:val="bottom"/>
          </w:tcPr>
          <w:p w14:paraId="44CF6509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846AA1">
              <w:rPr>
                <w:rFonts w:eastAsia="Calibr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15B5A" w:rsidRPr="00846AA1" w14:paraId="1D3EDDBF" w14:textId="77777777" w:rsidTr="00EA2C81">
        <w:trPr>
          <w:tblHeader/>
        </w:trPr>
        <w:tc>
          <w:tcPr>
            <w:tcW w:w="1015" w:type="pct"/>
          </w:tcPr>
          <w:p w14:paraId="0B7A891B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53" w:type="pct"/>
            <w:vAlign w:val="bottom"/>
          </w:tcPr>
          <w:p w14:paraId="76EA7A64" w14:textId="7AE64AF3" w:rsidR="00E15B5A" w:rsidRPr="00846AA1" w:rsidRDefault="006679B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3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>
              <w:rPr>
                <w:rFonts w:eastAsia="Calibr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0" w:type="pct"/>
            <w:vAlign w:val="bottom"/>
          </w:tcPr>
          <w:p w14:paraId="1C664744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ที่ดิน</w:t>
            </w:r>
          </w:p>
        </w:tc>
        <w:tc>
          <w:tcPr>
            <w:tcW w:w="280" w:type="pct"/>
            <w:vAlign w:val="bottom"/>
          </w:tcPr>
          <w:p w14:paraId="1AC8B5C6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อาคาร</w:t>
            </w:r>
          </w:p>
        </w:tc>
        <w:tc>
          <w:tcPr>
            <w:tcW w:w="363" w:type="pct"/>
            <w:vAlign w:val="bottom"/>
          </w:tcPr>
          <w:p w14:paraId="20F23E01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เครื่องจักร</w:t>
            </w:r>
            <w:r w:rsidRPr="00846AA1">
              <w:rPr>
                <w:rFonts w:eastAsia="Calibri"/>
                <w:sz w:val="28"/>
                <w:szCs w:val="28"/>
              </w:rPr>
              <w:br/>
            </w:r>
            <w:r w:rsidRPr="00846AA1">
              <w:rPr>
                <w:rFonts w:eastAsia="Calibri"/>
                <w:sz w:val="28"/>
                <w:szCs w:val="28"/>
                <w:cs/>
              </w:rPr>
              <w:t>อุปกรณ์</w:t>
            </w:r>
          </w:p>
          <w:p w14:paraId="08417460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หอกลั่นและ</w:t>
            </w:r>
          </w:p>
          <w:p w14:paraId="521A2957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คลังน้ำมัน</w:t>
            </w:r>
          </w:p>
        </w:tc>
        <w:tc>
          <w:tcPr>
            <w:tcW w:w="349" w:type="pct"/>
            <w:vAlign w:val="bottom"/>
          </w:tcPr>
          <w:p w14:paraId="50B0DDB9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อุปกรณ์</w:t>
            </w:r>
          </w:p>
          <w:p w14:paraId="2C36EA5C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380" w:type="pct"/>
          </w:tcPr>
          <w:p w14:paraId="51C99154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46AA1">
              <w:rPr>
                <w:rFonts w:eastAsia="Calibri" w:hint="cs"/>
                <w:sz w:val="28"/>
                <w:szCs w:val="28"/>
                <w:cs/>
              </w:rPr>
              <w:t>สินทรัพย์เพื่อการสำรวจ</w:t>
            </w:r>
          </w:p>
          <w:p w14:paraId="3CD92F6A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846AA1">
              <w:rPr>
                <w:rFonts w:eastAsia="Calibri" w:hint="cs"/>
                <w:sz w:val="28"/>
                <w:szCs w:val="28"/>
                <w:cs/>
              </w:rPr>
              <w:t>และผลิตปิโตรเลียม</w:t>
            </w:r>
          </w:p>
        </w:tc>
        <w:tc>
          <w:tcPr>
            <w:tcW w:w="381" w:type="pct"/>
            <w:vAlign w:val="bottom"/>
          </w:tcPr>
          <w:p w14:paraId="72FCBE8F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49" w:type="pct"/>
            <w:vAlign w:val="bottom"/>
          </w:tcPr>
          <w:p w14:paraId="652777F9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46AA1">
              <w:rPr>
                <w:rFonts w:eastAsia="Calibri" w:hint="cs"/>
                <w:sz w:val="28"/>
                <w:szCs w:val="28"/>
                <w:cs/>
              </w:rPr>
              <w:t>แพลตินั่ม</w:t>
            </w:r>
          </w:p>
          <w:p w14:paraId="36326765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846AA1">
              <w:rPr>
                <w:rFonts w:eastAsia="Calibri" w:hint="cs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349" w:type="pct"/>
            <w:vAlign w:val="bottom"/>
          </w:tcPr>
          <w:p w14:paraId="46B562A9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846AA1">
              <w:rPr>
                <w:rFonts w:eastAsia="Calibr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50" w:type="pct"/>
            <w:vAlign w:val="bottom"/>
          </w:tcPr>
          <w:p w14:paraId="3796C67C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348" w:type="pct"/>
            <w:vAlign w:val="bottom"/>
          </w:tcPr>
          <w:p w14:paraId="2E495BC3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323" w:type="pct"/>
            <w:vAlign w:val="bottom"/>
          </w:tcPr>
          <w:p w14:paraId="4F522413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846AA1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E15B5A" w:rsidRPr="00846AA1" w14:paraId="3033B72F" w14:textId="77777777" w:rsidTr="00EA2C81">
        <w:trPr>
          <w:trHeight w:val="68"/>
        </w:trPr>
        <w:tc>
          <w:tcPr>
            <w:tcW w:w="1015" w:type="pct"/>
          </w:tcPr>
          <w:p w14:paraId="0FCDB0FF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253" w:type="pct"/>
          </w:tcPr>
          <w:p w14:paraId="610BDA7C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260" w:type="pct"/>
          </w:tcPr>
          <w:p w14:paraId="1EC9BB90" w14:textId="77777777" w:rsidR="00E15B5A" w:rsidRPr="00846AA1" w:rsidRDefault="00E15B5A" w:rsidP="00E15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72" w:type="pct"/>
            <w:gridSpan w:val="10"/>
          </w:tcPr>
          <w:p w14:paraId="3C2D4819" w14:textId="77777777" w:rsidR="00E15B5A" w:rsidRPr="00846AA1" w:rsidRDefault="00E15B5A" w:rsidP="00E15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46AA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15B5A" w:rsidRPr="00846AA1" w14:paraId="78F20515" w14:textId="77777777" w:rsidTr="00EA2C81">
        <w:tc>
          <w:tcPr>
            <w:tcW w:w="1015" w:type="pct"/>
          </w:tcPr>
          <w:p w14:paraId="4B074038" w14:textId="5B78FC34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46A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46AA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846AA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F1E95" w:rsidRPr="006F1E9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3" w:type="pct"/>
          </w:tcPr>
          <w:p w14:paraId="70377C62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60" w:type="pct"/>
          </w:tcPr>
          <w:p w14:paraId="1BABA5DA" w14:textId="7BBAFEB0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4</w:t>
            </w:r>
            <w:r w:rsidR="00E15B5A" w:rsidRPr="00846AA1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121</w:t>
            </w:r>
          </w:p>
        </w:tc>
        <w:tc>
          <w:tcPr>
            <w:tcW w:w="280" w:type="pct"/>
          </w:tcPr>
          <w:p w14:paraId="2306658D" w14:textId="55737A6C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3</w:t>
            </w:r>
            <w:r w:rsidR="00E15B5A" w:rsidRPr="00846AA1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414</w:t>
            </w:r>
          </w:p>
        </w:tc>
        <w:tc>
          <w:tcPr>
            <w:tcW w:w="363" w:type="pct"/>
          </w:tcPr>
          <w:p w14:paraId="4772A565" w14:textId="3B9BD862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28</w:t>
            </w:r>
            <w:r w:rsidR="00E15B5A" w:rsidRPr="00846AA1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493</w:t>
            </w:r>
          </w:p>
        </w:tc>
        <w:tc>
          <w:tcPr>
            <w:tcW w:w="349" w:type="pct"/>
          </w:tcPr>
          <w:p w14:paraId="143FDEFF" w14:textId="27B5AF4C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10</w:t>
            </w:r>
            <w:r w:rsidR="00E15B5A" w:rsidRPr="00846AA1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467</w:t>
            </w:r>
          </w:p>
        </w:tc>
        <w:tc>
          <w:tcPr>
            <w:tcW w:w="380" w:type="pct"/>
          </w:tcPr>
          <w:p w14:paraId="715AA52A" w14:textId="68643088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12</w:t>
            </w:r>
            <w:r w:rsidR="00E15B5A" w:rsidRPr="00846AA1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035</w:t>
            </w:r>
          </w:p>
        </w:tc>
        <w:tc>
          <w:tcPr>
            <w:tcW w:w="381" w:type="pct"/>
          </w:tcPr>
          <w:p w14:paraId="3D7F35DE" w14:textId="0AF9D107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3</w:t>
            </w:r>
            <w:r w:rsidR="00E15B5A" w:rsidRPr="00846AA1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463</w:t>
            </w:r>
          </w:p>
        </w:tc>
        <w:tc>
          <w:tcPr>
            <w:tcW w:w="349" w:type="pct"/>
          </w:tcPr>
          <w:p w14:paraId="544257FE" w14:textId="0C7772AD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center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239</w:t>
            </w:r>
          </w:p>
        </w:tc>
        <w:tc>
          <w:tcPr>
            <w:tcW w:w="349" w:type="pct"/>
          </w:tcPr>
          <w:p w14:paraId="10369D05" w14:textId="0CCBEB3F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133</w:t>
            </w:r>
          </w:p>
        </w:tc>
        <w:tc>
          <w:tcPr>
            <w:tcW w:w="350" w:type="pct"/>
          </w:tcPr>
          <w:p w14:paraId="1A3271F4" w14:textId="44610C85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  <w:cs/>
              </w:rPr>
            </w:pPr>
            <w:r w:rsidRPr="006F1E95">
              <w:rPr>
                <w:sz w:val="28"/>
                <w:szCs w:val="28"/>
              </w:rPr>
              <w:t>18</w:t>
            </w:r>
          </w:p>
        </w:tc>
        <w:tc>
          <w:tcPr>
            <w:tcW w:w="348" w:type="pct"/>
          </w:tcPr>
          <w:p w14:paraId="1C4A6CC4" w14:textId="256E7364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260"/>
              <w:jc w:val="center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6</w:t>
            </w:r>
            <w:r w:rsidR="00E15B5A" w:rsidRPr="00846AA1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850</w:t>
            </w:r>
          </w:p>
        </w:tc>
        <w:tc>
          <w:tcPr>
            <w:tcW w:w="323" w:type="pct"/>
          </w:tcPr>
          <w:p w14:paraId="6E3B6DD9" w14:textId="3D12C9F6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69</w:t>
            </w:r>
            <w:r w:rsidR="00E15B5A" w:rsidRPr="00846AA1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233</w:t>
            </w:r>
          </w:p>
        </w:tc>
      </w:tr>
      <w:tr w:rsidR="00E15B5A" w:rsidRPr="00846AA1" w14:paraId="2F3CFA1E" w14:textId="77777777" w:rsidTr="00EA2C81">
        <w:tc>
          <w:tcPr>
            <w:tcW w:w="1015" w:type="pct"/>
          </w:tcPr>
          <w:p w14:paraId="77B9DC27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846AA1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3" w:type="pct"/>
          </w:tcPr>
          <w:p w14:paraId="303FC92B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539FC" w14:textId="6C4EDA43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E3756" w14:textId="1AF44189" w:rsidR="00E15B5A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C053" w14:textId="2DAA705D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183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0112" w14:textId="7AA92986" w:rsidR="00E15B5A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</w:tcPr>
          <w:p w14:paraId="145E1657" w14:textId="514B6F86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506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BB263" w14:textId="2E82AC34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1E95">
              <w:rPr>
                <w:rFonts w:hint="cs"/>
                <w:sz w:val="28"/>
                <w:szCs w:val="28"/>
              </w:rPr>
              <w:t>4</w:t>
            </w:r>
          </w:p>
        </w:tc>
        <w:tc>
          <w:tcPr>
            <w:tcW w:w="349" w:type="pct"/>
            <w:vAlign w:val="bottom"/>
          </w:tcPr>
          <w:p w14:paraId="2247754E" w14:textId="09FEFC3A" w:rsidR="00E15B5A" w:rsidRPr="00846AA1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  <w:cs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F632" w14:textId="5C35D61A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16</w:t>
            </w:r>
          </w:p>
        </w:tc>
        <w:tc>
          <w:tcPr>
            <w:tcW w:w="350" w:type="pct"/>
            <w:vAlign w:val="bottom"/>
          </w:tcPr>
          <w:p w14:paraId="0AD0B33C" w14:textId="26CCEF50" w:rsidR="00E15B5A" w:rsidRPr="00846AA1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0378BAD3" w14:textId="2398EFC7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F1E95">
              <w:rPr>
                <w:rFonts w:hint="cs"/>
                <w:sz w:val="28"/>
                <w:szCs w:val="28"/>
              </w:rPr>
              <w:t>7</w:t>
            </w:r>
            <w:r w:rsidRPr="006F1E95">
              <w:rPr>
                <w:sz w:val="28"/>
                <w:szCs w:val="28"/>
              </w:rPr>
              <w:t>91</w:t>
            </w:r>
          </w:p>
        </w:tc>
        <w:tc>
          <w:tcPr>
            <w:tcW w:w="323" w:type="pct"/>
          </w:tcPr>
          <w:p w14:paraId="49A3E2B4" w14:textId="3378105F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1</w:t>
            </w:r>
            <w:r w:rsidR="006D4DF1" w:rsidRPr="00846AA1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502</w:t>
            </w:r>
          </w:p>
        </w:tc>
      </w:tr>
      <w:tr w:rsidR="00245112" w:rsidRPr="00846AA1" w14:paraId="38A9D6E2" w14:textId="77777777" w:rsidTr="00EA2C81">
        <w:tc>
          <w:tcPr>
            <w:tcW w:w="1015" w:type="pct"/>
            <w:shd w:val="clear" w:color="auto" w:fill="auto"/>
          </w:tcPr>
          <w:p w14:paraId="48107259" w14:textId="144284F3" w:rsidR="0025564E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ได้มาจากการ</w:t>
            </w:r>
            <w:r w:rsidR="00DD18BC">
              <w:rPr>
                <w:rFonts w:hint="cs"/>
                <w:sz w:val="28"/>
                <w:szCs w:val="28"/>
                <w:cs/>
              </w:rPr>
              <w:t>ซื้อ</w:t>
            </w:r>
            <w:r w:rsidRPr="00846AA1">
              <w:rPr>
                <w:rFonts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253" w:type="pct"/>
            <w:shd w:val="clear" w:color="auto" w:fill="auto"/>
          </w:tcPr>
          <w:p w14:paraId="39FF9A8C" w14:textId="2E39C492" w:rsidR="0025564E" w:rsidRPr="00DD18BC" w:rsidRDefault="006F1E95" w:rsidP="00667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6F1E95">
              <w:rPr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8BB03" w14:textId="7F7CEEFC" w:rsidR="0025564E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26E0" w14:textId="76E92C8F" w:rsidR="0025564E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  <w:cs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F2F79" w14:textId="6A5F6342" w:rsidR="0025564E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D1576" w14:textId="686FB7D0" w:rsidR="0025564E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D4E46" w14:textId="6A50CA96" w:rsidR="0025564E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1E95">
              <w:rPr>
                <w:rFonts w:hint="cs"/>
                <w:sz w:val="28"/>
                <w:szCs w:val="28"/>
              </w:rPr>
              <w:t>627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09765" w14:textId="62868BD0" w:rsidR="0025564E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5CCA781" w14:textId="1159923E" w:rsidR="0025564E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2C0F9" w14:textId="344C0501" w:rsidR="0025564E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06F20ABE" w14:textId="6368BED8" w:rsidR="0025564E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8" w:type="pct"/>
            <w:shd w:val="clear" w:color="auto" w:fill="auto"/>
          </w:tcPr>
          <w:p w14:paraId="0E92DF49" w14:textId="446E493F" w:rsidR="0025564E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23" w:type="pct"/>
            <w:shd w:val="clear" w:color="auto" w:fill="auto"/>
          </w:tcPr>
          <w:p w14:paraId="338CB934" w14:textId="0B399E12" w:rsidR="0025564E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F1E95">
              <w:rPr>
                <w:rFonts w:hint="cs"/>
                <w:sz w:val="28"/>
                <w:szCs w:val="28"/>
              </w:rPr>
              <w:t>627</w:t>
            </w:r>
          </w:p>
        </w:tc>
      </w:tr>
      <w:tr w:rsidR="00E15B5A" w:rsidRPr="00846AA1" w14:paraId="7C579BE5" w14:textId="77777777" w:rsidTr="00EA2C81">
        <w:trPr>
          <w:trHeight w:val="272"/>
        </w:trPr>
        <w:tc>
          <w:tcPr>
            <w:tcW w:w="1015" w:type="pct"/>
          </w:tcPr>
          <w:p w14:paraId="078C8F5D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253" w:type="pct"/>
          </w:tcPr>
          <w:p w14:paraId="36649477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05D1D" w14:textId="3B1EED0E" w:rsidR="00E15B5A" w:rsidRPr="00846AA1" w:rsidRDefault="00F2281B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  <w:cs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21111A" w14:textId="112FBEB3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6F1E95">
              <w:rPr>
                <w:rFonts w:hint="cs"/>
                <w:sz w:val="28"/>
                <w:szCs w:val="28"/>
              </w:rPr>
              <w:t>133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9FE0B" w14:textId="7773BD21" w:rsidR="00E15B5A" w:rsidRPr="00846AA1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93</w:t>
            </w:r>
            <w:r w:rsidRPr="00846AA1">
              <w:rPr>
                <w:sz w:val="28"/>
                <w:szCs w:val="28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3BF8B" w14:textId="59A2BBE9" w:rsidR="00E15B5A" w:rsidRPr="00846AA1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2</w:t>
            </w:r>
            <w:r w:rsidR="006D4DF1" w:rsidRPr="00846AA1">
              <w:rPr>
                <w:sz w:val="28"/>
                <w:szCs w:val="28"/>
              </w:rPr>
              <w:t>,</w:t>
            </w:r>
            <w:r w:rsidRPr="006F1E95">
              <w:rPr>
                <w:sz w:val="28"/>
                <w:szCs w:val="28"/>
              </w:rPr>
              <w:t>298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71C7FF46" w14:textId="43410484" w:rsidR="00E15B5A" w:rsidRPr="006679B5" w:rsidRDefault="006E7EA8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31</w:t>
            </w:r>
            <w:r w:rsidRPr="006679B5">
              <w:rPr>
                <w:sz w:val="28"/>
                <w:szCs w:val="28"/>
              </w:rPr>
              <w:t>)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92115" w14:textId="01E4A3E9" w:rsidR="00E15B5A" w:rsidRPr="006679B5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2</w:t>
            </w:r>
            <w:r w:rsidRPr="006F1E95">
              <w:rPr>
                <w:rFonts w:hint="cs"/>
                <w:sz w:val="28"/>
                <w:szCs w:val="28"/>
              </w:rPr>
              <w:t>6</w:t>
            </w:r>
          </w:p>
        </w:tc>
        <w:tc>
          <w:tcPr>
            <w:tcW w:w="349" w:type="pct"/>
            <w:vAlign w:val="bottom"/>
          </w:tcPr>
          <w:p w14:paraId="2D96F7D3" w14:textId="3A3E90B5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E2149" w14:textId="6C7DF938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1A3FB9E0" w14:textId="31D913B4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19CA7D60" w14:textId="52E8FF5D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2</w:t>
            </w:r>
            <w:r w:rsidR="00DE63DA" w:rsidRPr="006679B5">
              <w:rPr>
                <w:sz w:val="28"/>
                <w:szCs w:val="28"/>
              </w:rPr>
              <w:t>,</w:t>
            </w:r>
            <w:r w:rsidR="006F1E95" w:rsidRPr="006F1E95">
              <w:rPr>
                <w:sz w:val="28"/>
                <w:szCs w:val="28"/>
              </w:rPr>
              <w:t>421</w:t>
            </w:r>
            <w:r w:rsidRPr="006679B5">
              <w:rPr>
                <w:sz w:val="28"/>
                <w:szCs w:val="28"/>
              </w:rPr>
              <w:t>)</w:t>
            </w:r>
          </w:p>
        </w:tc>
        <w:tc>
          <w:tcPr>
            <w:tcW w:w="323" w:type="pct"/>
          </w:tcPr>
          <w:p w14:paraId="08388BCB" w14:textId="0573E58F" w:rsidR="00E15B5A" w:rsidRPr="006679B5" w:rsidRDefault="003E643D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88</w:t>
            </w:r>
            <w:r w:rsidR="00DE63DA" w:rsidRPr="006679B5">
              <w:rPr>
                <w:sz w:val="28"/>
                <w:szCs w:val="28"/>
              </w:rPr>
              <w:t>)</w:t>
            </w:r>
          </w:p>
        </w:tc>
      </w:tr>
      <w:tr w:rsidR="00E15B5A" w:rsidRPr="00846AA1" w14:paraId="62FFFD2F" w14:textId="77777777" w:rsidTr="00EA2C81">
        <w:trPr>
          <w:trHeight w:val="272"/>
        </w:trPr>
        <w:tc>
          <w:tcPr>
            <w:tcW w:w="1015" w:type="pct"/>
          </w:tcPr>
          <w:p w14:paraId="4804A663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3" w:type="pct"/>
          </w:tcPr>
          <w:p w14:paraId="75700A17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40044C" w14:textId="2C78FE70" w:rsidR="00E15B5A" w:rsidRPr="00846AA1" w:rsidRDefault="00F2281B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1BFD6" w14:textId="7F06B4AF" w:rsidR="00E15B5A" w:rsidRPr="00846AA1" w:rsidRDefault="00F2281B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9419F" w14:textId="459197CD" w:rsidR="00E15B5A" w:rsidRPr="00846AA1" w:rsidRDefault="00BA4418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7322D" w14:textId="7FEA7F0D" w:rsidR="00E15B5A" w:rsidRPr="00846AA1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jc w:val="right"/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1</w:t>
            </w:r>
            <w:r w:rsidRPr="00846AA1">
              <w:rPr>
                <w:sz w:val="28"/>
                <w:szCs w:val="28"/>
              </w:rPr>
              <w:t>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0C8CB1C8" w14:textId="41332BB3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CF96F" w14:textId="1FDC4A85" w:rsidR="00E15B5A" w:rsidRPr="006679B5" w:rsidRDefault="0025564E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679B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vAlign w:val="bottom"/>
          </w:tcPr>
          <w:p w14:paraId="1749DE82" w14:textId="0D423FDB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9EA23" w14:textId="37CEBA14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33C7EA14" w14:textId="6FD5A399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176BBEEF" w14:textId="755FCE61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1</w:t>
            </w:r>
            <w:r w:rsidRPr="006679B5">
              <w:rPr>
                <w:sz w:val="28"/>
                <w:szCs w:val="28"/>
              </w:rPr>
              <w:t>)</w:t>
            </w:r>
          </w:p>
        </w:tc>
        <w:tc>
          <w:tcPr>
            <w:tcW w:w="323" w:type="pct"/>
          </w:tcPr>
          <w:p w14:paraId="1B889D1C" w14:textId="4D9C794D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2</w:t>
            </w:r>
            <w:r w:rsidRPr="006679B5">
              <w:rPr>
                <w:sz w:val="28"/>
                <w:szCs w:val="28"/>
              </w:rPr>
              <w:t>)</w:t>
            </w:r>
          </w:p>
        </w:tc>
      </w:tr>
      <w:tr w:rsidR="00E15B5A" w:rsidRPr="00846AA1" w14:paraId="44EE1EE6" w14:textId="77777777" w:rsidTr="00EA2C81">
        <w:trPr>
          <w:trHeight w:val="272"/>
        </w:trPr>
        <w:tc>
          <w:tcPr>
            <w:tcW w:w="1015" w:type="pct"/>
          </w:tcPr>
          <w:p w14:paraId="11A0CEE4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53" w:type="pct"/>
          </w:tcPr>
          <w:p w14:paraId="612DB9FF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55C2E" w14:textId="38C5EC0D" w:rsidR="00E15B5A" w:rsidRPr="00846AA1" w:rsidRDefault="00F2281B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  <w:cs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E23CF" w14:textId="1C2ED02E" w:rsidR="00E15B5A" w:rsidRPr="00846AA1" w:rsidRDefault="00F2281B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59</w:t>
            </w:r>
            <w:r w:rsidRPr="00846AA1">
              <w:rPr>
                <w:sz w:val="28"/>
                <w:szCs w:val="28"/>
              </w:rPr>
              <w:t>)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08089" w14:textId="3A3EA92C" w:rsidR="00E15B5A" w:rsidRPr="00846AA1" w:rsidRDefault="00F2281B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795</w:t>
            </w:r>
            <w:r w:rsidRPr="00846AA1">
              <w:rPr>
                <w:sz w:val="28"/>
                <w:szCs w:val="28"/>
              </w:rPr>
              <w:t>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FD46C" w14:textId="75DF8126" w:rsidR="00E15B5A" w:rsidRPr="00846AA1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170</w:t>
            </w:r>
            <w:r w:rsidRPr="00846AA1">
              <w:rPr>
                <w:sz w:val="28"/>
                <w:szCs w:val="28"/>
              </w:rPr>
              <w:t>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3E75061B" w14:textId="3709D119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455</w:t>
            </w:r>
            <w:r w:rsidRPr="006679B5">
              <w:rPr>
                <w:sz w:val="28"/>
                <w:szCs w:val="28"/>
              </w:rPr>
              <w:t>)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80F9A" w14:textId="181F9C18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132</w:t>
            </w:r>
            <w:r w:rsidRPr="006679B5">
              <w:rPr>
                <w:sz w:val="28"/>
                <w:szCs w:val="28"/>
              </w:rPr>
              <w:t>)</w:t>
            </w:r>
          </w:p>
        </w:tc>
        <w:tc>
          <w:tcPr>
            <w:tcW w:w="349" w:type="pct"/>
            <w:vAlign w:val="bottom"/>
          </w:tcPr>
          <w:p w14:paraId="5AFB5FF5" w14:textId="41986EB4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9D321C" w14:textId="03D18B95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11</w:t>
            </w:r>
            <w:r w:rsidRPr="006679B5">
              <w:rPr>
                <w:sz w:val="28"/>
                <w:szCs w:val="28"/>
              </w:rPr>
              <w:t>)</w:t>
            </w:r>
          </w:p>
        </w:tc>
        <w:tc>
          <w:tcPr>
            <w:tcW w:w="350" w:type="pct"/>
            <w:vAlign w:val="bottom"/>
          </w:tcPr>
          <w:p w14:paraId="419862E5" w14:textId="11E47BCB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1</w:t>
            </w:r>
            <w:r w:rsidRPr="006679B5">
              <w:rPr>
                <w:sz w:val="28"/>
                <w:szCs w:val="28"/>
              </w:rPr>
              <w:t>)</w:t>
            </w:r>
          </w:p>
        </w:tc>
        <w:tc>
          <w:tcPr>
            <w:tcW w:w="348" w:type="pct"/>
          </w:tcPr>
          <w:p w14:paraId="0E16B573" w14:textId="6DAD4C22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23" w:type="pct"/>
          </w:tcPr>
          <w:p w14:paraId="183BB07B" w14:textId="714E27B6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50"/>
              </w:tabs>
              <w:jc w:val="right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1</w:t>
            </w:r>
            <w:r w:rsidRPr="006679B5">
              <w:rPr>
                <w:sz w:val="28"/>
                <w:szCs w:val="28"/>
              </w:rPr>
              <w:t>,</w:t>
            </w:r>
            <w:r w:rsidR="006F1E95" w:rsidRPr="006F1E95">
              <w:rPr>
                <w:sz w:val="28"/>
                <w:szCs w:val="28"/>
              </w:rPr>
              <w:t>623</w:t>
            </w:r>
            <w:r w:rsidRPr="006679B5">
              <w:rPr>
                <w:sz w:val="28"/>
                <w:szCs w:val="28"/>
              </w:rPr>
              <w:t>)</w:t>
            </w:r>
          </w:p>
        </w:tc>
      </w:tr>
      <w:tr w:rsidR="00E15B5A" w:rsidRPr="00846AA1" w14:paraId="2B5E7986" w14:textId="77777777" w:rsidTr="00EA2C81">
        <w:trPr>
          <w:trHeight w:val="272"/>
        </w:trPr>
        <w:tc>
          <w:tcPr>
            <w:tcW w:w="1269" w:type="pct"/>
            <w:gridSpan w:val="2"/>
          </w:tcPr>
          <w:p w14:paraId="7E242A94" w14:textId="656026D3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846AA1">
              <w:rPr>
                <w:rFonts w:hint="cs"/>
                <w:sz w:val="28"/>
                <w:szCs w:val="28"/>
                <w:cs/>
              </w:rPr>
              <w:t>กลับรายการ</w:t>
            </w:r>
            <w:r w:rsidR="00EA2C81">
              <w:rPr>
                <w:rFonts w:hint="cs"/>
                <w:sz w:val="28"/>
                <w:szCs w:val="28"/>
                <w:cs/>
              </w:rPr>
              <w:t xml:space="preserve"> (</w:t>
            </w:r>
            <w:r w:rsidRPr="00846AA1">
              <w:rPr>
                <w:rFonts w:hint="cs"/>
                <w:sz w:val="28"/>
                <w:szCs w:val="28"/>
                <w:cs/>
              </w:rPr>
              <w:t>ขาดทุนจากการด้อยค่า</w:t>
            </w:r>
            <w:r w:rsidR="00EA2C8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2657A" w14:textId="1BFD6EA4" w:rsidR="00E15B5A" w:rsidRPr="00846AA1" w:rsidRDefault="00F2281B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BE0F2" w14:textId="0DA7020E" w:rsidR="00E15B5A" w:rsidRPr="00846AA1" w:rsidRDefault="00F2281B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185C5" w14:textId="69BC3679" w:rsidR="00E15B5A" w:rsidRPr="00846AA1" w:rsidRDefault="00F2281B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5B8F2" w14:textId="5DADE97D" w:rsidR="00E15B5A" w:rsidRPr="00846AA1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5"/>
              </w:tabs>
              <w:ind w:right="81"/>
              <w:jc w:val="right"/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303508B6" w14:textId="04C673DC" w:rsidR="00E15B5A" w:rsidRPr="006679B5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805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BFE10" w14:textId="48855131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vAlign w:val="bottom"/>
          </w:tcPr>
          <w:p w14:paraId="646EA4BF" w14:textId="0FDBC76F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313D3" w14:textId="17A41E27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080C305D" w14:textId="42C13374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  <w:vAlign w:val="bottom"/>
          </w:tcPr>
          <w:p w14:paraId="56A827CA" w14:textId="77990A5B" w:rsidR="00E15B5A" w:rsidRPr="006679B5" w:rsidRDefault="006D4DF1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44</w:t>
            </w:r>
            <w:r w:rsidRPr="006679B5">
              <w:rPr>
                <w:sz w:val="28"/>
                <w:szCs w:val="28"/>
              </w:rPr>
              <w:t>)</w:t>
            </w:r>
          </w:p>
        </w:tc>
        <w:tc>
          <w:tcPr>
            <w:tcW w:w="323" w:type="pct"/>
            <w:vAlign w:val="bottom"/>
          </w:tcPr>
          <w:p w14:paraId="0C0B5F94" w14:textId="48BD6ECE" w:rsidR="00E15B5A" w:rsidRPr="006679B5" w:rsidRDefault="006F1E95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F1E95">
              <w:rPr>
                <w:sz w:val="28"/>
                <w:szCs w:val="28"/>
              </w:rPr>
              <w:t>761</w:t>
            </w:r>
          </w:p>
        </w:tc>
      </w:tr>
      <w:tr w:rsidR="00E15B5A" w:rsidRPr="00846AA1" w14:paraId="63FFAA96" w14:textId="77777777" w:rsidTr="00EA2C81">
        <w:trPr>
          <w:trHeight w:val="227"/>
        </w:trPr>
        <w:tc>
          <w:tcPr>
            <w:tcW w:w="1015" w:type="pct"/>
          </w:tcPr>
          <w:p w14:paraId="6268CB77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846AA1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53" w:type="pct"/>
          </w:tcPr>
          <w:p w14:paraId="69528080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89A66" w14:textId="728DE271" w:rsidR="00E15B5A" w:rsidRPr="00846AA1" w:rsidRDefault="00F2281B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25</w:t>
            </w:r>
            <w:r w:rsidRPr="00846AA1">
              <w:rPr>
                <w:sz w:val="28"/>
                <w:szCs w:val="28"/>
              </w:rPr>
              <w:t>)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8041C" w14:textId="41A36B89" w:rsidR="00E15B5A" w:rsidRPr="00846AA1" w:rsidRDefault="00F2281B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42</w:t>
            </w:r>
            <w:r w:rsidRPr="00846AA1">
              <w:rPr>
                <w:sz w:val="28"/>
                <w:szCs w:val="28"/>
              </w:rPr>
              <w:t>)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283D6" w14:textId="7482C15B" w:rsidR="00E15B5A" w:rsidRPr="00846AA1" w:rsidRDefault="00F2281B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85E2B" w14:textId="51F7A2C9" w:rsidR="00E15B5A" w:rsidRPr="00846AA1" w:rsidRDefault="006D4DF1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846AA1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208</w:t>
            </w:r>
            <w:r w:rsidRPr="00846AA1">
              <w:rPr>
                <w:sz w:val="28"/>
                <w:szCs w:val="28"/>
              </w:rPr>
              <w:t>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</w:tcPr>
          <w:p w14:paraId="5C015EA7" w14:textId="04DF5B14" w:rsidR="00E15B5A" w:rsidRPr="006679B5" w:rsidRDefault="006F1E95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6F1E95">
              <w:rPr>
                <w:rFonts w:hint="cs"/>
                <w:sz w:val="28"/>
                <w:szCs w:val="28"/>
              </w:rPr>
              <w:t>8</w:t>
            </w:r>
            <w:r w:rsidRPr="006F1E95">
              <w:rPr>
                <w:sz w:val="28"/>
                <w:szCs w:val="28"/>
              </w:rPr>
              <w:t>3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90E00" w14:textId="2A8C7408" w:rsidR="00E15B5A" w:rsidRPr="006679B5" w:rsidRDefault="0025564E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vAlign w:val="bottom"/>
          </w:tcPr>
          <w:p w14:paraId="79BAEDF6" w14:textId="7D7EB135" w:rsidR="00E15B5A" w:rsidRPr="006679B5" w:rsidRDefault="006D4DF1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80003" w14:textId="0E2572D9" w:rsidR="00E15B5A" w:rsidRPr="006679B5" w:rsidRDefault="006D4DF1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vAlign w:val="bottom"/>
          </w:tcPr>
          <w:p w14:paraId="4C35407E" w14:textId="08DFD21E" w:rsidR="00E15B5A" w:rsidRPr="006679B5" w:rsidRDefault="006D4DF1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</w:tcPr>
          <w:p w14:paraId="31F7ED9A" w14:textId="68CCDAA2" w:rsidR="00E15B5A" w:rsidRPr="006679B5" w:rsidRDefault="006D4DF1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201</w:t>
            </w:r>
            <w:r w:rsidRPr="006679B5">
              <w:rPr>
                <w:sz w:val="28"/>
                <w:szCs w:val="28"/>
              </w:rPr>
              <w:t>)</w:t>
            </w:r>
          </w:p>
        </w:tc>
        <w:tc>
          <w:tcPr>
            <w:tcW w:w="323" w:type="pct"/>
          </w:tcPr>
          <w:p w14:paraId="0F62FFE5" w14:textId="65653794" w:rsidR="00E15B5A" w:rsidRPr="006679B5" w:rsidRDefault="002D4A05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40"/>
              <w:jc w:val="center"/>
              <w:rPr>
                <w:sz w:val="28"/>
                <w:szCs w:val="28"/>
              </w:rPr>
            </w:pPr>
            <w:r w:rsidRPr="006679B5">
              <w:rPr>
                <w:sz w:val="28"/>
                <w:szCs w:val="28"/>
              </w:rPr>
              <w:t>(</w:t>
            </w:r>
            <w:r w:rsidR="006F1E95" w:rsidRPr="006F1E95">
              <w:rPr>
                <w:sz w:val="28"/>
                <w:szCs w:val="28"/>
              </w:rPr>
              <w:t>39</w:t>
            </w:r>
            <w:r w:rsidR="006F1E95" w:rsidRPr="006F1E95">
              <w:rPr>
                <w:rFonts w:hint="cs"/>
                <w:sz w:val="28"/>
                <w:szCs w:val="28"/>
              </w:rPr>
              <w:t>3</w:t>
            </w:r>
            <w:r w:rsidR="0025564E" w:rsidRPr="006679B5">
              <w:rPr>
                <w:sz w:val="28"/>
                <w:szCs w:val="28"/>
              </w:rPr>
              <w:t>)</w:t>
            </w:r>
          </w:p>
        </w:tc>
      </w:tr>
      <w:tr w:rsidR="00E15B5A" w:rsidRPr="00846AA1" w14:paraId="1AE4615A" w14:textId="77777777" w:rsidTr="00EA2C81">
        <w:tc>
          <w:tcPr>
            <w:tcW w:w="1015" w:type="pct"/>
          </w:tcPr>
          <w:p w14:paraId="624037BF" w14:textId="4BBB2626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846AA1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F1E95" w:rsidRPr="006F1E95">
              <w:rPr>
                <w:b/>
                <w:bCs/>
                <w:sz w:val="28"/>
                <w:szCs w:val="28"/>
              </w:rPr>
              <w:t>31</w:t>
            </w:r>
            <w:r w:rsidR="0024153B" w:rsidRPr="00846AA1">
              <w:rPr>
                <w:b/>
                <w:bCs/>
                <w:sz w:val="28"/>
                <w:szCs w:val="28"/>
              </w:rPr>
              <w:t xml:space="preserve"> </w:t>
            </w:r>
            <w:r w:rsidR="0024153B" w:rsidRPr="00846AA1">
              <w:rPr>
                <w:rFonts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6F1E95" w:rsidRPr="006F1E95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53" w:type="pct"/>
          </w:tcPr>
          <w:p w14:paraId="54A792DF" w14:textId="77777777" w:rsidR="00E15B5A" w:rsidRPr="00846AA1" w:rsidRDefault="00E15B5A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pct"/>
          </w:tcPr>
          <w:p w14:paraId="3BBA51D9" w14:textId="27A5B108" w:rsidR="00E15B5A" w:rsidRPr="00846AA1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4</w:t>
            </w:r>
            <w:r w:rsidR="0024153B" w:rsidRPr="00846AA1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b/>
                <w:bCs/>
                <w:sz w:val="28"/>
                <w:szCs w:val="28"/>
              </w:rPr>
              <w:t>098</w:t>
            </w:r>
          </w:p>
        </w:tc>
        <w:tc>
          <w:tcPr>
            <w:tcW w:w="280" w:type="pct"/>
          </w:tcPr>
          <w:p w14:paraId="75E2CDB1" w14:textId="2CE1BC59" w:rsidR="00E15B5A" w:rsidRPr="00846AA1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3</w:t>
            </w:r>
            <w:r w:rsidR="00F2281B" w:rsidRPr="00846AA1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rFonts w:hint="cs"/>
                <w:b/>
                <w:bCs/>
                <w:sz w:val="28"/>
                <w:szCs w:val="28"/>
              </w:rPr>
              <w:t>446</w:t>
            </w:r>
          </w:p>
        </w:tc>
        <w:tc>
          <w:tcPr>
            <w:tcW w:w="363" w:type="pct"/>
          </w:tcPr>
          <w:p w14:paraId="18F9F3AB" w14:textId="72743136" w:rsidR="00E15B5A" w:rsidRPr="00846AA1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27</w:t>
            </w:r>
            <w:r w:rsidR="00F2281B" w:rsidRPr="00846AA1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349" w:type="pct"/>
          </w:tcPr>
          <w:p w14:paraId="48059E0B" w14:textId="44C73F25" w:rsidR="00E15B5A" w:rsidRPr="00846AA1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12</w:t>
            </w:r>
            <w:r w:rsidR="006D4DF1" w:rsidRPr="00846AA1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b/>
                <w:bCs/>
                <w:sz w:val="28"/>
                <w:szCs w:val="28"/>
              </w:rPr>
              <w:t>386</w:t>
            </w:r>
          </w:p>
        </w:tc>
        <w:tc>
          <w:tcPr>
            <w:tcW w:w="380" w:type="pct"/>
          </w:tcPr>
          <w:p w14:paraId="1A8CEB4F" w14:textId="08552BA0" w:rsidR="00E15B5A" w:rsidRPr="006679B5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3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1E95">
              <w:rPr>
                <w:b/>
                <w:bCs/>
                <w:sz w:val="28"/>
                <w:szCs w:val="28"/>
              </w:rPr>
              <w:t>13</w:t>
            </w:r>
            <w:r w:rsidR="006E7EA8" w:rsidRPr="006679B5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381" w:type="pct"/>
          </w:tcPr>
          <w:p w14:paraId="2B2BEAFA" w14:textId="62929E9D" w:rsidR="00E15B5A" w:rsidRPr="006679B5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3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1E95">
              <w:rPr>
                <w:b/>
                <w:bCs/>
                <w:sz w:val="28"/>
                <w:szCs w:val="28"/>
              </w:rPr>
              <w:t>3</w:t>
            </w:r>
            <w:r w:rsidR="006D4DF1" w:rsidRPr="006679B5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349" w:type="pct"/>
          </w:tcPr>
          <w:p w14:paraId="4EE231EA" w14:textId="55614B0F" w:rsidR="00E15B5A" w:rsidRPr="006679B5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1E95">
              <w:rPr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349" w:type="pct"/>
          </w:tcPr>
          <w:p w14:paraId="56A1C795" w14:textId="44D4D98E" w:rsidR="00E15B5A" w:rsidRPr="006679B5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b/>
                <w:bCs/>
                <w:sz w:val="28"/>
                <w:szCs w:val="28"/>
              </w:rPr>
            </w:pPr>
            <w:r w:rsidRPr="006F1E95">
              <w:rPr>
                <w:b/>
                <w:bCs/>
                <w:sz w:val="28"/>
                <w:szCs w:val="28"/>
              </w:rPr>
              <w:t>138</w:t>
            </w:r>
          </w:p>
        </w:tc>
        <w:tc>
          <w:tcPr>
            <w:tcW w:w="350" w:type="pct"/>
          </w:tcPr>
          <w:p w14:paraId="17727659" w14:textId="5099EADA" w:rsidR="00E15B5A" w:rsidRPr="006679B5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1E95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48" w:type="pct"/>
          </w:tcPr>
          <w:p w14:paraId="1D32F84B" w14:textId="02ECBF74" w:rsidR="00E15B5A" w:rsidRPr="006679B5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1E95">
              <w:rPr>
                <w:b/>
                <w:bCs/>
                <w:sz w:val="28"/>
                <w:szCs w:val="28"/>
              </w:rPr>
              <w:t>4</w:t>
            </w:r>
            <w:r w:rsidR="006D4DF1" w:rsidRPr="006679B5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323" w:type="pct"/>
          </w:tcPr>
          <w:p w14:paraId="476C256B" w14:textId="2E5D11DA" w:rsidR="00E15B5A" w:rsidRPr="006679B5" w:rsidRDefault="006F1E95" w:rsidP="00E15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F1E95">
              <w:rPr>
                <w:b/>
                <w:bCs/>
                <w:sz w:val="28"/>
                <w:szCs w:val="28"/>
              </w:rPr>
              <w:t>70</w:t>
            </w:r>
            <w:r w:rsidR="006D4DF1" w:rsidRPr="006679B5">
              <w:rPr>
                <w:b/>
                <w:bCs/>
                <w:sz w:val="28"/>
                <w:szCs w:val="28"/>
              </w:rPr>
              <w:t>,</w:t>
            </w:r>
            <w:r w:rsidRPr="006F1E95">
              <w:rPr>
                <w:b/>
                <w:bCs/>
                <w:sz w:val="28"/>
                <w:szCs w:val="28"/>
              </w:rPr>
              <w:t>0</w:t>
            </w:r>
            <w:r w:rsidRPr="006F1E95">
              <w:rPr>
                <w:rFonts w:hint="cs"/>
                <w:b/>
                <w:bCs/>
                <w:sz w:val="28"/>
                <w:szCs w:val="28"/>
              </w:rPr>
              <w:t>17</w:t>
            </w:r>
          </w:p>
        </w:tc>
      </w:tr>
    </w:tbl>
    <w:p w14:paraId="5308314B" w14:textId="7C57FB29" w:rsidR="00E15B5A" w:rsidRPr="00846AA1" w:rsidRDefault="00E15B5A" w:rsidP="00AD7177"/>
    <w:p w14:paraId="7CEDFB96" w14:textId="4C64A077" w:rsidR="00E15B5A" w:rsidRPr="008B59DC" w:rsidRDefault="00DD18BC" w:rsidP="003B3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8B59DC">
        <w:rPr>
          <w:cs/>
        </w:rPr>
        <w:lastRenderedPageBreak/>
        <w:t xml:space="preserve">ในระหว่างงวดสามเดือนสิ้นสุดวันที่ </w:t>
      </w:r>
      <w:r w:rsidR="006F1E95" w:rsidRPr="008B59DC">
        <w:t>31</w:t>
      </w:r>
      <w:r w:rsidRPr="008B59DC">
        <w:t xml:space="preserve"> </w:t>
      </w:r>
      <w:r w:rsidRPr="008B59DC">
        <w:rPr>
          <w:rFonts w:hint="cs"/>
          <w:cs/>
        </w:rPr>
        <w:t xml:space="preserve">มีนาคม </w:t>
      </w:r>
      <w:r w:rsidR="006F1E95" w:rsidRPr="008B59DC">
        <w:t>2565</w:t>
      </w:r>
      <w:r w:rsidRPr="008B59DC">
        <w:rPr>
          <w:rFonts w:hint="cs"/>
          <w:cs/>
        </w:rPr>
        <w:t xml:space="preserve"> ผู้บริหารของกลุ่มบริษัทประเมินว่าโครงการโรงไฟฟ้าพลังงานแสงอาทิตย์ขนาดกำลังการผลิตตามสัญญาซื้อขายไฟ </w:t>
      </w:r>
      <w:r w:rsidR="006F1E95" w:rsidRPr="008B59DC">
        <w:t>10</w:t>
      </w:r>
      <w:r w:rsidRPr="008B59DC">
        <w:t xml:space="preserve"> </w:t>
      </w:r>
      <w:r w:rsidRPr="008B59DC">
        <w:rPr>
          <w:rFonts w:hint="cs"/>
          <w:cs/>
        </w:rPr>
        <w:t>เมกะวัตต์ แห่งหนึ่งในประเทศญี่ปุ่น (</w:t>
      </w:r>
      <w:r w:rsidRPr="008B59DC">
        <w:t>“</w:t>
      </w:r>
      <w:r w:rsidRPr="008B59DC">
        <w:rPr>
          <w:rFonts w:hint="cs"/>
          <w:cs/>
        </w:rPr>
        <w:t>โครงการ</w:t>
      </w:r>
      <w:r w:rsidRPr="008B59DC">
        <w:t>”</w:t>
      </w:r>
      <w:r w:rsidRPr="008B59DC">
        <w:rPr>
          <w:rFonts w:hint="cs"/>
          <w:cs/>
        </w:rPr>
        <w:t xml:space="preserve">) </w:t>
      </w:r>
      <w:r w:rsidRPr="008B59DC">
        <w:rPr>
          <w:cs/>
        </w:rPr>
        <w:t>ซึ่งอยู่ในระหว่างช่วงการขอใบอนุญาตที่เกี่ยวข้องเพื่อเริ่มการก่อสร้าง</w:t>
      </w:r>
      <w:r w:rsidRPr="008B59DC">
        <w:t xml:space="preserve"> </w:t>
      </w:r>
      <w:r w:rsidRPr="008B59DC">
        <w:rPr>
          <w:cs/>
        </w:rPr>
        <w:t xml:space="preserve">อาจไม่สามารถได้รับใบอนุญาตทันตามกำหนดเวลา จนส่งผลต่อการปรับลดอัตราค่าไฟฟ้า </w:t>
      </w:r>
      <w:r w:rsidRPr="008B59DC">
        <w:t xml:space="preserve">(Feed-in Tariff) </w:t>
      </w:r>
      <w:r w:rsidRPr="008B59DC">
        <w:rPr>
          <w:rFonts w:hint="cs"/>
          <w:cs/>
        </w:rPr>
        <w:t xml:space="preserve">ของโครงการ </w:t>
      </w:r>
      <w:r w:rsidRPr="008B59DC">
        <w:t> </w:t>
      </w:r>
      <w:r w:rsidRPr="008B59DC">
        <w:rPr>
          <w:rFonts w:hint="cs"/>
          <w:cs/>
        </w:rPr>
        <w:t xml:space="preserve">และจะมีผลกระทบต่อเนื่องถึงความเป็นไปได้ที่จะดำเนินโครงการต่อ กลุ่มบริษัทจึงรับรู้ขาดทุนจากการด้อยค่าของสินทรัพย์ที่เกี่ยวข้องกับโครงการซึ่งไม่สามารถนำไปใช้ประโยชน์อย่างอื่นได้และไม่มีมูลค่าที่คาดว่าจะได้รับคืน รวมถึงรายจ่ายภาระผูกพันในอนาคต ซึ่งได้แก่ งานระหว่างก่อสร้าง (แสดงรวมอยู่ในที่ดิน อาคาร และอุปกรณ์) จำนวน </w:t>
      </w:r>
      <w:r w:rsidR="006F1E95" w:rsidRPr="008B59DC">
        <w:t>156</w:t>
      </w:r>
      <w:r w:rsidRPr="008B59DC">
        <w:rPr>
          <w:rFonts w:hint="cs"/>
          <w:cs/>
        </w:rPr>
        <w:t xml:space="preserve"> ล้านเยน (ประมาณ </w:t>
      </w:r>
      <w:r w:rsidR="006F1E95" w:rsidRPr="008B59DC">
        <w:t>44</w:t>
      </w:r>
      <w:r w:rsidRPr="008B59DC">
        <w:t xml:space="preserve"> </w:t>
      </w:r>
      <w:r w:rsidRPr="008B59DC">
        <w:rPr>
          <w:rFonts w:hint="cs"/>
          <w:cs/>
        </w:rPr>
        <w:t xml:space="preserve">ล้านบาท) สินทรัพย์ไม่มีตัวตนจำนวน </w:t>
      </w:r>
      <w:r w:rsidR="006F1E95" w:rsidRPr="008B59DC">
        <w:t>705</w:t>
      </w:r>
      <w:r w:rsidRPr="008B59DC">
        <w:rPr>
          <w:rFonts w:hint="cs"/>
          <w:cs/>
        </w:rPr>
        <w:t xml:space="preserve"> ล้านเยน (ประมาณ </w:t>
      </w:r>
      <w:r w:rsidR="006F1E95" w:rsidRPr="008B59DC">
        <w:t>201</w:t>
      </w:r>
      <w:r w:rsidRPr="008B59DC">
        <w:rPr>
          <w:rFonts w:hint="cs"/>
          <w:cs/>
        </w:rPr>
        <w:t xml:space="preserve"> ล้านบาท) สินทรัพย์ไม่หมุนเวียนอื่นจำนวน </w:t>
      </w:r>
      <w:r w:rsidR="006F1E95" w:rsidRPr="008B59DC">
        <w:t>65</w:t>
      </w:r>
      <w:r w:rsidRPr="008B59DC">
        <w:rPr>
          <w:rFonts w:hint="cs"/>
          <w:cs/>
        </w:rPr>
        <w:t xml:space="preserve"> ล้านเยน (ประมาณ </w:t>
      </w:r>
      <w:r w:rsidR="006F1E95" w:rsidRPr="008B59DC">
        <w:t>18</w:t>
      </w:r>
      <w:r w:rsidRPr="008B59DC">
        <w:rPr>
          <w:rFonts w:hint="cs"/>
          <w:cs/>
        </w:rPr>
        <w:t xml:space="preserve"> ล้านบาท) และรายจ่ายภาระผูกพันในอนาคตซึ่งไม่สามารถหลีกเลี่ยงได้หากมีการยกเลิกโครงการเป็นจำนวน </w:t>
      </w:r>
      <w:r w:rsidR="006F1E95" w:rsidRPr="008B59DC">
        <w:t>13</w:t>
      </w:r>
      <w:r w:rsidR="003B34CB" w:rsidRPr="008B59DC">
        <w:t xml:space="preserve"> </w:t>
      </w:r>
      <w:r w:rsidRPr="008B59DC">
        <w:rPr>
          <w:rFonts w:hint="cs"/>
          <w:cs/>
        </w:rPr>
        <w:t xml:space="preserve">ล้านเยน (ประมาณ </w:t>
      </w:r>
      <w:r w:rsidR="006F1E95" w:rsidRPr="008B59DC">
        <w:t>4</w:t>
      </w:r>
      <w:r w:rsidRPr="008B59DC">
        <w:rPr>
          <w:rFonts w:hint="cs"/>
          <w:cs/>
        </w:rPr>
        <w:t xml:space="preserve"> ล้านบาท) รวมเป็นจำนวนทั้งสิ้น </w:t>
      </w:r>
      <w:r w:rsidR="006F1E95" w:rsidRPr="008B59DC">
        <w:t>939</w:t>
      </w:r>
      <w:r w:rsidRPr="008B59DC">
        <w:t xml:space="preserve"> </w:t>
      </w:r>
      <w:r w:rsidRPr="008B59DC">
        <w:rPr>
          <w:rFonts w:hint="cs"/>
          <w:cs/>
        </w:rPr>
        <w:t xml:space="preserve">ล้านเยน (ประมาณ </w:t>
      </w:r>
      <w:r w:rsidR="006F1E95" w:rsidRPr="008B59DC">
        <w:t>267</w:t>
      </w:r>
      <w:r w:rsidRPr="008B59DC">
        <w:rPr>
          <w:rFonts w:hint="cs"/>
          <w:cs/>
        </w:rPr>
        <w:t xml:space="preserve"> ล้านบาท)</w:t>
      </w:r>
    </w:p>
    <w:p w14:paraId="75B3F84B" w14:textId="0F3EE1FC" w:rsidR="003B34CB" w:rsidRPr="008B59DC" w:rsidRDefault="003B34CB" w:rsidP="003B3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/>
        <w:jc w:val="thaiDistribute"/>
      </w:pPr>
    </w:p>
    <w:p w14:paraId="7A7042EE" w14:textId="7B169801" w:rsidR="008B59DC" w:rsidRPr="008B59DC" w:rsidRDefault="008B59DC" w:rsidP="008B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8B59DC">
        <w:rPr>
          <w:cs/>
        </w:rPr>
        <w:t xml:space="preserve">ในระหว่างงวดสามเดือนสิ้นสุดวันที่ </w:t>
      </w:r>
      <w:r w:rsidRPr="008B59DC">
        <w:t xml:space="preserve">31 </w:t>
      </w:r>
      <w:r w:rsidRPr="008B59DC">
        <w:rPr>
          <w:cs/>
        </w:rPr>
        <w:t xml:space="preserve">มีนาคม </w:t>
      </w:r>
      <w:r w:rsidRPr="008B59DC">
        <w:t>2565</w:t>
      </w:r>
      <w:r w:rsidRPr="008B59DC">
        <w:rPr>
          <w:cs/>
        </w:rPr>
        <w:t xml:space="preserve"> กลุ่มบริษัทได้กลับรายการขาดทุนจากการด้อยค่าของ</w:t>
      </w:r>
      <w:r w:rsidRPr="008B59DC">
        <w:rPr>
          <w:rFonts w:hint="cs"/>
          <w:cs/>
        </w:rPr>
        <w:t xml:space="preserve">สินทรัพย์เพื่อการสำรวจและผลิตปิโตรเลียมจำนวน </w:t>
      </w:r>
      <w:r w:rsidRPr="008B59DC">
        <w:t xml:space="preserve">217 </w:t>
      </w:r>
      <w:r w:rsidRPr="008B59DC">
        <w:rPr>
          <w:rFonts w:hint="cs"/>
          <w:cs/>
        </w:rPr>
        <w:t xml:space="preserve">ล้านโครนนอร์เวย์ (หรือเทียบเท่า </w:t>
      </w:r>
      <w:r w:rsidRPr="008B59DC">
        <w:t xml:space="preserve">805 </w:t>
      </w:r>
      <w:r w:rsidRPr="008B59DC">
        <w:rPr>
          <w:rFonts w:hint="cs"/>
          <w:cs/>
        </w:rPr>
        <w:t>ล้านบาท)</w:t>
      </w:r>
      <w:r w:rsidRPr="008B59DC">
        <w:rPr>
          <w:cs/>
        </w:rPr>
        <w:t xml:space="preserve"> เพื่อปรับมูลค่าตามบัญชีให้ใกล้เคียงกับมูลค่าที่คาดว่าจะได้รับคืน</w:t>
      </w:r>
    </w:p>
    <w:p w14:paraId="758C23E6" w14:textId="77777777" w:rsidR="008B59DC" w:rsidRPr="008B59DC" w:rsidRDefault="008B59DC" w:rsidP="003B3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/>
        <w:jc w:val="thaiDistribute"/>
        <w:rPr>
          <w:cs/>
        </w:rPr>
      </w:pPr>
    </w:p>
    <w:p w14:paraId="46E66F00" w14:textId="391792C1" w:rsidR="00BB46DE" w:rsidRPr="008B59DC" w:rsidRDefault="00BB46DE" w:rsidP="00BB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8B59DC">
        <w:rPr>
          <w:cs/>
        </w:rPr>
        <w:t xml:space="preserve">ณ วันที่ </w:t>
      </w:r>
      <w:r w:rsidR="006F1E95" w:rsidRPr="008B59DC">
        <w:t>31</w:t>
      </w:r>
      <w:r w:rsidRPr="008B59DC">
        <w:rPr>
          <w:cs/>
        </w:rPr>
        <w:t xml:space="preserve"> </w:t>
      </w:r>
      <w:r w:rsidRPr="008B59DC">
        <w:rPr>
          <w:rFonts w:hint="cs"/>
          <w:cs/>
        </w:rPr>
        <w:t>มีนาคม</w:t>
      </w:r>
      <w:r w:rsidRPr="008B59DC">
        <w:rPr>
          <w:cs/>
        </w:rPr>
        <w:t xml:space="preserve"> </w:t>
      </w:r>
      <w:r w:rsidR="006F1E95" w:rsidRPr="008B59DC">
        <w:t>2565</w:t>
      </w:r>
      <w:r w:rsidRPr="008B59DC">
        <w:rPr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</w:t>
      </w:r>
      <w:r w:rsidR="00545FD1" w:rsidRPr="008B59DC">
        <w:rPr>
          <w:cs/>
        </w:rPr>
        <w:t xml:space="preserve">ล่านั้น มูลค่าตามบัญชีเป็นจำนวน </w:t>
      </w:r>
      <w:r w:rsidR="006F1E95" w:rsidRPr="008B59DC">
        <w:t>32</w:t>
      </w:r>
      <w:r w:rsidR="00CC0DF0" w:rsidRPr="008B59DC">
        <w:t>,</w:t>
      </w:r>
      <w:r w:rsidR="006F1E95" w:rsidRPr="008B59DC">
        <w:t>071</w:t>
      </w:r>
      <w:r w:rsidR="00C51944" w:rsidRPr="008B59DC">
        <w:rPr>
          <w:cs/>
        </w:rPr>
        <w:t xml:space="preserve"> </w:t>
      </w:r>
      <w:r w:rsidRPr="008B59DC">
        <w:rPr>
          <w:cs/>
        </w:rPr>
        <w:t xml:space="preserve">ล้านบาท </w:t>
      </w:r>
      <w:r w:rsidRPr="008B59DC">
        <w:rPr>
          <w:i/>
          <w:iCs/>
          <w:cs/>
        </w:rPr>
        <w:t>(</w:t>
      </w:r>
      <w:r w:rsidR="006F1E95" w:rsidRPr="008B59DC">
        <w:rPr>
          <w:i/>
          <w:iCs/>
        </w:rPr>
        <w:t>31</w:t>
      </w:r>
      <w:r w:rsidRPr="008B59DC">
        <w:rPr>
          <w:i/>
          <w:iCs/>
          <w:cs/>
        </w:rPr>
        <w:t xml:space="preserve"> ธันวาคม </w:t>
      </w:r>
      <w:r w:rsidR="006F1E95" w:rsidRPr="008B59DC">
        <w:rPr>
          <w:i/>
          <w:iCs/>
        </w:rPr>
        <w:t>2564</w:t>
      </w:r>
      <w:r w:rsidRPr="008B59DC">
        <w:rPr>
          <w:i/>
          <w:iCs/>
          <w:cs/>
        </w:rPr>
        <w:t xml:space="preserve">: </w:t>
      </w:r>
      <w:r w:rsidR="006F1E95" w:rsidRPr="008B59DC">
        <w:rPr>
          <w:i/>
          <w:iCs/>
        </w:rPr>
        <w:t>30</w:t>
      </w:r>
      <w:r w:rsidR="00E15B5A" w:rsidRPr="008B59DC">
        <w:rPr>
          <w:i/>
          <w:iCs/>
        </w:rPr>
        <w:t>,</w:t>
      </w:r>
      <w:r w:rsidR="006F1E95" w:rsidRPr="008B59DC">
        <w:rPr>
          <w:i/>
          <w:iCs/>
        </w:rPr>
        <w:t>306</w:t>
      </w:r>
      <w:r w:rsidRPr="008B59DC">
        <w:rPr>
          <w:i/>
          <w:iCs/>
          <w:cs/>
        </w:rPr>
        <w:t xml:space="preserve"> ล้านบาท)</w:t>
      </w:r>
    </w:p>
    <w:p w14:paraId="4329E7D3" w14:textId="309AB726" w:rsidR="00BB46DE" w:rsidRPr="008B59DC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0"/>
          <w:szCs w:val="20"/>
        </w:rPr>
      </w:pPr>
    </w:p>
    <w:p w14:paraId="68DFB958" w14:textId="77777777" w:rsidR="008B59DC" w:rsidRDefault="008B59DC">
      <w:r>
        <w:br w:type="page"/>
      </w:r>
    </w:p>
    <w:tbl>
      <w:tblPr>
        <w:tblW w:w="484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1"/>
        <w:gridCol w:w="1111"/>
        <w:gridCol w:w="1114"/>
        <w:gridCol w:w="1114"/>
        <w:gridCol w:w="1114"/>
        <w:gridCol w:w="1114"/>
        <w:gridCol w:w="1111"/>
        <w:gridCol w:w="1114"/>
        <w:gridCol w:w="1114"/>
        <w:gridCol w:w="1114"/>
        <w:gridCol w:w="1108"/>
      </w:tblGrid>
      <w:tr w:rsidR="00340BC6" w:rsidRPr="00846AA1" w14:paraId="59A16F01" w14:textId="77777777" w:rsidTr="00340BC6">
        <w:trPr>
          <w:tblHeader/>
        </w:trPr>
        <w:tc>
          <w:tcPr>
            <w:tcW w:w="958" w:type="pct"/>
          </w:tcPr>
          <w:p w14:paraId="1ECB77E0" w14:textId="2869409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6" w:type="pct"/>
          </w:tcPr>
          <w:p w14:paraId="7EC27E80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946" w:type="pct"/>
            <w:gridSpan w:val="10"/>
            <w:vAlign w:val="bottom"/>
          </w:tcPr>
          <w:p w14:paraId="067BE233" w14:textId="679E1045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B59DC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40BC6" w:rsidRPr="00846AA1" w14:paraId="6C7934DF" w14:textId="77777777" w:rsidTr="00766461">
        <w:trPr>
          <w:tblHeader/>
        </w:trPr>
        <w:tc>
          <w:tcPr>
            <w:tcW w:w="958" w:type="pct"/>
          </w:tcPr>
          <w:p w14:paraId="212C6736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6" w:type="pct"/>
            <w:vAlign w:val="bottom"/>
          </w:tcPr>
          <w:p w14:paraId="3F804108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94" w:type="pct"/>
            <w:vAlign w:val="bottom"/>
          </w:tcPr>
          <w:p w14:paraId="364BB583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95" w:type="pct"/>
            <w:vAlign w:val="bottom"/>
          </w:tcPr>
          <w:p w14:paraId="117F21C2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95" w:type="pct"/>
            <w:vAlign w:val="bottom"/>
          </w:tcPr>
          <w:p w14:paraId="553EC7AC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8B59DC">
              <w:rPr>
                <w:rFonts w:asciiTheme="majorBidi" w:eastAsia="Calibri" w:hAnsiTheme="majorBidi" w:cstheme="majorBidi"/>
              </w:rPr>
              <w:br/>
            </w:r>
            <w:r w:rsidRPr="008B59DC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647EF42A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7569D190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95" w:type="pct"/>
            <w:vAlign w:val="bottom"/>
          </w:tcPr>
          <w:p w14:paraId="77996723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5316A439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95" w:type="pct"/>
            <w:vAlign w:val="bottom"/>
          </w:tcPr>
          <w:p w14:paraId="26A6F7F3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94" w:type="pct"/>
            <w:vAlign w:val="bottom"/>
          </w:tcPr>
          <w:p w14:paraId="6E82E590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2EADBFAC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95" w:type="pct"/>
            <w:vAlign w:val="bottom"/>
          </w:tcPr>
          <w:p w14:paraId="5A9EF4C9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95" w:type="pct"/>
            <w:vAlign w:val="bottom"/>
          </w:tcPr>
          <w:p w14:paraId="1F21B1EA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95" w:type="pct"/>
            <w:vAlign w:val="bottom"/>
          </w:tcPr>
          <w:p w14:paraId="6AB33140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393" w:type="pct"/>
            <w:vAlign w:val="bottom"/>
          </w:tcPr>
          <w:p w14:paraId="77755CE2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8B59DC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766461" w:rsidRPr="00846AA1" w14:paraId="487E613C" w14:textId="77777777" w:rsidTr="00DB6CCD">
        <w:trPr>
          <w:trHeight w:val="68"/>
        </w:trPr>
        <w:tc>
          <w:tcPr>
            <w:tcW w:w="958" w:type="pct"/>
          </w:tcPr>
          <w:p w14:paraId="00EE4913" w14:textId="77777777" w:rsidR="00766461" w:rsidRPr="008B59DC" w:rsidRDefault="00766461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6" w:type="pct"/>
          </w:tcPr>
          <w:p w14:paraId="50760D55" w14:textId="77777777" w:rsidR="00766461" w:rsidRPr="008B59DC" w:rsidRDefault="00766461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946" w:type="pct"/>
            <w:gridSpan w:val="10"/>
          </w:tcPr>
          <w:p w14:paraId="54A13BC2" w14:textId="7F555FBA" w:rsidR="00766461" w:rsidRPr="008B59DC" w:rsidRDefault="00766461" w:rsidP="008B5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9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0BC6" w:rsidRPr="00846AA1" w14:paraId="5FB38547" w14:textId="77777777" w:rsidTr="00766461">
        <w:tc>
          <w:tcPr>
            <w:tcW w:w="958" w:type="pct"/>
          </w:tcPr>
          <w:p w14:paraId="336519E2" w14:textId="30B5FFE5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1E95" w:rsidRPr="008B59DC">
              <w:rPr>
                <w:rFonts w:asciiTheme="majorBidi" w:hAnsiTheme="majorBidi" w:cstheme="majorBidi"/>
              </w:rPr>
              <w:t>1</w:t>
            </w:r>
            <w:r w:rsidRPr="008B59DC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8B59DC">
              <w:rPr>
                <w:rFonts w:asciiTheme="majorBidi" w:hAnsiTheme="majorBidi" w:cstheme="majorBidi"/>
              </w:rPr>
              <w:t xml:space="preserve"> </w:t>
            </w:r>
            <w:r w:rsidR="006F1E95" w:rsidRPr="008B59D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6" w:type="pct"/>
          </w:tcPr>
          <w:p w14:paraId="489EB9D5" w14:textId="77777777" w:rsidR="00340BC6" w:rsidRPr="008B59DC" w:rsidRDefault="00340BC6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4" w:type="pct"/>
          </w:tcPr>
          <w:p w14:paraId="0C4C0C34" w14:textId="77312FD1" w:rsidR="00340BC6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2</w:t>
            </w:r>
            <w:r w:rsidR="0029645E" w:rsidRPr="008B59DC">
              <w:rPr>
                <w:rFonts w:asciiTheme="majorBidi" w:hAnsiTheme="majorBidi" w:cstheme="majorBidi"/>
              </w:rPr>
              <w:t>,</w:t>
            </w:r>
            <w:r w:rsidRPr="008B59DC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395" w:type="pct"/>
          </w:tcPr>
          <w:p w14:paraId="5C7CE8FA" w14:textId="7721E782" w:rsidR="00340BC6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59DC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395" w:type="pct"/>
          </w:tcPr>
          <w:p w14:paraId="3F02A09A" w14:textId="7C84EBEC" w:rsidR="00340BC6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25</w:t>
            </w:r>
            <w:r w:rsidR="0029645E" w:rsidRPr="008B59DC">
              <w:rPr>
                <w:rFonts w:asciiTheme="majorBidi" w:hAnsiTheme="majorBidi" w:cstheme="majorBidi"/>
              </w:rPr>
              <w:t>,</w:t>
            </w:r>
            <w:r w:rsidRPr="008B59DC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395" w:type="pct"/>
          </w:tcPr>
          <w:p w14:paraId="62D80F5B" w14:textId="637A9FCC" w:rsidR="00340BC6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59DC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395" w:type="pct"/>
          </w:tcPr>
          <w:p w14:paraId="15D206FA" w14:textId="613DD761" w:rsidR="00340BC6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3</w:t>
            </w:r>
            <w:r w:rsidR="0029645E" w:rsidRPr="008B59DC">
              <w:rPr>
                <w:rFonts w:asciiTheme="majorBidi" w:hAnsiTheme="majorBidi" w:cstheme="majorBidi"/>
              </w:rPr>
              <w:t>,</w:t>
            </w:r>
            <w:r w:rsidRPr="008B59DC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394" w:type="pct"/>
          </w:tcPr>
          <w:p w14:paraId="35627465" w14:textId="05F8C588" w:rsidR="00340BC6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395" w:type="pct"/>
          </w:tcPr>
          <w:p w14:paraId="1D181CC9" w14:textId="49D6476F" w:rsidR="00340BC6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395" w:type="pct"/>
          </w:tcPr>
          <w:p w14:paraId="4115198B" w14:textId="6EE0D83A" w:rsidR="00340BC6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59DC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395" w:type="pct"/>
          </w:tcPr>
          <w:p w14:paraId="6181D11F" w14:textId="7A35E3CA" w:rsidR="00340BC6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1</w:t>
            </w:r>
            <w:r w:rsidR="00E15B5A" w:rsidRPr="008B59DC">
              <w:rPr>
                <w:rFonts w:asciiTheme="majorBidi" w:hAnsiTheme="majorBidi" w:cstheme="majorBidi"/>
              </w:rPr>
              <w:t>,</w:t>
            </w:r>
            <w:r w:rsidRPr="008B59DC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393" w:type="pct"/>
          </w:tcPr>
          <w:p w14:paraId="4C40741E" w14:textId="533B4895" w:rsidR="00340BC6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33</w:t>
            </w:r>
            <w:r w:rsidR="00340BC6" w:rsidRPr="008B59DC">
              <w:rPr>
                <w:rFonts w:asciiTheme="majorBidi" w:hAnsiTheme="majorBidi" w:cstheme="majorBidi"/>
              </w:rPr>
              <w:t>,</w:t>
            </w:r>
            <w:r w:rsidRPr="008B59DC">
              <w:rPr>
                <w:rFonts w:asciiTheme="majorBidi" w:hAnsiTheme="majorBidi" w:cstheme="majorBidi"/>
              </w:rPr>
              <w:t>057</w:t>
            </w:r>
          </w:p>
        </w:tc>
      </w:tr>
      <w:tr w:rsidR="00DB6CCD" w:rsidRPr="00846AA1" w14:paraId="4F99C704" w14:textId="77777777" w:rsidTr="00041626">
        <w:tc>
          <w:tcPr>
            <w:tcW w:w="958" w:type="pct"/>
          </w:tcPr>
          <w:p w14:paraId="506DA8C8" w14:textId="77777777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6" w:type="pct"/>
          </w:tcPr>
          <w:p w14:paraId="19F0E4FD" w14:textId="77777777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D79B4" w14:textId="46678DF1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2C648" w14:textId="0C2B9B6B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9477" w14:textId="609C3009" w:rsidR="00DB6CCD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5910A" w14:textId="42FFC34F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A177C" w14:textId="4C062CA8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64"/>
              </w:tabs>
              <w:spacing w:line="240" w:lineRule="auto"/>
              <w:ind w:right="149"/>
              <w:jc w:val="right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94" w:type="pct"/>
            <w:vAlign w:val="bottom"/>
          </w:tcPr>
          <w:p w14:paraId="6D33A445" w14:textId="0C547E5D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B59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DC0E" w14:textId="542B55A0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vAlign w:val="bottom"/>
          </w:tcPr>
          <w:p w14:paraId="20D401FE" w14:textId="4FDC10C8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vAlign w:val="bottom"/>
          </w:tcPr>
          <w:p w14:paraId="005D3F53" w14:textId="76910AA5" w:rsidR="00DB6CCD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393" w:type="pct"/>
            <w:vAlign w:val="bottom"/>
          </w:tcPr>
          <w:p w14:paraId="145302A9" w14:textId="3658A4F8" w:rsidR="00DB6CCD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193</w:t>
            </w:r>
          </w:p>
        </w:tc>
      </w:tr>
      <w:tr w:rsidR="00DB6CCD" w:rsidRPr="00846AA1" w14:paraId="165F5413" w14:textId="77777777" w:rsidTr="00041626">
        <w:trPr>
          <w:trHeight w:val="272"/>
        </w:trPr>
        <w:tc>
          <w:tcPr>
            <w:tcW w:w="958" w:type="pct"/>
          </w:tcPr>
          <w:p w14:paraId="5974C072" w14:textId="77777777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6" w:type="pct"/>
          </w:tcPr>
          <w:p w14:paraId="6F07B937" w14:textId="77777777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97116" w14:textId="0DBD21C8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8B59D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42772" w14:textId="4191D59D" w:rsidR="00DB6CCD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9FAB6" w14:textId="09132A5A" w:rsidR="00DB6CCD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0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3D7BB" w14:textId="68F47F25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81154" w14:textId="05523D28" w:rsidR="00DB6CCD" w:rsidRPr="008B59DC" w:rsidRDefault="006F1E95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660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394" w:type="pct"/>
            <w:vAlign w:val="bottom"/>
          </w:tcPr>
          <w:p w14:paraId="154D88AD" w14:textId="20806478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1216C" w14:textId="1D80B8A3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vAlign w:val="bottom"/>
          </w:tcPr>
          <w:p w14:paraId="26EC1E80" w14:textId="487CB1EE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vAlign w:val="bottom"/>
          </w:tcPr>
          <w:p w14:paraId="4B5AEE6A" w14:textId="7112C72F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(</w:t>
            </w:r>
            <w:r w:rsidR="006F1E95" w:rsidRPr="008B59DC">
              <w:rPr>
                <w:rFonts w:asciiTheme="majorBidi" w:hAnsiTheme="majorBidi" w:cstheme="majorBidi"/>
              </w:rPr>
              <w:t>87</w:t>
            </w:r>
            <w:r w:rsidRPr="008B59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3" w:type="pct"/>
            <w:vAlign w:val="bottom"/>
          </w:tcPr>
          <w:p w14:paraId="7A793125" w14:textId="041E87FF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(</w:t>
            </w:r>
            <w:r w:rsidR="006F1E95" w:rsidRPr="008B59DC">
              <w:rPr>
                <w:rFonts w:asciiTheme="majorBidi" w:hAnsiTheme="majorBidi" w:cstheme="majorBidi"/>
              </w:rPr>
              <w:t>58</w:t>
            </w:r>
            <w:r w:rsidRPr="008B59DC">
              <w:rPr>
                <w:rFonts w:asciiTheme="majorBidi" w:hAnsiTheme="majorBidi" w:cstheme="majorBidi"/>
              </w:rPr>
              <w:t>)</w:t>
            </w:r>
          </w:p>
        </w:tc>
      </w:tr>
      <w:tr w:rsidR="00DB6CCD" w:rsidRPr="00846AA1" w14:paraId="6A9E6EEE" w14:textId="77777777" w:rsidTr="00041626">
        <w:trPr>
          <w:trHeight w:val="272"/>
        </w:trPr>
        <w:tc>
          <w:tcPr>
            <w:tcW w:w="958" w:type="pct"/>
          </w:tcPr>
          <w:p w14:paraId="47EAFD7C" w14:textId="77777777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6" w:type="pct"/>
          </w:tcPr>
          <w:p w14:paraId="1D0B56D7" w14:textId="77777777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F32F2" w14:textId="5B12B6B5" w:rsidR="00DB6CCD" w:rsidRPr="008B59DC" w:rsidRDefault="00DB6CCD" w:rsidP="008B5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8B59DC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25AA2" w14:textId="20AC9328" w:rsidR="00DB6CCD" w:rsidRPr="008B59DC" w:rsidRDefault="00DB6CCD" w:rsidP="008B5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(</w:t>
            </w:r>
            <w:r w:rsidR="006F1E95" w:rsidRPr="008B59DC">
              <w:rPr>
                <w:rFonts w:asciiTheme="majorBidi" w:hAnsiTheme="majorBidi" w:cstheme="majorBidi"/>
              </w:rPr>
              <w:t>5</w:t>
            </w:r>
            <w:r w:rsidRPr="008B59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BE832" w14:textId="07400AD1" w:rsidR="00DB6CCD" w:rsidRPr="008B59DC" w:rsidRDefault="00DB6CCD" w:rsidP="008B5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(</w:t>
            </w:r>
            <w:r w:rsidR="006F1E95" w:rsidRPr="008B59DC">
              <w:rPr>
                <w:rFonts w:asciiTheme="majorBidi" w:hAnsiTheme="majorBidi" w:cstheme="majorBidi"/>
              </w:rPr>
              <w:t>722</w:t>
            </w:r>
            <w:r w:rsidRPr="008B59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79D02" w14:textId="6E5DE06F" w:rsidR="00DB6CCD" w:rsidRPr="008B59DC" w:rsidRDefault="00DB6CCD" w:rsidP="008B5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97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(</w:t>
            </w:r>
            <w:r w:rsidR="006F1E95" w:rsidRPr="008B59DC">
              <w:rPr>
                <w:rFonts w:asciiTheme="majorBidi" w:hAnsiTheme="majorBidi" w:cstheme="majorBidi"/>
              </w:rPr>
              <w:t>1</w:t>
            </w:r>
            <w:r w:rsidRPr="008B59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F1D34" w14:textId="0B041837" w:rsidR="00DB6CCD" w:rsidRPr="008B59DC" w:rsidRDefault="00DB6CCD" w:rsidP="008B5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(</w:t>
            </w:r>
            <w:r w:rsidR="006F1E95" w:rsidRPr="008B59DC">
              <w:rPr>
                <w:rFonts w:asciiTheme="majorBidi" w:hAnsiTheme="majorBidi" w:cstheme="majorBidi"/>
              </w:rPr>
              <w:t>113</w:t>
            </w:r>
            <w:r w:rsidRPr="008B59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4" w:type="pct"/>
            <w:vAlign w:val="bottom"/>
          </w:tcPr>
          <w:p w14:paraId="67B05F08" w14:textId="6EC03079" w:rsidR="00DB6CCD" w:rsidRPr="008B59DC" w:rsidRDefault="00DB6CCD" w:rsidP="008B5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A9B95" w14:textId="757AE5B0" w:rsidR="00DB6CCD" w:rsidRPr="008B59DC" w:rsidRDefault="00DB6CCD" w:rsidP="008B5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B59DC">
              <w:rPr>
                <w:rFonts w:asciiTheme="majorBidi" w:hAnsiTheme="majorBidi" w:cstheme="majorBidi"/>
              </w:rPr>
              <w:t>(</w:t>
            </w:r>
            <w:r w:rsidR="006F1E95" w:rsidRPr="008B59DC">
              <w:rPr>
                <w:rFonts w:asciiTheme="majorBidi" w:hAnsiTheme="majorBidi" w:cstheme="majorBidi"/>
              </w:rPr>
              <w:t>5</w:t>
            </w:r>
            <w:r w:rsidRPr="008B59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5" w:type="pct"/>
            <w:vAlign w:val="bottom"/>
          </w:tcPr>
          <w:p w14:paraId="076F8FA1" w14:textId="7BE29079" w:rsidR="00DB6CCD" w:rsidRPr="008B59DC" w:rsidRDefault="00DB6CCD" w:rsidP="008B5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(</w:t>
            </w:r>
            <w:r w:rsidR="006F1E95" w:rsidRPr="008B59DC">
              <w:rPr>
                <w:rFonts w:asciiTheme="majorBidi" w:hAnsiTheme="majorBidi" w:cstheme="majorBidi"/>
              </w:rPr>
              <w:t>1</w:t>
            </w:r>
            <w:r w:rsidRPr="008B59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95" w:type="pct"/>
            <w:vAlign w:val="bottom"/>
          </w:tcPr>
          <w:p w14:paraId="5DE5C790" w14:textId="7B9C3303" w:rsidR="00DB6CCD" w:rsidRPr="008B59DC" w:rsidRDefault="00DB6CCD" w:rsidP="008B5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93" w:type="pct"/>
            <w:vAlign w:val="bottom"/>
          </w:tcPr>
          <w:p w14:paraId="5325C25E" w14:textId="09203486" w:rsidR="00DB6CCD" w:rsidRPr="008B59DC" w:rsidRDefault="00DB6CCD" w:rsidP="008B59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B59DC">
              <w:rPr>
                <w:rFonts w:asciiTheme="majorBidi" w:hAnsiTheme="majorBidi" w:cstheme="majorBidi"/>
              </w:rPr>
              <w:t>(</w:t>
            </w:r>
            <w:r w:rsidR="006F1E95" w:rsidRPr="008B59DC">
              <w:rPr>
                <w:rFonts w:asciiTheme="majorBidi" w:hAnsiTheme="majorBidi" w:cstheme="majorBidi"/>
              </w:rPr>
              <w:t>847</w:t>
            </w:r>
            <w:r w:rsidRPr="008B59DC">
              <w:rPr>
                <w:rFonts w:asciiTheme="majorBidi" w:hAnsiTheme="majorBidi" w:cstheme="majorBidi"/>
              </w:rPr>
              <w:t>)</w:t>
            </w:r>
          </w:p>
        </w:tc>
      </w:tr>
      <w:tr w:rsidR="00DB6CCD" w:rsidRPr="00846AA1" w14:paraId="580B3C9D" w14:textId="77777777" w:rsidTr="00951F45">
        <w:tc>
          <w:tcPr>
            <w:tcW w:w="958" w:type="pct"/>
          </w:tcPr>
          <w:p w14:paraId="5D7AF1E3" w14:textId="7D6A75FB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59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F1E95" w:rsidRPr="008B59DC">
              <w:rPr>
                <w:rFonts w:asciiTheme="majorBidi" w:hAnsiTheme="majorBidi" w:cstheme="majorBidi"/>
                <w:b/>
                <w:bCs/>
              </w:rPr>
              <w:t>31</w:t>
            </w:r>
            <w:r w:rsidRPr="008B59DC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  <w:r w:rsidR="006F1E95" w:rsidRPr="008B59DC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6" w:type="pct"/>
          </w:tcPr>
          <w:p w14:paraId="509E79B0" w14:textId="77777777" w:rsidR="00DB6CCD" w:rsidRPr="008B59DC" w:rsidRDefault="00DB6CCD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4" w:type="pct"/>
            <w:vAlign w:val="bottom"/>
          </w:tcPr>
          <w:p w14:paraId="6AAF482D" w14:textId="60DC649B" w:rsidR="00DB6CCD" w:rsidRPr="008B59DC" w:rsidRDefault="006F1E95" w:rsidP="008B5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  <w:tab w:val="decimal" w:pos="8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B59DC">
              <w:rPr>
                <w:rFonts w:asciiTheme="majorBidi" w:hAnsiTheme="majorBidi" w:cstheme="majorBidi"/>
                <w:b/>
                <w:bCs/>
              </w:rPr>
              <w:t>2</w:t>
            </w:r>
            <w:r w:rsidR="00DB6CCD" w:rsidRPr="008B59DC">
              <w:rPr>
                <w:rFonts w:asciiTheme="majorBidi" w:hAnsiTheme="majorBidi" w:cstheme="majorBidi"/>
                <w:b/>
                <w:bCs/>
              </w:rPr>
              <w:t>,</w:t>
            </w:r>
            <w:r w:rsidRPr="008B59DC">
              <w:rPr>
                <w:rFonts w:asciiTheme="majorBidi" w:hAnsiTheme="majorBidi" w:cstheme="majorBidi"/>
                <w:b/>
                <w:bCs/>
              </w:rPr>
              <w:t>369</w:t>
            </w:r>
          </w:p>
        </w:tc>
        <w:tc>
          <w:tcPr>
            <w:tcW w:w="395" w:type="pct"/>
          </w:tcPr>
          <w:p w14:paraId="6170CE1F" w14:textId="2E39FBEF" w:rsidR="00DB6CCD" w:rsidRPr="008B59DC" w:rsidRDefault="006F1E95" w:rsidP="008B5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59DC">
              <w:rPr>
                <w:rFonts w:asciiTheme="majorBidi" w:hAnsiTheme="majorBidi" w:cstheme="majorBidi"/>
                <w:b/>
                <w:bCs/>
              </w:rPr>
              <w:t>167</w:t>
            </w:r>
          </w:p>
        </w:tc>
        <w:tc>
          <w:tcPr>
            <w:tcW w:w="395" w:type="pct"/>
          </w:tcPr>
          <w:p w14:paraId="3FA06B0E" w14:textId="20A7B8D6" w:rsidR="00DB6CCD" w:rsidRPr="008B59DC" w:rsidRDefault="006F1E95" w:rsidP="008B5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8B59DC">
              <w:rPr>
                <w:rFonts w:asciiTheme="majorBidi" w:hAnsiTheme="majorBidi" w:cstheme="majorBidi"/>
                <w:b/>
                <w:bCs/>
              </w:rPr>
              <w:t>24</w:t>
            </w:r>
            <w:r w:rsidR="00DB6CCD" w:rsidRPr="008B59DC">
              <w:rPr>
                <w:rFonts w:asciiTheme="majorBidi" w:hAnsiTheme="majorBidi" w:cstheme="majorBidi"/>
                <w:b/>
                <w:bCs/>
              </w:rPr>
              <w:t>,</w:t>
            </w:r>
            <w:r w:rsidRPr="008B59DC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  <w:tc>
          <w:tcPr>
            <w:tcW w:w="395" w:type="pct"/>
          </w:tcPr>
          <w:p w14:paraId="0837D23A" w14:textId="6356E2E1" w:rsidR="00DB6CCD" w:rsidRPr="008B59DC" w:rsidRDefault="006F1E95" w:rsidP="008B5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59DC">
              <w:rPr>
                <w:rFonts w:asciiTheme="majorBidi" w:hAnsiTheme="majorBidi" w:cstheme="majorBidi"/>
                <w:b/>
                <w:bCs/>
              </w:rPr>
              <w:t>50</w:t>
            </w:r>
          </w:p>
        </w:tc>
        <w:tc>
          <w:tcPr>
            <w:tcW w:w="395" w:type="pct"/>
          </w:tcPr>
          <w:p w14:paraId="6088C240" w14:textId="096F3295" w:rsidR="00DB6CCD" w:rsidRPr="008B59DC" w:rsidRDefault="006F1E95" w:rsidP="008B5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cs/>
              </w:rPr>
            </w:pPr>
            <w:r w:rsidRPr="008B59DC">
              <w:rPr>
                <w:rFonts w:asciiTheme="majorBidi" w:hAnsiTheme="majorBidi" w:cstheme="majorBidi"/>
                <w:b/>
                <w:bCs/>
              </w:rPr>
              <w:t>3</w:t>
            </w:r>
            <w:r w:rsidR="00DB6CCD" w:rsidRPr="008B59DC">
              <w:rPr>
                <w:rFonts w:asciiTheme="majorBidi" w:hAnsiTheme="majorBidi" w:cstheme="majorBidi"/>
                <w:b/>
                <w:bCs/>
              </w:rPr>
              <w:t>,</w:t>
            </w:r>
            <w:r w:rsidRPr="008B59DC">
              <w:rPr>
                <w:rFonts w:asciiTheme="majorBidi" w:hAnsiTheme="majorBidi" w:cstheme="majorBidi"/>
                <w:b/>
                <w:bCs/>
              </w:rPr>
              <w:t>165</w:t>
            </w:r>
          </w:p>
        </w:tc>
        <w:tc>
          <w:tcPr>
            <w:tcW w:w="394" w:type="pct"/>
          </w:tcPr>
          <w:p w14:paraId="79910084" w14:textId="362BC71F" w:rsidR="00DB6CCD" w:rsidRPr="008B59DC" w:rsidRDefault="006F1E95" w:rsidP="008B5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B59DC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395" w:type="pct"/>
          </w:tcPr>
          <w:p w14:paraId="4ACDBE0A" w14:textId="670A5B96" w:rsidR="00DB6CCD" w:rsidRPr="008B59DC" w:rsidRDefault="006F1E95" w:rsidP="008B5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59DC">
              <w:rPr>
                <w:rFonts w:asciiTheme="majorBidi" w:hAnsiTheme="majorBidi" w:cstheme="majorBidi"/>
                <w:b/>
                <w:bCs/>
              </w:rPr>
              <w:t>58</w:t>
            </w:r>
          </w:p>
        </w:tc>
        <w:tc>
          <w:tcPr>
            <w:tcW w:w="395" w:type="pct"/>
          </w:tcPr>
          <w:p w14:paraId="520069A9" w14:textId="10222BC2" w:rsidR="00DB6CCD" w:rsidRPr="008B59DC" w:rsidRDefault="006F1E95" w:rsidP="008B5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59DC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395" w:type="pct"/>
          </w:tcPr>
          <w:p w14:paraId="74E2650A" w14:textId="26DBBBFB" w:rsidR="00DB6CCD" w:rsidRPr="008B59DC" w:rsidRDefault="006F1E95" w:rsidP="008B5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B59DC">
              <w:rPr>
                <w:rFonts w:asciiTheme="majorBidi" w:hAnsiTheme="majorBidi" w:cstheme="majorBidi"/>
                <w:b/>
                <w:bCs/>
              </w:rPr>
              <w:t>1</w:t>
            </w:r>
            <w:r w:rsidR="00DB6CCD" w:rsidRPr="008B59DC">
              <w:rPr>
                <w:rFonts w:asciiTheme="majorBidi" w:hAnsiTheme="majorBidi" w:cstheme="majorBidi"/>
                <w:b/>
                <w:bCs/>
              </w:rPr>
              <w:t>,</w:t>
            </w:r>
            <w:r w:rsidRPr="008B59DC">
              <w:rPr>
                <w:rFonts w:asciiTheme="majorBidi" w:hAnsiTheme="majorBidi" w:cstheme="majorBidi"/>
                <w:b/>
                <w:bCs/>
              </w:rPr>
              <w:t>470</w:t>
            </w:r>
          </w:p>
        </w:tc>
        <w:tc>
          <w:tcPr>
            <w:tcW w:w="393" w:type="pct"/>
          </w:tcPr>
          <w:p w14:paraId="2C4B1902" w14:textId="7ACD72A2" w:rsidR="00DB6CCD" w:rsidRPr="008B59DC" w:rsidRDefault="006F1E95" w:rsidP="008B59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59DC">
              <w:rPr>
                <w:rFonts w:asciiTheme="majorBidi" w:hAnsiTheme="majorBidi" w:cstheme="majorBidi"/>
                <w:b/>
                <w:bCs/>
              </w:rPr>
              <w:t>32</w:t>
            </w:r>
            <w:r w:rsidR="00DB6CCD" w:rsidRPr="008B59DC">
              <w:rPr>
                <w:rFonts w:asciiTheme="majorBidi" w:hAnsiTheme="majorBidi" w:cstheme="majorBidi"/>
                <w:b/>
                <w:bCs/>
              </w:rPr>
              <w:t>,</w:t>
            </w:r>
            <w:r w:rsidRPr="008B59DC">
              <w:rPr>
                <w:rFonts w:asciiTheme="majorBidi" w:hAnsiTheme="majorBidi" w:cstheme="majorBidi"/>
                <w:b/>
                <w:bCs/>
              </w:rPr>
              <w:t>345</w:t>
            </w:r>
          </w:p>
        </w:tc>
      </w:tr>
    </w:tbl>
    <w:p w14:paraId="74DFBD85" w14:textId="77777777" w:rsidR="00BB46DE" w:rsidRPr="00846AA1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BB46DE" w:rsidRPr="00846AA1" w:rsidSect="004B22A4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bookmarkEnd w:id="4"/>
    <w:bookmarkEnd w:id="5"/>
    <w:p w14:paraId="6E873E7C" w14:textId="77777777" w:rsidR="004B22A4" w:rsidRPr="00846AA1" w:rsidRDefault="004B22A4" w:rsidP="004E7FC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846AA1" w:rsidRDefault="004B22A4" w:rsidP="0087088F">
      <w:pPr>
        <w:spacing w:line="240" w:lineRule="auto"/>
        <w:rPr>
          <w:sz w:val="22"/>
          <w:szCs w:val="22"/>
        </w:rPr>
      </w:pPr>
    </w:p>
    <w:p w14:paraId="01ABDFE2" w14:textId="6AF54B7E" w:rsidR="004B22A4" w:rsidRPr="00846AA1" w:rsidRDefault="004B22A4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846AA1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846AA1">
        <w:rPr>
          <w:cs/>
        </w:rPr>
        <w:t>ระหว่างงวด</w:t>
      </w:r>
      <w:r w:rsidR="00D33059" w:rsidRPr="00846AA1">
        <w:rPr>
          <w:rFonts w:hint="cs"/>
          <w:cs/>
        </w:rPr>
        <w:t>สาม</w:t>
      </w:r>
      <w:r w:rsidR="00D33059" w:rsidRPr="00846AA1">
        <w:rPr>
          <w:cs/>
        </w:rPr>
        <w:t xml:space="preserve">เดือนสิ้นสุดวันที่ </w:t>
      </w:r>
      <w:r w:rsidR="006F1E95" w:rsidRPr="006F1E95">
        <w:t>31</w:t>
      </w:r>
      <w:r w:rsidR="00D33059" w:rsidRPr="00846AA1">
        <w:rPr>
          <w:cs/>
        </w:rPr>
        <w:t xml:space="preserve"> ม</w:t>
      </w:r>
      <w:r w:rsidR="00D33059" w:rsidRPr="00846AA1">
        <w:rPr>
          <w:rFonts w:hint="cs"/>
          <w:cs/>
        </w:rPr>
        <w:t>ีนาคม</w:t>
      </w:r>
      <w:r w:rsidR="00D33059" w:rsidRPr="00846AA1">
        <w:rPr>
          <w:cs/>
        </w:rPr>
        <w:t xml:space="preserve"> </w:t>
      </w:r>
      <w:r w:rsidR="006F1E95" w:rsidRPr="006F1E95">
        <w:t>2565</w:t>
      </w:r>
      <w:r w:rsidRPr="00846AA1">
        <w:rPr>
          <w:rFonts w:asciiTheme="majorBidi" w:hAnsiTheme="majorBidi" w:cstheme="majorBidi"/>
          <w:cs/>
        </w:rPr>
        <w:t xml:space="preserve"> มีดังนี้</w:t>
      </w:r>
    </w:p>
    <w:p w14:paraId="2120A39C" w14:textId="7C316286" w:rsidR="00345D0B" w:rsidRPr="00846AA1" w:rsidRDefault="00345D0B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710"/>
        <w:gridCol w:w="1620"/>
        <w:gridCol w:w="1530"/>
        <w:gridCol w:w="1500"/>
        <w:gridCol w:w="1470"/>
        <w:gridCol w:w="1530"/>
      </w:tblGrid>
      <w:tr w:rsidR="00DA349A" w:rsidRPr="00846AA1" w14:paraId="522241C7" w14:textId="77777777" w:rsidTr="0087088F">
        <w:trPr>
          <w:tblHeader/>
        </w:trPr>
        <w:tc>
          <w:tcPr>
            <w:tcW w:w="3780" w:type="dxa"/>
          </w:tcPr>
          <w:p w14:paraId="722EA9BE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90" w:type="dxa"/>
          </w:tcPr>
          <w:p w14:paraId="0F72D130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6"/>
            <w:vAlign w:val="bottom"/>
          </w:tcPr>
          <w:p w14:paraId="0332E25A" w14:textId="63AA184B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846AA1">
              <w:rPr>
                <w:rFonts w:eastAsia="Calibri"/>
                <w:b/>
                <w:bCs/>
                <w:cs/>
              </w:rPr>
              <w:t>งบการเงิน</w:t>
            </w:r>
            <w:r w:rsidRPr="00846AA1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4B7B22" w:rsidRPr="00846AA1" w14:paraId="3F914459" w14:textId="23A93ACA" w:rsidTr="0087088F">
        <w:trPr>
          <w:tblHeader/>
        </w:trPr>
        <w:tc>
          <w:tcPr>
            <w:tcW w:w="3780" w:type="dxa"/>
          </w:tcPr>
          <w:p w14:paraId="5F3C8367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591C4240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07425A26" w14:textId="349CD056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0DBBD9BA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5FF6C782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38F9F816" w14:textId="17EC6A28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710" w:type="dxa"/>
            <w:vAlign w:val="bottom"/>
          </w:tcPr>
          <w:p w14:paraId="178908AC" w14:textId="42CFCD0B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/>
                <w:cs/>
              </w:rPr>
              <w:t>อาคารและ</w:t>
            </w:r>
          </w:p>
          <w:p w14:paraId="7F1E700B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/>
                <w:cs/>
              </w:rPr>
              <w:t>ที่ดินพร้อม</w:t>
            </w:r>
          </w:p>
          <w:p w14:paraId="4DBD53BA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46AA1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620" w:type="dxa"/>
            <w:vAlign w:val="bottom"/>
          </w:tcPr>
          <w:p w14:paraId="7341D89D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0" w:type="dxa"/>
          </w:tcPr>
          <w:p w14:paraId="54741409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926B293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929525" w14:textId="7F9E5B6F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46AA1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500" w:type="dxa"/>
            <w:vAlign w:val="bottom"/>
          </w:tcPr>
          <w:p w14:paraId="2FEB517F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 w:hint="cs"/>
                <w:cs/>
              </w:rPr>
              <w:t>เครื่องจักร</w:t>
            </w:r>
          </w:p>
          <w:p w14:paraId="401FFB44" w14:textId="37BC9878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46AA1">
              <w:rPr>
                <w:rFonts w:eastAsia="Calibri" w:hint="cs"/>
                <w:cs/>
              </w:rPr>
              <w:t>อุปกรณ์หอกลั่น</w:t>
            </w:r>
          </w:p>
        </w:tc>
        <w:tc>
          <w:tcPr>
            <w:tcW w:w="1470" w:type="dxa"/>
            <w:vAlign w:val="bottom"/>
          </w:tcPr>
          <w:p w14:paraId="29EAC3CB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 w:hint="cs"/>
                <w:cs/>
              </w:rPr>
              <w:t>ยานพาหนะและ</w:t>
            </w:r>
          </w:p>
          <w:p w14:paraId="1958D04F" w14:textId="0BB13FD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 w:hint="cs"/>
                <w:cs/>
              </w:rPr>
              <w:t>เรือขนส่งน้ำมัน</w:t>
            </w:r>
          </w:p>
        </w:tc>
        <w:tc>
          <w:tcPr>
            <w:tcW w:w="1530" w:type="dxa"/>
          </w:tcPr>
          <w:p w14:paraId="039FA534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C13FEB3" w14:textId="77777777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7F3C18D3" w14:textId="3CC5CF5F" w:rsidR="004B7B22" w:rsidRPr="00846AA1" w:rsidRDefault="004B7B22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 w:hint="cs"/>
                <w:cs/>
              </w:rPr>
              <w:t>รวม</w:t>
            </w:r>
          </w:p>
        </w:tc>
      </w:tr>
      <w:tr w:rsidR="00C51944" w:rsidRPr="00846AA1" w14:paraId="4BBEA3CB" w14:textId="77777777" w:rsidTr="0087088F">
        <w:tc>
          <w:tcPr>
            <w:tcW w:w="3780" w:type="dxa"/>
          </w:tcPr>
          <w:p w14:paraId="42F7E12D" w14:textId="7777777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25B8C7FE" w14:textId="77777777" w:rsidR="00C51944" w:rsidRPr="00846AA1" w:rsidRDefault="00C51944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6"/>
            <w:vAlign w:val="bottom"/>
          </w:tcPr>
          <w:p w14:paraId="3A8642D4" w14:textId="68AF3CB5" w:rsidR="00C51944" w:rsidRPr="00846AA1" w:rsidRDefault="00C51944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6A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1944" w:rsidRPr="00846AA1" w14:paraId="51227D21" w14:textId="77777777" w:rsidTr="000B6371">
        <w:tc>
          <w:tcPr>
            <w:tcW w:w="3780" w:type="dxa"/>
          </w:tcPr>
          <w:p w14:paraId="7F2A3E85" w14:textId="35BCEFAE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846AA1">
              <w:rPr>
                <w:cs/>
              </w:rPr>
              <w:t xml:space="preserve">ณ วันที่ </w:t>
            </w:r>
            <w:r w:rsidR="006F1E95" w:rsidRPr="006F1E95">
              <w:t>1</w:t>
            </w:r>
            <w:r w:rsidRPr="00846AA1">
              <w:rPr>
                <w:cs/>
              </w:rPr>
              <w:t xml:space="preserve"> มกราคม </w:t>
            </w:r>
            <w:r w:rsidR="006F1E95" w:rsidRPr="006F1E95">
              <w:t>2565</w:t>
            </w:r>
          </w:p>
        </w:tc>
        <w:tc>
          <w:tcPr>
            <w:tcW w:w="990" w:type="dxa"/>
          </w:tcPr>
          <w:p w14:paraId="0AFE25B9" w14:textId="5B4EC71C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12AD7652" w14:textId="0F2028FA" w:rsidR="00C51944" w:rsidRPr="00063142" w:rsidRDefault="006F1E95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40" w:lineRule="exact"/>
            </w:pPr>
            <w:r w:rsidRPr="006F1E95">
              <w:t>9</w:t>
            </w:r>
            <w:r w:rsidR="00E15B5A" w:rsidRPr="00063142">
              <w:t>,</w:t>
            </w:r>
            <w:r w:rsidRPr="006F1E95">
              <w:t>076</w:t>
            </w:r>
          </w:p>
        </w:tc>
        <w:tc>
          <w:tcPr>
            <w:tcW w:w="1620" w:type="dxa"/>
            <w:vAlign w:val="bottom"/>
          </w:tcPr>
          <w:p w14:paraId="23A0E0F6" w14:textId="66A504A3" w:rsidR="00C51944" w:rsidRPr="00846AA1" w:rsidRDefault="006F1E9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6F1E95">
              <w:t>890</w:t>
            </w:r>
          </w:p>
        </w:tc>
        <w:tc>
          <w:tcPr>
            <w:tcW w:w="1530" w:type="dxa"/>
          </w:tcPr>
          <w:p w14:paraId="772D823B" w14:textId="592E55B5" w:rsidR="00C51944" w:rsidRPr="00846AA1" w:rsidRDefault="006F1E9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6F1E95">
              <w:t>932</w:t>
            </w:r>
          </w:p>
        </w:tc>
        <w:tc>
          <w:tcPr>
            <w:tcW w:w="1500" w:type="dxa"/>
            <w:vAlign w:val="bottom"/>
          </w:tcPr>
          <w:p w14:paraId="6DE3078B" w14:textId="182F07ED" w:rsidR="00C51944" w:rsidRPr="00846AA1" w:rsidRDefault="006F1E9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</w:pPr>
            <w:r w:rsidRPr="006F1E95">
              <w:t>13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9A558F5" w14:textId="695D7A44" w:rsidR="00C51944" w:rsidRPr="00846AA1" w:rsidRDefault="006F1E95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6F1E95">
              <w:t>2</w:t>
            </w:r>
            <w:r w:rsidR="00E15B5A" w:rsidRPr="00846AA1">
              <w:t>,</w:t>
            </w:r>
            <w:r w:rsidRPr="006F1E95">
              <w:t>714</w:t>
            </w:r>
          </w:p>
        </w:tc>
        <w:tc>
          <w:tcPr>
            <w:tcW w:w="1530" w:type="dxa"/>
            <w:vAlign w:val="bottom"/>
          </w:tcPr>
          <w:p w14:paraId="1752736B" w14:textId="7A9AE3CC" w:rsidR="00C51944" w:rsidRPr="00846AA1" w:rsidRDefault="006F1E95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6F1E95">
              <w:t>13</w:t>
            </w:r>
            <w:r w:rsidR="00C51944" w:rsidRPr="00846AA1">
              <w:t>,</w:t>
            </w:r>
            <w:r w:rsidRPr="006F1E95">
              <w:t>625</w:t>
            </w:r>
          </w:p>
        </w:tc>
      </w:tr>
      <w:tr w:rsidR="00C51944" w:rsidRPr="00846AA1" w14:paraId="27CDA35D" w14:textId="77777777" w:rsidTr="0087088F">
        <w:tc>
          <w:tcPr>
            <w:tcW w:w="3780" w:type="dxa"/>
          </w:tcPr>
          <w:p w14:paraId="332729BD" w14:textId="7777777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846AA1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6C8B399" w14:textId="7777777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90DD5" w14:textId="2327FE83" w:rsidR="00C51944" w:rsidRPr="00063142" w:rsidRDefault="006F1E95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40" w:lineRule="exact"/>
            </w:pPr>
            <w:r w:rsidRPr="006F1E95">
              <w:t>1</w:t>
            </w:r>
            <w:r w:rsidR="000B6371" w:rsidRPr="00063142">
              <w:t>,</w:t>
            </w:r>
            <w:r w:rsidRPr="006F1E95">
              <w:t>572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45382" w14:textId="69244122" w:rsidR="00C51944" w:rsidRPr="00846AA1" w:rsidRDefault="006F1E9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</w:tabs>
              <w:spacing w:line="340" w:lineRule="exact"/>
              <w:ind w:right="70"/>
              <w:jc w:val="right"/>
            </w:pPr>
            <w:r w:rsidRPr="006F1E95">
              <w:t>17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5A89A85" w14:textId="56EB46F3" w:rsidR="00C51944" w:rsidRPr="00846AA1" w:rsidRDefault="000B6371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846AA1">
              <w:t>-</w:t>
            </w: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85BC" w14:textId="255E2350" w:rsidR="00C51944" w:rsidRPr="00846AA1" w:rsidRDefault="000B6371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</w:pPr>
            <w:r w:rsidRPr="00846AA1">
              <w:t>-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44A1" w14:textId="48E445AA" w:rsidR="00C51944" w:rsidRPr="00846AA1" w:rsidRDefault="006F1E95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6F1E95">
              <w:t>2</w:t>
            </w:r>
          </w:p>
        </w:tc>
        <w:tc>
          <w:tcPr>
            <w:tcW w:w="1530" w:type="dxa"/>
            <w:vAlign w:val="bottom"/>
          </w:tcPr>
          <w:p w14:paraId="6624AB54" w14:textId="0D3F4534" w:rsidR="00C51944" w:rsidRPr="00846AA1" w:rsidRDefault="006F1E95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  <w:ind w:right="70"/>
            </w:pPr>
            <w:r w:rsidRPr="006F1E95">
              <w:t>1</w:t>
            </w:r>
            <w:r w:rsidR="000B6371" w:rsidRPr="00846AA1">
              <w:t>,</w:t>
            </w:r>
            <w:r w:rsidRPr="006F1E95">
              <w:t>591</w:t>
            </w:r>
          </w:p>
        </w:tc>
      </w:tr>
      <w:tr w:rsidR="000B6371" w:rsidRPr="00846AA1" w14:paraId="2A57E283" w14:textId="77777777" w:rsidTr="0087088F">
        <w:tc>
          <w:tcPr>
            <w:tcW w:w="3780" w:type="dxa"/>
          </w:tcPr>
          <w:p w14:paraId="691A0821" w14:textId="1D6AA7C7" w:rsidR="000B6371" w:rsidRPr="00846AA1" w:rsidRDefault="000B6371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846AA1">
              <w:rPr>
                <w:rFonts w:hint="cs"/>
                <w:cs/>
              </w:rPr>
              <w:t>โอน</w:t>
            </w:r>
          </w:p>
        </w:tc>
        <w:tc>
          <w:tcPr>
            <w:tcW w:w="990" w:type="dxa"/>
          </w:tcPr>
          <w:p w14:paraId="26B6D10D" w14:textId="77777777" w:rsidR="000B6371" w:rsidRPr="00846AA1" w:rsidRDefault="000B6371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EAB40" w14:textId="64F1DA3C" w:rsidR="000B6371" w:rsidRPr="00846AA1" w:rsidRDefault="000B6371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40" w:lineRule="exact"/>
              <w:ind w:right="77"/>
              <w:jc w:val="right"/>
            </w:pPr>
            <w:r w:rsidRPr="00846AA1">
              <w:t>(</w:t>
            </w:r>
            <w:r w:rsidR="006F1E95" w:rsidRPr="006F1E95">
              <w:t>12</w:t>
            </w:r>
            <w:r w:rsidRPr="00846AA1"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C93AF" w14:textId="12BCBC10" w:rsidR="000B6371" w:rsidRPr="00846AA1" w:rsidRDefault="002B126B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</w:tabs>
              <w:spacing w:line="340" w:lineRule="exact"/>
              <w:ind w:right="70"/>
              <w:jc w:val="right"/>
            </w:pPr>
            <w:r w:rsidRPr="00846AA1"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23A8DD3" w14:textId="1B0DA9BA" w:rsidR="000B6371" w:rsidRPr="00846AA1" w:rsidRDefault="000B6371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846AA1">
              <w:t>-</w:t>
            </w: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F84D6" w14:textId="277D8B48" w:rsidR="000B6371" w:rsidRPr="00846AA1" w:rsidRDefault="000B6371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</w:pPr>
            <w:r w:rsidRPr="00846AA1">
              <w:t>-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CD87" w14:textId="2D577FC7" w:rsidR="000B6371" w:rsidRPr="00846AA1" w:rsidRDefault="000B6371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846AA1">
              <w:t>-</w:t>
            </w:r>
          </w:p>
        </w:tc>
        <w:tc>
          <w:tcPr>
            <w:tcW w:w="1530" w:type="dxa"/>
            <w:vAlign w:val="bottom"/>
          </w:tcPr>
          <w:p w14:paraId="21147EF9" w14:textId="2A5DCFA4" w:rsidR="000B6371" w:rsidRPr="00846AA1" w:rsidRDefault="000B6371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846AA1">
              <w:t>(</w:t>
            </w:r>
            <w:r w:rsidR="006F1E95" w:rsidRPr="006F1E95">
              <w:t>12</w:t>
            </w:r>
            <w:r w:rsidRPr="00846AA1">
              <w:t>)</w:t>
            </w:r>
          </w:p>
        </w:tc>
      </w:tr>
      <w:tr w:rsidR="00C51944" w:rsidRPr="00846AA1" w14:paraId="4F484927" w14:textId="77777777" w:rsidTr="0087088F">
        <w:trPr>
          <w:trHeight w:val="272"/>
        </w:trPr>
        <w:tc>
          <w:tcPr>
            <w:tcW w:w="3780" w:type="dxa"/>
          </w:tcPr>
          <w:p w14:paraId="6067D056" w14:textId="396A6E84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846AA1">
              <w:rPr>
                <w:cs/>
              </w:rPr>
              <w:t>ค่า</w:t>
            </w:r>
            <w:r w:rsidR="008548D8" w:rsidRPr="00846AA1">
              <w:rPr>
                <w:rFonts w:hint="cs"/>
                <w:cs/>
              </w:rPr>
              <w:t>เสื่อมราคา</w:t>
            </w:r>
            <w:r w:rsidRPr="00846AA1">
              <w:rPr>
                <w:cs/>
              </w:rPr>
              <w:t>สำหรับงวด</w:t>
            </w:r>
          </w:p>
        </w:tc>
        <w:tc>
          <w:tcPr>
            <w:tcW w:w="990" w:type="dxa"/>
          </w:tcPr>
          <w:p w14:paraId="336EE26C" w14:textId="7777777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056E7" w14:textId="337FB742" w:rsidR="00C51944" w:rsidRPr="00846AA1" w:rsidRDefault="000B6371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30"/>
              </w:tabs>
              <w:spacing w:line="340" w:lineRule="exact"/>
              <w:ind w:right="77"/>
              <w:jc w:val="right"/>
            </w:pPr>
            <w:r w:rsidRPr="00846AA1">
              <w:t>(</w:t>
            </w:r>
            <w:r w:rsidR="006F1E95" w:rsidRPr="006F1E95">
              <w:t>224</w:t>
            </w:r>
            <w:r w:rsidRPr="00846AA1"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27F5C" w14:textId="236F931E" w:rsidR="00C51944" w:rsidRPr="00846AA1" w:rsidRDefault="000B6371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846AA1">
              <w:t>(</w:t>
            </w:r>
            <w:r w:rsidR="006F1E95" w:rsidRPr="006F1E95">
              <w:t>28</w:t>
            </w:r>
            <w:r w:rsidRPr="00846AA1"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3DCC309" w14:textId="68485C5C" w:rsidR="00C51944" w:rsidRPr="00846AA1" w:rsidRDefault="000B6371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70"/>
              </w:tabs>
              <w:spacing w:line="340" w:lineRule="exact"/>
              <w:jc w:val="right"/>
            </w:pPr>
            <w:r w:rsidRPr="00846AA1">
              <w:t>(</w:t>
            </w:r>
            <w:r w:rsidR="006F1E95" w:rsidRPr="006F1E95">
              <w:t>146</w:t>
            </w:r>
            <w:r w:rsidRPr="00846AA1">
              <w:t>)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32F92" w14:textId="3674F4B3" w:rsidR="00C51944" w:rsidRPr="00846AA1" w:rsidRDefault="000B6371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30"/>
              </w:tabs>
              <w:spacing w:line="340" w:lineRule="exact"/>
              <w:jc w:val="right"/>
            </w:pPr>
            <w:r w:rsidRPr="00846AA1">
              <w:t>(</w:t>
            </w:r>
            <w:r w:rsidR="006F1E95" w:rsidRPr="006F1E95">
              <w:t>1</w:t>
            </w:r>
            <w:r w:rsidRPr="00846AA1">
              <w:t>)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BDA23" w14:textId="1560097E" w:rsidR="00C51944" w:rsidRPr="00846AA1" w:rsidRDefault="000B6371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846AA1">
              <w:t>(</w:t>
            </w:r>
            <w:r w:rsidR="006F1E95" w:rsidRPr="006F1E95">
              <w:t>94</w:t>
            </w:r>
            <w:r w:rsidRPr="00846AA1">
              <w:t>)</w:t>
            </w:r>
          </w:p>
        </w:tc>
        <w:tc>
          <w:tcPr>
            <w:tcW w:w="1530" w:type="dxa"/>
            <w:vAlign w:val="bottom"/>
          </w:tcPr>
          <w:p w14:paraId="0E7C3D4C" w14:textId="0F23739C" w:rsidR="00C51944" w:rsidRPr="00846AA1" w:rsidRDefault="000B6371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846AA1">
              <w:t>(</w:t>
            </w:r>
            <w:r w:rsidR="006F1E95" w:rsidRPr="006F1E95">
              <w:t>493</w:t>
            </w:r>
            <w:r w:rsidRPr="00846AA1">
              <w:t>)</w:t>
            </w:r>
          </w:p>
        </w:tc>
      </w:tr>
      <w:tr w:rsidR="00C51944" w:rsidRPr="00846AA1" w14:paraId="4544E6E9" w14:textId="77777777" w:rsidTr="00951F45">
        <w:trPr>
          <w:trHeight w:val="272"/>
        </w:trPr>
        <w:tc>
          <w:tcPr>
            <w:tcW w:w="3780" w:type="dxa"/>
          </w:tcPr>
          <w:p w14:paraId="2BCD60C0" w14:textId="392FDEE4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846AA1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1CF30E95" w14:textId="7777777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57EEB" w14:textId="200D0A89" w:rsidR="00C51944" w:rsidRPr="00846AA1" w:rsidRDefault="000B6371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330"/>
              </w:tabs>
              <w:spacing w:line="340" w:lineRule="exact"/>
              <w:ind w:right="77"/>
              <w:jc w:val="right"/>
            </w:pPr>
            <w:r w:rsidRPr="00846AA1">
              <w:t>(</w:t>
            </w:r>
            <w:r w:rsidR="006F1E95" w:rsidRPr="006F1E95">
              <w:t>14</w:t>
            </w:r>
            <w:r w:rsidRPr="00846AA1"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2B6B1" w14:textId="2825DD7E" w:rsidR="00C51944" w:rsidRPr="00846AA1" w:rsidRDefault="006F1E95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6F1E95"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C9EBDF5" w14:textId="7AF675F7" w:rsidR="00C51944" w:rsidRPr="00846AA1" w:rsidRDefault="000B6371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cs/>
              </w:rPr>
            </w:pPr>
            <w:r w:rsidRPr="00846AA1">
              <w:t>-</w:t>
            </w:r>
          </w:p>
        </w:tc>
        <w:tc>
          <w:tcPr>
            <w:tcW w:w="15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77C6A" w14:textId="524FA75F" w:rsidR="00C51944" w:rsidRPr="00846AA1" w:rsidRDefault="000B6371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  <w:rPr>
                <w:cs/>
              </w:rPr>
            </w:pPr>
            <w:r w:rsidRPr="00846AA1">
              <w:t>-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CEB30" w14:textId="3A8F60BD" w:rsidR="00C51944" w:rsidRPr="00846AA1" w:rsidRDefault="000B6371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846AA1">
              <w:t>-</w:t>
            </w:r>
          </w:p>
        </w:tc>
        <w:tc>
          <w:tcPr>
            <w:tcW w:w="1530" w:type="dxa"/>
            <w:vAlign w:val="bottom"/>
          </w:tcPr>
          <w:p w14:paraId="589773DE" w14:textId="6C98A0DA" w:rsidR="00C51944" w:rsidRPr="00846AA1" w:rsidRDefault="000B6371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  <w:rPr>
                <w:cs/>
              </w:rPr>
            </w:pPr>
            <w:r w:rsidRPr="00846AA1">
              <w:t>(</w:t>
            </w:r>
            <w:r w:rsidR="006F1E95" w:rsidRPr="006F1E95">
              <w:t>10</w:t>
            </w:r>
            <w:r w:rsidRPr="00846AA1">
              <w:t>)</w:t>
            </w:r>
          </w:p>
        </w:tc>
      </w:tr>
      <w:tr w:rsidR="00C51944" w:rsidRPr="00846AA1" w14:paraId="245EB967" w14:textId="77777777" w:rsidTr="00951F45">
        <w:tc>
          <w:tcPr>
            <w:tcW w:w="3780" w:type="dxa"/>
          </w:tcPr>
          <w:p w14:paraId="7F5B5B9F" w14:textId="5E4CAE7A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 xml:space="preserve">ณ วันที่ </w:t>
            </w:r>
            <w:r w:rsidR="006F1E95" w:rsidRPr="006F1E95">
              <w:rPr>
                <w:b/>
                <w:bCs/>
              </w:rPr>
              <w:t>3</w:t>
            </w:r>
            <w:r w:rsidR="006F1E95" w:rsidRPr="006F1E95">
              <w:rPr>
                <w:rFonts w:hint="cs"/>
                <w:b/>
                <w:bCs/>
              </w:rPr>
              <w:t>1</w:t>
            </w:r>
            <w:r w:rsidRPr="00846AA1">
              <w:rPr>
                <w:b/>
                <w:bCs/>
                <w:cs/>
              </w:rPr>
              <w:t xml:space="preserve"> มีนาคม </w:t>
            </w:r>
            <w:r w:rsidR="006F1E95" w:rsidRPr="006F1E95">
              <w:rPr>
                <w:b/>
                <w:bCs/>
              </w:rPr>
              <w:t>2565</w:t>
            </w:r>
          </w:p>
        </w:tc>
        <w:tc>
          <w:tcPr>
            <w:tcW w:w="990" w:type="dxa"/>
          </w:tcPr>
          <w:p w14:paraId="4A35BC69" w14:textId="7777777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6ED6E0F0" w14:textId="1272AC2B" w:rsidR="00C51944" w:rsidRPr="00846AA1" w:rsidRDefault="006F1E95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4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10</w:t>
            </w:r>
            <w:r w:rsidR="000B6371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398</w:t>
            </w:r>
          </w:p>
        </w:tc>
        <w:tc>
          <w:tcPr>
            <w:tcW w:w="1620" w:type="dxa"/>
            <w:vAlign w:val="bottom"/>
          </w:tcPr>
          <w:p w14:paraId="448052E5" w14:textId="4D7C4C39" w:rsidR="00C51944" w:rsidRPr="00846AA1" w:rsidRDefault="006F1E9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883</w:t>
            </w:r>
          </w:p>
        </w:tc>
        <w:tc>
          <w:tcPr>
            <w:tcW w:w="1530" w:type="dxa"/>
          </w:tcPr>
          <w:p w14:paraId="351E809D" w14:textId="6B8462C6" w:rsidR="00C51944" w:rsidRPr="00846AA1" w:rsidRDefault="006F1E9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786</w:t>
            </w:r>
          </w:p>
        </w:tc>
        <w:tc>
          <w:tcPr>
            <w:tcW w:w="1500" w:type="dxa"/>
            <w:vAlign w:val="bottom"/>
          </w:tcPr>
          <w:p w14:paraId="09F8F0D7" w14:textId="23F3353E" w:rsidR="00C51944" w:rsidRPr="00846AA1" w:rsidRDefault="006F1E9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jc w:val="center"/>
              <w:rPr>
                <w:b/>
                <w:bCs/>
              </w:rPr>
            </w:pPr>
            <w:r w:rsidRPr="006F1E95">
              <w:rPr>
                <w:b/>
                <w:bCs/>
              </w:rPr>
              <w:t>12</w:t>
            </w:r>
          </w:p>
        </w:tc>
        <w:tc>
          <w:tcPr>
            <w:tcW w:w="1470" w:type="dxa"/>
            <w:vAlign w:val="bottom"/>
          </w:tcPr>
          <w:p w14:paraId="2E3C0CD2" w14:textId="6499B458" w:rsidR="00C51944" w:rsidRPr="00063142" w:rsidRDefault="006F1E95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2</w:t>
            </w:r>
            <w:r w:rsidR="000B6371" w:rsidRPr="00063142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622</w:t>
            </w:r>
          </w:p>
        </w:tc>
        <w:tc>
          <w:tcPr>
            <w:tcW w:w="1530" w:type="dxa"/>
            <w:vAlign w:val="bottom"/>
          </w:tcPr>
          <w:p w14:paraId="50C4AE47" w14:textId="43F7D1B1" w:rsidR="00C51944" w:rsidRPr="00063142" w:rsidRDefault="006F1E95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-17"/>
              <w:rPr>
                <w:b/>
                <w:bCs/>
              </w:rPr>
            </w:pPr>
            <w:r w:rsidRPr="006F1E95">
              <w:rPr>
                <w:b/>
                <w:bCs/>
              </w:rPr>
              <w:t>14</w:t>
            </w:r>
            <w:r w:rsidR="000B6371" w:rsidRPr="00063142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701</w:t>
            </w:r>
          </w:p>
        </w:tc>
      </w:tr>
    </w:tbl>
    <w:p w14:paraId="3934EF2C" w14:textId="77777777" w:rsidR="00DF5FB2" w:rsidRPr="00846AA1" w:rsidRDefault="00DF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  <w:lang w:val="en-GB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2070"/>
        <w:gridCol w:w="1890"/>
        <w:gridCol w:w="1710"/>
        <w:gridCol w:w="1800"/>
        <w:gridCol w:w="1890"/>
      </w:tblGrid>
      <w:tr w:rsidR="00DA349A" w:rsidRPr="00846AA1" w14:paraId="38AD9C99" w14:textId="77777777" w:rsidTr="001173D1">
        <w:trPr>
          <w:tblHeader/>
        </w:trPr>
        <w:tc>
          <w:tcPr>
            <w:tcW w:w="3780" w:type="dxa"/>
          </w:tcPr>
          <w:p w14:paraId="53FE03A3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037FD388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5"/>
            <w:vAlign w:val="bottom"/>
          </w:tcPr>
          <w:p w14:paraId="52DE63F5" w14:textId="6280D532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846AA1">
              <w:rPr>
                <w:rFonts w:eastAsia="Calibri"/>
                <w:b/>
                <w:bCs/>
                <w:cs/>
              </w:rPr>
              <w:t>งบการเงิน</w:t>
            </w:r>
            <w:r w:rsidRPr="00846AA1"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DA349A" w:rsidRPr="00846AA1" w14:paraId="4627E369" w14:textId="77777777" w:rsidTr="001173D1">
        <w:trPr>
          <w:tblHeader/>
        </w:trPr>
        <w:tc>
          <w:tcPr>
            <w:tcW w:w="3780" w:type="dxa"/>
          </w:tcPr>
          <w:p w14:paraId="57B7412E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2C4C6B23" w14:textId="64DA66C9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03E40A1B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6ACFF8F4" w14:textId="0DBD3E8E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2070" w:type="dxa"/>
            <w:vAlign w:val="bottom"/>
          </w:tcPr>
          <w:p w14:paraId="0E1905B5" w14:textId="77777777" w:rsidR="001173D1" w:rsidRDefault="00DA349A" w:rsidP="0011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/>
                <w:cs/>
              </w:rPr>
              <w:t>อาคารและที่ดิน</w:t>
            </w:r>
          </w:p>
          <w:p w14:paraId="1A695788" w14:textId="1A54154D" w:rsidR="00DA349A" w:rsidRPr="00846AA1" w:rsidRDefault="00DA349A" w:rsidP="0011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846AA1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1890" w:type="dxa"/>
            <w:vAlign w:val="bottom"/>
          </w:tcPr>
          <w:p w14:paraId="564FC490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710" w:type="dxa"/>
            <w:vAlign w:val="bottom"/>
          </w:tcPr>
          <w:p w14:paraId="4D349F14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800" w:type="dxa"/>
            <w:vAlign w:val="bottom"/>
          </w:tcPr>
          <w:p w14:paraId="76C7A924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/>
                <w:cs/>
              </w:rPr>
              <w:t>ยานพาหนะและ</w:t>
            </w:r>
          </w:p>
          <w:p w14:paraId="64B0B2FA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890" w:type="dxa"/>
            <w:vAlign w:val="bottom"/>
          </w:tcPr>
          <w:p w14:paraId="69CF060C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846AA1">
              <w:rPr>
                <w:rFonts w:eastAsia="Calibri"/>
                <w:cs/>
              </w:rPr>
              <w:t>รวม</w:t>
            </w:r>
          </w:p>
        </w:tc>
      </w:tr>
      <w:tr w:rsidR="00DA349A" w:rsidRPr="00846AA1" w14:paraId="3A48D1C3" w14:textId="77777777" w:rsidTr="001173D1">
        <w:tc>
          <w:tcPr>
            <w:tcW w:w="3780" w:type="dxa"/>
          </w:tcPr>
          <w:p w14:paraId="034BFFF3" w14:textId="77777777" w:rsidR="00DA349A" w:rsidRPr="00846AA1" w:rsidRDefault="00DA349A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4213904A" w14:textId="77777777" w:rsidR="00DA349A" w:rsidRPr="00846AA1" w:rsidRDefault="00DA349A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5"/>
            <w:vAlign w:val="bottom"/>
          </w:tcPr>
          <w:p w14:paraId="15A6C7B9" w14:textId="478E8866" w:rsidR="00DA349A" w:rsidRPr="00846AA1" w:rsidRDefault="00DA349A" w:rsidP="00264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6A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1944" w:rsidRPr="00846AA1" w14:paraId="1447C06C" w14:textId="77777777" w:rsidTr="001173D1">
        <w:tc>
          <w:tcPr>
            <w:tcW w:w="3780" w:type="dxa"/>
          </w:tcPr>
          <w:p w14:paraId="16A3F03F" w14:textId="16B40B6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846AA1">
              <w:rPr>
                <w:cs/>
              </w:rPr>
              <w:t xml:space="preserve">ณ วันที่ </w:t>
            </w:r>
            <w:r w:rsidR="006F1E95" w:rsidRPr="006F1E95">
              <w:t>1</w:t>
            </w:r>
            <w:r w:rsidRPr="00846AA1">
              <w:rPr>
                <w:cs/>
              </w:rPr>
              <w:t xml:space="preserve"> มกราคม </w:t>
            </w:r>
            <w:r w:rsidR="006F1E95" w:rsidRPr="006F1E95">
              <w:t>2565</w:t>
            </w:r>
          </w:p>
        </w:tc>
        <w:tc>
          <w:tcPr>
            <w:tcW w:w="990" w:type="dxa"/>
          </w:tcPr>
          <w:p w14:paraId="426073CD" w14:textId="40207CF2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2070" w:type="dxa"/>
            <w:vAlign w:val="bottom"/>
          </w:tcPr>
          <w:p w14:paraId="2A446287" w14:textId="5D9DBC98" w:rsidR="00C51944" w:rsidRPr="00846AA1" w:rsidRDefault="006F1E95" w:rsidP="00D4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  <w:jc w:val="center"/>
            </w:pPr>
            <w:r w:rsidRPr="006F1E95">
              <w:t>8</w:t>
            </w:r>
            <w:r w:rsidR="00262831" w:rsidRPr="00846AA1">
              <w:t>,</w:t>
            </w:r>
            <w:r w:rsidRPr="006F1E95">
              <w:t>368</w:t>
            </w:r>
          </w:p>
        </w:tc>
        <w:tc>
          <w:tcPr>
            <w:tcW w:w="1890" w:type="dxa"/>
            <w:vAlign w:val="bottom"/>
          </w:tcPr>
          <w:p w14:paraId="1C848D04" w14:textId="7E1D157B" w:rsidR="00C51944" w:rsidRPr="00846AA1" w:rsidRDefault="006F1E9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6F1E95">
              <w:t>8</w:t>
            </w:r>
          </w:p>
        </w:tc>
        <w:tc>
          <w:tcPr>
            <w:tcW w:w="1710" w:type="dxa"/>
            <w:vAlign w:val="bottom"/>
          </w:tcPr>
          <w:p w14:paraId="2422A03B" w14:textId="20D475D1" w:rsidR="00C51944" w:rsidRPr="00846AA1" w:rsidRDefault="006F1E95" w:rsidP="0064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ind w:right="70"/>
              <w:jc w:val="center"/>
            </w:pPr>
            <w:r w:rsidRPr="006F1E95">
              <w:t>931</w:t>
            </w:r>
          </w:p>
        </w:tc>
        <w:tc>
          <w:tcPr>
            <w:tcW w:w="1800" w:type="dxa"/>
            <w:vAlign w:val="bottom"/>
          </w:tcPr>
          <w:p w14:paraId="5F69BFBD" w14:textId="10A5E518" w:rsidR="00C51944" w:rsidRPr="00846AA1" w:rsidRDefault="006F1E95" w:rsidP="0064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6F1E95">
              <w:t>1</w:t>
            </w:r>
            <w:r w:rsidR="00E15B5A" w:rsidRPr="00846AA1">
              <w:t>,</w:t>
            </w:r>
            <w:r w:rsidRPr="006F1E95">
              <w:t>087</w:t>
            </w:r>
          </w:p>
        </w:tc>
        <w:tc>
          <w:tcPr>
            <w:tcW w:w="1890" w:type="dxa"/>
            <w:vAlign w:val="bottom"/>
          </w:tcPr>
          <w:p w14:paraId="76ED9A5C" w14:textId="40F32BD9" w:rsidR="00C51944" w:rsidRPr="00846AA1" w:rsidRDefault="006F1E95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6"/>
              </w:tabs>
              <w:spacing w:line="340" w:lineRule="exact"/>
              <w:ind w:right="73"/>
              <w:jc w:val="right"/>
              <w:rPr>
                <w:cs/>
              </w:rPr>
            </w:pPr>
            <w:r w:rsidRPr="006F1E95">
              <w:t>10</w:t>
            </w:r>
            <w:r w:rsidR="00C51944" w:rsidRPr="00846AA1">
              <w:t>,</w:t>
            </w:r>
            <w:r w:rsidRPr="006F1E95">
              <w:t>394</w:t>
            </w:r>
          </w:p>
        </w:tc>
      </w:tr>
      <w:tr w:rsidR="00C51944" w:rsidRPr="00846AA1" w14:paraId="55BBCCA2" w14:textId="77777777" w:rsidTr="001173D1">
        <w:tc>
          <w:tcPr>
            <w:tcW w:w="3780" w:type="dxa"/>
          </w:tcPr>
          <w:p w14:paraId="1FADB299" w14:textId="7777777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846AA1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387693A" w14:textId="7777777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9565F" w14:textId="6D3AF408" w:rsidR="00C51944" w:rsidRPr="00846AA1" w:rsidRDefault="006F1E95" w:rsidP="00D4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  <w:jc w:val="center"/>
            </w:pPr>
            <w:r w:rsidRPr="006F1E95">
              <w:t>557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35C98" w14:textId="5F57934F" w:rsidR="00C51944" w:rsidRPr="00846AA1" w:rsidRDefault="00D47915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846AA1">
              <w:t>-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0423" w14:textId="7D1F2511" w:rsidR="00C51944" w:rsidRPr="00846AA1" w:rsidRDefault="00D47915" w:rsidP="0064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ind w:right="70"/>
              <w:jc w:val="center"/>
            </w:pPr>
            <w:r w:rsidRPr="00846AA1">
              <w:t>-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FB983" w14:textId="293060A7" w:rsidR="00C51944" w:rsidRPr="00846AA1" w:rsidRDefault="00D47915" w:rsidP="0064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846AA1">
              <w:t>-</w:t>
            </w:r>
          </w:p>
        </w:tc>
        <w:tc>
          <w:tcPr>
            <w:tcW w:w="1890" w:type="dxa"/>
            <w:vAlign w:val="bottom"/>
          </w:tcPr>
          <w:p w14:paraId="76FCA7BC" w14:textId="60B1D97C" w:rsidR="00C51944" w:rsidRPr="00846AA1" w:rsidRDefault="006F1E95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6"/>
              </w:tabs>
              <w:spacing w:line="340" w:lineRule="exact"/>
              <w:ind w:right="73"/>
              <w:jc w:val="right"/>
            </w:pPr>
            <w:r w:rsidRPr="006F1E95">
              <w:t>557</w:t>
            </w:r>
          </w:p>
        </w:tc>
      </w:tr>
      <w:tr w:rsidR="00C51944" w:rsidRPr="00846AA1" w14:paraId="10CB73D7" w14:textId="77777777" w:rsidTr="001173D1">
        <w:trPr>
          <w:trHeight w:val="272"/>
        </w:trPr>
        <w:tc>
          <w:tcPr>
            <w:tcW w:w="3780" w:type="dxa"/>
          </w:tcPr>
          <w:p w14:paraId="0C027D2A" w14:textId="6619EF22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846AA1">
              <w:rPr>
                <w:cs/>
              </w:rPr>
              <w:t>ค่า</w:t>
            </w:r>
            <w:r w:rsidR="00262831" w:rsidRPr="00846AA1">
              <w:rPr>
                <w:rFonts w:hint="cs"/>
                <w:cs/>
              </w:rPr>
              <w:t>เสื่อมราคา</w:t>
            </w:r>
            <w:r w:rsidRPr="00846AA1">
              <w:rPr>
                <w:cs/>
              </w:rPr>
              <w:t>สำหรับงวด</w:t>
            </w:r>
          </w:p>
        </w:tc>
        <w:tc>
          <w:tcPr>
            <w:tcW w:w="990" w:type="dxa"/>
          </w:tcPr>
          <w:p w14:paraId="5843F7E3" w14:textId="7777777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868B5" w14:textId="20D9B687" w:rsidR="00C51944" w:rsidRPr="00846AA1" w:rsidRDefault="00D47915" w:rsidP="00D479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  <w:jc w:val="center"/>
            </w:pPr>
            <w:r w:rsidRPr="00846AA1">
              <w:t>(</w:t>
            </w:r>
            <w:r w:rsidR="006F1E95" w:rsidRPr="006F1E95">
              <w:t>195</w:t>
            </w:r>
            <w:r w:rsidRPr="00846AA1"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5C74A" w14:textId="7E017589" w:rsidR="00C51944" w:rsidRPr="00846AA1" w:rsidRDefault="00D47915" w:rsidP="00264F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</w:pPr>
            <w:r w:rsidRPr="00846AA1">
              <w:t>(</w:t>
            </w:r>
            <w:r w:rsidR="006F1E95" w:rsidRPr="006F1E95">
              <w:t>1</w:t>
            </w:r>
            <w:r w:rsidRPr="00846AA1"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B2C10" w14:textId="47455542" w:rsidR="00C51944" w:rsidRPr="00846AA1" w:rsidRDefault="00D47915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line="340" w:lineRule="exact"/>
              <w:ind w:right="70"/>
              <w:rPr>
                <w:cs/>
              </w:rPr>
            </w:pPr>
            <w:r w:rsidRPr="00846AA1">
              <w:t>(</w:t>
            </w:r>
            <w:r w:rsidR="006F1E95" w:rsidRPr="006F1E95">
              <w:t>146</w:t>
            </w:r>
            <w:r w:rsidRPr="00846AA1"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634E9" w14:textId="438EE18E" w:rsidR="00C51944" w:rsidRPr="00846AA1" w:rsidRDefault="00D47915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846AA1">
              <w:t>(</w:t>
            </w:r>
            <w:r w:rsidR="006F1E95" w:rsidRPr="006F1E95">
              <w:t>71</w:t>
            </w:r>
            <w:r w:rsidRPr="00846AA1">
              <w:t>)</w:t>
            </w:r>
          </w:p>
        </w:tc>
        <w:tc>
          <w:tcPr>
            <w:tcW w:w="1890" w:type="dxa"/>
            <w:vAlign w:val="bottom"/>
          </w:tcPr>
          <w:p w14:paraId="731892FA" w14:textId="15A6FA4C" w:rsidR="00C51944" w:rsidRPr="00846AA1" w:rsidRDefault="00D47915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  <w:tab w:val="decimal" w:pos="1156"/>
              </w:tabs>
              <w:spacing w:line="340" w:lineRule="exact"/>
              <w:jc w:val="right"/>
              <w:rPr>
                <w:cs/>
              </w:rPr>
            </w:pPr>
            <w:r w:rsidRPr="00846AA1">
              <w:t>(</w:t>
            </w:r>
            <w:r w:rsidR="006F1E95" w:rsidRPr="006F1E95">
              <w:t>413</w:t>
            </w:r>
            <w:r w:rsidRPr="00846AA1">
              <w:t>)</w:t>
            </w:r>
          </w:p>
        </w:tc>
      </w:tr>
      <w:tr w:rsidR="00C51944" w:rsidRPr="00846AA1" w14:paraId="60C07A96" w14:textId="77777777" w:rsidTr="001173D1">
        <w:tc>
          <w:tcPr>
            <w:tcW w:w="3780" w:type="dxa"/>
          </w:tcPr>
          <w:p w14:paraId="6827ABB0" w14:textId="62688CB3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  <w:r w:rsidRPr="00846AA1">
              <w:rPr>
                <w:b/>
                <w:bCs/>
                <w:cs/>
              </w:rPr>
              <w:t xml:space="preserve">ณ วันที่ </w:t>
            </w:r>
            <w:r w:rsidR="006F1E95" w:rsidRPr="006F1E95">
              <w:rPr>
                <w:b/>
                <w:bCs/>
              </w:rPr>
              <w:t>31</w:t>
            </w:r>
            <w:r w:rsidRPr="00846AA1">
              <w:rPr>
                <w:b/>
                <w:bCs/>
                <w:cs/>
              </w:rPr>
              <w:t xml:space="preserve"> มีนาคม </w:t>
            </w:r>
            <w:r w:rsidR="006F1E95" w:rsidRPr="006F1E95">
              <w:rPr>
                <w:b/>
                <w:bCs/>
              </w:rPr>
              <w:t>2565</w:t>
            </w:r>
          </w:p>
        </w:tc>
        <w:tc>
          <w:tcPr>
            <w:tcW w:w="990" w:type="dxa"/>
          </w:tcPr>
          <w:p w14:paraId="34E7AA35" w14:textId="77777777" w:rsidR="00C51944" w:rsidRPr="00846AA1" w:rsidRDefault="00C51944" w:rsidP="00264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2070" w:type="dxa"/>
            <w:vAlign w:val="bottom"/>
          </w:tcPr>
          <w:p w14:paraId="54F25BB3" w14:textId="4FFCAFC5" w:rsidR="00C51944" w:rsidRPr="00846AA1" w:rsidRDefault="006F1E95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40" w:lineRule="exact"/>
              <w:jc w:val="center"/>
              <w:rPr>
                <w:b/>
                <w:bCs/>
              </w:rPr>
            </w:pPr>
            <w:r w:rsidRPr="006F1E95">
              <w:rPr>
                <w:b/>
                <w:bCs/>
              </w:rPr>
              <w:t>8</w:t>
            </w:r>
            <w:r w:rsidR="00D47915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730</w:t>
            </w:r>
          </w:p>
        </w:tc>
        <w:tc>
          <w:tcPr>
            <w:tcW w:w="1890" w:type="dxa"/>
            <w:vAlign w:val="bottom"/>
          </w:tcPr>
          <w:p w14:paraId="70B4B6EB" w14:textId="0D7A95A2" w:rsidR="00C51944" w:rsidRPr="00846AA1" w:rsidRDefault="006F1E95" w:rsidP="00264F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7</w:t>
            </w:r>
          </w:p>
        </w:tc>
        <w:tc>
          <w:tcPr>
            <w:tcW w:w="1710" w:type="dxa"/>
            <w:vAlign w:val="bottom"/>
          </w:tcPr>
          <w:p w14:paraId="5FDA4DDB" w14:textId="29CF4357" w:rsidR="00C51944" w:rsidRPr="00846AA1" w:rsidRDefault="006F1E95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40" w:lineRule="exact"/>
              <w:ind w:right="162"/>
              <w:jc w:val="center"/>
              <w:rPr>
                <w:b/>
                <w:bCs/>
              </w:rPr>
            </w:pPr>
            <w:r w:rsidRPr="006F1E95">
              <w:rPr>
                <w:b/>
                <w:bCs/>
              </w:rPr>
              <w:t>785</w:t>
            </w:r>
          </w:p>
        </w:tc>
        <w:tc>
          <w:tcPr>
            <w:tcW w:w="1800" w:type="dxa"/>
            <w:vAlign w:val="bottom"/>
          </w:tcPr>
          <w:p w14:paraId="54E9A765" w14:textId="2FEE290C" w:rsidR="00C51944" w:rsidRPr="00846AA1" w:rsidRDefault="006F1E95" w:rsidP="00645A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40" w:lineRule="exact"/>
              <w:jc w:val="center"/>
              <w:rPr>
                <w:b/>
                <w:bCs/>
              </w:rPr>
            </w:pPr>
            <w:r w:rsidRPr="006F1E95">
              <w:rPr>
                <w:b/>
                <w:bCs/>
              </w:rPr>
              <w:t>1</w:t>
            </w:r>
            <w:r w:rsidR="00D47915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016</w:t>
            </w:r>
          </w:p>
        </w:tc>
        <w:tc>
          <w:tcPr>
            <w:tcW w:w="1890" w:type="dxa"/>
            <w:vAlign w:val="bottom"/>
          </w:tcPr>
          <w:p w14:paraId="22C7A98E" w14:textId="295694D0" w:rsidR="00C51944" w:rsidRPr="00846AA1" w:rsidRDefault="006F1E95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  <w:tab w:val="decimal" w:pos="1240"/>
              </w:tabs>
              <w:spacing w:line="340" w:lineRule="exact"/>
              <w:ind w:right="73"/>
              <w:jc w:val="right"/>
              <w:rPr>
                <w:b/>
                <w:bCs/>
              </w:rPr>
            </w:pPr>
            <w:r w:rsidRPr="006F1E95">
              <w:rPr>
                <w:b/>
                <w:bCs/>
              </w:rPr>
              <w:t>10</w:t>
            </w:r>
            <w:r w:rsidR="00D47915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538</w:t>
            </w:r>
          </w:p>
        </w:tc>
      </w:tr>
    </w:tbl>
    <w:p w14:paraId="0E5EE458" w14:textId="62A0D57E" w:rsidR="00E15B5A" w:rsidRPr="00846AA1" w:rsidRDefault="00E15B5A" w:rsidP="00E15B5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696AAF6D" w14:textId="77777777" w:rsidR="00E15B5A" w:rsidRPr="00846AA1" w:rsidRDefault="00E15B5A" w:rsidP="00E15B5A">
      <w:pPr>
        <w:spacing w:line="240" w:lineRule="auto"/>
      </w:pPr>
    </w:p>
    <w:p w14:paraId="3CD8CFED" w14:textId="641C32BD" w:rsidR="00E15B5A" w:rsidRPr="00846AA1" w:rsidRDefault="00E15B5A" w:rsidP="00E15B5A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Theme="majorBidi" w:hAnsiTheme="majorBidi"/>
          <w:sz w:val="30"/>
          <w:szCs w:val="30"/>
          <w:lang w:val="en-US" w:bidi="th-TH"/>
        </w:rPr>
        <w:tab/>
      </w:r>
      <w:r w:rsidRPr="00846AA1">
        <w:rPr>
          <w:rFonts w:asciiTheme="majorBidi" w:hAnsiTheme="majorBidi"/>
          <w:sz w:val="30"/>
          <w:szCs w:val="30"/>
          <w:lang w:val="en-US" w:bidi="th-TH"/>
        </w:rPr>
        <w:tab/>
      </w:r>
      <w:r w:rsidRPr="00846AA1">
        <w:rPr>
          <w:rFonts w:asciiTheme="majorBidi" w:hAnsiTheme="majorBidi"/>
          <w:sz w:val="30"/>
          <w:szCs w:val="30"/>
          <w:cs/>
          <w:lang w:val="en-US" w:bidi="th-TH"/>
        </w:rPr>
        <w:t>รายการเคลื่อนไหวของสินทรัพย์ไม่มีตัวตนระหว่างงวด</w:t>
      </w:r>
      <w:r w:rsidRPr="00846AA1">
        <w:rPr>
          <w:rFonts w:asciiTheme="majorBidi" w:hAnsiTheme="majorBidi" w:hint="cs"/>
          <w:sz w:val="30"/>
          <w:szCs w:val="30"/>
          <w:cs/>
          <w:lang w:val="en-US" w:bidi="th-TH"/>
        </w:rPr>
        <w:t>สาม</w:t>
      </w:r>
      <w:r w:rsidRPr="00846AA1">
        <w:rPr>
          <w:rFonts w:asciiTheme="majorBidi" w:hAnsiTheme="majorBidi"/>
          <w:sz w:val="30"/>
          <w:szCs w:val="30"/>
          <w:cs/>
          <w:lang w:val="en-US" w:bidi="th-TH"/>
        </w:rPr>
        <w:t xml:space="preserve">เดือนสิ้นสุดวันที่ </w:t>
      </w:r>
      <w:r w:rsidR="006F1E95" w:rsidRPr="006F1E95">
        <w:rPr>
          <w:rFonts w:asciiTheme="majorBidi" w:hAnsiTheme="majorBidi"/>
          <w:sz w:val="30"/>
          <w:szCs w:val="30"/>
          <w:lang w:val="en-US" w:bidi="th-TH"/>
        </w:rPr>
        <w:t>31</w:t>
      </w:r>
      <w:r w:rsidRPr="00846AA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846AA1">
        <w:rPr>
          <w:rFonts w:asciiTheme="majorBidi" w:hAnsiTheme="majorBidi" w:hint="cs"/>
          <w:sz w:val="30"/>
          <w:szCs w:val="30"/>
          <w:cs/>
          <w:lang w:val="en-US" w:bidi="th-TH"/>
        </w:rPr>
        <w:t>มีนาคม</w:t>
      </w:r>
      <w:r w:rsidRPr="00846AA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6F1E95" w:rsidRPr="006F1E95">
        <w:rPr>
          <w:rFonts w:asciiTheme="majorBidi" w:hAnsiTheme="majorBidi"/>
          <w:sz w:val="30"/>
          <w:szCs w:val="30"/>
          <w:lang w:val="en-US" w:bidi="th-TH"/>
        </w:rPr>
        <w:t>2565</w:t>
      </w:r>
      <w:r w:rsidRPr="00846AA1">
        <w:rPr>
          <w:rFonts w:asciiTheme="majorBidi" w:hAnsiTheme="majorBidi"/>
          <w:sz w:val="30"/>
          <w:szCs w:val="30"/>
          <w:cs/>
          <w:lang w:val="en-US" w:bidi="th-TH"/>
        </w:rPr>
        <w:t xml:space="preserve"> มีดังนี้</w:t>
      </w:r>
    </w:p>
    <w:p w14:paraId="64AD7D14" w14:textId="77777777" w:rsidR="00E15B5A" w:rsidRPr="00846AA1" w:rsidRDefault="00E15B5A" w:rsidP="00E1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rPr>
          <w:b/>
          <w:bCs/>
          <w:lang w:val="en-GB"/>
        </w:rPr>
      </w:pPr>
      <w:r w:rsidRPr="00846AA1">
        <w:rPr>
          <w:b/>
          <w:bCs/>
          <w:lang w:val="en-GB"/>
        </w:rPr>
        <w:tab/>
      </w:r>
    </w:p>
    <w:tbl>
      <w:tblPr>
        <w:tblW w:w="143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5"/>
        <w:gridCol w:w="985"/>
        <w:gridCol w:w="1620"/>
        <w:gridCol w:w="1620"/>
        <w:gridCol w:w="1440"/>
        <w:gridCol w:w="1530"/>
        <w:gridCol w:w="1620"/>
        <w:gridCol w:w="1530"/>
        <w:gridCol w:w="1340"/>
      </w:tblGrid>
      <w:tr w:rsidR="008B59DC" w:rsidRPr="00846AA1" w14:paraId="3F107F8B" w14:textId="77777777" w:rsidTr="008B59DC">
        <w:trPr>
          <w:trHeight w:val="77"/>
          <w:tblHeader/>
        </w:trPr>
        <w:tc>
          <w:tcPr>
            <w:tcW w:w="2705" w:type="dxa"/>
          </w:tcPr>
          <w:p w14:paraId="4F0640B9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85" w:type="dxa"/>
          </w:tcPr>
          <w:p w14:paraId="629FEBF9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0700" w:type="dxa"/>
            <w:gridSpan w:val="7"/>
            <w:vAlign w:val="bottom"/>
          </w:tcPr>
          <w:p w14:paraId="726F9E15" w14:textId="4088FEB3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46AA1">
              <w:rPr>
                <w:rFonts w:asciiTheme="majorBidi" w:eastAsia="Calibr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8B59DC" w:rsidRPr="00846AA1" w14:paraId="2BC77D3E" w14:textId="77777777" w:rsidTr="008B59DC">
        <w:trPr>
          <w:trHeight w:val="1242"/>
          <w:tblHeader/>
        </w:trPr>
        <w:tc>
          <w:tcPr>
            <w:tcW w:w="2705" w:type="dxa"/>
          </w:tcPr>
          <w:p w14:paraId="2ABE46C1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85" w:type="dxa"/>
          </w:tcPr>
          <w:p w14:paraId="75FDACEE" w14:textId="77777777" w:rsidR="008B59DC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76ADC8B0" w14:textId="77777777" w:rsidR="008B59DC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1CA711B8" w14:textId="1FE03068" w:rsidR="008B59DC" w:rsidRPr="008B59DC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  <w:r w:rsidRPr="008B59DC">
              <w:rPr>
                <w:rFonts w:asciiTheme="majorBidi" w:eastAsia="Calibr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620" w:type="dxa"/>
            <w:vAlign w:val="bottom"/>
          </w:tcPr>
          <w:p w14:paraId="72C06AB8" w14:textId="0DEEC924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cs/>
              </w:rPr>
              <w:t>ลิขสิทธิ์การใช้และต้นทุนพัฒนา</w:t>
            </w:r>
          </w:p>
          <w:p w14:paraId="5ACB08D5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>โปรแกรมสำเร็จรูป</w:t>
            </w:r>
          </w:p>
        </w:tc>
        <w:tc>
          <w:tcPr>
            <w:tcW w:w="1620" w:type="dxa"/>
            <w:vAlign w:val="bottom"/>
          </w:tcPr>
          <w:p w14:paraId="3A1EB41D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46AA1">
              <w:rPr>
                <w:rFonts w:asciiTheme="majorBidi" w:hAnsiTheme="majorBidi" w:cstheme="majorBidi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440" w:type="dxa"/>
            <w:vAlign w:val="bottom"/>
          </w:tcPr>
          <w:p w14:paraId="46F0831E" w14:textId="7F50890B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46AA1">
              <w:rPr>
                <w:rFonts w:asciiTheme="majorBidi" w:hAnsiTheme="majorBidi" w:cstheme="majorBidi"/>
                <w:cs/>
              </w:rPr>
              <w:t>สัญญาซื้อขายไฟฟ้า</w:t>
            </w:r>
          </w:p>
        </w:tc>
        <w:tc>
          <w:tcPr>
            <w:tcW w:w="1530" w:type="dxa"/>
            <w:vAlign w:val="bottom"/>
          </w:tcPr>
          <w:p w14:paraId="13E2F3C9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620" w:type="dxa"/>
            <w:vAlign w:val="bottom"/>
          </w:tcPr>
          <w:p w14:paraId="04AF305A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846AA1">
              <w:rPr>
                <w:rFonts w:asciiTheme="majorBidi" w:eastAsia="Calibri" w:hAnsiTheme="majorBidi"/>
                <w:cs/>
              </w:rPr>
              <w:t>ค่าใช้จ่ายในการสำรวจและประเมินค่าแหล่งทรัพยากร</w:t>
            </w:r>
          </w:p>
        </w:tc>
        <w:tc>
          <w:tcPr>
            <w:tcW w:w="1530" w:type="dxa"/>
            <w:vAlign w:val="bottom"/>
          </w:tcPr>
          <w:p w14:paraId="21A9252A" w14:textId="76BB49A3" w:rsidR="008B59DC" w:rsidRPr="00846AA1" w:rsidRDefault="008B59DC" w:rsidP="006B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846AA1">
              <w:rPr>
                <w:rFonts w:asciiTheme="majorBidi" w:eastAsia="Calibri" w:hAnsiTheme="majorBidi" w:cstheme="majorBidi" w:hint="cs"/>
                <w:cs/>
              </w:rPr>
              <w:t>สินทรัพย์ไม่มี    ตัวต</w:t>
            </w:r>
            <w:r>
              <w:rPr>
                <w:rFonts w:asciiTheme="majorBidi" w:eastAsia="Calibri" w:hAnsiTheme="majorBidi" w:cstheme="majorBidi" w:hint="cs"/>
                <w:cs/>
              </w:rPr>
              <w:t>น</w:t>
            </w:r>
            <w:r w:rsidRPr="00846AA1">
              <w:rPr>
                <w:rFonts w:asciiTheme="majorBidi" w:eastAsia="Calibri" w:hAnsiTheme="majorBidi" w:cstheme="majorBidi" w:hint="cs"/>
                <w:cs/>
              </w:rPr>
              <w:t>ระหว่างการพัฒนา</w:t>
            </w:r>
          </w:p>
        </w:tc>
        <w:tc>
          <w:tcPr>
            <w:tcW w:w="1340" w:type="dxa"/>
            <w:vAlign w:val="bottom"/>
          </w:tcPr>
          <w:p w14:paraId="4FDEA75D" w14:textId="1B90EB8C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846AA1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8B59DC" w:rsidRPr="00846AA1" w14:paraId="4FEA5A55" w14:textId="77777777" w:rsidTr="008B59DC">
        <w:trPr>
          <w:trHeight w:val="252"/>
          <w:tblHeader/>
        </w:trPr>
        <w:tc>
          <w:tcPr>
            <w:tcW w:w="2705" w:type="dxa"/>
          </w:tcPr>
          <w:p w14:paraId="2BDFCB21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85" w:type="dxa"/>
          </w:tcPr>
          <w:p w14:paraId="28AF6670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0700" w:type="dxa"/>
            <w:gridSpan w:val="7"/>
            <w:vAlign w:val="bottom"/>
          </w:tcPr>
          <w:p w14:paraId="267ACBD4" w14:textId="13330E11" w:rsidR="008B59DC" w:rsidRPr="00846AA1" w:rsidRDefault="008B59DC" w:rsidP="006B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  <w:r w:rsidRPr="00846AA1">
              <w:rPr>
                <w:rFonts w:asciiTheme="majorBidi" w:eastAsia="Calibr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8B59DC" w:rsidRPr="00846AA1" w14:paraId="293D3DA3" w14:textId="77777777" w:rsidTr="008B59DC">
        <w:trPr>
          <w:trHeight w:val="376"/>
        </w:trPr>
        <w:tc>
          <w:tcPr>
            <w:tcW w:w="2705" w:type="dxa"/>
          </w:tcPr>
          <w:p w14:paraId="49587B5F" w14:textId="4EBB7D65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6F1E9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85" w:type="dxa"/>
          </w:tcPr>
          <w:p w14:paraId="63C1885A" w14:textId="77777777" w:rsidR="008B59DC" w:rsidRPr="00846AA1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657AC8F" w14:textId="30D7D98B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620" w:type="dxa"/>
          </w:tcPr>
          <w:p w14:paraId="0C83C1B2" w14:textId="6946094D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 w:cstheme="majorBidi"/>
              </w:rPr>
              <w:t>,</w:t>
            </w:r>
            <w:r w:rsidRPr="006F1E95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1440" w:type="dxa"/>
          </w:tcPr>
          <w:p w14:paraId="35AA71AD" w14:textId="15946EBB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 w:cstheme="majorBidi"/>
              </w:rPr>
              <w:t>,</w:t>
            </w:r>
            <w:r w:rsidRPr="006F1E95">
              <w:rPr>
                <w:rFonts w:asciiTheme="majorBidi" w:hAnsiTheme="majorBidi" w:cstheme="majorBidi"/>
              </w:rPr>
              <w:t>247</w:t>
            </w:r>
          </w:p>
        </w:tc>
        <w:tc>
          <w:tcPr>
            <w:tcW w:w="1530" w:type="dxa"/>
          </w:tcPr>
          <w:p w14:paraId="66D7D389" w14:textId="269DF6C0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8</w:t>
            </w:r>
            <w:r w:rsidRPr="00846AA1">
              <w:rPr>
                <w:rFonts w:asciiTheme="majorBidi" w:hAnsiTheme="majorBidi" w:cstheme="majorBidi"/>
              </w:rPr>
              <w:t>,</w:t>
            </w:r>
            <w:r w:rsidRPr="006F1E95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620" w:type="dxa"/>
          </w:tcPr>
          <w:p w14:paraId="00DB18DF" w14:textId="4D2ABC34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530" w:type="dxa"/>
          </w:tcPr>
          <w:p w14:paraId="2F0A0CA1" w14:textId="6B6AEFCF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 w:hint="cs"/>
              </w:rPr>
              <w:t>207</w:t>
            </w:r>
          </w:p>
        </w:tc>
        <w:tc>
          <w:tcPr>
            <w:tcW w:w="1340" w:type="dxa"/>
          </w:tcPr>
          <w:p w14:paraId="7055DE47" w14:textId="2CC418F1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11</w:t>
            </w:r>
            <w:r w:rsidRPr="00846AA1">
              <w:rPr>
                <w:rFonts w:asciiTheme="majorBidi" w:hAnsiTheme="majorBidi" w:cstheme="majorBidi"/>
              </w:rPr>
              <w:t>,</w:t>
            </w:r>
            <w:r w:rsidRPr="006F1E95">
              <w:rPr>
                <w:rFonts w:asciiTheme="majorBidi" w:hAnsiTheme="majorBidi" w:cstheme="majorBidi"/>
              </w:rPr>
              <w:t>591</w:t>
            </w:r>
          </w:p>
        </w:tc>
      </w:tr>
      <w:tr w:rsidR="008B59DC" w:rsidRPr="00846AA1" w14:paraId="3467509D" w14:textId="77777777" w:rsidTr="008B59DC">
        <w:trPr>
          <w:trHeight w:val="386"/>
        </w:trPr>
        <w:tc>
          <w:tcPr>
            <w:tcW w:w="2705" w:type="dxa"/>
          </w:tcPr>
          <w:p w14:paraId="2D724E30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85" w:type="dxa"/>
          </w:tcPr>
          <w:p w14:paraId="1E8B05FF" w14:textId="77777777" w:rsidR="008B59DC" w:rsidRPr="00846AA1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E74A" w14:textId="612D365A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C039" w14:textId="1755435C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2957" w14:textId="57A02E93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DD841" w14:textId="4627673A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25AE13CD" w14:textId="13894927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530" w:type="dxa"/>
          </w:tcPr>
          <w:p w14:paraId="4144331F" w14:textId="0E1E9D0C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223A5F50" w14:textId="76D752B5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400</w:t>
            </w:r>
          </w:p>
        </w:tc>
      </w:tr>
      <w:tr w:rsidR="008B59DC" w:rsidRPr="00846AA1" w14:paraId="236B94F2" w14:textId="77777777" w:rsidTr="008B59DC">
        <w:trPr>
          <w:trHeight w:val="386"/>
        </w:trPr>
        <w:tc>
          <w:tcPr>
            <w:tcW w:w="2705" w:type="dxa"/>
          </w:tcPr>
          <w:p w14:paraId="31899239" w14:textId="104E9BFD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985" w:type="dxa"/>
          </w:tcPr>
          <w:p w14:paraId="4B241D9D" w14:textId="77777777" w:rsidR="008B59DC" w:rsidRPr="00846AA1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1682" w14:textId="12C5D90A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2CA0" w14:textId="75033047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 w:cstheme="majorBidi"/>
              </w:rPr>
              <w:t>,</w:t>
            </w:r>
            <w:r w:rsidRPr="006F1E95">
              <w:rPr>
                <w:rFonts w:asciiTheme="majorBidi" w:hAnsiTheme="majorBidi" w:cstheme="majorBidi"/>
              </w:rPr>
              <w:t>112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0E731" w14:textId="5E6336EE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 w:cstheme="majorBidi"/>
              </w:rPr>
              <w:t>,</w:t>
            </w:r>
            <w:r w:rsidRPr="006F1E95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2063" w14:textId="70B00844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4D614AC8" w14:textId="1FADEE0A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2CEC36F7" w14:textId="7E7CCAA2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287ECC2D" w14:textId="661E9DAE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19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</w:tr>
      <w:tr w:rsidR="008B59DC" w:rsidRPr="00846AA1" w14:paraId="72BCCECB" w14:textId="77777777" w:rsidTr="008B59DC">
        <w:trPr>
          <w:trHeight w:val="376"/>
        </w:trPr>
        <w:tc>
          <w:tcPr>
            <w:tcW w:w="2705" w:type="dxa"/>
          </w:tcPr>
          <w:p w14:paraId="093102CF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จำหน่าย</w:t>
            </w:r>
          </w:p>
        </w:tc>
        <w:tc>
          <w:tcPr>
            <w:tcW w:w="985" w:type="dxa"/>
          </w:tcPr>
          <w:p w14:paraId="4BBDFF4F" w14:textId="77777777" w:rsidR="008B59DC" w:rsidRPr="00846AA1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7224F" w14:textId="2D590914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2A75" w14:textId="30E6DC34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5AAB6" w14:textId="05E1CBB0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2EAA6" w14:textId="2C39FDA2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67A0B6BF" w14:textId="561C620E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242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0" w:type="dxa"/>
          </w:tcPr>
          <w:p w14:paraId="554E6E20" w14:textId="1C115898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1B8FB26D" w14:textId="59942A95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242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</w:tr>
      <w:tr w:rsidR="008B59DC" w:rsidRPr="00846AA1" w14:paraId="2DAA570A" w14:textId="77777777" w:rsidTr="008B59DC">
        <w:trPr>
          <w:trHeight w:val="376"/>
        </w:trPr>
        <w:tc>
          <w:tcPr>
            <w:tcW w:w="2705" w:type="dxa"/>
          </w:tcPr>
          <w:p w14:paraId="6CF1D7A8" w14:textId="3BB52FE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/>
                <w:cs/>
              </w:rPr>
              <w:t>ขาดทุนจากการด้อยค่า</w:t>
            </w:r>
          </w:p>
        </w:tc>
        <w:tc>
          <w:tcPr>
            <w:tcW w:w="985" w:type="dxa"/>
          </w:tcPr>
          <w:p w14:paraId="17906967" w14:textId="21E2D739" w:rsidR="008B59DC" w:rsidRPr="008B59DC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B59DC">
              <w:rPr>
                <w:rFonts w:asciiTheme="majorBidi" w:hAnsiTheme="majorBidi" w:cstheme="majorBidi"/>
                <w:i/>
                <w:iCs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C2AB" w14:textId="2FA63D74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3DD41" w14:textId="239A7708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BFD3A" w14:textId="424FE2D3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E6239" w14:textId="47C3FD1A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</w:tcPr>
          <w:p w14:paraId="0D4B21D7" w14:textId="393E5754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049061BB" w14:textId="558C44B4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201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0" w:type="dxa"/>
            <w:vAlign w:val="bottom"/>
          </w:tcPr>
          <w:p w14:paraId="165DF5C5" w14:textId="56B919AA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201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</w:tr>
      <w:tr w:rsidR="008B59DC" w:rsidRPr="00846AA1" w14:paraId="3568DE21" w14:textId="77777777" w:rsidTr="008B59DC">
        <w:trPr>
          <w:trHeight w:val="256"/>
        </w:trPr>
        <w:tc>
          <w:tcPr>
            <w:tcW w:w="2705" w:type="dxa"/>
          </w:tcPr>
          <w:p w14:paraId="505641B9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985" w:type="dxa"/>
          </w:tcPr>
          <w:p w14:paraId="23281DDF" w14:textId="77777777" w:rsidR="008B59DC" w:rsidRPr="00846AA1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87DFF" w14:textId="455D30DB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34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66CBE" w14:textId="1D8BA8AD" w:rsidR="008B59DC" w:rsidRPr="00846AA1" w:rsidRDefault="008B59DC" w:rsidP="00245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3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664FA" w14:textId="47AD642F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17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CAE40" w14:textId="2A6A215D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93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0" w:type="dxa"/>
          </w:tcPr>
          <w:p w14:paraId="0FD5B3FB" w14:textId="27A8F5C7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</w:tcPr>
          <w:p w14:paraId="11AA1C8F" w14:textId="389DF621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0" w:type="dxa"/>
            <w:vAlign w:val="bottom"/>
          </w:tcPr>
          <w:p w14:paraId="146658C9" w14:textId="4DFC5ADD" w:rsidR="008B59DC" w:rsidRPr="00846AA1" w:rsidRDefault="008B59DC" w:rsidP="0006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147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</w:tr>
      <w:tr w:rsidR="008B59DC" w:rsidRPr="00846AA1" w14:paraId="0DCDB89E" w14:textId="77777777" w:rsidTr="008B59DC">
        <w:trPr>
          <w:trHeight w:val="213"/>
        </w:trPr>
        <w:tc>
          <w:tcPr>
            <w:tcW w:w="2705" w:type="dxa"/>
          </w:tcPr>
          <w:p w14:paraId="131E59EE" w14:textId="77777777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985" w:type="dxa"/>
          </w:tcPr>
          <w:p w14:paraId="12AB5A4F" w14:textId="77777777" w:rsidR="008B59DC" w:rsidRPr="00846AA1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37D34" w14:textId="381EDA59" w:rsidR="008B59DC" w:rsidRPr="00846AA1" w:rsidRDefault="008B59DC" w:rsidP="002451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7240F" w14:textId="00653A0E" w:rsidR="008B59DC" w:rsidRPr="00846AA1" w:rsidRDefault="008B59DC" w:rsidP="00E15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F2A24" w14:textId="6CDA20ED" w:rsidR="008B59DC" w:rsidRPr="00846AA1" w:rsidRDefault="008B59DC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77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086FC" w14:textId="68D65464" w:rsidR="008B59DC" w:rsidRPr="00846AA1" w:rsidRDefault="008B59DC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32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0" w:type="dxa"/>
          </w:tcPr>
          <w:p w14:paraId="68D75E91" w14:textId="0738D16E" w:rsidR="008B59DC" w:rsidRPr="00846AA1" w:rsidRDefault="008B59DC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30" w:type="dxa"/>
          </w:tcPr>
          <w:p w14:paraId="62710B93" w14:textId="1EB88B8D" w:rsidR="008B59DC" w:rsidRPr="00846AA1" w:rsidRDefault="008B59DC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4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0" w:type="dxa"/>
            <w:vAlign w:val="bottom"/>
          </w:tcPr>
          <w:p w14:paraId="2953C588" w14:textId="11A98A80" w:rsidR="008B59DC" w:rsidRPr="00846AA1" w:rsidRDefault="008B59DC" w:rsidP="000631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</w:rPr>
              <w:t>(</w:t>
            </w:r>
            <w:r w:rsidRPr="006F1E95">
              <w:rPr>
                <w:rFonts w:asciiTheme="majorBidi" w:hAnsiTheme="majorBidi" w:cstheme="majorBidi"/>
              </w:rPr>
              <w:t>105</w:t>
            </w:r>
            <w:r w:rsidRPr="00846AA1">
              <w:rPr>
                <w:rFonts w:asciiTheme="majorBidi" w:hAnsiTheme="majorBidi" w:cstheme="majorBidi"/>
              </w:rPr>
              <w:t>)</w:t>
            </w:r>
          </w:p>
        </w:tc>
      </w:tr>
      <w:tr w:rsidR="008B59DC" w:rsidRPr="00846AA1" w14:paraId="68EE134A" w14:textId="77777777" w:rsidTr="008B59DC">
        <w:trPr>
          <w:trHeight w:val="442"/>
        </w:trPr>
        <w:tc>
          <w:tcPr>
            <w:tcW w:w="2705" w:type="dxa"/>
          </w:tcPr>
          <w:p w14:paraId="28304072" w14:textId="1D2BCD52" w:rsidR="008B59DC" w:rsidRPr="00846AA1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cs/>
              </w:rPr>
            </w:pPr>
            <w:r w:rsidRPr="00846AA1">
              <w:rPr>
                <w:b/>
                <w:bCs/>
                <w:cs/>
              </w:rPr>
              <w:t xml:space="preserve">ณ วันที่ </w:t>
            </w:r>
            <w:r w:rsidRPr="006F1E95">
              <w:rPr>
                <w:b/>
                <w:bCs/>
              </w:rPr>
              <w:t>31</w:t>
            </w:r>
            <w:r w:rsidRPr="00846AA1">
              <w:rPr>
                <w:b/>
                <w:bCs/>
              </w:rPr>
              <w:t xml:space="preserve"> </w:t>
            </w:r>
            <w:r w:rsidRPr="00846AA1">
              <w:rPr>
                <w:rFonts w:hint="cs"/>
                <w:b/>
                <w:bCs/>
                <w:cs/>
              </w:rPr>
              <w:t>มีนาคม</w:t>
            </w:r>
            <w:r w:rsidRPr="00846AA1">
              <w:rPr>
                <w:b/>
                <w:bCs/>
                <w:cs/>
              </w:rPr>
              <w:t xml:space="preserve"> </w:t>
            </w:r>
            <w:r w:rsidRPr="006F1E95">
              <w:rPr>
                <w:b/>
                <w:bCs/>
              </w:rPr>
              <w:t>2565</w:t>
            </w:r>
          </w:p>
        </w:tc>
        <w:tc>
          <w:tcPr>
            <w:tcW w:w="985" w:type="dxa"/>
          </w:tcPr>
          <w:p w14:paraId="18CA8B03" w14:textId="77777777" w:rsidR="008B59DC" w:rsidRPr="00846AA1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4E965BB5" w14:textId="2C356E05" w:rsidR="008B59DC" w:rsidRPr="00245112" w:rsidRDefault="008B59DC" w:rsidP="002451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316</w:t>
            </w:r>
          </w:p>
        </w:tc>
        <w:tc>
          <w:tcPr>
            <w:tcW w:w="1620" w:type="dxa"/>
          </w:tcPr>
          <w:p w14:paraId="7948FC74" w14:textId="324E86EC" w:rsidR="008B59DC" w:rsidRPr="00245112" w:rsidRDefault="008B59DC" w:rsidP="002451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210</w:t>
            </w:r>
          </w:p>
        </w:tc>
        <w:tc>
          <w:tcPr>
            <w:tcW w:w="1440" w:type="dxa"/>
          </w:tcPr>
          <w:p w14:paraId="0009D5D8" w14:textId="6D55D371" w:rsidR="008B59DC" w:rsidRPr="00063142" w:rsidRDefault="008B59DC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2</w:t>
            </w:r>
            <w:r w:rsidRPr="00063142">
              <w:rPr>
                <w:rFonts w:asciiTheme="majorBidi" w:hAnsiTheme="majorBidi" w:cstheme="majorBidi"/>
                <w:b/>
                <w:bCs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</w:rPr>
              <w:t>246</w:t>
            </w:r>
          </w:p>
        </w:tc>
        <w:tc>
          <w:tcPr>
            <w:tcW w:w="1530" w:type="dxa"/>
          </w:tcPr>
          <w:p w14:paraId="145D81EF" w14:textId="13F92603" w:rsidR="008B59DC" w:rsidRPr="00063142" w:rsidRDefault="008B59DC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8</w:t>
            </w:r>
            <w:r w:rsidRPr="00063142">
              <w:rPr>
                <w:rFonts w:asciiTheme="majorBidi" w:hAnsiTheme="majorBidi" w:cstheme="majorBidi"/>
                <w:b/>
                <w:bCs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</w:rPr>
              <w:t>306</w:t>
            </w:r>
          </w:p>
        </w:tc>
        <w:tc>
          <w:tcPr>
            <w:tcW w:w="1620" w:type="dxa"/>
          </w:tcPr>
          <w:p w14:paraId="624E65B8" w14:textId="2F64B37A" w:rsidR="008B59DC" w:rsidRPr="00063142" w:rsidRDefault="008B59DC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197</w:t>
            </w:r>
          </w:p>
        </w:tc>
        <w:tc>
          <w:tcPr>
            <w:tcW w:w="1530" w:type="dxa"/>
          </w:tcPr>
          <w:p w14:paraId="1DA3072D" w14:textId="43B05D1A" w:rsidR="008B59DC" w:rsidRPr="00063142" w:rsidRDefault="008B59DC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340" w:type="dxa"/>
          </w:tcPr>
          <w:p w14:paraId="74A13EAB" w14:textId="1BFB657B" w:rsidR="008B59DC" w:rsidRPr="00063142" w:rsidRDefault="008B59DC" w:rsidP="000631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11</w:t>
            </w:r>
            <w:r w:rsidRPr="00063142">
              <w:rPr>
                <w:rFonts w:asciiTheme="majorBidi" w:hAnsiTheme="majorBidi" w:cstheme="majorBidi"/>
                <w:b/>
                <w:bCs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</w:rPr>
              <w:t>277</w:t>
            </w:r>
          </w:p>
        </w:tc>
      </w:tr>
    </w:tbl>
    <w:p w14:paraId="110C7AF7" w14:textId="0CF49AFB" w:rsidR="00E15B5A" w:rsidRPr="00846AA1" w:rsidRDefault="00E15B5A" w:rsidP="00FF61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  <w:sectPr w:rsidR="00E15B5A" w:rsidRPr="00846AA1" w:rsidSect="00D4542E">
          <w:headerReference w:type="default" r:id="rId20"/>
          <w:footerReference w:type="default" r:id="rId21"/>
          <w:pgSz w:w="16840" w:h="11907" w:orient="landscape" w:code="9"/>
          <w:pgMar w:top="1350" w:right="691" w:bottom="1152" w:left="1080" w:header="720" w:footer="720" w:gutter="0"/>
          <w:cols w:space="720"/>
          <w:docGrid w:linePitch="408"/>
        </w:sect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846AA1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846AA1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846AA1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846AA1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846AA1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846AA1" w:rsidRDefault="00526A0D" w:rsidP="006F547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846AA1">
              <w:rPr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846AA1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846AA1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846AA1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A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846AA1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2081A5A6" w:rsidR="00526A0D" w:rsidRPr="00846AA1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F1E95" w:rsidRPr="006F1E95">
              <w:rPr>
                <w:rFonts w:ascii="Angsana New" w:hAnsi="Angsana New"/>
                <w:sz w:val="30"/>
                <w:szCs w:val="30"/>
              </w:rPr>
              <w:t>1</w:t>
            </w:r>
            <w:r w:rsidRPr="00846AA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F1E95"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76" w:type="pct"/>
            <w:vAlign w:val="bottom"/>
          </w:tcPr>
          <w:p w14:paraId="695EE7E6" w14:textId="0C814318" w:rsidR="00526A0D" w:rsidRPr="00846AA1" w:rsidRDefault="006F1E95" w:rsidP="00D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</w:pPr>
            <w:r w:rsidRPr="006F1E95">
              <w:t>287</w:t>
            </w:r>
          </w:p>
        </w:tc>
      </w:tr>
      <w:tr w:rsidR="00526A0D" w:rsidRPr="00846AA1" w14:paraId="69537B3B" w14:textId="77777777" w:rsidTr="006F547E">
        <w:trPr>
          <w:trHeight w:val="408"/>
        </w:trPr>
        <w:tc>
          <w:tcPr>
            <w:tcW w:w="3924" w:type="pct"/>
          </w:tcPr>
          <w:p w14:paraId="2993FB82" w14:textId="77777777" w:rsidR="00526A0D" w:rsidRPr="00846AA1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vAlign w:val="bottom"/>
          </w:tcPr>
          <w:p w14:paraId="2D246C17" w14:textId="7087163D" w:rsidR="00526A0D" w:rsidRPr="00846AA1" w:rsidRDefault="006F1E95" w:rsidP="00D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</w:pPr>
            <w:r w:rsidRPr="006F1E95">
              <w:t>3</w:t>
            </w:r>
          </w:p>
        </w:tc>
      </w:tr>
      <w:tr w:rsidR="00526A0D" w:rsidRPr="00846AA1" w14:paraId="05D9C181" w14:textId="77777777" w:rsidTr="006F547E">
        <w:trPr>
          <w:trHeight w:val="408"/>
        </w:trPr>
        <w:tc>
          <w:tcPr>
            <w:tcW w:w="3924" w:type="pct"/>
          </w:tcPr>
          <w:p w14:paraId="42AB6E36" w14:textId="77777777" w:rsidR="00526A0D" w:rsidRPr="00846AA1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vAlign w:val="bottom"/>
          </w:tcPr>
          <w:p w14:paraId="45AFD70C" w14:textId="2F10624B" w:rsidR="00526A0D" w:rsidRPr="00846AA1" w:rsidRDefault="00D37923" w:rsidP="0006314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91"/>
              <w:jc w:val="center"/>
            </w:pPr>
            <w:r w:rsidRPr="00846AA1">
              <w:t>(</w:t>
            </w:r>
            <w:r w:rsidR="006F1E95" w:rsidRPr="006F1E95">
              <w:t>29</w:t>
            </w:r>
            <w:r w:rsidRPr="00846AA1">
              <w:t>)</w:t>
            </w:r>
          </w:p>
        </w:tc>
      </w:tr>
      <w:tr w:rsidR="00526A0D" w:rsidRPr="00846AA1" w14:paraId="40981A68" w14:textId="77777777" w:rsidTr="006F547E">
        <w:trPr>
          <w:trHeight w:val="423"/>
        </w:trPr>
        <w:tc>
          <w:tcPr>
            <w:tcW w:w="3924" w:type="pct"/>
          </w:tcPr>
          <w:p w14:paraId="0DE112AF" w14:textId="63DFB715" w:rsidR="00526A0D" w:rsidRPr="00846AA1" w:rsidRDefault="00526A0D" w:rsidP="00526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1E95" w:rsidRPr="006F1E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46A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F1E95" w:rsidRPr="006F1E9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6" w:type="pct"/>
            <w:vAlign w:val="bottom"/>
          </w:tcPr>
          <w:p w14:paraId="0E968C7C" w14:textId="73219EDC" w:rsidR="00526A0D" w:rsidRPr="00846AA1" w:rsidRDefault="006F1E95" w:rsidP="00D3792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b/>
                <w:bCs/>
              </w:rPr>
            </w:pPr>
            <w:r w:rsidRPr="006F1E95">
              <w:rPr>
                <w:b/>
                <w:bCs/>
              </w:rPr>
              <w:t>261</w:t>
            </w:r>
          </w:p>
        </w:tc>
      </w:tr>
    </w:tbl>
    <w:p w14:paraId="01D5691D" w14:textId="5394574C" w:rsidR="00303A90" w:rsidRPr="00846AA1" w:rsidRDefault="0030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23C9EF77" w14:textId="7CE5E6D5" w:rsidR="00870CCC" w:rsidRPr="00846AA1" w:rsidRDefault="00262831" w:rsidP="001E690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2CEAB4E" w14:textId="77777777" w:rsidR="00617971" w:rsidRPr="00846AA1" w:rsidRDefault="00617971" w:rsidP="00723A3B">
      <w:pPr>
        <w:pStyle w:val="ListParagraph"/>
        <w:tabs>
          <w:tab w:val="decimal" w:pos="540"/>
        </w:tabs>
        <w:ind w:left="540"/>
        <w:jc w:val="thaiDistribute"/>
        <w:rPr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617971" w:rsidRPr="00846AA1" w14:paraId="18E6BE63" w14:textId="77777777" w:rsidTr="0000393D">
        <w:trPr>
          <w:tblHeader/>
        </w:trPr>
        <w:tc>
          <w:tcPr>
            <w:tcW w:w="4158" w:type="dxa"/>
            <w:shd w:val="clear" w:color="auto" w:fill="auto"/>
          </w:tcPr>
          <w:p w14:paraId="1D8E7E9E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E9C3E79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4B15A84F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51944" w:rsidRPr="00846AA1" w14:paraId="684FB9C5" w14:textId="77777777" w:rsidTr="0000393D">
        <w:trPr>
          <w:tblHeader/>
        </w:trPr>
        <w:tc>
          <w:tcPr>
            <w:tcW w:w="4158" w:type="dxa"/>
          </w:tcPr>
          <w:p w14:paraId="67228DB7" w14:textId="7A7150F1" w:rsidR="00C51944" w:rsidRPr="00846AA1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846AA1">
              <w:rPr>
                <w:b/>
                <w:bCs/>
                <w:i/>
                <w:iCs/>
                <w:cs/>
              </w:rPr>
              <w:t>สำหรับงวด</w:t>
            </w:r>
            <w:r w:rsidRPr="00846AA1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846AA1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F1E95" w:rsidRPr="006F1E95">
              <w:rPr>
                <w:b/>
                <w:bCs/>
                <w:i/>
                <w:iCs/>
              </w:rPr>
              <w:t>31</w:t>
            </w:r>
            <w:r w:rsidRPr="00846AA1">
              <w:rPr>
                <w:b/>
                <w:bCs/>
                <w:i/>
                <w:iCs/>
                <w:cs/>
              </w:rPr>
              <w:t xml:space="preserve"> </w:t>
            </w:r>
            <w:r w:rsidRPr="00846AA1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82" w:type="dxa"/>
          </w:tcPr>
          <w:p w14:paraId="33A396B3" w14:textId="63B464FF" w:rsidR="00C51944" w:rsidRPr="00846AA1" w:rsidRDefault="006F1E9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25D9161D" w14:textId="2417E745" w:rsidR="00C51944" w:rsidRPr="00846AA1" w:rsidRDefault="006F1E9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14321C26" w14:textId="359BCC87" w:rsidR="00C51944" w:rsidRPr="00846AA1" w:rsidRDefault="006F1E9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616E8777" w14:textId="2F4B2916" w:rsidR="00C51944" w:rsidRPr="00846AA1" w:rsidRDefault="006F1E95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51944" w:rsidRPr="00846AA1" w14:paraId="50BEAD24" w14:textId="77777777" w:rsidTr="0000393D">
        <w:trPr>
          <w:tblHeader/>
        </w:trPr>
        <w:tc>
          <w:tcPr>
            <w:tcW w:w="4158" w:type="dxa"/>
          </w:tcPr>
          <w:p w14:paraId="559696BA" w14:textId="77777777" w:rsidR="00C51944" w:rsidRPr="00846AA1" w:rsidRDefault="00C51944" w:rsidP="00C51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0D214773" w14:textId="77777777" w:rsidR="00C51944" w:rsidRPr="00846AA1" w:rsidRDefault="00C51944" w:rsidP="00C51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6A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78F3" w:rsidRPr="00846AA1" w14:paraId="4F85EC26" w14:textId="77777777" w:rsidTr="0000393D">
        <w:tc>
          <w:tcPr>
            <w:tcW w:w="4158" w:type="dxa"/>
          </w:tcPr>
          <w:p w14:paraId="0ED84E33" w14:textId="35DDED74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F1E95" w:rsidRPr="006F1E95">
              <w:rPr>
                <w:rFonts w:ascii="Angsana New" w:hAnsi="Angsana New"/>
                <w:sz w:val="30"/>
                <w:szCs w:val="30"/>
              </w:rPr>
              <w:t>1</w:t>
            </w:r>
            <w:r w:rsidRPr="00846AA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1B3CA8C3" w14:textId="48FBFE4E" w:rsidR="007278F3" w:rsidRPr="00846AA1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6F1E95">
              <w:t>80</w:t>
            </w:r>
            <w:r w:rsidR="0022739A" w:rsidRPr="00846AA1">
              <w:t>,</w:t>
            </w:r>
            <w:r w:rsidRPr="006F1E95">
              <w:t>508</w:t>
            </w:r>
          </w:p>
        </w:tc>
        <w:tc>
          <w:tcPr>
            <w:tcW w:w="1283" w:type="dxa"/>
          </w:tcPr>
          <w:p w14:paraId="0122F718" w14:textId="0A38316B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F1E95">
              <w:t>63</w:t>
            </w:r>
            <w:r w:rsidR="007278F3" w:rsidRPr="00846AA1">
              <w:t>,</w:t>
            </w:r>
            <w:r w:rsidRPr="006F1E95">
              <w:t>244</w:t>
            </w:r>
          </w:p>
        </w:tc>
        <w:tc>
          <w:tcPr>
            <w:tcW w:w="1282" w:type="dxa"/>
          </w:tcPr>
          <w:p w14:paraId="356DF450" w14:textId="6FC937D0" w:rsidR="007278F3" w:rsidRPr="00846AA1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6F1E95">
              <w:t>36</w:t>
            </w:r>
            <w:r w:rsidR="0022739A" w:rsidRPr="00846AA1">
              <w:t>,</w:t>
            </w:r>
            <w:r w:rsidRPr="006F1E95">
              <w:t>071</w:t>
            </w:r>
          </w:p>
        </w:tc>
        <w:tc>
          <w:tcPr>
            <w:tcW w:w="1283" w:type="dxa"/>
          </w:tcPr>
          <w:p w14:paraId="56427B6D" w14:textId="2DFEC6DC" w:rsidR="007278F3" w:rsidRPr="00846AA1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6F1E95">
              <w:t>31</w:t>
            </w:r>
            <w:r w:rsidR="007278F3" w:rsidRPr="00846AA1">
              <w:t>,</w:t>
            </w:r>
            <w:r w:rsidRPr="006F1E95">
              <w:t>739</w:t>
            </w:r>
          </w:p>
        </w:tc>
      </w:tr>
      <w:tr w:rsidR="007278F3" w:rsidRPr="00846AA1" w14:paraId="00ABDD32" w14:textId="77777777" w:rsidTr="0000393D">
        <w:tc>
          <w:tcPr>
            <w:tcW w:w="4158" w:type="dxa"/>
          </w:tcPr>
          <w:p w14:paraId="5FC148B1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846AA1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150E94CE" w14:textId="5D2AFE25" w:rsidR="007278F3" w:rsidRPr="00846AA1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6F1E95">
              <w:rPr>
                <w:color w:val="000000" w:themeColor="text1"/>
              </w:rPr>
              <w:t>323</w:t>
            </w:r>
          </w:p>
        </w:tc>
        <w:tc>
          <w:tcPr>
            <w:tcW w:w="1283" w:type="dxa"/>
          </w:tcPr>
          <w:p w14:paraId="6B6F68E4" w14:textId="33E38470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s/>
              </w:rPr>
            </w:pPr>
            <w:r w:rsidRPr="006F1E95">
              <w:rPr>
                <w:color w:val="000000" w:themeColor="text1"/>
              </w:rPr>
              <w:t>1</w:t>
            </w:r>
            <w:r w:rsidR="007278F3" w:rsidRPr="00846AA1">
              <w:rPr>
                <w:color w:val="000000" w:themeColor="text1"/>
              </w:rPr>
              <w:t>,</w:t>
            </w:r>
            <w:r w:rsidRPr="006F1E95">
              <w:rPr>
                <w:color w:val="000000" w:themeColor="text1"/>
              </w:rPr>
              <w:t>111</w:t>
            </w:r>
          </w:p>
        </w:tc>
        <w:tc>
          <w:tcPr>
            <w:tcW w:w="1282" w:type="dxa"/>
          </w:tcPr>
          <w:p w14:paraId="2C17ECAA" w14:textId="345A7379" w:rsidR="007278F3" w:rsidRPr="00846AA1" w:rsidRDefault="00EF28B1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846AA1">
              <w:t>-</w:t>
            </w:r>
          </w:p>
        </w:tc>
        <w:tc>
          <w:tcPr>
            <w:tcW w:w="1283" w:type="dxa"/>
          </w:tcPr>
          <w:p w14:paraId="2CDEF6B9" w14:textId="2CB759AF" w:rsidR="007278F3" w:rsidRPr="00846AA1" w:rsidRDefault="007278F3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</w:tr>
      <w:tr w:rsidR="007278F3" w:rsidRPr="00846AA1" w14:paraId="4BD463F9" w14:textId="77777777" w:rsidTr="0000393D">
        <w:tc>
          <w:tcPr>
            <w:tcW w:w="4158" w:type="dxa"/>
          </w:tcPr>
          <w:p w14:paraId="5C516D4D" w14:textId="77777777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3ADB0E46" w14:textId="66CB4B7B" w:rsidR="007278F3" w:rsidRPr="00846AA1" w:rsidRDefault="007E506B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846AA1">
              <w:rPr>
                <w:color w:val="000000" w:themeColor="text1"/>
              </w:rPr>
              <w:t>(</w:t>
            </w:r>
            <w:r w:rsidR="006F1E95" w:rsidRPr="006F1E95">
              <w:rPr>
                <w:color w:val="000000" w:themeColor="text1"/>
              </w:rPr>
              <w:t>2</w:t>
            </w:r>
            <w:r w:rsidRPr="00846AA1">
              <w:rPr>
                <w:color w:val="000000" w:themeColor="text1"/>
              </w:rPr>
              <w:t>,</w:t>
            </w:r>
            <w:r w:rsidR="006F1E95" w:rsidRPr="006F1E95">
              <w:rPr>
                <w:color w:val="000000" w:themeColor="text1"/>
              </w:rPr>
              <w:t>546</w:t>
            </w:r>
            <w:r w:rsidRPr="00846AA1">
              <w:rPr>
                <w:color w:val="000000" w:themeColor="text1"/>
              </w:rPr>
              <w:t>)</w:t>
            </w:r>
          </w:p>
        </w:tc>
        <w:tc>
          <w:tcPr>
            <w:tcW w:w="1283" w:type="dxa"/>
          </w:tcPr>
          <w:p w14:paraId="00BF5692" w14:textId="4AF1CD05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846AA1">
              <w:rPr>
                <w:color w:val="000000" w:themeColor="text1"/>
                <w:cs/>
              </w:rPr>
              <w:t>(</w:t>
            </w:r>
            <w:r w:rsidR="006F1E95" w:rsidRPr="006F1E95">
              <w:rPr>
                <w:color w:val="000000" w:themeColor="text1"/>
              </w:rPr>
              <w:t>1</w:t>
            </w:r>
            <w:r w:rsidRPr="00846AA1">
              <w:rPr>
                <w:color w:val="000000" w:themeColor="text1"/>
              </w:rPr>
              <w:t>,</w:t>
            </w:r>
            <w:r w:rsidR="006F1E95" w:rsidRPr="006F1E95">
              <w:rPr>
                <w:color w:val="000000" w:themeColor="text1"/>
              </w:rPr>
              <w:t>755</w:t>
            </w:r>
            <w:r w:rsidRPr="00846AA1">
              <w:rPr>
                <w:color w:val="000000" w:themeColor="text1"/>
                <w:cs/>
              </w:rPr>
              <w:t>)</w:t>
            </w:r>
          </w:p>
        </w:tc>
        <w:tc>
          <w:tcPr>
            <w:tcW w:w="1282" w:type="dxa"/>
          </w:tcPr>
          <w:p w14:paraId="4768C8ED" w14:textId="62C4CF3E" w:rsidR="007278F3" w:rsidRPr="00846AA1" w:rsidRDefault="00EF28B1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846AA1">
              <w:t>(</w:t>
            </w:r>
            <w:r w:rsidR="006F1E95" w:rsidRPr="006F1E95">
              <w:t>150</w:t>
            </w:r>
            <w:r w:rsidRPr="00846AA1">
              <w:t>)</w:t>
            </w:r>
          </w:p>
        </w:tc>
        <w:tc>
          <w:tcPr>
            <w:tcW w:w="1283" w:type="dxa"/>
          </w:tcPr>
          <w:p w14:paraId="19F0F42F" w14:textId="09E50DC6" w:rsidR="007278F3" w:rsidRPr="00846AA1" w:rsidRDefault="007278F3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846AA1">
              <w:rPr>
                <w:cs/>
              </w:rPr>
              <w:t>(</w:t>
            </w:r>
            <w:r w:rsidR="006F1E95" w:rsidRPr="006F1E95">
              <w:t>150</w:t>
            </w:r>
            <w:r w:rsidRPr="00846AA1">
              <w:rPr>
                <w:cs/>
              </w:rPr>
              <w:t>)</w:t>
            </w:r>
          </w:p>
        </w:tc>
      </w:tr>
      <w:tr w:rsidR="007278F3" w:rsidRPr="00846AA1" w14:paraId="556E7AF3" w14:textId="77777777" w:rsidTr="0000393D">
        <w:tc>
          <w:tcPr>
            <w:tcW w:w="4158" w:type="dxa"/>
          </w:tcPr>
          <w:p w14:paraId="2E0C2A70" w14:textId="68BE38AD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ต้นทุนการทำรายการ-</w:t>
            </w:r>
            <w:r w:rsidRPr="00846AA1"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</w:tcPr>
          <w:p w14:paraId="23C4E281" w14:textId="272AAC00" w:rsidR="007278F3" w:rsidRPr="00846AA1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6F1E95">
              <w:rPr>
                <w:color w:val="000000" w:themeColor="text1"/>
              </w:rPr>
              <w:t>24</w:t>
            </w:r>
          </w:p>
        </w:tc>
        <w:tc>
          <w:tcPr>
            <w:tcW w:w="1283" w:type="dxa"/>
          </w:tcPr>
          <w:p w14:paraId="53324435" w14:textId="14FD5AF7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F1E95">
              <w:rPr>
                <w:color w:val="000000" w:themeColor="text1"/>
              </w:rPr>
              <w:t>12</w:t>
            </w:r>
          </w:p>
        </w:tc>
        <w:tc>
          <w:tcPr>
            <w:tcW w:w="1282" w:type="dxa"/>
          </w:tcPr>
          <w:p w14:paraId="4A6F7AD2" w14:textId="68691A5E" w:rsidR="007278F3" w:rsidRPr="00846AA1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6F1E95">
              <w:t>4</w:t>
            </w:r>
          </w:p>
        </w:tc>
        <w:tc>
          <w:tcPr>
            <w:tcW w:w="1283" w:type="dxa"/>
          </w:tcPr>
          <w:p w14:paraId="31C7B4C3" w14:textId="09CB8682" w:rsidR="007278F3" w:rsidRPr="00846AA1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6F1E95">
              <w:t>2</w:t>
            </w:r>
          </w:p>
        </w:tc>
      </w:tr>
      <w:tr w:rsidR="007278F3" w:rsidRPr="00846AA1" w14:paraId="6A5531EE" w14:textId="77777777" w:rsidTr="0000393D">
        <w:tc>
          <w:tcPr>
            <w:tcW w:w="4158" w:type="dxa"/>
          </w:tcPr>
          <w:p w14:paraId="0A6F9B84" w14:textId="77777777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846AA1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</w:tcPr>
          <w:p w14:paraId="76ADC541" w14:textId="5A6B673B" w:rsidR="007278F3" w:rsidRPr="00846AA1" w:rsidRDefault="007E506B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olor w:val="000000" w:themeColor="text1"/>
              </w:rPr>
            </w:pPr>
            <w:r w:rsidRPr="00846AA1">
              <w:rPr>
                <w:color w:val="000000" w:themeColor="text1"/>
              </w:rPr>
              <w:t>(</w:t>
            </w:r>
            <w:r w:rsidR="006F1E95" w:rsidRPr="006F1E95">
              <w:rPr>
                <w:color w:val="000000" w:themeColor="text1"/>
              </w:rPr>
              <w:t>444</w:t>
            </w:r>
            <w:r w:rsidRPr="00846AA1">
              <w:rPr>
                <w:color w:val="000000" w:themeColor="text1"/>
              </w:rPr>
              <w:t>)</w:t>
            </w:r>
          </w:p>
        </w:tc>
        <w:tc>
          <w:tcPr>
            <w:tcW w:w="1283" w:type="dxa"/>
          </w:tcPr>
          <w:p w14:paraId="0375588F" w14:textId="16583CF3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6F1E95">
              <w:rPr>
                <w:color w:val="000000" w:themeColor="text1"/>
              </w:rPr>
              <w:t>348</w:t>
            </w:r>
          </w:p>
        </w:tc>
        <w:tc>
          <w:tcPr>
            <w:tcW w:w="1282" w:type="dxa"/>
          </w:tcPr>
          <w:p w14:paraId="47D328DC" w14:textId="7039121E" w:rsidR="007278F3" w:rsidRPr="00846AA1" w:rsidRDefault="00EF28B1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846AA1">
              <w:t>(</w:t>
            </w:r>
            <w:r w:rsidR="006F1E95" w:rsidRPr="006F1E95">
              <w:t>11</w:t>
            </w:r>
            <w:r w:rsidRPr="00846AA1">
              <w:t>)</w:t>
            </w:r>
          </w:p>
        </w:tc>
        <w:tc>
          <w:tcPr>
            <w:tcW w:w="1283" w:type="dxa"/>
          </w:tcPr>
          <w:p w14:paraId="0AD361A2" w14:textId="573EB19D" w:rsidR="007278F3" w:rsidRPr="00846AA1" w:rsidRDefault="006F1E95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6F1E95">
              <w:t>104</w:t>
            </w:r>
          </w:p>
        </w:tc>
      </w:tr>
      <w:tr w:rsidR="007278F3" w:rsidRPr="00846AA1" w14:paraId="5BE7A454" w14:textId="77777777" w:rsidTr="0000393D">
        <w:tc>
          <w:tcPr>
            <w:tcW w:w="4158" w:type="dxa"/>
          </w:tcPr>
          <w:p w14:paraId="61696C7F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846AA1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247439B4" w14:textId="3CB6C232" w:rsidR="007278F3" w:rsidRPr="00846AA1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6F1E95">
              <w:rPr>
                <w:b/>
                <w:bCs/>
              </w:rPr>
              <w:t>77</w:t>
            </w:r>
            <w:r w:rsidR="007E506B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865</w:t>
            </w:r>
          </w:p>
        </w:tc>
        <w:tc>
          <w:tcPr>
            <w:tcW w:w="1283" w:type="dxa"/>
          </w:tcPr>
          <w:p w14:paraId="19D661A5" w14:textId="38627B54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62</w:t>
            </w:r>
            <w:r w:rsidR="007278F3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960</w:t>
            </w:r>
          </w:p>
        </w:tc>
        <w:tc>
          <w:tcPr>
            <w:tcW w:w="1282" w:type="dxa"/>
          </w:tcPr>
          <w:p w14:paraId="506CB3B5" w14:textId="15B614C5" w:rsidR="007278F3" w:rsidRPr="00846AA1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35</w:t>
            </w:r>
            <w:r w:rsidR="00EF28B1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914</w:t>
            </w:r>
          </w:p>
        </w:tc>
        <w:tc>
          <w:tcPr>
            <w:tcW w:w="1283" w:type="dxa"/>
          </w:tcPr>
          <w:p w14:paraId="75370C81" w14:textId="25AE3CFA" w:rsidR="007278F3" w:rsidRPr="00846AA1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31</w:t>
            </w:r>
            <w:r w:rsidR="007278F3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695</w:t>
            </w:r>
          </w:p>
        </w:tc>
      </w:tr>
      <w:tr w:rsidR="007278F3" w:rsidRPr="00846AA1" w14:paraId="7BC4CB8D" w14:textId="77777777" w:rsidTr="0000393D">
        <w:tc>
          <w:tcPr>
            <w:tcW w:w="4158" w:type="dxa"/>
            <w:vAlign w:val="bottom"/>
          </w:tcPr>
          <w:p w14:paraId="609800E8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846AA1">
              <w:rPr>
                <w:i/>
                <w:iCs/>
                <w:cs/>
              </w:rPr>
              <w:t>หัก</w:t>
            </w:r>
            <w:r w:rsidRPr="00846AA1">
              <w:tab/>
            </w:r>
            <w:r w:rsidRPr="00846AA1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846AA1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  <w:vAlign w:val="bottom"/>
          </w:tcPr>
          <w:p w14:paraId="4267AEAE" w14:textId="3976FD01" w:rsidR="007278F3" w:rsidRPr="00846AA1" w:rsidRDefault="007E506B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846AA1">
              <w:t>(</w:t>
            </w:r>
            <w:r w:rsidR="006F1E95" w:rsidRPr="006F1E95">
              <w:t>7</w:t>
            </w:r>
            <w:r w:rsidRPr="00846AA1">
              <w:t>,</w:t>
            </w:r>
            <w:r w:rsidR="006F1E95" w:rsidRPr="006F1E95">
              <w:t>532</w:t>
            </w:r>
            <w:r w:rsidRPr="00846AA1">
              <w:t>)</w:t>
            </w:r>
          </w:p>
        </w:tc>
        <w:tc>
          <w:tcPr>
            <w:tcW w:w="1283" w:type="dxa"/>
            <w:vAlign w:val="bottom"/>
          </w:tcPr>
          <w:p w14:paraId="1EA5205B" w14:textId="7802E446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846AA1">
              <w:rPr>
                <w:cs/>
              </w:rPr>
              <w:t>(</w:t>
            </w:r>
            <w:r w:rsidR="006F1E95" w:rsidRPr="006F1E95">
              <w:t>3</w:t>
            </w:r>
            <w:r w:rsidRPr="00846AA1">
              <w:t>,</w:t>
            </w:r>
            <w:r w:rsidR="006F1E95" w:rsidRPr="006F1E95">
              <w:t>059</w:t>
            </w:r>
            <w:r w:rsidRPr="00846AA1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FD7000D" w14:textId="7280C79F" w:rsidR="007278F3" w:rsidRPr="00846AA1" w:rsidRDefault="00EF28B1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846AA1">
              <w:t>(</w:t>
            </w:r>
            <w:r w:rsidR="006F1E95" w:rsidRPr="006F1E95">
              <w:t>3</w:t>
            </w:r>
            <w:r w:rsidRPr="00846AA1">
              <w:t>,</w:t>
            </w:r>
            <w:r w:rsidR="006F1E95" w:rsidRPr="006F1E95">
              <w:t>377</w:t>
            </w:r>
            <w:r w:rsidRPr="00846AA1">
              <w:t>)</w:t>
            </w:r>
          </w:p>
        </w:tc>
        <w:tc>
          <w:tcPr>
            <w:tcW w:w="1283" w:type="dxa"/>
            <w:vAlign w:val="bottom"/>
          </w:tcPr>
          <w:p w14:paraId="3629C705" w14:textId="49902D6B" w:rsidR="007278F3" w:rsidRPr="00846AA1" w:rsidRDefault="007278F3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(</w:t>
            </w:r>
            <w:r w:rsidR="006F1E95" w:rsidRPr="006F1E95">
              <w:t>425</w:t>
            </w:r>
            <w:r w:rsidRPr="00846AA1">
              <w:rPr>
                <w:cs/>
              </w:rPr>
              <w:t>)</w:t>
            </w:r>
          </w:p>
        </w:tc>
      </w:tr>
      <w:tr w:rsidR="007278F3" w:rsidRPr="00846AA1" w14:paraId="3A24140F" w14:textId="77777777" w:rsidTr="0000393D">
        <w:tc>
          <w:tcPr>
            <w:tcW w:w="4158" w:type="dxa"/>
          </w:tcPr>
          <w:p w14:paraId="47C1DE07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846AA1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736F8B7B" w14:textId="7C10ACF9" w:rsidR="007278F3" w:rsidRPr="00846AA1" w:rsidRDefault="007E506B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846AA1">
              <w:t>(</w:t>
            </w:r>
            <w:r w:rsidR="006F1E95" w:rsidRPr="006F1E95">
              <w:t>4</w:t>
            </w:r>
            <w:r w:rsidRPr="00846AA1">
              <w:t>,</w:t>
            </w:r>
            <w:r w:rsidR="006F1E95" w:rsidRPr="006F1E95">
              <w:t>499</w:t>
            </w:r>
            <w:r w:rsidRPr="00846AA1">
              <w:t>)</w:t>
            </w:r>
          </w:p>
        </w:tc>
        <w:tc>
          <w:tcPr>
            <w:tcW w:w="1283" w:type="dxa"/>
          </w:tcPr>
          <w:p w14:paraId="1946DED4" w14:textId="19147654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846AA1">
              <w:rPr>
                <w:cs/>
              </w:rPr>
              <w:t>(</w:t>
            </w:r>
            <w:r w:rsidR="006F1E95" w:rsidRPr="006F1E95">
              <w:t>2</w:t>
            </w:r>
            <w:r w:rsidRPr="00846AA1">
              <w:t>,</w:t>
            </w:r>
            <w:r w:rsidR="006F1E95" w:rsidRPr="006F1E95">
              <w:t>500</w:t>
            </w:r>
            <w:r w:rsidRPr="00846AA1">
              <w:rPr>
                <w:cs/>
              </w:rPr>
              <w:t>)</w:t>
            </w:r>
          </w:p>
        </w:tc>
        <w:tc>
          <w:tcPr>
            <w:tcW w:w="1282" w:type="dxa"/>
          </w:tcPr>
          <w:p w14:paraId="4EDF2948" w14:textId="73195CBA" w:rsidR="007278F3" w:rsidRPr="00846AA1" w:rsidRDefault="00EF28B1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cs/>
              </w:rPr>
            </w:pPr>
            <w:r w:rsidRPr="00846AA1">
              <w:t>(</w:t>
            </w:r>
            <w:r w:rsidR="006F1E95" w:rsidRPr="006F1E95">
              <w:t>4</w:t>
            </w:r>
            <w:r w:rsidRPr="00846AA1">
              <w:t>,</w:t>
            </w:r>
            <w:r w:rsidR="006F1E95" w:rsidRPr="006F1E95">
              <w:t>000</w:t>
            </w:r>
            <w:r w:rsidRPr="00846AA1">
              <w:t>)</w:t>
            </w:r>
          </w:p>
        </w:tc>
        <w:tc>
          <w:tcPr>
            <w:tcW w:w="1283" w:type="dxa"/>
          </w:tcPr>
          <w:p w14:paraId="623F86D2" w14:textId="5D616859" w:rsidR="007278F3" w:rsidRPr="00846AA1" w:rsidRDefault="007278F3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(</w:t>
            </w:r>
            <w:r w:rsidR="006F1E95" w:rsidRPr="006F1E95">
              <w:t>2</w:t>
            </w:r>
            <w:r w:rsidRPr="00846AA1">
              <w:t>,</w:t>
            </w:r>
            <w:r w:rsidR="006F1E95" w:rsidRPr="006F1E95">
              <w:t>500</w:t>
            </w:r>
            <w:r w:rsidRPr="00846AA1">
              <w:rPr>
                <w:cs/>
              </w:rPr>
              <w:t>)</w:t>
            </w:r>
          </w:p>
        </w:tc>
      </w:tr>
      <w:tr w:rsidR="007278F3" w:rsidRPr="00846AA1" w14:paraId="5A26848D" w14:textId="77777777" w:rsidTr="0000393D">
        <w:tc>
          <w:tcPr>
            <w:tcW w:w="4158" w:type="dxa"/>
          </w:tcPr>
          <w:p w14:paraId="15226143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846AA1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</w:tcPr>
          <w:p w14:paraId="62FA0AB3" w14:textId="360D95F4" w:rsidR="007278F3" w:rsidRPr="00846AA1" w:rsidRDefault="007E506B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846AA1">
              <w:t>(</w:t>
            </w:r>
            <w:r w:rsidR="006F1E95" w:rsidRPr="006F1E95">
              <w:t>535</w:t>
            </w:r>
            <w:r w:rsidRPr="00846AA1">
              <w:t>)</w:t>
            </w:r>
          </w:p>
        </w:tc>
        <w:tc>
          <w:tcPr>
            <w:tcW w:w="1283" w:type="dxa"/>
          </w:tcPr>
          <w:p w14:paraId="2D795A2F" w14:textId="6230B85F" w:rsidR="007278F3" w:rsidRPr="00846AA1" w:rsidRDefault="007278F3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846AA1">
              <w:rPr>
                <w:cs/>
              </w:rPr>
              <w:t>(</w:t>
            </w:r>
            <w:r w:rsidR="006F1E95" w:rsidRPr="006F1E95">
              <w:t>2</w:t>
            </w:r>
            <w:r w:rsidRPr="00846AA1">
              <w:t>,</w:t>
            </w:r>
            <w:r w:rsidR="006F1E95" w:rsidRPr="006F1E95">
              <w:t>751</w:t>
            </w:r>
            <w:r w:rsidRPr="00846AA1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38578CB" w14:textId="18C2429D" w:rsidR="007278F3" w:rsidRPr="00846AA1" w:rsidRDefault="00EF28B1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</w:pPr>
            <w:r w:rsidRPr="00846AA1">
              <w:t>-</w:t>
            </w:r>
          </w:p>
        </w:tc>
        <w:tc>
          <w:tcPr>
            <w:tcW w:w="1283" w:type="dxa"/>
            <w:vAlign w:val="bottom"/>
          </w:tcPr>
          <w:p w14:paraId="5277D4AB" w14:textId="695A7E85" w:rsidR="007278F3" w:rsidRPr="00846AA1" w:rsidRDefault="007278F3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</w:pPr>
            <w:r w:rsidRPr="00846AA1">
              <w:rPr>
                <w:cs/>
              </w:rPr>
              <w:t>-</w:t>
            </w:r>
          </w:p>
        </w:tc>
      </w:tr>
      <w:tr w:rsidR="007278F3" w:rsidRPr="00846AA1" w14:paraId="07DD42DD" w14:textId="77777777" w:rsidTr="0000393D">
        <w:tc>
          <w:tcPr>
            <w:tcW w:w="4158" w:type="dxa"/>
          </w:tcPr>
          <w:p w14:paraId="12B80CA9" w14:textId="5227A0B0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846A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F1E95" w:rsidRPr="006F1E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46A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2" w:type="dxa"/>
          </w:tcPr>
          <w:p w14:paraId="39CA7767" w14:textId="06E272D1" w:rsidR="007278F3" w:rsidRPr="00846AA1" w:rsidRDefault="006F1E95" w:rsidP="00DE45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21"/>
              <w:rPr>
                <w:b/>
                <w:bCs/>
              </w:rPr>
            </w:pPr>
            <w:r w:rsidRPr="006F1E95">
              <w:rPr>
                <w:b/>
                <w:bCs/>
              </w:rPr>
              <w:t>65</w:t>
            </w:r>
            <w:r w:rsidR="007E506B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299</w:t>
            </w:r>
          </w:p>
        </w:tc>
        <w:tc>
          <w:tcPr>
            <w:tcW w:w="1283" w:type="dxa"/>
          </w:tcPr>
          <w:p w14:paraId="27537340" w14:textId="2CC54175" w:rsidR="007278F3" w:rsidRPr="00846AA1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54</w:t>
            </w:r>
            <w:r w:rsidR="007278F3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650</w:t>
            </w:r>
          </w:p>
        </w:tc>
        <w:tc>
          <w:tcPr>
            <w:tcW w:w="1282" w:type="dxa"/>
          </w:tcPr>
          <w:p w14:paraId="47792701" w14:textId="4CC08777" w:rsidR="007278F3" w:rsidRPr="00846AA1" w:rsidRDefault="006F1E95" w:rsidP="00DE45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28</w:t>
            </w:r>
            <w:r w:rsidR="00EF28B1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537</w:t>
            </w:r>
          </w:p>
        </w:tc>
        <w:tc>
          <w:tcPr>
            <w:tcW w:w="1283" w:type="dxa"/>
          </w:tcPr>
          <w:p w14:paraId="0DDA3984" w14:textId="3A3156D2" w:rsidR="007278F3" w:rsidRPr="00846AA1" w:rsidRDefault="006F1E95" w:rsidP="00DE45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28</w:t>
            </w:r>
            <w:r w:rsidR="007278F3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770</w:t>
            </w:r>
          </w:p>
        </w:tc>
      </w:tr>
    </w:tbl>
    <w:p w14:paraId="15724963" w14:textId="77777777" w:rsidR="00CC770C" w:rsidRPr="00846AA1" w:rsidRDefault="00CC770C" w:rsidP="001E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hanging="7"/>
        <w:jc w:val="thaiDistribute"/>
        <w:rPr>
          <w:lang w:val="en-GB"/>
        </w:rPr>
      </w:pPr>
    </w:p>
    <w:p w14:paraId="379F45A5" w14:textId="77777777" w:rsidR="00345D0B" w:rsidRPr="00846AA1" w:rsidRDefault="00345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th-TH"/>
        </w:rPr>
      </w:pPr>
      <w:r w:rsidRPr="00846AA1">
        <w:rPr>
          <w:b/>
          <w:bCs/>
          <w:cs/>
          <w:lang w:val="th-TH"/>
        </w:rPr>
        <w:br w:type="page"/>
      </w:r>
    </w:p>
    <w:p w14:paraId="5EE3483C" w14:textId="77777777" w:rsidR="00C03020" w:rsidRPr="00846AA1" w:rsidRDefault="00C03020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C03020" w:rsidRPr="00846AA1" w:rsidSect="0062428E">
          <w:pgSz w:w="11907" w:h="16840" w:code="9"/>
          <w:pgMar w:top="691" w:right="1152" w:bottom="576" w:left="1170" w:header="720" w:footer="720" w:gutter="0"/>
          <w:cols w:space="720"/>
          <w:docGrid w:linePitch="408"/>
        </w:sectPr>
      </w:pPr>
    </w:p>
    <w:p w14:paraId="3093B4F0" w14:textId="77777777" w:rsidR="00825705" w:rsidRPr="00846AA1" w:rsidRDefault="00825705" w:rsidP="00825705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846AA1">
        <w:rPr>
          <w:rFonts w:ascii="Angsana New" w:hAnsi="Angsana New"/>
          <w:b/>
          <w:bCs/>
          <w:sz w:val="30"/>
          <w:szCs w:val="30"/>
          <w:cs/>
          <w:lang w:val="th-TH" w:bidi="th-TH"/>
        </w:rPr>
        <w:lastRenderedPageBreak/>
        <w:t>ส่วน</w:t>
      </w:r>
      <w:r w:rsidRPr="00846AA1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846AA1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65A3D91C" w14:textId="77777777" w:rsidR="00825705" w:rsidRPr="00846AA1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20"/>
          <w:szCs w:val="20"/>
          <w:cs/>
          <w:lang w:eastAsia="th-TH"/>
        </w:rPr>
      </w:pPr>
    </w:p>
    <w:p w14:paraId="02B9382D" w14:textId="0D45FAA4" w:rsidR="00627B66" w:rsidRPr="00846AA1" w:rsidRDefault="00585492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846AA1">
        <w:rPr>
          <w:snapToGrid w:val="0"/>
          <w:cs/>
          <w:lang w:eastAsia="th-TH"/>
        </w:rPr>
        <w:t>ข้อมูลเกี่ยวกับส่วนงานที่รายงานสำหรับงวด</w:t>
      </w:r>
      <w:r w:rsidR="00960851" w:rsidRPr="00846AA1">
        <w:rPr>
          <w:rFonts w:hint="cs"/>
          <w:snapToGrid w:val="0"/>
          <w:cs/>
          <w:lang w:eastAsia="th-TH"/>
        </w:rPr>
        <w:t>สาม</w:t>
      </w:r>
      <w:r w:rsidRPr="00846AA1">
        <w:rPr>
          <w:snapToGrid w:val="0"/>
          <w:cs/>
          <w:lang w:eastAsia="th-TH"/>
        </w:rPr>
        <w:t xml:space="preserve">เดือนสิ้นสุดวันที่ </w:t>
      </w:r>
      <w:r w:rsidR="006F1E95" w:rsidRPr="006F1E95">
        <w:rPr>
          <w:snapToGrid w:val="0"/>
          <w:lang w:eastAsia="th-TH"/>
        </w:rPr>
        <w:t>31</w:t>
      </w:r>
      <w:r w:rsidR="00617971" w:rsidRPr="00846AA1">
        <w:rPr>
          <w:snapToGrid w:val="0"/>
          <w:cs/>
          <w:lang w:eastAsia="th-TH"/>
        </w:rPr>
        <w:t xml:space="preserve"> </w:t>
      </w:r>
      <w:r w:rsidR="00617971" w:rsidRPr="00846AA1">
        <w:rPr>
          <w:rFonts w:hint="cs"/>
          <w:snapToGrid w:val="0"/>
          <w:cs/>
          <w:lang w:eastAsia="th-TH"/>
        </w:rPr>
        <w:t xml:space="preserve">มีนาคม </w:t>
      </w:r>
      <w:r w:rsidR="006F1E95" w:rsidRPr="006F1E95">
        <w:rPr>
          <w:snapToGrid w:val="0"/>
          <w:lang w:eastAsia="th-TH"/>
        </w:rPr>
        <w:t>2565</w:t>
      </w:r>
      <w:r w:rsidR="00617971" w:rsidRPr="00846AA1">
        <w:rPr>
          <w:snapToGrid w:val="0"/>
          <w:cs/>
          <w:lang w:eastAsia="th-TH"/>
        </w:rPr>
        <w:t xml:space="preserve"> </w:t>
      </w:r>
      <w:r w:rsidR="00617971" w:rsidRPr="00846AA1">
        <w:rPr>
          <w:rFonts w:hint="cs"/>
          <w:snapToGrid w:val="0"/>
          <w:cs/>
          <w:lang w:eastAsia="th-TH"/>
        </w:rPr>
        <w:t xml:space="preserve">และ </w:t>
      </w:r>
      <w:r w:rsidR="006F1E95" w:rsidRPr="006F1E95">
        <w:rPr>
          <w:snapToGrid w:val="0"/>
          <w:lang w:eastAsia="th-TH"/>
        </w:rPr>
        <w:t>2564</w:t>
      </w:r>
      <w:r w:rsidRPr="00846AA1">
        <w:rPr>
          <w:snapToGrid w:val="0"/>
          <w:cs/>
          <w:lang w:eastAsia="th-TH"/>
        </w:rPr>
        <w:t xml:space="preserve"> มีดังนี้</w:t>
      </w:r>
    </w:p>
    <w:p w14:paraId="0C186375" w14:textId="77777777" w:rsidR="007278F3" w:rsidRPr="00846AA1" w:rsidRDefault="007278F3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7278F3" w:rsidRPr="00846AA1" w14:paraId="023E94A5" w14:textId="77777777" w:rsidTr="007278F3">
        <w:tc>
          <w:tcPr>
            <w:tcW w:w="3960" w:type="dxa"/>
          </w:tcPr>
          <w:p w14:paraId="1C58290B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7D2B53E6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846AA1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278F3" w:rsidRPr="00846AA1" w14:paraId="42071169" w14:textId="77777777" w:rsidTr="007278F3">
        <w:tc>
          <w:tcPr>
            <w:tcW w:w="3960" w:type="dxa"/>
          </w:tcPr>
          <w:p w14:paraId="35D93B9C" w14:textId="77777777" w:rsidR="007278F3" w:rsidRPr="00846AA1" w:rsidRDefault="007278F3" w:rsidP="007278F3">
            <w:pPr>
              <w:spacing w:line="240" w:lineRule="auto"/>
              <w:jc w:val="both"/>
              <w:rPr>
                <w:b/>
                <w:bCs/>
              </w:rPr>
            </w:pPr>
          </w:p>
          <w:p w14:paraId="69D095F4" w14:textId="77777777" w:rsidR="007278F3" w:rsidRPr="00846AA1" w:rsidRDefault="007278F3" w:rsidP="007278F3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846AA1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</w:p>
          <w:p w14:paraId="0215B106" w14:textId="199BD74C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firstLine="336"/>
              <w:rPr>
                <w:b/>
                <w:bCs/>
              </w:rPr>
            </w:pPr>
            <w:r w:rsidRPr="006F1E95">
              <w:rPr>
                <w:b/>
                <w:bCs/>
                <w:i/>
                <w:iCs/>
              </w:rPr>
              <w:t>31</w:t>
            </w:r>
            <w:r w:rsidR="007278F3" w:rsidRPr="00846AA1">
              <w:rPr>
                <w:b/>
                <w:bCs/>
                <w:i/>
                <w:iCs/>
              </w:rPr>
              <w:t xml:space="preserve"> </w:t>
            </w:r>
            <w:r w:rsidR="007278F3" w:rsidRPr="00846AA1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6F1E95">
              <w:rPr>
                <w:b/>
                <w:bCs/>
                <w:i/>
                <w:iCs/>
              </w:rPr>
              <w:t>2565</w:t>
            </w:r>
          </w:p>
        </w:tc>
        <w:tc>
          <w:tcPr>
            <w:tcW w:w="1293" w:type="dxa"/>
            <w:vAlign w:val="bottom"/>
          </w:tcPr>
          <w:p w14:paraId="1534DE91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cs/>
              </w:rPr>
              <w:t>โรงกลั่น</w:t>
            </w:r>
            <w:r w:rsidRPr="00846AA1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284B1AAD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44B1997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rFonts w:hint="cs"/>
                <w:cs/>
              </w:rPr>
              <w:t>พลังงาน</w:t>
            </w:r>
            <w:r w:rsidRPr="00846AA1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30219F48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14E85670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846AA1">
              <w:rPr>
                <w:rFonts w:hint="cs"/>
                <w:cs/>
              </w:rPr>
              <w:t>ทรัพยากร</w:t>
            </w:r>
            <w:r w:rsidRPr="00846AA1">
              <w:rPr>
                <w:cs/>
              </w:rPr>
              <w:br/>
            </w:r>
            <w:r w:rsidRPr="00846AA1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3048D2E4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74CF4440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cs/>
              </w:rPr>
              <w:t>รายการ</w:t>
            </w:r>
            <w:r w:rsidRPr="00846AA1">
              <w:br/>
            </w:r>
            <w:r w:rsidRPr="00846AA1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4E7A39C5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rFonts w:hint="cs"/>
                <w:cs/>
              </w:rPr>
              <w:t>รวม</w:t>
            </w:r>
          </w:p>
        </w:tc>
      </w:tr>
      <w:tr w:rsidR="007278F3" w:rsidRPr="00846AA1" w14:paraId="560D5985" w14:textId="77777777" w:rsidTr="007278F3">
        <w:tc>
          <w:tcPr>
            <w:tcW w:w="3960" w:type="dxa"/>
          </w:tcPr>
          <w:p w14:paraId="2433B0A1" w14:textId="77777777" w:rsidR="007278F3" w:rsidRPr="00846AA1" w:rsidRDefault="007278F3" w:rsidP="007278F3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6E0BCEE7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846AA1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7278F3" w:rsidRPr="00846AA1" w14:paraId="2C94EB5F" w14:textId="77777777" w:rsidTr="007278F3">
        <w:tc>
          <w:tcPr>
            <w:tcW w:w="3960" w:type="dxa"/>
            <w:vAlign w:val="bottom"/>
          </w:tcPr>
          <w:p w14:paraId="593028D8" w14:textId="77777777" w:rsidR="007278F3" w:rsidRPr="00846AA1" w:rsidRDefault="007278F3" w:rsidP="007278F3">
            <w:pPr>
              <w:spacing w:line="240" w:lineRule="auto"/>
              <w:jc w:val="both"/>
            </w:pPr>
            <w:r w:rsidRPr="00846AA1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279BC508" w14:textId="53A969A5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22</w:t>
            </w:r>
            <w:r w:rsidR="003E7B19" w:rsidRPr="00846AA1">
              <w:t>,</w:t>
            </w:r>
            <w:r w:rsidRPr="006F1E95">
              <w:t>250</w:t>
            </w:r>
          </w:p>
        </w:tc>
        <w:tc>
          <w:tcPr>
            <w:tcW w:w="1294" w:type="dxa"/>
            <w:vAlign w:val="center"/>
          </w:tcPr>
          <w:p w14:paraId="1DE2803A" w14:textId="2474CF1F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39</w:t>
            </w:r>
            <w:r w:rsidR="003E7B19" w:rsidRPr="00846AA1">
              <w:t>,</w:t>
            </w:r>
            <w:r w:rsidRPr="006F1E95">
              <w:t>422</w:t>
            </w:r>
          </w:p>
        </w:tc>
        <w:tc>
          <w:tcPr>
            <w:tcW w:w="1294" w:type="dxa"/>
            <w:vAlign w:val="center"/>
          </w:tcPr>
          <w:p w14:paraId="155DED04" w14:textId="1B6AA3F9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1</w:t>
            </w:r>
            <w:r w:rsidR="004207D1" w:rsidRPr="00846AA1">
              <w:t>,</w:t>
            </w:r>
            <w:r w:rsidRPr="006F1E95">
              <w:t>156</w:t>
            </w:r>
          </w:p>
        </w:tc>
        <w:tc>
          <w:tcPr>
            <w:tcW w:w="1294" w:type="dxa"/>
            <w:vAlign w:val="center"/>
          </w:tcPr>
          <w:p w14:paraId="4F5A71EB" w14:textId="22EA5078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521</w:t>
            </w:r>
          </w:p>
        </w:tc>
        <w:tc>
          <w:tcPr>
            <w:tcW w:w="1293" w:type="dxa"/>
            <w:vAlign w:val="center"/>
          </w:tcPr>
          <w:p w14:paraId="5BD11870" w14:textId="269B91C7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5</w:t>
            </w:r>
            <w:r w:rsidR="00EA0DE3" w:rsidRPr="00846AA1">
              <w:t>,</w:t>
            </w:r>
            <w:r w:rsidRPr="006F1E95">
              <w:t>703</w:t>
            </w:r>
          </w:p>
        </w:tc>
        <w:tc>
          <w:tcPr>
            <w:tcW w:w="1294" w:type="dxa"/>
            <w:vAlign w:val="center"/>
          </w:tcPr>
          <w:p w14:paraId="7FA3793E" w14:textId="147ADCB3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3</w:t>
            </w:r>
          </w:p>
        </w:tc>
        <w:tc>
          <w:tcPr>
            <w:tcW w:w="1294" w:type="dxa"/>
            <w:vAlign w:val="center"/>
          </w:tcPr>
          <w:p w14:paraId="3D6F49B1" w14:textId="10EA0F97" w:rsidR="007278F3" w:rsidRPr="00846AA1" w:rsidRDefault="00EA0DE3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</w:pPr>
            <w:r w:rsidRPr="00846AA1">
              <w:t>-</w:t>
            </w:r>
          </w:p>
        </w:tc>
        <w:tc>
          <w:tcPr>
            <w:tcW w:w="1294" w:type="dxa"/>
            <w:vAlign w:val="center"/>
          </w:tcPr>
          <w:p w14:paraId="716AE30A" w14:textId="23EB3176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69</w:t>
            </w:r>
            <w:r w:rsidR="00EA0DE3" w:rsidRPr="00846AA1">
              <w:t>,</w:t>
            </w:r>
            <w:r w:rsidRPr="006F1E95">
              <w:t>055</w:t>
            </w:r>
          </w:p>
        </w:tc>
      </w:tr>
      <w:tr w:rsidR="007278F3" w:rsidRPr="00846AA1" w14:paraId="75B9B206" w14:textId="77777777" w:rsidTr="007278F3">
        <w:tc>
          <w:tcPr>
            <w:tcW w:w="3960" w:type="dxa"/>
          </w:tcPr>
          <w:p w14:paraId="68167559" w14:textId="77777777" w:rsidR="007278F3" w:rsidRPr="00846AA1" w:rsidRDefault="007278F3" w:rsidP="007278F3">
            <w:pPr>
              <w:spacing w:line="240" w:lineRule="auto"/>
              <w:jc w:val="both"/>
              <w:rPr>
                <w:cs/>
              </w:rPr>
            </w:pPr>
            <w:r w:rsidRPr="00846AA1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40A0CF5E" w14:textId="62995A2F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37</w:t>
            </w:r>
            <w:r w:rsidR="003E7B19" w:rsidRPr="00846AA1">
              <w:t>,</w:t>
            </w:r>
            <w:r w:rsidRPr="006F1E95">
              <w:t>046</w:t>
            </w:r>
          </w:p>
        </w:tc>
        <w:tc>
          <w:tcPr>
            <w:tcW w:w="1294" w:type="dxa"/>
            <w:vAlign w:val="center"/>
          </w:tcPr>
          <w:p w14:paraId="74402289" w14:textId="43C362E1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4</w:t>
            </w:r>
          </w:p>
        </w:tc>
        <w:tc>
          <w:tcPr>
            <w:tcW w:w="1294" w:type="dxa"/>
            <w:vAlign w:val="center"/>
          </w:tcPr>
          <w:p w14:paraId="5B79D65B" w14:textId="6B006A39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2</w:t>
            </w:r>
          </w:p>
        </w:tc>
        <w:tc>
          <w:tcPr>
            <w:tcW w:w="1294" w:type="dxa"/>
            <w:vAlign w:val="center"/>
          </w:tcPr>
          <w:p w14:paraId="6C21532C" w14:textId="73571BE9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3</w:t>
            </w:r>
            <w:r w:rsidR="00EA0DE3" w:rsidRPr="00846AA1">
              <w:t>,</w:t>
            </w:r>
            <w:r w:rsidRPr="006F1E95">
              <w:t>219</w:t>
            </w:r>
          </w:p>
        </w:tc>
        <w:tc>
          <w:tcPr>
            <w:tcW w:w="1293" w:type="dxa"/>
            <w:vAlign w:val="center"/>
          </w:tcPr>
          <w:p w14:paraId="5580B153" w14:textId="113DBAF3" w:rsidR="007278F3" w:rsidRPr="00846AA1" w:rsidRDefault="00EA0DE3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</w:pPr>
            <w:r w:rsidRPr="00846AA1">
              <w:t>-</w:t>
            </w:r>
          </w:p>
        </w:tc>
        <w:tc>
          <w:tcPr>
            <w:tcW w:w="1294" w:type="dxa"/>
            <w:vAlign w:val="center"/>
          </w:tcPr>
          <w:p w14:paraId="451F9E2F" w14:textId="01FBF554" w:rsidR="007278F3" w:rsidRPr="00846AA1" w:rsidRDefault="00EA0DE3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46AA1">
              <w:t>-</w:t>
            </w:r>
          </w:p>
        </w:tc>
        <w:tc>
          <w:tcPr>
            <w:tcW w:w="1294" w:type="dxa"/>
            <w:vAlign w:val="center"/>
          </w:tcPr>
          <w:p w14:paraId="69045387" w14:textId="2F9983F8" w:rsidR="007278F3" w:rsidRPr="00846AA1" w:rsidRDefault="00EA0DE3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46AA1">
              <w:t>(</w:t>
            </w:r>
            <w:r w:rsidR="006F1E95" w:rsidRPr="006F1E95">
              <w:t>40</w:t>
            </w:r>
            <w:r w:rsidRPr="00846AA1">
              <w:t>,</w:t>
            </w:r>
            <w:r w:rsidR="006F1E95" w:rsidRPr="006F1E95">
              <w:t>271</w:t>
            </w:r>
            <w:r w:rsidRPr="00846AA1">
              <w:t>)</w:t>
            </w:r>
          </w:p>
        </w:tc>
        <w:tc>
          <w:tcPr>
            <w:tcW w:w="1294" w:type="dxa"/>
            <w:vAlign w:val="center"/>
          </w:tcPr>
          <w:p w14:paraId="660555CE" w14:textId="6C6A3110" w:rsidR="007278F3" w:rsidRPr="00846AA1" w:rsidRDefault="00EA0DE3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</w:pPr>
            <w:r w:rsidRPr="00846AA1">
              <w:t>-</w:t>
            </w:r>
          </w:p>
        </w:tc>
      </w:tr>
      <w:tr w:rsidR="007278F3" w:rsidRPr="00846AA1" w14:paraId="52406545" w14:textId="77777777" w:rsidTr="007278F3">
        <w:tc>
          <w:tcPr>
            <w:tcW w:w="3960" w:type="dxa"/>
          </w:tcPr>
          <w:p w14:paraId="6FEF897C" w14:textId="77777777" w:rsidR="007278F3" w:rsidRPr="00846AA1" w:rsidRDefault="007278F3" w:rsidP="007278F3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846AA1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537A5D3F" w14:textId="7C26D27A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59</w:t>
            </w:r>
            <w:r w:rsidR="003E7B19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296</w:t>
            </w:r>
          </w:p>
        </w:tc>
        <w:tc>
          <w:tcPr>
            <w:tcW w:w="1294" w:type="dxa"/>
            <w:vAlign w:val="center"/>
          </w:tcPr>
          <w:p w14:paraId="185815D4" w14:textId="6906CF34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39</w:t>
            </w:r>
            <w:r w:rsidR="003E7B19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426</w:t>
            </w:r>
          </w:p>
        </w:tc>
        <w:tc>
          <w:tcPr>
            <w:tcW w:w="1294" w:type="dxa"/>
            <w:vAlign w:val="center"/>
          </w:tcPr>
          <w:p w14:paraId="064A14A0" w14:textId="463221DC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1</w:t>
            </w:r>
            <w:r w:rsidR="004207D1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158</w:t>
            </w:r>
          </w:p>
        </w:tc>
        <w:tc>
          <w:tcPr>
            <w:tcW w:w="1294" w:type="dxa"/>
            <w:vAlign w:val="center"/>
          </w:tcPr>
          <w:p w14:paraId="6305F0DA" w14:textId="5BDB8B2F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3</w:t>
            </w:r>
            <w:r w:rsidR="00EA0DE3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740</w:t>
            </w:r>
          </w:p>
        </w:tc>
        <w:tc>
          <w:tcPr>
            <w:tcW w:w="1293" w:type="dxa"/>
            <w:vAlign w:val="center"/>
          </w:tcPr>
          <w:p w14:paraId="75F5B3E8" w14:textId="50B688DE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5</w:t>
            </w:r>
            <w:r w:rsidR="00EA0DE3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703</w:t>
            </w:r>
          </w:p>
        </w:tc>
        <w:tc>
          <w:tcPr>
            <w:tcW w:w="1294" w:type="dxa"/>
            <w:vAlign w:val="center"/>
          </w:tcPr>
          <w:p w14:paraId="6E03CDE1" w14:textId="19321C2A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3</w:t>
            </w:r>
          </w:p>
        </w:tc>
        <w:tc>
          <w:tcPr>
            <w:tcW w:w="1294" w:type="dxa"/>
            <w:vAlign w:val="center"/>
          </w:tcPr>
          <w:p w14:paraId="22FE21A8" w14:textId="6D2FB987" w:rsidR="007278F3" w:rsidRPr="00846AA1" w:rsidRDefault="00EA0DE3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46AA1">
              <w:rPr>
                <w:b/>
                <w:bCs/>
              </w:rPr>
              <w:t>(</w:t>
            </w:r>
            <w:r w:rsidR="006F1E95" w:rsidRPr="006F1E95">
              <w:rPr>
                <w:b/>
                <w:bCs/>
              </w:rPr>
              <w:t>40</w:t>
            </w:r>
            <w:r w:rsidRPr="00846AA1">
              <w:rPr>
                <w:b/>
                <w:bCs/>
              </w:rPr>
              <w:t>,</w:t>
            </w:r>
            <w:r w:rsidR="006F1E95" w:rsidRPr="006F1E95">
              <w:rPr>
                <w:b/>
                <w:bCs/>
              </w:rPr>
              <w:t>271</w:t>
            </w:r>
            <w:r w:rsidRPr="00846AA1">
              <w:rPr>
                <w:b/>
                <w:bCs/>
              </w:rPr>
              <w:t>)</w:t>
            </w:r>
          </w:p>
        </w:tc>
        <w:tc>
          <w:tcPr>
            <w:tcW w:w="1294" w:type="dxa"/>
            <w:vAlign w:val="center"/>
          </w:tcPr>
          <w:p w14:paraId="0A5DF9AF" w14:textId="603D468C" w:rsidR="007278F3" w:rsidRPr="00846AA1" w:rsidRDefault="006F1E95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69</w:t>
            </w:r>
            <w:r w:rsidR="00EA0DE3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055</w:t>
            </w:r>
          </w:p>
        </w:tc>
      </w:tr>
      <w:tr w:rsidR="007278F3" w:rsidRPr="00846AA1" w14:paraId="3CBC3653" w14:textId="77777777" w:rsidTr="007278F3">
        <w:tc>
          <w:tcPr>
            <w:tcW w:w="3960" w:type="dxa"/>
          </w:tcPr>
          <w:p w14:paraId="0B79F8D6" w14:textId="77777777" w:rsidR="007278F3" w:rsidRPr="00846AA1" w:rsidRDefault="007278F3" w:rsidP="007278F3">
            <w:pPr>
              <w:spacing w:line="240" w:lineRule="auto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614BEB61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3891C693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4B7BC32D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65FB8404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7D047227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2E9C472B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3C62FFFB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3D032556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</w:tr>
      <w:tr w:rsidR="007278F3" w:rsidRPr="00846AA1" w14:paraId="658461D9" w14:textId="77777777" w:rsidTr="007278F3">
        <w:tc>
          <w:tcPr>
            <w:tcW w:w="3960" w:type="dxa"/>
          </w:tcPr>
          <w:p w14:paraId="1B7CDF14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846AA1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2086BC56" w14:textId="06CCCF80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5</w:t>
            </w:r>
            <w:r w:rsidR="002672E2" w:rsidRPr="00846AA1">
              <w:t>,</w:t>
            </w:r>
            <w:r w:rsidRPr="006F1E95">
              <w:t>021</w:t>
            </w:r>
          </w:p>
        </w:tc>
        <w:tc>
          <w:tcPr>
            <w:tcW w:w="1294" w:type="dxa"/>
            <w:vAlign w:val="center"/>
          </w:tcPr>
          <w:p w14:paraId="6BF40050" w14:textId="075157B9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1</w:t>
            </w:r>
            <w:r w:rsidR="002672E2" w:rsidRPr="00846AA1">
              <w:t>,</w:t>
            </w:r>
            <w:r w:rsidRPr="006F1E95">
              <w:t>118</w:t>
            </w:r>
          </w:p>
        </w:tc>
        <w:tc>
          <w:tcPr>
            <w:tcW w:w="1294" w:type="dxa"/>
            <w:vAlign w:val="center"/>
          </w:tcPr>
          <w:p w14:paraId="0ABCEB6F" w14:textId="2C89BB1C" w:rsidR="007278F3" w:rsidRPr="00D14020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3</w:t>
            </w:r>
            <w:r w:rsidR="002672E2" w:rsidRPr="00D14020">
              <w:t>,</w:t>
            </w:r>
            <w:r w:rsidRPr="006F1E95">
              <w:t>075</w:t>
            </w:r>
          </w:p>
        </w:tc>
        <w:tc>
          <w:tcPr>
            <w:tcW w:w="1294" w:type="dxa"/>
            <w:vAlign w:val="center"/>
          </w:tcPr>
          <w:p w14:paraId="0CA0CA3C" w14:textId="1A1D0C4F" w:rsidR="007278F3" w:rsidRPr="00D14020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343</w:t>
            </w:r>
          </w:p>
        </w:tc>
        <w:tc>
          <w:tcPr>
            <w:tcW w:w="1293" w:type="dxa"/>
            <w:vAlign w:val="center"/>
          </w:tcPr>
          <w:p w14:paraId="0F7B0929" w14:textId="19ACCF01" w:rsidR="007278F3" w:rsidRPr="00D14020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4</w:t>
            </w:r>
            <w:r w:rsidR="002672E2" w:rsidRPr="00D14020">
              <w:t>,</w:t>
            </w:r>
            <w:r w:rsidRPr="006F1E95">
              <w:t>251</w:t>
            </w:r>
          </w:p>
        </w:tc>
        <w:tc>
          <w:tcPr>
            <w:tcW w:w="1294" w:type="dxa"/>
            <w:vAlign w:val="center"/>
          </w:tcPr>
          <w:p w14:paraId="7E1B278F" w14:textId="42EDF6F9" w:rsidR="007278F3" w:rsidRPr="00D14020" w:rsidRDefault="002672E2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D14020">
              <w:t>(</w:t>
            </w:r>
            <w:r w:rsidR="006F1E95" w:rsidRPr="006F1E95">
              <w:t>94</w:t>
            </w:r>
            <w:r w:rsidRPr="00D14020">
              <w:t>)</w:t>
            </w:r>
          </w:p>
        </w:tc>
        <w:tc>
          <w:tcPr>
            <w:tcW w:w="1294" w:type="dxa"/>
            <w:vAlign w:val="center"/>
          </w:tcPr>
          <w:p w14:paraId="72C98598" w14:textId="13CB2B82" w:rsidR="007278F3" w:rsidRPr="00D14020" w:rsidRDefault="002672E2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</w:pPr>
            <w:r w:rsidRPr="00D14020">
              <w:t>-</w:t>
            </w:r>
          </w:p>
        </w:tc>
        <w:tc>
          <w:tcPr>
            <w:tcW w:w="1294" w:type="dxa"/>
            <w:vAlign w:val="center"/>
          </w:tcPr>
          <w:p w14:paraId="381700BF" w14:textId="0CA9336F" w:rsidR="007278F3" w:rsidRPr="00D14020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6F1E95">
              <w:t>13</w:t>
            </w:r>
            <w:r w:rsidR="002672E2" w:rsidRPr="00D14020">
              <w:t>,</w:t>
            </w:r>
            <w:r w:rsidRPr="006F1E95">
              <w:t>714</w:t>
            </w:r>
          </w:p>
        </w:tc>
      </w:tr>
      <w:tr w:rsidR="007278F3" w:rsidRPr="00846AA1" w14:paraId="37EDB1FC" w14:textId="77777777" w:rsidTr="007278F3">
        <w:tc>
          <w:tcPr>
            <w:tcW w:w="3960" w:type="dxa"/>
          </w:tcPr>
          <w:p w14:paraId="22AAA018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06CC7F88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E452A78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6E7B21EC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04D13CF8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6A1CAEAA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69658EEA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8289B12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48D1E93D" w14:textId="368D062F" w:rsidR="007278F3" w:rsidRPr="00D14020" w:rsidRDefault="00EA0DE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D14020">
              <w:t>(</w:t>
            </w:r>
            <w:r w:rsidR="006F1E95" w:rsidRPr="006F1E95">
              <w:t>2</w:t>
            </w:r>
            <w:r w:rsidRPr="00D14020">
              <w:t>,</w:t>
            </w:r>
            <w:r w:rsidR="006F1E95" w:rsidRPr="006F1E95">
              <w:t>267</w:t>
            </w:r>
            <w:r w:rsidRPr="00D14020">
              <w:t>)</w:t>
            </w:r>
          </w:p>
        </w:tc>
      </w:tr>
      <w:tr w:rsidR="007278F3" w:rsidRPr="00846AA1" w14:paraId="492E7E50" w14:textId="77777777" w:rsidTr="007278F3">
        <w:tc>
          <w:tcPr>
            <w:tcW w:w="3960" w:type="dxa"/>
          </w:tcPr>
          <w:p w14:paraId="2CF24AE4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662FDAAD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4E5147C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734FB9A0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491347F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6197D243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186A4449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3FCA663B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52C0CABC" w14:textId="6F3AD5C4" w:rsidR="007278F3" w:rsidRPr="00D14020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61</w:t>
            </w:r>
          </w:p>
        </w:tc>
      </w:tr>
      <w:tr w:rsidR="007278F3" w:rsidRPr="00846AA1" w14:paraId="1AAC2403" w14:textId="77777777" w:rsidTr="007278F3">
        <w:tc>
          <w:tcPr>
            <w:tcW w:w="3960" w:type="dxa"/>
          </w:tcPr>
          <w:p w14:paraId="17B0B21C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46AA1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1293" w:type="dxa"/>
          </w:tcPr>
          <w:p w14:paraId="70AD96FD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E86584D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2F66D7F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2D36DB7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5424D162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23817684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38AC7E98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4C81627D" w14:textId="34AB35A7" w:rsidR="007278F3" w:rsidRPr="00D14020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179</w:t>
            </w:r>
          </w:p>
        </w:tc>
      </w:tr>
      <w:tr w:rsidR="007278F3" w:rsidRPr="00846AA1" w14:paraId="1752955F" w14:textId="77777777" w:rsidTr="007278F3">
        <w:tc>
          <w:tcPr>
            <w:tcW w:w="3960" w:type="dxa"/>
          </w:tcPr>
          <w:p w14:paraId="58EE4F52" w14:textId="77777777" w:rsidR="007278F3" w:rsidRPr="00846AA1" w:rsidRDefault="007278F3" w:rsidP="007278F3">
            <w:pPr>
              <w:spacing w:line="240" w:lineRule="auto"/>
              <w:jc w:val="both"/>
              <w:rPr>
                <w:cs/>
              </w:rPr>
            </w:pPr>
            <w:r w:rsidRPr="00846AA1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4965DA86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637D296F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53AB7099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730B7F49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1B1F0E54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11757B45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6306B5DE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137C0182" w14:textId="2C24EB33" w:rsidR="007278F3" w:rsidRPr="00D14020" w:rsidRDefault="00EA0DE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D14020">
              <w:t>(</w:t>
            </w:r>
            <w:r w:rsidR="006F1E95" w:rsidRPr="006F1E95">
              <w:t>836</w:t>
            </w:r>
            <w:r w:rsidRPr="00D14020">
              <w:t>)</w:t>
            </w:r>
          </w:p>
        </w:tc>
      </w:tr>
      <w:tr w:rsidR="007278F3" w:rsidRPr="00846AA1" w14:paraId="27DA4D75" w14:textId="77777777" w:rsidTr="007278F3">
        <w:tc>
          <w:tcPr>
            <w:tcW w:w="3960" w:type="dxa"/>
          </w:tcPr>
          <w:p w14:paraId="56391961" w14:textId="77777777" w:rsidR="007278F3" w:rsidRPr="00846AA1" w:rsidRDefault="007278F3" w:rsidP="007278F3">
            <w:pPr>
              <w:spacing w:line="240" w:lineRule="auto"/>
              <w:jc w:val="both"/>
              <w:rPr>
                <w:cs/>
              </w:rPr>
            </w:pPr>
            <w:r w:rsidRPr="00846AA1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678F7D18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06BF0047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687A4F40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373F3194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0E5DC0C1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3DB85241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63384C8C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01DD74E6" w14:textId="044A8265" w:rsidR="007278F3" w:rsidRPr="00572181" w:rsidRDefault="00D14020" w:rsidP="007278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572181">
              <w:t>(</w:t>
            </w:r>
            <w:r w:rsidR="006F1E95" w:rsidRPr="006F1E95">
              <w:t>5</w:t>
            </w:r>
            <w:r w:rsidRPr="00572181">
              <w:t>,</w:t>
            </w:r>
            <w:r w:rsidR="006F1E95" w:rsidRPr="006F1E95">
              <w:rPr>
                <w:rFonts w:hint="cs"/>
              </w:rPr>
              <w:t>347</w:t>
            </w:r>
            <w:r w:rsidR="00236BCA" w:rsidRPr="00572181">
              <w:t>)</w:t>
            </w:r>
          </w:p>
        </w:tc>
      </w:tr>
      <w:tr w:rsidR="007278F3" w:rsidRPr="00846AA1" w14:paraId="6EFFC6A8" w14:textId="77777777" w:rsidTr="007278F3">
        <w:tc>
          <w:tcPr>
            <w:tcW w:w="3960" w:type="dxa"/>
          </w:tcPr>
          <w:p w14:paraId="7CDA5A4B" w14:textId="77777777" w:rsidR="007278F3" w:rsidRPr="00846AA1" w:rsidRDefault="007278F3" w:rsidP="007278F3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846AA1">
              <w:rPr>
                <w:rFonts w:hint="cs"/>
                <w:b/>
                <w:bCs/>
                <w:cs/>
              </w:rPr>
              <w:t>กำไร</w:t>
            </w:r>
            <w:r w:rsidRPr="00846AA1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5FC6E974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6CF6EADE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579D3DC9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46581AAA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3D03D302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56C2D91A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0C0FB16F" w14:textId="77777777" w:rsidR="007278F3" w:rsidRPr="00D1402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5116B3E2" w14:textId="1F376D71" w:rsidR="007278F3" w:rsidRPr="00572181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5</w:t>
            </w:r>
            <w:r w:rsidR="00923BE4" w:rsidRPr="00572181">
              <w:rPr>
                <w:b/>
                <w:bCs/>
              </w:rPr>
              <w:t>,</w:t>
            </w:r>
            <w:r w:rsidRPr="006F1E95">
              <w:rPr>
                <w:rFonts w:hint="cs"/>
                <w:b/>
                <w:bCs/>
              </w:rPr>
              <w:t>504</w:t>
            </w:r>
          </w:p>
        </w:tc>
      </w:tr>
    </w:tbl>
    <w:p w14:paraId="18CBC413" w14:textId="77777777" w:rsidR="00825705" w:rsidRPr="00846AA1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617971" w:rsidRPr="00846AA1" w14:paraId="12D89E0B" w14:textId="77777777" w:rsidTr="00617971">
        <w:tc>
          <w:tcPr>
            <w:tcW w:w="3960" w:type="dxa"/>
          </w:tcPr>
          <w:p w14:paraId="048FC23A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1A1AD7E1" w14:textId="44A03736" w:rsidR="00617971" w:rsidRPr="00846AA1" w:rsidRDefault="005C5E0A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846AA1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17971" w:rsidRPr="00846AA1" w14:paraId="55956C8D" w14:textId="77777777" w:rsidTr="00617971">
        <w:tc>
          <w:tcPr>
            <w:tcW w:w="3960" w:type="dxa"/>
          </w:tcPr>
          <w:p w14:paraId="438F5787" w14:textId="77777777" w:rsidR="00617971" w:rsidRPr="00846AA1" w:rsidRDefault="00617971" w:rsidP="00617971">
            <w:pPr>
              <w:spacing w:line="240" w:lineRule="auto"/>
              <w:jc w:val="both"/>
              <w:rPr>
                <w:b/>
                <w:bCs/>
              </w:rPr>
            </w:pPr>
          </w:p>
          <w:p w14:paraId="1FCFD549" w14:textId="77777777" w:rsidR="005C5E0A" w:rsidRPr="00846AA1" w:rsidRDefault="005C5E0A" w:rsidP="00617971">
            <w:pPr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846AA1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</w:p>
          <w:p w14:paraId="1B33D487" w14:textId="0886A11D" w:rsidR="005C5E0A" w:rsidRPr="00846AA1" w:rsidRDefault="006F1E95" w:rsidP="005C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ind w:firstLine="336"/>
              <w:rPr>
                <w:b/>
                <w:bCs/>
              </w:rPr>
            </w:pPr>
            <w:r w:rsidRPr="006F1E95">
              <w:rPr>
                <w:b/>
                <w:bCs/>
                <w:i/>
                <w:iCs/>
              </w:rPr>
              <w:t>31</w:t>
            </w:r>
            <w:r w:rsidR="005C5E0A" w:rsidRPr="00846AA1">
              <w:rPr>
                <w:b/>
                <w:bCs/>
                <w:i/>
                <w:iCs/>
              </w:rPr>
              <w:t xml:space="preserve"> </w:t>
            </w:r>
            <w:r w:rsidR="005C5E0A" w:rsidRPr="00846AA1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6F1E95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293" w:type="dxa"/>
            <w:vAlign w:val="bottom"/>
          </w:tcPr>
          <w:p w14:paraId="2E6D124A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cs/>
              </w:rPr>
              <w:t>โรงกลั่น</w:t>
            </w:r>
            <w:r w:rsidRPr="00846AA1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29637328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674589F0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rFonts w:hint="cs"/>
                <w:cs/>
              </w:rPr>
              <w:t>พลังงาน</w:t>
            </w:r>
            <w:r w:rsidRPr="00846AA1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71C9B62B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625E84BB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</w:pPr>
            <w:r w:rsidRPr="00846AA1">
              <w:rPr>
                <w:rFonts w:hint="cs"/>
                <w:cs/>
              </w:rPr>
              <w:t>ทรัพยากร</w:t>
            </w:r>
            <w:r w:rsidRPr="00846AA1">
              <w:rPr>
                <w:cs/>
              </w:rPr>
              <w:br/>
            </w:r>
            <w:r w:rsidRPr="00846AA1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5F16F68A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0EFCE899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46AA1">
              <w:rPr>
                <w:cs/>
              </w:rPr>
              <w:t>รายการ</w:t>
            </w:r>
            <w:r w:rsidRPr="00846AA1">
              <w:br/>
            </w:r>
            <w:r w:rsidRPr="00846AA1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1773EE9B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846AA1">
              <w:rPr>
                <w:rFonts w:hint="cs"/>
                <w:cs/>
              </w:rPr>
              <w:t>รวม</w:t>
            </w:r>
          </w:p>
        </w:tc>
      </w:tr>
      <w:tr w:rsidR="00617971" w:rsidRPr="00846AA1" w14:paraId="6498DE3F" w14:textId="77777777" w:rsidTr="00617971">
        <w:tc>
          <w:tcPr>
            <w:tcW w:w="3960" w:type="dxa"/>
          </w:tcPr>
          <w:p w14:paraId="6072388F" w14:textId="77777777" w:rsidR="00617971" w:rsidRPr="00846AA1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18F0AFE7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846AA1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617971" w:rsidRPr="00846AA1" w14:paraId="723D0ED9" w14:textId="77777777" w:rsidTr="00617971">
        <w:tc>
          <w:tcPr>
            <w:tcW w:w="3960" w:type="dxa"/>
            <w:vAlign w:val="bottom"/>
          </w:tcPr>
          <w:p w14:paraId="579312F8" w14:textId="77777777" w:rsidR="00617971" w:rsidRPr="00846AA1" w:rsidRDefault="00617971" w:rsidP="00617971">
            <w:pPr>
              <w:spacing w:line="240" w:lineRule="auto"/>
              <w:jc w:val="both"/>
            </w:pPr>
            <w:r w:rsidRPr="00846AA1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404B8624" w14:textId="1050A301" w:rsidR="00617971" w:rsidRPr="00846AA1" w:rsidRDefault="006F1E9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12</w:t>
            </w:r>
            <w:r w:rsidR="001F70C5" w:rsidRPr="00846AA1">
              <w:t>,</w:t>
            </w:r>
            <w:r w:rsidRPr="006F1E95">
              <w:t>555</w:t>
            </w:r>
          </w:p>
        </w:tc>
        <w:tc>
          <w:tcPr>
            <w:tcW w:w="1294" w:type="dxa"/>
            <w:vAlign w:val="center"/>
          </w:tcPr>
          <w:p w14:paraId="2C65E8F3" w14:textId="2118C03A" w:rsidR="00617971" w:rsidRPr="00846AA1" w:rsidRDefault="006F1E9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27</w:t>
            </w:r>
            <w:r w:rsidR="001F70C5" w:rsidRPr="00846AA1">
              <w:t>,</w:t>
            </w:r>
            <w:r w:rsidRPr="006F1E95">
              <w:t>102</w:t>
            </w:r>
          </w:p>
        </w:tc>
        <w:tc>
          <w:tcPr>
            <w:tcW w:w="1294" w:type="dxa"/>
            <w:vAlign w:val="center"/>
          </w:tcPr>
          <w:p w14:paraId="5CA66BE5" w14:textId="243AFA83" w:rsidR="00617971" w:rsidRPr="00846AA1" w:rsidRDefault="006F1E9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1</w:t>
            </w:r>
            <w:r w:rsidR="001F70C5" w:rsidRPr="00846AA1">
              <w:t>,</w:t>
            </w:r>
            <w:r w:rsidRPr="006F1E95">
              <w:t>044</w:t>
            </w:r>
          </w:p>
        </w:tc>
        <w:tc>
          <w:tcPr>
            <w:tcW w:w="1294" w:type="dxa"/>
            <w:vAlign w:val="center"/>
          </w:tcPr>
          <w:p w14:paraId="7786242D" w14:textId="60ADC10C" w:rsidR="00617971" w:rsidRPr="00846AA1" w:rsidRDefault="006F1E9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529</w:t>
            </w:r>
          </w:p>
        </w:tc>
        <w:tc>
          <w:tcPr>
            <w:tcW w:w="1293" w:type="dxa"/>
            <w:vAlign w:val="center"/>
          </w:tcPr>
          <w:p w14:paraId="7026D971" w14:textId="47E7A305" w:rsidR="00617971" w:rsidRPr="00846AA1" w:rsidRDefault="001F70C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</w:pPr>
            <w:r w:rsidRPr="00846AA1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D70B113" w14:textId="09E8B46C" w:rsidR="00617971" w:rsidRPr="00846AA1" w:rsidRDefault="001F70C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</w:pPr>
            <w:r w:rsidRPr="00846AA1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745E479" w14:textId="61250496" w:rsidR="00617971" w:rsidRPr="00846AA1" w:rsidRDefault="001F70C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</w:pPr>
            <w:r w:rsidRPr="00846AA1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F5A9CC6" w14:textId="47A26DF3" w:rsidR="00617971" w:rsidRPr="00846AA1" w:rsidRDefault="006F1E95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41</w:t>
            </w:r>
            <w:r w:rsidR="001F70C5" w:rsidRPr="00846AA1">
              <w:t>,</w:t>
            </w:r>
            <w:r w:rsidRPr="006F1E95">
              <w:t>230</w:t>
            </w:r>
          </w:p>
        </w:tc>
      </w:tr>
      <w:tr w:rsidR="00617971" w:rsidRPr="00846AA1" w14:paraId="48A70EF4" w14:textId="77777777" w:rsidTr="00617971">
        <w:tc>
          <w:tcPr>
            <w:tcW w:w="3960" w:type="dxa"/>
          </w:tcPr>
          <w:p w14:paraId="2B6FA081" w14:textId="77777777" w:rsidR="00617971" w:rsidRPr="00846AA1" w:rsidRDefault="00617971" w:rsidP="00617971">
            <w:pPr>
              <w:spacing w:line="240" w:lineRule="auto"/>
              <w:jc w:val="both"/>
              <w:rPr>
                <w:cs/>
              </w:rPr>
            </w:pPr>
            <w:r w:rsidRPr="00846AA1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746D507F" w14:textId="7B2D2A87" w:rsidR="00617971" w:rsidRPr="00846AA1" w:rsidRDefault="006F1E9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24</w:t>
            </w:r>
            <w:r w:rsidR="001F70C5" w:rsidRPr="00846AA1">
              <w:t>,</w:t>
            </w:r>
            <w:r w:rsidRPr="006F1E95">
              <w:t>776</w:t>
            </w:r>
          </w:p>
        </w:tc>
        <w:tc>
          <w:tcPr>
            <w:tcW w:w="1294" w:type="dxa"/>
            <w:vAlign w:val="center"/>
          </w:tcPr>
          <w:p w14:paraId="20B61DF6" w14:textId="2CE22729" w:rsidR="00617971" w:rsidRPr="00846AA1" w:rsidRDefault="001F70C5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</w:pPr>
            <w:r w:rsidRPr="00846AA1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05A829BB" w14:textId="2CEC71DC" w:rsidR="00617971" w:rsidRPr="00846AA1" w:rsidRDefault="006F1E9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2</w:t>
            </w:r>
          </w:p>
        </w:tc>
        <w:tc>
          <w:tcPr>
            <w:tcW w:w="1294" w:type="dxa"/>
            <w:vAlign w:val="center"/>
          </w:tcPr>
          <w:p w14:paraId="1F55A9BA" w14:textId="4C335ED8" w:rsidR="00617971" w:rsidRPr="00846AA1" w:rsidRDefault="006F1E9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2</w:t>
            </w:r>
            <w:r w:rsidR="001F70C5" w:rsidRPr="00846AA1">
              <w:t>,</w:t>
            </w:r>
            <w:r w:rsidRPr="006F1E95">
              <w:t>869</w:t>
            </w:r>
          </w:p>
        </w:tc>
        <w:tc>
          <w:tcPr>
            <w:tcW w:w="1293" w:type="dxa"/>
            <w:vAlign w:val="center"/>
          </w:tcPr>
          <w:p w14:paraId="345D004A" w14:textId="55211BE9" w:rsidR="00617971" w:rsidRPr="00846AA1" w:rsidRDefault="001F70C5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</w:pPr>
            <w:r w:rsidRPr="00846AA1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EE0E7CE" w14:textId="796D5082" w:rsidR="00617971" w:rsidRPr="00846AA1" w:rsidRDefault="001F70C5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</w:pPr>
            <w:r w:rsidRPr="00846AA1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529AA45" w14:textId="3EAD3934" w:rsidR="00617971" w:rsidRPr="00846AA1" w:rsidRDefault="001F70C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46AA1">
              <w:rPr>
                <w:cs/>
              </w:rPr>
              <w:t>(</w:t>
            </w:r>
            <w:r w:rsidR="006F1E95" w:rsidRPr="006F1E95">
              <w:t>27</w:t>
            </w:r>
            <w:r w:rsidRPr="00846AA1">
              <w:t>,</w:t>
            </w:r>
            <w:r w:rsidR="006F1E95" w:rsidRPr="006F1E95">
              <w:t>647</w:t>
            </w:r>
            <w:r w:rsidRPr="00846AA1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6A75EA36" w14:textId="6C3752D8" w:rsidR="00617971" w:rsidRPr="00846AA1" w:rsidRDefault="001F70C5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</w:pPr>
            <w:r w:rsidRPr="00846AA1">
              <w:rPr>
                <w:cs/>
              </w:rPr>
              <w:t>-</w:t>
            </w:r>
          </w:p>
        </w:tc>
      </w:tr>
      <w:tr w:rsidR="00617971" w:rsidRPr="00846AA1" w14:paraId="0549CE15" w14:textId="77777777" w:rsidTr="00617971">
        <w:tc>
          <w:tcPr>
            <w:tcW w:w="3960" w:type="dxa"/>
          </w:tcPr>
          <w:p w14:paraId="4BF591B6" w14:textId="77777777" w:rsidR="00617971" w:rsidRPr="00846AA1" w:rsidRDefault="00617971" w:rsidP="00617971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846AA1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26E3E29D" w14:textId="228D074E" w:rsidR="00617971" w:rsidRPr="00846AA1" w:rsidRDefault="006F1E9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37</w:t>
            </w:r>
            <w:r w:rsidR="001F70C5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331</w:t>
            </w:r>
          </w:p>
        </w:tc>
        <w:tc>
          <w:tcPr>
            <w:tcW w:w="1294" w:type="dxa"/>
            <w:vAlign w:val="center"/>
          </w:tcPr>
          <w:p w14:paraId="0F795F4E" w14:textId="4604711C" w:rsidR="00617971" w:rsidRPr="00846AA1" w:rsidRDefault="006F1E9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27</w:t>
            </w:r>
            <w:r w:rsidR="001F70C5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102</w:t>
            </w:r>
          </w:p>
        </w:tc>
        <w:tc>
          <w:tcPr>
            <w:tcW w:w="1294" w:type="dxa"/>
            <w:vAlign w:val="center"/>
          </w:tcPr>
          <w:p w14:paraId="3E49E4A4" w14:textId="0549F849" w:rsidR="00617971" w:rsidRPr="00846AA1" w:rsidRDefault="006F1E9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1</w:t>
            </w:r>
            <w:r w:rsidR="001F70C5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046</w:t>
            </w:r>
          </w:p>
        </w:tc>
        <w:tc>
          <w:tcPr>
            <w:tcW w:w="1294" w:type="dxa"/>
            <w:vAlign w:val="center"/>
          </w:tcPr>
          <w:p w14:paraId="33D52EFC" w14:textId="13EFAA1B" w:rsidR="00617971" w:rsidRPr="00846AA1" w:rsidRDefault="006F1E9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3</w:t>
            </w:r>
            <w:r w:rsidR="001F70C5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398</w:t>
            </w:r>
          </w:p>
        </w:tc>
        <w:tc>
          <w:tcPr>
            <w:tcW w:w="1293" w:type="dxa"/>
            <w:vAlign w:val="center"/>
          </w:tcPr>
          <w:p w14:paraId="1478575C" w14:textId="15A2328B" w:rsidR="00617971" w:rsidRPr="00DE45CB" w:rsidRDefault="001F70C5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rPr>
                <w:b/>
                <w:bCs/>
              </w:rPr>
            </w:pPr>
            <w:r w:rsidRPr="00DE45CB"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7BC27C8" w14:textId="198ED0C2" w:rsidR="00617971" w:rsidRPr="00DE45CB" w:rsidRDefault="001F70C5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rPr>
                <w:b/>
                <w:bCs/>
              </w:rPr>
            </w:pPr>
            <w:r w:rsidRPr="00DE45CB">
              <w:rPr>
                <w:b/>
                <w:bCs/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384F08CF" w14:textId="2B82F098" w:rsidR="00617971" w:rsidRPr="00846AA1" w:rsidRDefault="00A50331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(</w:t>
            </w:r>
            <w:r w:rsidR="006F1E95" w:rsidRPr="006F1E95">
              <w:rPr>
                <w:b/>
                <w:bCs/>
              </w:rPr>
              <w:t>27</w:t>
            </w:r>
            <w:r w:rsidRPr="00846AA1">
              <w:rPr>
                <w:b/>
                <w:bCs/>
              </w:rPr>
              <w:t>,</w:t>
            </w:r>
            <w:r w:rsidR="006F1E95" w:rsidRPr="006F1E95">
              <w:rPr>
                <w:b/>
                <w:bCs/>
              </w:rPr>
              <w:t>647</w:t>
            </w:r>
            <w:r w:rsidRPr="00846AA1"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4B11CF48" w14:textId="421B20CE" w:rsidR="00617971" w:rsidRPr="00846AA1" w:rsidRDefault="006F1E95" w:rsidP="00617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41</w:t>
            </w:r>
            <w:r w:rsidR="001F70C5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230</w:t>
            </w:r>
          </w:p>
        </w:tc>
      </w:tr>
      <w:tr w:rsidR="00617971" w:rsidRPr="00846AA1" w14:paraId="6CA9809D" w14:textId="77777777" w:rsidTr="00617971">
        <w:tc>
          <w:tcPr>
            <w:tcW w:w="3960" w:type="dxa"/>
          </w:tcPr>
          <w:p w14:paraId="7B73B5B2" w14:textId="77777777" w:rsidR="00617971" w:rsidRPr="00846AA1" w:rsidRDefault="00617971" w:rsidP="00617971">
            <w:pPr>
              <w:spacing w:line="240" w:lineRule="auto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293" w:type="dxa"/>
            <w:vAlign w:val="center"/>
          </w:tcPr>
          <w:p w14:paraId="210E651A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40495E9A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59BF10B6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1F0FCFF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14:paraId="6526852C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rPr>
                <w:sz w:val="20"/>
                <w:szCs w:val="20"/>
              </w:rPr>
            </w:pPr>
          </w:p>
        </w:tc>
        <w:tc>
          <w:tcPr>
            <w:tcW w:w="1294" w:type="dxa"/>
            <w:vAlign w:val="center"/>
          </w:tcPr>
          <w:p w14:paraId="11CFCE37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6C26D6AA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1294" w:type="dxa"/>
            <w:vAlign w:val="center"/>
          </w:tcPr>
          <w:p w14:paraId="29062AED" w14:textId="77777777" w:rsidR="00617971" w:rsidRPr="00846AA1" w:rsidRDefault="00617971" w:rsidP="00617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sz w:val="20"/>
                <w:szCs w:val="20"/>
                <w:cs/>
              </w:rPr>
            </w:pPr>
          </w:p>
        </w:tc>
      </w:tr>
      <w:tr w:rsidR="00291D19" w:rsidRPr="00846AA1" w14:paraId="6744F9AB" w14:textId="77777777" w:rsidTr="00617971">
        <w:tc>
          <w:tcPr>
            <w:tcW w:w="3960" w:type="dxa"/>
          </w:tcPr>
          <w:p w14:paraId="3DB801EB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846AA1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572E6A03" w14:textId="7849A8FE" w:rsidR="00291D19" w:rsidRPr="00846AA1" w:rsidRDefault="006F1E95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2</w:t>
            </w:r>
            <w:r w:rsidR="006F5FE3" w:rsidRPr="00846AA1">
              <w:t>,</w:t>
            </w:r>
            <w:r w:rsidRPr="006F1E95">
              <w:t>411</w:t>
            </w:r>
          </w:p>
        </w:tc>
        <w:tc>
          <w:tcPr>
            <w:tcW w:w="1294" w:type="dxa"/>
            <w:vAlign w:val="center"/>
          </w:tcPr>
          <w:p w14:paraId="2AA5E688" w14:textId="46F9B9DD" w:rsidR="00291D19" w:rsidRPr="00846AA1" w:rsidRDefault="006F1E95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970</w:t>
            </w:r>
          </w:p>
        </w:tc>
        <w:tc>
          <w:tcPr>
            <w:tcW w:w="1294" w:type="dxa"/>
            <w:vAlign w:val="center"/>
          </w:tcPr>
          <w:p w14:paraId="3989C965" w14:textId="7975E58C" w:rsidR="00291D19" w:rsidRPr="00846AA1" w:rsidRDefault="006F1E95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979</w:t>
            </w:r>
          </w:p>
        </w:tc>
        <w:tc>
          <w:tcPr>
            <w:tcW w:w="1294" w:type="dxa"/>
            <w:vAlign w:val="center"/>
          </w:tcPr>
          <w:p w14:paraId="7600074C" w14:textId="3A39A577" w:rsidR="00291D19" w:rsidRPr="00846AA1" w:rsidRDefault="006F1E95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422</w:t>
            </w:r>
          </w:p>
        </w:tc>
        <w:tc>
          <w:tcPr>
            <w:tcW w:w="1293" w:type="dxa"/>
            <w:vAlign w:val="center"/>
          </w:tcPr>
          <w:p w14:paraId="7A24E61E" w14:textId="175A970C" w:rsidR="00291D19" w:rsidRPr="00846AA1" w:rsidRDefault="006F1E95" w:rsidP="00BA5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31</w:t>
            </w:r>
          </w:p>
        </w:tc>
        <w:tc>
          <w:tcPr>
            <w:tcW w:w="1294" w:type="dxa"/>
            <w:vAlign w:val="center"/>
          </w:tcPr>
          <w:p w14:paraId="749D024F" w14:textId="25AF8400" w:rsidR="00291D19" w:rsidRPr="00846AA1" w:rsidRDefault="006F5FE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46AA1">
              <w:rPr>
                <w:cs/>
              </w:rPr>
              <w:t>(</w:t>
            </w:r>
            <w:r w:rsidR="006F1E95" w:rsidRPr="006F1E95">
              <w:t>76</w:t>
            </w:r>
            <w:r w:rsidRPr="00846AA1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466E82D1" w14:textId="2C81DE89" w:rsidR="00291D19" w:rsidRPr="00846AA1" w:rsidRDefault="006F5FE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46AA1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189D57FB" w14:textId="7589D1E2" w:rsidR="00291D19" w:rsidRPr="00846AA1" w:rsidRDefault="006F1E95" w:rsidP="00354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6F1E95">
              <w:t>4</w:t>
            </w:r>
            <w:r w:rsidR="006F5FE3" w:rsidRPr="00846AA1">
              <w:t>,</w:t>
            </w:r>
            <w:r w:rsidRPr="006F1E95">
              <w:t>737</w:t>
            </w:r>
          </w:p>
        </w:tc>
      </w:tr>
      <w:tr w:rsidR="00291D19" w:rsidRPr="00846AA1" w14:paraId="7C882274" w14:textId="77777777" w:rsidTr="00617971">
        <w:tc>
          <w:tcPr>
            <w:tcW w:w="3960" w:type="dxa"/>
          </w:tcPr>
          <w:p w14:paraId="5C2B0BE2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7A73B31E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43AB73D1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238704C0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0DCDFBD7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2432286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4904A17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E774546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00A95E02" w14:textId="6EABBA3B" w:rsidR="00291D19" w:rsidRPr="00846AA1" w:rsidRDefault="006F5FE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46AA1">
              <w:rPr>
                <w:cs/>
              </w:rPr>
              <w:t>(</w:t>
            </w:r>
            <w:r w:rsidR="006F1E95" w:rsidRPr="006F1E95">
              <w:t>1</w:t>
            </w:r>
            <w:r w:rsidRPr="00846AA1">
              <w:t>,</w:t>
            </w:r>
            <w:r w:rsidR="006F1E95" w:rsidRPr="006F1E95">
              <w:t>670</w:t>
            </w:r>
            <w:r w:rsidRPr="00846AA1">
              <w:rPr>
                <w:cs/>
              </w:rPr>
              <w:t>)</w:t>
            </w:r>
          </w:p>
        </w:tc>
      </w:tr>
      <w:tr w:rsidR="00291D19" w:rsidRPr="00846AA1" w14:paraId="37BE17B1" w14:textId="77777777" w:rsidTr="00617971">
        <w:tc>
          <w:tcPr>
            <w:tcW w:w="3960" w:type="dxa"/>
          </w:tcPr>
          <w:p w14:paraId="6DF80F93" w14:textId="0F2609DD" w:rsidR="00291D19" w:rsidRPr="00846AA1" w:rsidRDefault="00E8377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bookmarkStart w:id="6" w:name="OLE_LINK2"/>
            <w:bookmarkStart w:id="7" w:name="OLE_LINK3"/>
            <w:r w:rsidRPr="00846AA1">
              <w:rPr>
                <w:rFonts w:hint="cs"/>
                <w:cs/>
              </w:rPr>
              <w:t>ขาดทุน</w:t>
            </w:r>
            <w:r w:rsidR="00291D19" w:rsidRPr="00846AA1">
              <w:rPr>
                <w:cs/>
              </w:rPr>
              <w:t>จากตราสารอนุพันธ์</w:t>
            </w:r>
            <w:bookmarkEnd w:id="6"/>
            <w:bookmarkEnd w:id="7"/>
          </w:p>
        </w:tc>
        <w:tc>
          <w:tcPr>
            <w:tcW w:w="1293" w:type="dxa"/>
          </w:tcPr>
          <w:p w14:paraId="607A706A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54376FA5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6DC2DE50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7D786F1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5260AA56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61737676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594892D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4E5F43EF" w14:textId="3D1CE546" w:rsidR="00291D19" w:rsidRPr="00846AA1" w:rsidRDefault="00E8377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846AA1">
              <w:rPr>
                <w:cs/>
              </w:rPr>
              <w:t>(</w:t>
            </w:r>
            <w:r w:rsidR="006F1E95" w:rsidRPr="006F1E95">
              <w:t>2</w:t>
            </w:r>
            <w:r w:rsidRPr="00846AA1">
              <w:rPr>
                <w:cs/>
              </w:rPr>
              <w:t>)</w:t>
            </w:r>
          </w:p>
        </w:tc>
      </w:tr>
      <w:tr w:rsidR="00291D19" w:rsidRPr="00846AA1" w14:paraId="4FDF6FB4" w14:textId="77777777" w:rsidTr="00617971">
        <w:tc>
          <w:tcPr>
            <w:tcW w:w="3960" w:type="dxa"/>
          </w:tcPr>
          <w:p w14:paraId="0D9EB109" w14:textId="0970EFCC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46AA1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1BFA4CB6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6C5D9C8F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</w:tcPr>
          <w:p w14:paraId="5E4C0DDD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26BCB120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2FE3EA4C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5A03EFF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F9DB139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5FA4C9D2" w14:textId="330ED95B" w:rsidR="00291D19" w:rsidRPr="00846AA1" w:rsidRDefault="006F1E95" w:rsidP="00E83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43</w:t>
            </w:r>
          </w:p>
        </w:tc>
      </w:tr>
      <w:tr w:rsidR="00291D19" w:rsidRPr="00846AA1" w14:paraId="7D90F263" w14:textId="77777777" w:rsidTr="00617971">
        <w:tc>
          <w:tcPr>
            <w:tcW w:w="3960" w:type="dxa"/>
          </w:tcPr>
          <w:p w14:paraId="6CD35064" w14:textId="201D9DCF" w:rsidR="00291D19" w:rsidRPr="00846AA1" w:rsidRDefault="006F5FE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846AA1">
              <w:rPr>
                <w:rFonts w:hint="cs"/>
                <w:cs/>
              </w:rPr>
              <w:t>กลับรายการ</w:t>
            </w:r>
            <w:r w:rsidR="00291D19" w:rsidRPr="00846AA1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93" w:type="dxa"/>
          </w:tcPr>
          <w:p w14:paraId="01C00B56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3F7F9139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1BF30D48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65137E8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04DA9454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50791436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50093036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0B8B643B" w14:textId="214DF92C" w:rsidR="00291D19" w:rsidRPr="00846AA1" w:rsidRDefault="006F1E95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6F1E95">
              <w:t>406</w:t>
            </w:r>
          </w:p>
        </w:tc>
      </w:tr>
      <w:tr w:rsidR="00291D19" w:rsidRPr="00846AA1" w14:paraId="73BAA74A" w14:textId="77777777" w:rsidTr="00617971">
        <w:tc>
          <w:tcPr>
            <w:tcW w:w="3960" w:type="dxa"/>
          </w:tcPr>
          <w:p w14:paraId="49CD343E" w14:textId="77777777" w:rsidR="00291D19" w:rsidRPr="00846AA1" w:rsidRDefault="00291D19" w:rsidP="00291D19">
            <w:pPr>
              <w:spacing w:line="240" w:lineRule="auto"/>
              <w:jc w:val="both"/>
              <w:rPr>
                <w:cs/>
              </w:rPr>
            </w:pPr>
            <w:r w:rsidRPr="00846AA1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vAlign w:val="bottom"/>
          </w:tcPr>
          <w:p w14:paraId="6059FEEB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779579C0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</w:tcPr>
          <w:p w14:paraId="3C6CA8AC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vAlign w:val="bottom"/>
          </w:tcPr>
          <w:p w14:paraId="2F8F93F2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vAlign w:val="bottom"/>
          </w:tcPr>
          <w:p w14:paraId="322B6D01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7017AC8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</w:tcPr>
          <w:p w14:paraId="1ED02612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vAlign w:val="center"/>
          </w:tcPr>
          <w:p w14:paraId="32514B18" w14:textId="61910B20" w:rsidR="00291D19" w:rsidRPr="00846AA1" w:rsidRDefault="00E83773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846AA1">
              <w:rPr>
                <w:cs/>
              </w:rPr>
              <w:t>(</w:t>
            </w:r>
            <w:r w:rsidR="006F1E95" w:rsidRPr="006F1E95">
              <w:t>464</w:t>
            </w:r>
            <w:r w:rsidRPr="00846AA1">
              <w:rPr>
                <w:cs/>
              </w:rPr>
              <w:t>)</w:t>
            </w:r>
          </w:p>
        </w:tc>
      </w:tr>
      <w:tr w:rsidR="00291D19" w:rsidRPr="00846AA1" w14:paraId="5BCCCE2F" w14:textId="77777777" w:rsidTr="00617971">
        <w:tc>
          <w:tcPr>
            <w:tcW w:w="3960" w:type="dxa"/>
          </w:tcPr>
          <w:p w14:paraId="5AB0BE56" w14:textId="011A45E8" w:rsidR="00291D19" w:rsidRPr="00846AA1" w:rsidRDefault="00E83773" w:rsidP="00291D19">
            <w:pPr>
              <w:spacing w:line="240" w:lineRule="auto"/>
              <w:jc w:val="both"/>
              <w:rPr>
                <w:cs/>
              </w:rPr>
            </w:pPr>
            <w:r w:rsidRPr="00846AA1">
              <w:rPr>
                <w:rFonts w:hint="cs"/>
                <w:cs/>
              </w:rPr>
              <w:t>ค่าใช้จ่าย</w:t>
            </w:r>
            <w:r w:rsidR="00291D19" w:rsidRPr="00846AA1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1293" w:type="dxa"/>
            <w:vAlign w:val="bottom"/>
          </w:tcPr>
          <w:p w14:paraId="4982DE34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3C935F7C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7CC2F5C7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5E5BDC69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05239193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40945752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15E6B0FE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4E20CFB2" w14:textId="50D6AC6C" w:rsidR="00291D19" w:rsidRPr="00846AA1" w:rsidRDefault="00E83773" w:rsidP="00291D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846AA1">
              <w:rPr>
                <w:cs/>
              </w:rPr>
              <w:t>(</w:t>
            </w:r>
            <w:r w:rsidR="006F1E95" w:rsidRPr="006F1E95">
              <w:t>408</w:t>
            </w:r>
            <w:r w:rsidRPr="00846AA1">
              <w:rPr>
                <w:cs/>
              </w:rPr>
              <w:t>)</w:t>
            </w:r>
          </w:p>
        </w:tc>
      </w:tr>
      <w:tr w:rsidR="00291D19" w:rsidRPr="00846AA1" w14:paraId="76A4C970" w14:textId="77777777" w:rsidTr="00617971">
        <w:tc>
          <w:tcPr>
            <w:tcW w:w="3960" w:type="dxa"/>
          </w:tcPr>
          <w:p w14:paraId="5B0EB7D7" w14:textId="1BA18C52" w:rsidR="00291D19" w:rsidRPr="00846AA1" w:rsidRDefault="005E1AB7" w:rsidP="00291D19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846AA1">
              <w:rPr>
                <w:rFonts w:hint="cs"/>
                <w:b/>
                <w:bCs/>
                <w:cs/>
              </w:rPr>
              <w:t>กำไร</w:t>
            </w:r>
            <w:r w:rsidR="00291D19" w:rsidRPr="00846AA1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5EAF99FB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1B31B16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</w:tcPr>
          <w:p w14:paraId="1F22D9DC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vAlign w:val="bottom"/>
          </w:tcPr>
          <w:p w14:paraId="170C8F9C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vAlign w:val="bottom"/>
          </w:tcPr>
          <w:p w14:paraId="57EE2079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560A2C3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</w:tcPr>
          <w:p w14:paraId="475106C1" w14:textId="77777777" w:rsidR="00291D19" w:rsidRPr="00846AA1" w:rsidRDefault="00291D19" w:rsidP="0029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vAlign w:val="center"/>
          </w:tcPr>
          <w:p w14:paraId="0A7CF3E2" w14:textId="76B25C1F" w:rsidR="00291D19" w:rsidRPr="00846AA1" w:rsidRDefault="006F1E95" w:rsidP="00DE45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6F1E95">
              <w:rPr>
                <w:b/>
                <w:bCs/>
              </w:rPr>
              <w:t>2</w:t>
            </w:r>
            <w:r w:rsidR="00426A18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642</w:t>
            </w:r>
          </w:p>
        </w:tc>
      </w:tr>
    </w:tbl>
    <w:p w14:paraId="22C0CCC5" w14:textId="3FFDB148" w:rsidR="00E47C20" w:rsidRPr="00846AA1" w:rsidRDefault="00E47C20">
      <w:pPr>
        <w:rPr>
          <w:cs/>
        </w:rPr>
        <w:sectPr w:rsidR="00E47C20" w:rsidRPr="00846AA1" w:rsidSect="00C832C5">
          <w:headerReference w:type="default" r:id="rId22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p w14:paraId="597C5976" w14:textId="6EB54E17" w:rsidR="009D7363" w:rsidRPr="00846AA1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846AA1">
        <w:rPr>
          <w:snapToGrid w:val="0"/>
          <w:cs/>
          <w:lang w:eastAsia="th-TH"/>
        </w:rPr>
        <w:lastRenderedPageBreak/>
        <w:t>การจำแนกรายได้สำหรับงวด</w:t>
      </w:r>
      <w:r w:rsidR="003C65F2" w:rsidRPr="00846AA1">
        <w:rPr>
          <w:rFonts w:hint="cs"/>
          <w:snapToGrid w:val="0"/>
          <w:cs/>
          <w:lang w:eastAsia="th-TH"/>
        </w:rPr>
        <w:t>สาม</w:t>
      </w:r>
      <w:r w:rsidRPr="00846AA1">
        <w:rPr>
          <w:snapToGrid w:val="0"/>
          <w:cs/>
          <w:lang w:eastAsia="th-TH"/>
        </w:rPr>
        <w:t xml:space="preserve">เดือนสิ้นสุดวันที่ </w:t>
      </w:r>
      <w:r w:rsidR="006F1E95" w:rsidRPr="006F1E95">
        <w:rPr>
          <w:snapToGrid w:val="0"/>
          <w:lang w:eastAsia="th-TH"/>
        </w:rPr>
        <w:t>31</w:t>
      </w:r>
      <w:r w:rsidR="0060372C" w:rsidRPr="00846AA1">
        <w:rPr>
          <w:rFonts w:hint="cs"/>
          <w:snapToGrid w:val="0"/>
          <w:cs/>
          <w:lang w:eastAsia="th-TH"/>
        </w:rPr>
        <w:t xml:space="preserve"> มีนาคม</w:t>
      </w:r>
      <w:r w:rsidRPr="00846AA1">
        <w:rPr>
          <w:snapToGrid w:val="0"/>
          <w:cs/>
          <w:lang w:eastAsia="th-TH"/>
        </w:rPr>
        <w:t xml:space="preserve"> มีดังนี้</w:t>
      </w:r>
    </w:p>
    <w:p w14:paraId="1280F10A" w14:textId="77777777" w:rsidR="009D7363" w:rsidRPr="00846AA1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51"/>
        <w:gridCol w:w="1259"/>
      </w:tblGrid>
      <w:tr w:rsidR="009D7363" w:rsidRPr="00846AA1" w14:paraId="6AFECC86" w14:textId="77777777" w:rsidTr="00C832C5">
        <w:trPr>
          <w:trHeight w:val="408"/>
          <w:tblHeader/>
        </w:trPr>
        <w:tc>
          <w:tcPr>
            <w:tcW w:w="3578" w:type="pct"/>
          </w:tcPr>
          <w:p w14:paraId="77ABD90E" w14:textId="77777777" w:rsidR="009D7363" w:rsidRPr="00846AA1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16B2F8C8" w14:textId="77777777" w:rsidR="009D7363" w:rsidRPr="00846AA1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7363" w:rsidRPr="00846AA1" w14:paraId="03672992" w14:textId="77777777" w:rsidTr="00C832C5">
        <w:trPr>
          <w:trHeight w:val="408"/>
        </w:trPr>
        <w:tc>
          <w:tcPr>
            <w:tcW w:w="3578" w:type="pct"/>
          </w:tcPr>
          <w:p w14:paraId="4BF90F8A" w14:textId="56155471" w:rsidR="009D7363" w:rsidRPr="00846AA1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20DB7" w:rsidRPr="00846A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F1E95" w:rsidRPr="006F1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60372C"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0372C" w:rsidRPr="00846A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36" w:type="pct"/>
          </w:tcPr>
          <w:p w14:paraId="2CD5F97A" w14:textId="0FA8FA43" w:rsidR="009D7363" w:rsidRPr="00846AA1" w:rsidRDefault="006F1E95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86" w:type="pct"/>
          </w:tcPr>
          <w:p w14:paraId="27D076B8" w14:textId="648A38CB" w:rsidR="009D7363" w:rsidRPr="00846AA1" w:rsidRDefault="006F1E95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D7363" w:rsidRPr="00846AA1" w14:paraId="2A04EF66" w14:textId="77777777" w:rsidTr="00C832C5">
        <w:trPr>
          <w:trHeight w:val="408"/>
        </w:trPr>
        <w:tc>
          <w:tcPr>
            <w:tcW w:w="3578" w:type="pct"/>
          </w:tcPr>
          <w:p w14:paraId="27B26669" w14:textId="77777777" w:rsidR="009D7363" w:rsidRPr="00846AA1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020F8F9B" w14:textId="77777777" w:rsidR="009D7363" w:rsidRPr="00846AA1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A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7363" w:rsidRPr="00846AA1" w14:paraId="0555BB30" w14:textId="77777777" w:rsidTr="00C832C5">
        <w:trPr>
          <w:trHeight w:val="408"/>
        </w:trPr>
        <w:tc>
          <w:tcPr>
            <w:tcW w:w="3578" w:type="pct"/>
          </w:tcPr>
          <w:p w14:paraId="1A60D77A" w14:textId="362CED69" w:rsidR="009D7363" w:rsidRPr="00846AA1" w:rsidRDefault="00165D86" w:rsidP="00532B6B">
            <w:pPr>
              <w:spacing w:line="240" w:lineRule="auto"/>
              <w:ind w:hanging="15"/>
              <w:jc w:val="both"/>
              <w:rPr>
                <w:b/>
                <w:bCs/>
                <w:cs/>
              </w:rPr>
            </w:pPr>
            <w:r w:rsidRPr="00846AA1">
              <w:rPr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736" w:type="pct"/>
            <w:vAlign w:val="bottom"/>
          </w:tcPr>
          <w:p w14:paraId="10372F60" w14:textId="77777777" w:rsidR="009D7363" w:rsidRPr="00846AA1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vAlign w:val="bottom"/>
          </w:tcPr>
          <w:p w14:paraId="3021375D" w14:textId="77777777" w:rsidR="009D7363" w:rsidRPr="00846AA1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7278F3" w:rsidRPr="00846AA1" w14:paraId="1E4C34D5" w14:textId="77777777" w:rsidTr="00C832C5">
        <w:trPr>
          <w:trHeight w:val="408"/>
        </w:trPr>
        <w:tc>
          <w:tcPr>
            <w:tcW w:w="3578" w:type="pct"/>
          </w:tcPr>
          <w:p w14:paraId="44FAD018" w14:textId="77777777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736" w:type="pct"/>
            <w:vAlign w:val="bottom"/>
          </w:tcPr>
          <w:p w14:paraId="650DF046" w14:textId="4402981C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114"/>
              <w:jc w:val="center"/>
            </w:pPr>
            <w:r w:rsidRPr="006F1E95">
              <w:t>15</w:t>
            </w:r>
            <w:r w:rsidR="0065391C" w:rsidRPr="00846AA1">
              <w:t>,</w:t>
            </w:r>
            <w:r w:rsidRPr="006F1E95">
              <w:t>385</w:t>
            </w:r>
          </w:p>
        </w:tc>
        <w:tc>
          <w:tcPr>
            <w:tcW w:w="686" w:type="pct"/>
            <w:vAlign w:val="bottom"/>
          </w:tcPr>
          <w:p w14:paraId="62C7992D" w14:textId="0BBD6FA0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F1E95">
              <w:t>5</w:t>
            </w:r>
            <w:r w:rsidR="007278F3" w:rsidRPr="00846AA1">
              <w:t>,</w:t>
            </w:r>
            <w:r w:rsidRPr="006F1E95">
              <w:t>706</w:t>
            </w:r>
          </w:p>
        </w:tc>
      </w:tr>
      <w:tr w:rsidR="007278F3" w:rsidRPr="00846AA1" w14:paraId="64CC3277" w14:textId="77777777" w:rsidTr="00C832C5">
        <w:trPr>
          <w:trHeight w:val="408"/>
        </w:trPr>
        <w:tc>
          <w:tcPr>
            <w:tcW w:w="3578" w:type="pct"/>
          </w:tcPr>
          <w:p w14:paraId="6C938EEA" w14:textId="77777777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736" w:type="pct"/>
            <w:vAlign w:val="bottom"/>
          </w:tcPr>
          <w:p w14:paraId="73DEA868" w14:textId="4AC01D8B" w:rsidR="007278F3" w:rsidRPr="00846AA1" w:rsidRDefault="006F1E95" w:rsidP="007278F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F1E95">
              <w:t>39</w:t>
            </w:r>
            <w:r w:rsidR="0065391C" w:rsidRPr="00846AA1">
              <w:t>,</w:t>
            </w:r>
            <w:r w:rsidRPr="006F1E95">
              <w:t>058</w:t>
            </w:r>
          </w:p>
        </w:tc>
        <w:tc>
          <w:tcPr>
            <w:tcW w:w="686" w:type="pct"/>
            <w:vAlign w:val="bottom"/>
          </w:tcPr>
          <w:p w14:paraId="3FEF924C" w14:textId="67A9340D" w:rsidR="007278F3" w:rsidRPr="00846AA1" w:rsidRDefault="006F1E95" w:rsidP="007278F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6F1E95">
              <w:t>26</w:t>
            </w:r>
            <w:r w:rsidR="007278F3" w:rsidRPr="00846AA1">
              <w:t>,</w:t>
            </w:r>
            <w:r w:rsidRPr="006F1E95">
              <w:t>694</w:t>
            </w:r>
          </w:p>
        </w:tc>
      </w:tr>
      <w:tr w:rsidR="007278F3" w:rsidRPr="00846AA1" w14:paraId="4BCE5944" w14:textId="77777777" w:rsidTr="00C832C5">
        <w:trPr>
          <w:trHeight w:val="423"/>
        </w:trPr>
        <w:tc>
          <w:tcPr>
            <w:tcW w:w="3578" w:type="pct"/>
          </w:tcPr>
          <w:p w14:paraId="08B8FCAA" w14:textId="77777777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vAlign w:val="bottom"/>
          </w:tcPr>
          <w:p w14:paraId="3BC1BBC8" w14:textId="0FE5EBD3" w:rsidR="007278F3" w:rsidRPr="00846AA1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54</w:t>
            </w:r>
            <w:r w:rsidR="0065391C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443</w:t>
            </w:r>
          </w:p>
        </w:tc>
        <w:tc>
          <w:tcPr>
            <w:tcW w:w="686" w:type="pct"/>
            <w:vAlign w:val="bottom"/>
          </w:tcPr>
          <w:p w14:paraId="124DC013" w14:textId="728F9215" w:rsidR="007278F3" w:rsidRPr="00846AA1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6F1E95">
              <w:rPr>
                <w:b/>
                <w:bCs/>
              </w:rPr>
              <w:t>32</w:t>
            </w:r>
            <w:r w:rsidR="007278F3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400</w:t>
            </w:r>
          </w:p>
        </w:tc>
      </w:tr>
    </w:tbl>
    <w:p w14:paraId="464360AA" w14:textId="7FCDE1A5" w:rsidR="00C13252" w:rsidRPr="00846AA1" w:rsidRDefault="00C13252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E81C26E" w14:textId="65E43DAA" w:rsidR="00F20DB7" w:rsidRPr="00846AA1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846AA1">
        <w:rPr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  <w:r w:rsidR="0029774D" w:rsidRPr="00846AA1">
        <w:rPr>
          <w:cs/>
        </w:rPr>
        <w:t xml:space="preserve"> </w:t>
      </w:r>
      <w:r w:rsidR="0029774D" w:rsidRPr="00846AA1">
        <w:rPr>
          <w:rFonts w:hint="cs"/>
          <w:cs/>
        </w:rPr>
        <w:t>ยกเว้นส่วนงานพลังงานไฟฟ้า มีจังหวะเวลาในการรับรู้รายได้ตลอดช่วงเวลาหนึ่ง</w:t>
      </w:r>
    </w:p>
    <w:p w14:paraId="7AF2C523" w14:textId="3C742423" w:rsidR="00F20DB7" w:rsidRPr="00846AA1" w:rsidRDefault="00F20DB7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1E0473B" w14:textId="63E00299" w:rsidR="00223349" w:rsidRPr="00846AA1" w:rsidRDefault="004762B0" w:rsidP="00C5361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14:paraId="294C5D58" w14:textId="77777777" w:rsidR="0060372C" w:rsidRPr="00846AA1" w:rsidRDefault="0060372C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350"/>
        <w:gridCol w:w="1260"/>
      </w:tblGrid>
      <w:tr w:rsidR="0060372C" w:rsidRPr="00846AA1" w14:paraId="7F3E607F" w14:textId="77777777" w:rsidTr="002F753F">
        <w:trPr>
          <w:tblHeader/>
        </w:trPr>
        <w:tc>
          <w:tcPr>
            <w:tcW w:w="4050" w:type="dxa"/>
            <w:shd w:val="clear" w:color="auto" w:fill="auto"/>
          </w:tcPr>
          <w:p w14:paraId="71A5D26E" w14:textId="77777777" w:rsidR="0060372C" w:rsidRPr="00846AA1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186C186" w14:textId="77777777" w:rsidR="0060372C" w:rsidRPr="00846AA1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29BAD306" w14:textId="77777777" w:rsidR="0060372C" w:rsidRPr="00846AA1" w:rsidRDefault="0060372C" w:rsidP="009D5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7278F3" w:rsidRPr="00846AA1" w14:paraId="6D6D3B7C" w14:textId="77777777" w:rsidTr="002F753F">
        <w:trPr>
          <w:tblHeader/>
        </w:trPr>
        <w:tc>
          <w:tcPr>
            <w:tcW w:w="4050" w:type="dxa"/>
          </w:tcPr>
          <w:p w14:paraId="1708F33E" w14:textId="54C16E40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cs/>
              </w:rPr>
            </w:pPr>
            <w:r w:rsidRPr="00846AA1">
              <w:rPr>
                <w:b/>
                <w:bCs/>
                <w:i/>
                <w:iCs/>
                <w:cs/>
              </w:rPr>
              <w:t>สำหรับงวด</w:t>
            </w:r>
            <w:r w:rsidRPr="00846AA1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846AA1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F1E95" w:rsidRPr="006F1E95">
              <w:rPr>
                <w:b/>
                <w:bCs/>
                <w:i/>
                <w:iCs/>
              </w:rPr>
              <w:t>31</w:t>
            </w:r>
            <w:r w:rsidRPr="00846AA1">
              <w:rPr>
                <w:b/>
                <w:bCs/>
                <w:i/>
                <w:iCs/>
                <w:cs/>
              </w:rPr>
              <w:t xml:space="preserve"> </w:t>
            </w:r>
            <w:r w:rsidRPr="00846AA1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60" w:type="dxa"/>
          </w:tcPr>
          <w:p w14:paraId="4D686093" w14:textId="56AC11A5" w:rsidR="007278F3" w:rsidRPr="00846AA1" w:rsidRDefault="006F1E95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84DB315" w14:textId="5063692A" w:rsidR="007278F3" w:rsidRPr="00846AA1" w:rsidRDefault="006F1E95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7DBF1A4" w14:textId="22351155" w:rsidR="007278F3" w:rsidRPr="00846AA1" w:rsidRDefault="006F1E95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BD1DF37" w14:textId="76D2A851" w:rsidR="007278F3" w:rsidRPr="00846AA1" w:rsidRDefault="006F1E95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019E8" w:rsidRPr="00846AA1" w14:paraId="359AB3DF" w14:textId="77777777" w:rsidTr="002F753F">
        <w:trPr>
          <w:tblHeader/>
        </w:trPr>
        <w:tc>
          <w:tcPr>
            <w:tcW w:w="4050" w:type="dxa"/>
          </w:tcPr>
          <w:p w14:paraId="129003A7" w14:textId="77777777" w:rsidR="008019E8" w:rsidRPr="00846AA1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5130" w:type="dxa"/>
            <w:gridSpan w:val="4"/>
          </w:tcPr>
          <w:p w14:paraId="39E8DE08" w14:textId="77777777" w:rsidR="008019E8" w:rsidRPr="00846AA1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6A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19E8" w:rsidRPr="00846AA1" w14:paraId="609BEF37" w14:textId="77777777" w:rsidTr="002F753F">
        <w:tc>
          <w:tcPr>
            <w:tcW w:w="4050" w:type="dxa"/>
          </w:tcPr>
          <w:p w14:paraId="0AF3391F" w14:textId="77777777" w:rsidR="008019E8" w:rsidRPr="00846AA1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2FE31C33" w14:textId="77777777" w:rsidR="008019E8" w:rsidRPr="00846AA1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36BDA45F" w14:textId="77777777" w:rsidR="008019E8" w:rsidRPr="00846AA1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2457B42B" w14:textId="77777777" w:rsidR="008019E8" w:rsidRPr="00846AA1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53A79F6D" w14:textId="77777777" w:rsidR="008019E8" w:rsidRPr="00846AA1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2E4C9A" w:rsidRPr="00846AA1" w14:paraId="1A8269F9" w14:textId="77777777" w:rsidTr="002F753F">
        <w:tc>
          <w:tcPr>
            <w:tcW w:w="4050" w:type="dxa"/>
          </w:tcPr>
          <w:p w14:paraId="72E994E6" w14:textId="3E8CE501" w:rsidR="002E4C9A" w:rsidRPr="00846AA1" w:rsidRDefault="002E4C9A" w:rsidP="002E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846AA1">
              <w:rPr>
                <w:rFonts w:hint="cs"/>
                <w:cs/>
              </w:rPr>
              <w:t>สำหรับงวดปัจจุบัน</w:t>
            </w:r>
          </w:p>
        </w:tc>
        <w:tc>
          <w:tcPr>
            <w:tcW w:w="1260" w:type="dxa"/>
          </w:tcPr>
          <w:p w14:paraId="0602238F" w14:textId="34BA383A" w:rsidR="002E4C9A" w:rsidRPr="00846AA1" w:rsidRDefault="006F1E95" w:rsidP="002E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1E95">
              <w:t>3</w:t>
            </w:r>
            <w:r w:rsidR="00DF5FB2" w:rsidRPr="00846AA1">
              <w:t>,</w:t>
            </w:r>
            <w:r w:rsidRPr="006F1E95">
              <w:t>214</w:t>
            </w:r>
          </w:p>
        </w:tc>
        <w:tc>
          <w:tcPr>
            <w:tcW w:w="1260" w:type="dxa"/>
          </w:tcPr>
          <w:p w14:paraId="1B1ADCEC" w14:textId="35620C3F" w:rsidR="002E4C9A" w:rsidRPr="00846AA1" w:rsidRDefault="006F1E95" w:rsidP="002E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1E95">
              <w:t>50</w:t>
            </w:r>
          </w:p>
        </w:tc>
        <w:tc>
          <w:tcPr>
            <w:tcW w:w="1350" w:type="dxa"/>
          </w:tcPr>
          <w:p w14:paraId="709A1782" w14:textId="267B4ADC" w:rsidR="002E4C9A" w:rsidRPr="00846AA1" w:rsidRDefault="002E4C9A" w:rsidP="002E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846AA1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</w:tcPr>
          <w:p w14:paraId="6284C4E5" w14:textId="5474589C" w:rsidR="002E4C9A" w:rsidRPr="00846AA1" w:rsidRDefault="002E4C9A" w:rsidP="002E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846AA1">
              <w:rPr>
                <w:rFonts w:hint="cs"/>
                <w:cs/>
              </w:rPr>
              <w:t>-</w:t>
            </w:r>
          </w:p>
        </w:tc>
      </w:tr>
      <w:tr w:rsidR="002E4C9A" w:rsidRPr="00846AA1" w14:paraId="3F8FC2D7" w14:textId="77777777" w:rsidTr="002F753F">
        <w:tc>
          <w:tcPr>
            <w:tcW w:w="4050" w:type="dxa"/>
          </w:tcPr>
          <w:p w14:paraId="3C9DF6EB" w14:textId="508DE439" w:rsidR="002E4C9A" w:rsidRPr="00846AA1" w:rsidRDefault="002E4C9A" w:rsidP="002E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846AA1">
              <w:rPr>
                <w:cs/>
              </w:rPr>
              <w:t>ภาษีปีก่อน ๆ ที่บันทึกสูงเกินไป</w:t>
            </w:r>
          </w:p>
        </w:tc>
        <w:tc>
          <w:tcPr>
            <w:tcW w:w="1260" w:type="dxa"/>
          </w:tcPr>
          <w:p w14:paraId="13166207" w14:textId="5AB04304" w:rsidR="002E4C9A" w:rsidRPr="00846AA1" w:rsidRDefault="00DF5FB2" w:rsidP="00DE45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846AA1">
              <w:t>(</w:t>
            </w:r>
            <w:r w:rsidR="006F1E95" w:rsidRPr="006F1E95">
              <w:t>2</w:t>
            </w:r>
            <w:r w:rsidRPr="00846AA1">
              <w:t>)</w:t>
            </w:r>
          </w:p>
        </w:tc>
        <w:tc>
          <w:tcPr>
            <w:tcW w:w="1260" w:type="dxa"/>
          </w:tcPr>
          <w:p w14:paraId="5CBB530D" w14:textId="255CEBAB" w:rsidR="002E4C9A" w:rsidRPr="00846AA1" w:rsidRDefault="002E4C9A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846AA1">
              <w:rPr>
                <w:cs/>
              </w:rPr>
              <w:t>(</w:t>
            </w:r>
            <w:r w:rsidR="006F1E95" w:rsidRPr="006F1E95">
              <w:t>1</w:t>
            </w:r>
            <w:r w:rsidRPr="00846AA1">
              <w:rPr>
                <w:cs/>
              </w:rPr>
              <w:t>)</w:t>
            </w:r>
          </w:p>
        </w:tc>
        <w:tc>
          <w:tcPr>
            <w:tcW w:w="1350" w:type="dxa"/>
          </w:tcPr>
          <w:p w14:paraId="196DEF85" w14:textId="62F39C02" w:rsidR="002E4C9A" w:rsidRPr="00846AA1" w:rsidRDefault="002E4C9A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846AA1">
              <w:rPr>
                <w:cs/>
              </w:rPr>
              <w:t>-</w:t>
            </w:r>
          </w:p>
        </w:tc>
        <w:tc>
          <w:tcPr>
            <w:tcW w:w="1260" w:type="dxa"/>
          </w:tcPr>
          <w:p w14:paraId="298A73F8" w14:textId="66B0C41B" w:rsidR="002E4C9A" w:rsidRPr="00846AA1" w:rsidRDefault="002E4C9A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846AA1">
              <w:rPr>
                <w:cs/>
              </w:rPr>
              <w:t>-</w:t>
            </w:r>
          </w:p>
        </w:tc>
      </w:tr>
      <w:tr w:rsidR="002E4C9A" w:rsidRPr="00846AA1" w14:paraId="20C26694" w14:textId="77777777" w:rsidTr="002F753F">
        <w:tc>
          <w:tcPr>
            <w:tcW w:w="4050" w:type="dxa"/>
          </w:tcPr>
          <w:p w14:paraId="182834B3" w14:textId="77777777" w:rsidR="002E4C9A" w:rsidRPr="00846AA1" w:rsidRDefault="002E4C9A" w:rsidP="002E4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7A7631" w14:textId="576A6539" w:rsidR="002E4C9A" w:rsidRPr="00846AA1" w:rsidRDefault="006F1E95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3</w:t>
            </w:r>
            <w:r w:rsidR="00DF5FB2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212</w:t>
            </w:r>
          </w:p>
        </w:tc>
        <w:tc>
          <w:tcPr>
            <w:tcW w:w="1260" w:type="dxa"/>
          </w:tcPr>
          <w:p w14:paraId="4A15145C" w14:textId="3F38DCC4" w:rsidR="002E4C9A" w:rsidRPr="00846AA1" w:rsidRDefault="006F1E95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49</w:t>
            </w:r>
          </w:p>
        </w:tc>
        <w:tc>
          <w:tcPr>
            <w:tcW w:w="1350" w:type="dxa"/>
            <w:vAlign w:val="bottom"/>
          </w:tcPr>
          <w:p w14:paraId="25BAF01B" w14:textId="36B4DA82" w:rsidR="002E4C9A" w:rsidRPr="00846AA1" w:rsidRDefault="002E4C9A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846AA1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99F7C1" w14:textId="3863ED27" w:rsidR="002E4C9A" w:rsidRPr="00846AA1" w:rsidRDefault="002E4C9A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846AA1">
              <w:rPr>
                <w:rFonts w:hint="cs"/>
                <w:b/>
                <w:bCs/>
                <w:cs/>
              </w:rPr>
              <w:t>-</w:t>
            </w:r>
          </w:p>
        </w:tc>
      </w:tr>
      <w:tr w:rsidR="007278F3" w:rsidRPr="00846AA1" w14:paraId="1B8CE5E5" w14:textId="77777777" w:rsidTr="002F753F">
        <w:tc>
          <w:tcPr>
            <w:tcW w:w="4050" w:type="dxa"/>
          </w:tcPr>
          <w:p w14:paraId="5CE60FD5" w14:textId="77777777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6A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00FA56F1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EE618FF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350" w:type="dxa"/>
          </w:tcPr>
          <w:p w14:paraId="7C59A003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155C9355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2E4C9A" w:rsidRPr="00846AA1" w14:paraId="541B7207" w14:textId="77777777" w:rsidTr="002F753F">
        <w:tc>
          <w:tcPr>
            <w:tcW w:w="4050" w:type="dxa"/>
          </w:tcPr>
          <w:p w14:paraId="075C36A5" w14:textId="77777777" w:rsidR="002E4C9A" w:rsidRPr="00846AA1" w:rsidRDefault="002E4C9A" w:rsidP="002E4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</w:tcPr>
          <w:p w14:paraId="77A9111C" w14:textId="5D770672" w:rsidR="002E4C9A" w:rsidRPr="00572181" w:rsidRDefault="006F1E95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1E95">
              <w:t>2</w:t>
            </w:r>
            <w:r w:rsidR="00DF5FB2" w:rsidRPr="00572181">
              <w:t>,</w:t>
            </w:r>
            <w:r w:rsidRPr="006F1E95">
              <w:rPr>
                <w:rFonts w:hint="cs"/>
              </w:rPr>
              <w:t>135</w:t>
            </w:r>
          </w:p>
        </w:tc>
        <w:tc>
          <w:tcPr>
            <w:tcW w:w="1260" w:type="dxa"/>
          </w:tcPr>
          <w:p w14:paraId="2C024FB7" w14:textId="002845F5" w:rsidR="002E4C9A" w:rsidRPr="00846AA1" w:rsidRDefault="006F1E95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1E95">
              <w:t>359</w:t>
            </w:r>
          </w:p>
        </w:tc>
        <w:tc>
          <w:tcPr>
            <w:tcW w:w="1350" w:type="dxa"/>
          </w:tcPr>
          <w:p w14:paraId="6FB8F2B9" w14:textId="01C762BD" w:rsidR="002E4C9A" w:rsidRPr="00846AA1" w:rsidRDefault="006F1E95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1E95">
              <w:t>807</w:t>
            </w:r>
          </w:p>
        </w:tc>
        <w:tc>
          <w:tcPr>
            <w:tcW w:w="1260" w:type="dxa"/>
          </w:tcPr>
          <w:p w14:paraId="25449BD8" w14:textId="0ECB3A65" w:rsidR="002E4C9A" w:rsidRPr="00846AA1" w:rsidRDefault="006F1E95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6F1E95">
              <w:t>366</w:t>
            </w:r>
          </w:p>
        </w:tc>
      </w:tr>
      <w:tr w:rsidR="002E4C9A" w:rsidRPr="00846AA1" w14:paraId="7579433E" w14:textId="77777777" w:rsidTr="002F753F">
        <w:tc>
          <w:tcPr>
            <w:tcW w:w="4050" w:type="dxa"/>
          </w:tcPr>
          <w:p w14:paraId="3BF2581A" w14:textId="77777777" w:rsidR="002E4C9A" w:rsidRPr="00846AA1" w:rsidRDefault="002E4C9A" w:rsidP="002E4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</w:p>
        </w:tc>
        <w:tc>
          <w:tcPr>
            <w:tcW w:w="1260" w:type="dxa"/>
          </w:tcPr>
          <w:p w14:paraId="5B2AA3F4" w14:textId="14275EDE" w:rsidR="002E4C9A" w:rsidRPr="00572181" w:rsidRDefault="006F1E95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2</w:t>
            </w:r>
            <w:r w:rsidR="00DF5FB2" w:rsidRPr="00572181">
              <w:rPr>
                <w:b/>
                <w:bCs/>
              </w:rPr>
              <w:t>,</w:t>
            </w:r>
            <w:r w:rsidRPr="006F1E95">
              <w:rPr>
                <w:rFonts w:hint="cs"/>
                <w:b/>
                <w:bCs/>
              </w:rPr>
              <w:t>135</w:t>
            </w:r>
          </w:p>
        </w:tc>
        <w:tc>
          <w:tcPr>
            <w:tcW w:w="1260" w:type="dxa"/>
          </w:tcPr>
          <w:p w14:paraId="0DE09E90" w14:textId="25D42114" w:rsidR="002E4C9A" w:rsidRPr="00846AA1" w:rsidRDefault="006F1E95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359</w:t>
            </w:r>
          </w:p>
        </w:tc>
        <w:tc>
          <w:tcPr>
            <w:tcW w:w="1350" w:type="dxa"/>
            <w:vAlign w:val="bottom"/>
          </w:tcPr>
          <w:p w14:paraId="7D2FA265" w14:textId="461F57C3" w:rsidR="002E4C9A" w:rsidRPr="00846AA1" w:rsidRDefault="006F1E95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807</w:t>
            </w:r>
          </w:p>
        </w:tc>
        <w:tc>
          <w:tcPr>
            <w:tcW w:w="1260" w:type="dxa"/>
            <w:vAlign w:val="bottom"/>
          </w:tcPr>
          <w:p w14:paraId="277603B7" w14:textId="2E1292C4" w:rsidR="002E4C9A" w:rsidRPr="00846AA1" w:rsidRDefault="006F1E95" w:rsidP="002E4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366</w:t>
            </w:r>
          </w:p>
        </w:tc>
      </w:tr>
      <w:tr w:rsidR="002E4C9A" w:rsidRPr="00846AA1" w14:paraId="2DB31206" w14:textId="77777777" w:rsidTr="002F753F">
        <w:tc>
          <w:tcPr>
            <w:tcW w:w="4050" w:type="dxa"/>
          </w:tcPr>
          <w:p w14:paraId="48159177" w14:textId="4883CCFE" w:rsidR="002E4C9A" w:rsidRPr="00846AA1" w:rsidRDefault="002E4C9A" w:rsidP="002E4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</w:tcPr>
          <w:p w14:paraId="7E7A6A74" w14:textId="29101AC9" w:rsidR="002E4C9A" w:rsidRPr="00572181" w:rsidRDefault="006F1E95" w:rsidP="002E4C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5</w:t>
            </w:r>
            <w:r w:rsidR="00DF5FB2" w:rsidRPr="00572181">
              <w:rPr>
                <w:b/>
                <w:bCs/>
              </w:rPr>
              <w:t>,</w:t>
            </w:r>
            <w:r w:rsidRPr="006F1E95">
              <w:rPr>
                <w:rFonts w:hint="cs"/>
                <w:b/>
                <w:bCs/>
              </w:rPr>
              <w:t>347</w:t>
            </w:r>
          </w:p>
        </w:tc>
        <w:tc>
          <w:tcPr>
            <w:tcW w:w="1260" w:type="dxa"/>
          </w:tcPr>
          <w:p w14:paraId="3952D762" w14:textId="51485106" w:rsidR="002E4C9A" w:rsidRPr="00846AA1" w:rsidRDefault="006F1E95" w:rsidP="002E4C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408</w:t>
            </w:r>
          </w:p>
        </w:tc>
        <w:tc>
          <w:tcPr>
            <w:tcW w:w="1350" w:type="dxa"/>
          </w:tcPr>
          <w:p w14:paraId="3A1D8C2A" w14:textId="1D7A31FE" w:rsidR="002E4C9A" w:rsidRPr="00846AA1" w:rsidRDefault="006F1E95" w:rsidP="002E4C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807</w:t>
            </w:r>
          </w:p>
        </w:tc>
        <w:tc>
          <w:tcPr>
            <w:tcW w:w="1260" w:type="dxa"/>
          </w:tcPr>
          <w:p w14:paraId="1A96FEA0" w14:textId="7E222865" w:rsidR="002E4C9A" w:rsidRPr="00846AA1" w:rsidRDefault="006F1E95" w:rsidP="002E4C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6F1E95">
              <w:rPr>
                <w:b/>
                <w:bCs/>
              </w:rPr>
              <w:t>366</w:t>
            </w:r>
          </w:p>
        </w:tc>
      </w:tr>
    </w:tbl>
    <w:p w14:paraId="7D1A2635" w14:textId="0E9D2958" w:rsidR="009B5A41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C239F1A" w14:textId="27B68EE6" w:rsidR="00A102D5" w:rsidRPr="00A102D5" w:rsidRDefault="00A102D5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335F8E">
        <w:rPr>
          <w:cs/>
        </w:rPr>
        <w:t xml:space="preserve">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 </w:t>
      </w:r>
      <w:r w:rsidRPr="00335F8E">
        <w:t xml:space="preserve">              31 </w:t>
      </w:r>
      <w:r w:rsidRPr="00335F8E">
        <w:rPr>
          <w:cs/>
        </w:rPr>
        <w:t xml:space="preserve">มีนาคม </w:t>
      </w:r>
      <w:r w:rsidRPr="00335F8E">
        <w:t xml:space="preserve">2565 </w:t>
      </w:r>
      <w:r w:rsidRPr="00335F8E">
        <w:rPr>
          <w:cs/>
        </w:rPr>
        <w:t xml:space="preserve">คือร้อยละ </w:t>
      </w:r>
      <w:r w:rsidRPr="00335F8E">
        <w:t>49.28</w:t>
      </w:r>
      <w:r w:rsidRPr="00335F8E">
        <w:rPr>
          <w:cs/>
        </w:rPr>
        <w:t xml:space="preserve"> </w:t>
      </w:r>
      <w:r w:rsidRPr="00335F8E">
        <w:rPr>
          <w:i/>
          <w:iCs/>
        </w:rPr>
        <w:t xml:space="preserve">(2564: </w:t>
      </w:r>
      <w:r w:rsidRPr="00335F8E">
        <w:rPr>
          <w:i/>
          <w:iCs/>
          <w:cs/>
        </w:rPr>
        <w:t xml:space="preserve">ร้อยละ </w:t>
      </w:r>
      <w:r w:rsidRPr="00335F8E">
        <w:rPr>
          <w:i/>
          <w:iCs/>
        </w:rPr>
        <w:t>13.37)</w:t>
      </w:r>
      <w:r w:rsidRPr="00335F8E">
        <w:t xml:space="preserve"> </w:t>
      </w:r>
      <w:r w:rsidRPr="00335F8E">
        <w:rPr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</w:p>
    <w:p w14:paraId="3E47D9AE" w14:textId="77777777" w:rsidR="000B2957" w:rsidRPr="00846AA1" w:rsidRDefault="000B2957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1E2FB9BE" w14:textId="77777777" w:rsidR="00A102D5" w:rsidRDefault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121E8BA8" w14:textId="499CC49E" w:rsidR="0006794F" w:rsidRPr="00846AA1" w:rsidRDefault="0006794F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846AA1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กำไรต่อหุ้น</w:t>
      </w:r>
    </w:p>
    <w:p w14:paraId="5E8114DF" w14:textId="77777777" w:rsidR="00320F48" w:rsidRPr="00846AA1" w:rsidRDefault="00320F48" w:rsidP="00320F48">
      <w:pPr>
        <w:rPr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06794F" w:rsidRPr="00846AA1" w14:paraId="5938253E" w14:textId="77777777" w:rsidTr="00C97F73">
        <w:trPr>
          <w:tblHeader/>
        </w:trPr>
        <w:tc>
          <w:tcPr>
            <w:tcW w:w="4050" w:type="dxa"/>
            <w:shd w:val="clear" w:color="auto" w:fill="auto"/>
          </w:tcPr>
          <w:p w14:paraId="2782EA7F" w14:textId="61D5BFFF" w:rsidR="0006794F" w:rsidRPr="00846AA1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46AC674" w14:textId="77777777" w:rsidR="0006794F" w:rsidRPr="00846AA1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F4C3272" w14:textId="77777777" w:rsidR="0006794F" w:rsidRPr="00846AA1" w:rsidRDefault="0006794F" w:rsidP="0015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019E8" w:rsidRPr="00846AA1" w14:paraId="16F5AB37" w14:textId="77777777" w:rsidTr="00C97F73">
        <w:trPr>
          <w:tblHeader/>
        </w:trPr>
        <w:tc>
          <w:tcPr>
            <w:tcW w:w="4050" w:type="dxa"/>
          </w:tcPr>
          <w:p w14:paraId="59F98FAB" w14:textId="0E53396C" w:rsidR="008019E8" w:rsidRPr="00846AA1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846AA1">
              <w:rPr>
                <w:b/>
                <w:bCs/>
                <w:i/>
                <w:iCs/>
                <w:cs/>
              </w:rPr>
              <w:t>สำหรับงวด</w:t>
            </w:r>
            <w:r w:rsidRPr="00846AA1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846AA1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F1E95" w:rsidRPr="006F1E95">
              <w:rPr>
                <w:b/>
                <w:bCs/>
                <w:i/>
                <w:iCs/>
              </w:rPr>
              <w:t>31</w:t>
            </w:r>
            <w:r w:rsidRPr="00846AA1">
              <w:rPr>
                <w:b/>
                <w:bCs/>
                <w:i/>
                <w:iCs/>
                <w:cs/>
              </w:rPr>
              <w:t xml:space="preserve"> </w:t>
            </w:r>
            <w:r w:rsidRPr="00846AA1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82" w:type="dxa"/>
          </w:tcPr>
          <w:p w14:paraId="56096C49" w14:textId="3BA72F86" w:rsidR="008019E8" w:rsidRPr="00846AA1" w:rsidRDefault="006F1E9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428C0C34" w14:textId="2FE90B67" w:rsidR="008019E8" w:rsidRPr="00846AA1" w:rsidRDefault="006F1E9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11BCFF02" w14:textId="03B9C6C7" w:rsidR="008019E8" w:rsidRPr="00846AA1" w:rsidRDefault="006F1E9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A8FBA95" w14:textId="183F946A" w:rsidR="008019E8" w:rsidRPr="00846AA1" w:rsidRDefault="006F1E95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019E8" w:rsidRPr="00846AA1" w14:paraId="0EC8F348" w14:textId="77777777" w:rsidTr="00C97F73">
        <w:trPr>
          <w:tblHeader/>
        </w:trPr>
        <w:tc>
          <w:tcPr>
            <w:tcW w:w="4050" w:type="dxa"/>
          </w:tcPr>
          <w:p w14:paraId="69B62296" w14:textId="77777777" w:rsidR="008019E8" w:rsidRPr="00846AA1" w:rsidRDefault="008019E8" w:rsidP="00801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B59CAE2" w14:textId="476991E0" w:rsidR="008019E8" w:rsidRPr="00846AA1" w:rsidRDefault="008019E8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A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846AA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846AA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278F3" w:rsidRPr="00846AA1" w14:paraId="72EC1114" w14:textId="77777777" w:rsidTr="00C97F73">
        <w:tc>
          <w:tcPr>
            <w:tcW w:w="4050" w:type="dxa"/>
          </w:tcPr>
          <w:p w14:paraId="4E29C6F4" w14:textId="1E6C51A4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506FF4" w:rsidRPr="00846AA1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282" w:type="dxa"/>
            <w:vAlign w:val="bottom"/>
          </w:tcPr>
          <w:p w14:paraId="33C26884" w14:textId="17DF35DC" w:rsidR="007278F3" w:rsidRPr="00DE45CB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4</w:t>
            </w:r>
            <w:r w:rsidR="00D0333A" w:rsidRPr="00DE45CB">
              <w:t>,</w:t>
            </w:r>
            <w:r w:rsidRPr="006F1E95">
              <w:rPr>
                <w:rFonts w:hint="cs"/>
              </w:rPr>
              <w:t>356</w:t>
            </w:r>
          </w:p>
        </w:tc>
        <w:tc>
          <w:tcPr>
            <w:tcW w:w="1283" w:type="dxa"/>
            <w:vAlign w:val="bottom"/>
          </w:tcPr>
          <w:p w14:paraId="44305CAE" w14:textId="6096DCFD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2</w:t>
            </w:r>
            <w:r w:rsidR="007278F3" w:rsidRPr="00846AA1">
              <w:t>,</w:t>
            </w:r>
            <w:r w:rsidRPr="006F1E95">
              <w:t>284</w:t>
            </w:r>
          </w:p>
        </w:tc>
        <w:tc>
          <w:tcPr>
            <w:tcW w:w="1282" w:type="dxa"/>
            <w:vAlign w:val="bottom"/>
          </w:tcPr>
          <w:p w14:paraId="0E60590E" w14:textId="70EBD8EF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4</w:t>
            </w:r>
            <w:r w:rsidR="0099130D" w:rsidRPr="00846AA1">
              <w:t>,</w:t>
            </w:r>
            <w:r w:rsidRPr="006F1E95">
              <w:t>450</w:t>
            </w:r>
          </w:p>
        </w:tc>
        <w:tc>
          <w:tcPr>
            <w:tcW w:w="1283" w:type="dxa"/>
            <w:vAlign w:val="bottom"/>
          </w:tcPr>
          <w:p w14:paraId="21451966" w14:textId="07743925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2</w:t>
            </w:r>
            <w:r w:rsidR="007278F3" w:rsidRPr="00846AA1">
              <w:t>,</w:t>
            </w:r>
            <w:r w:rsidRPr="006F1E95">
              <w:t>272</w:t>
            </w:r>
          </w:p>
        </w:tc>
      </w:tr>
      <w:tr w:rsidR="007278F3" w:rsidRPr="00846AA1" w14:paraId="4E0289E3" w14:textId="77777777" w:rsidTr="00C97F73">
        <w:tc>
          <w:tcPr>
            <w:tcW w:w="4050" w:type="dxa"/>
          </w:tcPr>
          <w:p w14:paraId="655820DA" w14:textId="7D47EFFE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46A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46AA1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846AA1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846AA1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846AA1">
              <w:rPr>
                <w:rFonts w:ascii="Angsana New" w:hAnsi="Angsana New" w:hint="cs"/>
                <w:sz w:val="30"/>
                <w:szCs w:val="30"/>
                <w:cs/>
              </w:rPr>
              <w:t>งวดของ</w:t>
            </w:r>
            <w:r w:rsidRPr="00846AA1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846AA1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00F13D51" w14:textId="52371532" w:rsidR="007278F3" w:rsidRPr="00DE45CB" w:rsidRDefault="0099130D" w:rsidP="007278F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DE45CB">
              <w:t>(</w:t>
            </w:r>
            <w:r w:rsidR="006F1E95" w:rsidRPr="006F1E95">
              <w:t>123</w:t>
            </w:r>
            <w:r w:rsidRPr="00DE45CB">
              <w:t>)</w:t>
            </w:r>
          </w:p>
        </w:tc>
        <w:tc>
          <w:tcPr>
            <w:tcW w:w="1283" w:type="dxa"/>
            <w:vAlign w:val="bottom"/>
          </w:tcPr>
          <w:p w14:paraId="41C9F20A" w14:textId="5AB9FC18" w:rsidR="007278F3" w:rsidRPr="00846AA1" w:rsidRDefault="007278F3" w:rsidP="00DE45C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rPr>
                <w:cs/>
              </w:rPr>
              <w:t>(</w:t>
            </w:r>
            <w:r w:rsidR="006F1E95" w:rsidRPr="006F1E95">
              <w:t>123</w:t>
            </w:r>
            <w:r w:rsidRPr="00846AA1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B574A83" w14:textId="6F9EEB2E" w:rsidR="007278F3" w:rsidRPr="00846AA1" w:rsidRDefault="0099130D" w:rsidP="00DE45C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t>(</w:t>
            </w:r>
            <w:r w:rsidR="006F1E95" w:rsidRPr="006F1E95">
              <w:t>123</w:t>
            </w:r>
            <w:r w:rsidRPr="00846AA1">
              <w:t>)</w:t>
            </w:r>
          </w:p>
        </w:tc>
        <w:tc>
          <w:tcPr>
            <w:tcW w:w="1283" w:type="dxa"/>
            <w:vAlign w:val="bottom"/>
          </w:tcPr>
          <w:p w14:paraId="5ED289EF" w14:textId="2F4573D3" w:rsidR="007278F3" w:rsidRPr="00846AA1" w:rsidRDefault="007278F3" w:rsidP="00DE45C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rPr>
                <w:cs/>
              </w:rPr>
              <w:t>(</w:t>
            </w:r>
            <w:r w:rsidR="006F1E95" w:rsidRPr="006F1E95">
              <w:t>123</w:t>
            </w:r>
            <w:r w:rsidRPr="00846AA1">
              <w:rPr>
                <w:cs/>
              </w:rPr>
              <w:t>)</w:t>
            </w:r>
          </w:p>
        </w:tc>
      </w:tr>
      <w:tr w:rsidR="007278F3" w:rsidRPr="00846AA1" w14:paraId="067AC5E9" w14:textId="77777777" w:rsidTr="00C97F73">
        <w:tc>
          <w:tcPr>
            <w:tcW w:w="4050" w:type="dxa"/>
          </w:tcPr>
          <w:p w14:paraId="5270B12A" w14:textId="396875B9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48498115" w14:textId="30094563" w:rsidR="007278F3" w:rsidRPr="00DE45CB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4</w:t>
            </w:r>
            <w:r w:rsidR="00D0333A" w:rsidRPr="00DE45CB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2</w:t>
            </w:r>
            <w:r w:rsidRPr="006F1E95">
              <w:rPr>
                <w:rFonts w:hint="cs"/>
                <w:b/>
                <w:bCs/>
              </w:rPr>
              <w:t>33</w:t>
            </w:r>
          </w:p>
        </w:tc>
        <w:tc>
          <w:tcPr>
            <w:tcW w:w="1283" w:type="dxa"/>
            <w:vAlign w:val="bottom"/>
          </w:tcPr>
          <w:p w14:paraId="46E9E0E3" w14:textId="593CAB46" w:rsidR="007278F3" w:rsidRPr="00846AA1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2</w:t>
            </w:r>
            <w:r w:rsidR="007278F3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161</w:t>
            </w:r>
          </w:p>
        </w:tc>
        <w:tc>
          <w:tcPr>
            <w:tcW w:w="1282" w:type="dxa"/>
            <w:vAlign w:val="bottom"/>
          </w:tcPr>
          <w:p w14:paraId="156551A3" w14:textId="55D5EA7B" w:rsidR="007278F3" w:rsidRPr="00846AA1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4</w:t>
            </w:r>
            <w:r w:rsidR="0099130D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327</w:t>
            </w:r>
          </w:p>
        </w:tc>
        <w:tc>
          <w:tcPr>
            <w:tcW w:w="1283" w:type="dxa"/>
            <w:vAlign w:val="bottom"/>
          </w:tcPr>
          <w:p w14:paraId="6AF9A6A4" w14:textId="33A9B865" w:rsidR="007278F3" w:rsidRPr="00846AA1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2</w:t>
            </w:r>
            <w:r w:rsidR="007278F3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149</w:t>
            </w:r>
          </w:p>
        </w:tc>
      </w:tr>
      <w:tr w:rsidR="00C97F73" w:rsidRPr="00846AA1" w14:paraId="1231C2F9" w14:textId="3C8E7E40" w:rsidTr="00C97F73">
        <w:tc>
          <w:tcPr>
            <w:tcW w:w="4050" w:type="dxa"/>
          </w:tcPr>
          <w:p w14:paraId="2F073783" w14:textId="77777777" w:rsidR="00C97F73" w:rsidRPr="00846AA1" w:rsidRDefault="00C97F73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2E97B73" w14:textId="77777777" w:rsidR="00C97F73" w:rsidRPr="00DE45CB" w:rsidRDefault="00C97F73" w:rsidP="00801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</w:rPr>
            </w:pPr>
          </w:p>
        </w:tc>
      </w:tr>
      <w:tr w:rsidR="0099130D" w:rsidRPr="00846AA1" w14:paraId="5CBD1847" w14:textId="77777777" w:rsidTr="00C97F73">
        <w:tc>
          <w:tcPr>
            <w:tcW w:w="4050" w:type="dxa"/>
          </w:tcPr>
          <w:p w14:paraId="1A1175EB" w14:textId="77777777" w:rsidR="0099130D" w:rsidRPr="00846AA1" w:rsidRDefault="0099130D" w:rsidP="009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2AE57956" w14:textId="3105968B" w:rsidR="0099130D" w:rsidRPr="00DE45CB" w:rsidRDefault="006F1E95" w:rsidP="00DE4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</w:t>
            </w:r>
            <w:r w:rsidR="0099130D" w:rsidRPr="00DE45CB">
              <w:t>,</w:t>
            </w:r>
            <w:r w:rsidRPr="006F1E95">
              <w:t>377</w:t>
            </w:r>
          </w:p>
        </w:tc>
        <w:tc>
          <w:tcPr>
            <w:tcW w:w="1283" w:type="dxa"/>
            <w:vAlign w:val="bottom"/>
          </w:tcPr>
          <w:p w14:paraId="406C9E3A" w14:textId="316D4F04" w:rsidR="0099130D" w:rsidRPr="00846AA1" w:rsidRDefault="006F1E95" w:rsidP="0099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</w:t>
            </w:r>
            <w:r w:rsidR="0099130D" w:rsidRPr="00846AA1">
              <w:t>,</w:t>
            </w:r>
            <w:r w:rsidRPr="006F1E95">
              <w:t>377</w:t>
            </w:r>
          </w:p>
        </w:tc>
        <w:tc>
          <w:tcPr>
            <w:tcW w:w="1282" w:type="dxa"/>
            <w:vAlign w:val="bottom"/>
          </w:tcPr>
          <w:p w14:paraId="21FEE393" w14:textId="0C5C226C" w:rsidR="0099130D" w:rsidRPr="00846AA1" w:rsidRDefault="006F1E95" w:rsidP="0099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</w:t>
            </w:r>
            <w:r w:rsidR="0099130D" w:rsidRPr="00846AA1">
              <w:t>,</w:t>
            </w:r>
            <w:r w:rsidRPr="006F1E95">
              <w:t>377</w:t>
            </w:r>
          </w:p>
        </w:tc>
        <w:tc>
          <w:tcPr>
            <w:tcW w:w="1283" w:type="dxa"/>
            <w:vAlign w:val="bottom"/>
          </w:tcPr>
          <w:p w14:paraId="4A6D4356" w14:textId="73A9B5F0" w:rsidR="0099130D" w:rsidRPr="00846AA1" w:rsidRDefault="006F1E95" w:rsidP="0099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</w:t>
            </w:r>
            <w:r w:rsidR="0099130D" w:rsidRPr="00846AA1">
              <w:t>,</w:t>
            </w:r>
            <w:r w:rsidRPr="006F1E95">
              <w:t>377</w:t>
            </w:r>
          </w:p>
        </w:tc>
      </w:tr>
      <w:tr w:rsidR="0099130D" w:rsidRPr="00846AA1" w14:paraId="720E16F1" w14:textId="77777777" w:rsidTr="00C97F73">
        <w:tc>
          <w:tcPr>
            <w:tcW w:w="4050" w:type="dxa"/>
          </w:tcPr>
          <w:p w14:paraId="5D59340F" w14:textId="77777777" w:rsidR="0099130D" w:rsidRPr="00846AA1" w:rsidRDefault="0099130D" w:rsidP="009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846AA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22EFC3D" w14:textId="3E68F2A0" w:rsidR="0099130D" w:rsidRPr="00DE45CB" w:rsidRDefault="0099130D" w:rsidP="0099130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DE45CB">
              <w:rPr>
                <w:cs/>
              </w:rPr>
              <w:t>(</w:t>
            </w:r>
            <w:r w:rsidR="006F1E95" w:rsidRPr="006F1E95">
              <w:t>19</w:t>
            </w:r>
            <w:r w:rsidRPr="00DE45CB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F8F935E" w14:textId="7733E710" w:rsidR="0099130D" w:rsidRPr="00846AA1" w:rsidRDefault="0099130D" w:rsidP="0099130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rPr>
                <w:cs/>
              </w:rPr>
              <w:t>(</w:t>
            </w:r>
            <w:r w:rsidR="006F1E95" w:rsidRPr="006F1E95">
              <w:t>19</w:t>
            </w:r>
            <w:r w:rsidRPr="00846AA1">
              <w:rPr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2154381" w14:textId="7C25EBFC" w:rsidR="0099130D" w:rsidRPr="00846AA1" w:rsidRDefault="0099130D" w:rsidP="0099130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t>(</w:t>
            </w:r>
            <w:r w:rsidR="006F1E95" w:rsidRPr="006F1E95">
              <w:t>19</w:t>
            </w:r>
            <w:r w:rsidRPr="00846AA1">
              <w:t>)</w:t>
            </w:r>
          </w:p>
        </w:tc>
        <w:tc>
          <w:tcPr>
            <w:tcW w:w="1283" w:type="dxa"/>
            <w:vAlign w:val="bottom"/>
          </w:tcPr>
          <w:p w14:paraId="64CB9B34" w14:textId="53A887DF" w:rsidR="0099130D" w:rsidRPr="00846AA1" w:rsidRDefault="0099130D" w:rsidP="0099130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rPr>
                <w:cs/>
              </w:rPr>
              <w:t>(</w:t>
            </w:r>
            <w:r w:rsidR="006F1E95" w:rsidRPr="006F1E95">
              <w:t>19</w:t>
            </w:r>
            <w:r w:rsidRPr="00846AA1">
              <w:rPr>
                <w:cs/>
              </w:rPr>
              <w:t>)</w:t>
            </w:r>
          </w:p>
        </w:tc>
      </w:tr>
      <w:tr w:rsidR="0099130D" w:rsidRPr="00846AA1" w14:paraId="41778E1A" w14:textId="77777777" w:rsidTr="00C97F73">
        <w:tc>
          <w:tcPr>
            <w:tcW w:w="4050" w:type="dxa"/>
          </w:tcPr>
          <w:p w14:paraId="219321D3" w14:textId="77777777" w:rsidR="0099130D" w:rsidRPr="00846AA1" w:rsidRDefault="0099130D" w:rsidP="0099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vAlign w:val="bottom"/>
          </w:tcPr>
          <w:p w14:paraId="24856250" w14:textId="653F32CF" w:rsidR="0099130D" w:rsidRPr="00DE45CB" w:rsidRDefault="006F1E95" w:rsidP="009913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1</w:t>
            </w:r>
            <w:r w:rsidR="0099130D" w:rsidRPr="00DE45CB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2C19558E" w14:textId="76356189" w:rsidR="0099130D" w:rsidRPr="00846AA1" w:rsidRDefault="006F1E95" w:rsidP="009913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1</w:t>
            </w:r>
            <w:r w:rsidR="0099130D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358</w:t>
            </w:r>
          </w:p>
        </w:tc>
        <w:tc>
          <w:tcPr>
            <w:tcW w:w="1282" w:type="dxa"/>
            <w:vAlign w:val="bottom"/>
          </w:tcPr>
          <w:p w14:paraId="62F3EECB" w14:textId="08DC0B9A" w:rsidR="0099130D" w:rsidRPr="00846AA1" w:rsidRDefault="006F1E95" w:rsidP="009913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1</w:t>
            </w:r>
            <w:r w:rsidR="0099130D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358</w:t>
            </w:r>
          </w:p>
        </w:tc>
        <w:tc>
          <w:tcPr>
            <w:tcW w:w="1283" w:type="dxa"/>
            <w:vAlign w:val="bottom"/>
          </w:tcPr>
          <w:p w14:paraId="431CC327" w14:textId="66A096D9" w:rsidR="0099130D" w:rsidRPr="00846AA1" w:rsidRDefault="006F1E95" w:rsidP="009913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1</w:t>
            </w:r>
            <w:r w:rsidR="0099130D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358</w:t>
            </w:r>
          </w:p>
        </w:tc>
      </w:tr>
      <w:tr w:rsidR="007278F3" w:rsidRPr="00846AA1" w14:paraId="275E13F2" w14:textId="77777777" w:rsidTr="00C97F73">
        <w:tc>
          <w:tcPr>
            <w:tcW w:w="4050" w:type="dxa"/>
          </w:tcPr>
          <w:p w14:paraId="22935A9B" w14:textId="77777777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A07BA03" w14:textId="77777777" w:rsidR="007278F3" w:rsidRPr="00DE45CB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577C66D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3F042C6C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1E29097F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</w:tr>
      <w:tr w:rsidR="007278F3" w:rsidRPr="00846AA1" w14:paraId="5CFB4F6D" w14:textId="77777777" w:rsidTr="00C97F73">
        <w:tc>
          <w:tcPr>
            <w:tcW w:w="4050" w:type="dxa"/>
            <w:vAlign w:val="bottom"/>
          </w:tcPr>
          <w:p w14:paraId="5F2FF757" w14:textId="7F89619B" w:rsidR="007278F3" w:rsidRPr="00846AA1" w:rsidRDefault="007278F3" w:rsidP="0072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bottom"/>
          </w:tcPr>
          <w:p w14:paraId="4E30A8EF" w14:textId="0708D7FA" w:rsidR="007278F3" w:rsidRPr="00DE45CB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3</w:t>
            </w:r>
            <w:r w:rsidR="00A4519A" w:rsidRPr="00DE45CB">
              <w:rPr>
                <w:b/>
                <w:bCs/>
              </w:rPr>
              <w:t>.</w:t>
            </w:r>
            <w:r w:rsidRPr="006F1E95">
              <w:rPr>
                <w:b/>
                <w:bCs/>
              </w:rPr>
              <w:t>1</w:t>
            </w:r>
            <w:r w:rsidRPr="006F1E95">
              <w:rPr>
                <w:rFonts w:hint="cs"/>
                <w:b/>
                <w:bCs/>
              </w:rPr>
              <w:t>2</w:t>
            </w:r>
          </w:p>
        </w:tc>
        <w:tc>
          <w:tcPr>
            <w:tcW w:w="1283" w:type="dxa"/>
            <w:vAlign w:val="bottom"/>
          </w:tcPr>
          <w:p w14:paraId="3BCDBAFB" w14:textId="2EC33C57" w:rsidR="007278F3" w:rsidRPr="00846AA1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1</w:t>
            </w:r>
            <w:r w:rsidR="007278F3" w:rsidRPr="00846AA1">
              <w:rPr>
                <w:b/>
                <w:bCs/>
                <w:cs/>
              </w:rPr>
              <w:t>.</w:t>
            </w:r>
            <w:r w:rsidRPr="006F1E95">
              <w:rPr>
                <w:b/>
                <w:bCs/>
              </w:rPr>
              <w:t>59</w:t>
            </w:r>
          </w:p>
        </w:tc>
        <w:tc>
          <w:tcPr>
            <w:tcW w:w="1282" w:type="dxa"/>
            <w:vAlign w:val="bottom"/>
          </w:tcPr>
          <w:p w14:paraId="5E8B0713" w14:textId="68776979" w:rsidR="007278F3" w:rsidRPr="00846AA1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3</w:t>
            </w:r>
            <w:r w:rsidR="0099130D" w:rsidRPr="00846AA1">
              <w:rPr>
                <w:b/>
                <w:bCs/>
              </w:rPr>
              <w:t>.</w:t>
            </w:r>
            <w:r w:rsidRPr="006F1E95">
              <w:rPr>
                <w:b/>
                <w:bCs/>
              </w:rPr>
              <w:t>19</w:t>
            </w:r>
          </w:p>
        </w:tc>
        <w:tc>
          <w:tcPr>
            <w:tcW w:w="1283" w:type="dxa"/>
            <w:vAlign w:val="bottom"/>
          </w:tcPr>
          <w:p w14:paraId="169B4038" w14:textId="4934C16D" w:rsidR="007278F3" w:rsidRPr="00846AA1" w:rsidRDefault="006F1E95" w:rsidP="007278F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1</w:t>
            </w:r>
            <w:r w:rsidR="007278F3" w:rsidRPr="00846AA1">
              <w:rPr>
                <w:b/>
                <w:bCs/>
                <w:cs/>
              </w:rPr>
              <w:t>.</w:t>
            </w:r>
            <w:r w:rsidRPr="006F1E95">
              <w:rPr>
                <w:b/>
                <w:bCs/>
              </w:rPr>
              <w:t>58</w:t>
            </w:r>
          </w:p>
        </w:tc>
      </w:tr>
    </w:tbl>
    <w:p w14:paraId="155BA01F" w14:textId="402620DB" w:rsidR="0073584B" w:rsidRPr="00846AA1" w:rsidRDefault="00735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</w:p>
    <w:p w14:paraId="7284C038" w14:textId="308C6717" w:rsidR="00F20DB7" w:rsidRPr="00846AA1" w:rsidRDefault="00F20DB7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846AA1" w:rsidRDefault="00F20DB7" w:rsidP="00C42F4A">
      <w:pPr>
        <w:rPr>
          <w:shd w:val="clear" w:color="auto" w:fill="D9D9D9"/>
        </w:rPr>
      </w:pPr>
    </w:p>
    <w:p w14:paraId="4A5DE4BF" w14:textId="77777777" w:rsidR="00F20DB7" w:rsidRPr="00846AA1" w:rsidRDefault="00F20DB7" w:rsidP="00F20DB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46AA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846AA1">
        <w:rPr>
          <w:rFonts w:asciiTheme="majorBidi" w:hAnsi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846AA1" w:rsidRDefault="00F20DB7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0D6DD65" w14:textId="2BAB6C4D" w:rsidR="00F20DB7" w:rsidRPr="00846AA1" w:rsidRDefault="00CF2A3C" w:rsidP="0073584B">
      <w:pPr>
        <w:spacing w:line="240" w:lineRule="auto"/>
        <w:ind w:left="540"/>
        <w:jc w:val="thaiDistribute"/>
        <w:rPr>
          <w:cs/>
        </w:rPr>
        <w:sectPr w:rsidR="00F20DB7" w:rsidRPr="00846AA1" w:rsidSect="00C832C5">
          <w:headerReference w:type="default" r:id="rId23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  <w:r w:rsidRPr="00846AA1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76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0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846AA1" w14:paraId="51777D1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36949214" w14:textId="77777777" w:rsidR="007278F3" w:rsidRPr="00846AA1" w:rsidRDefault="007278F3" w:rsidP="007278F3">
            <w:pPr>
              <w:spacing w:line="310" w:lineRule="exact"/>
              <w:ind w:left="73" w:right="-90"/>
              <w:jc w:val="center"/>
            </w:pPr>
            <w:r w:rsidRPr="00846AA1">
              <w:lastRenderedPageBreak/>
              <w:tab/>
            </w:r>
            <w:r w:rsidRPr="00846AA1">
              <w:tab/>
            </w:r>
          </w:p>
        </w:tc>
        <w:tc>
          <w:tcPr>
            <w:tcW w:w="236" w:type="dxa"/>
            <w:vAlign w:val="bottom"/>
          </w:tcPr>
          <w:p w14:paraId="7CB4E28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4262558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7278F3" w:rsidRPr="00846AA1" w14:paraId="6B5E0288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7007013E" w14:textId="77777777" w:rsidR="007278F3" w:rsidRPr="00846AA1" w:rsidRDefault="007278F3" w:rsidP="007278F3">
            <w:pPr>
              <w:spacing w:line="310" w:lineRule="exact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7C7AD92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225A923B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A8B342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6DF1ABF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278F3" w:rsidRPr="00846AA1" w14:paraId="2439EFBD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10940E6D" w14:textId="58C1CDB8" w:rsidR="007278F3" w:rsidRPr="00846AA1" w:rsidRDefault="007278F3" w:rsidP="007278F3">
            <w:pPr>
              <w:spacing w:line="310" w:lineRule="exact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F1E95" w:rsidRPr="006F1E9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846AA1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846AA1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6F1E95" w:rsidRPr="006F1E95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1AFA182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7E797A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1A06EBDA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92DC52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B1AEC4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E6A233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972E5" w14:textId="77777777" w:rsidR="007278F3" w:rsidRPr="00846AA1" w:rsidRDefault="007278F3" w:rsidP="007278F3">
            <w:pPr>
              <w:spacing w:line="310" w:lineRule="exact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E9721D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BA1D8" w14:textId="77777777" w:rsidR="007278F3" w:rsidRPr="00846AA1" w:rsidRDefault="007278F3" w:rsidP="007278F3">
            <w:pPr>
              <w:spacing w:line="310" w:lineRule="exact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70CB71B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DD9664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352847" w14:textId="4F677A55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A570303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1B4E0D" w14:textId="1DDD7A72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1E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D8E18E6" w14:textId="77777777" w:rsidR="007278F3" w:rsidRPr="00846AA1" w:rsidRDefault="007278F3" w:rsidP="007278F3">
            <w:pPr>
              <w:spacing w:line="310" w:lineRule="exact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5DF0AB" w14:textId="2974EBEF" w:rsidR="007278F3" w:rsidRPr="00846AA1" w:rsidRDefault="007278F3" w:rsidP="007278F3">
            <w:pPr>
              <w:spacing w:line="310" w:lineRule="exact"/>
              <w:ind w:left="-43" w:right="-86"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 xml:space="preserve">ระดับ </w:t>
            </w:r>
            <w:r w:rsidR="006F1E95" w:rsidRPr="006F1E9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E6A40A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2FFE42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846AA1" w14:paraId="15790C70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DAEDD41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186AFE47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5BA9A057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278F3" w:rsidRPr="00846AA1" w14:paraId="33A7BC8B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FDEEE91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6730E4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6F6F52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B27F10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573A5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B6510E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46B28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3BD6D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AE8C6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4CA37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E2886B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C4FD0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2B307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EEE69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1068B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8E5A7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30AE1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92962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97E13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3D7CA3BE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4F8F7DD" w14:textId="77777777" w:rsidR="007278F3" w:rsidRPr="00846AA1" w:rsidRDefault="007278F3" w:rsidP="007278F3">
            <w:pPr>
              <w:spacing w:line="310" w:lineRule="exact"/>
              <w:ind w:right="-90"/>
              <w:rPr>
                <w:color w:val="000000"/>
                <w:sz w:val="24"/>
                <w:szCs w:val="24"/>
                <w:cs/>
              </w:rPr>
            </w:pPr>
            <w:r w:rsidRPr="00846AA1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846AA1">
              <w:rPr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1E49AB2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B38F202" w14:textId="2E102745" w:rsidR="007278F3" w:rsidRPr="00846AA1" w:rsidRDefault="00915F9C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2A8F89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5585BB" w14:textId="3C75B921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36F83EB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8A958B" w14:textId="6233F6E7" w:rsidR="007278F3" w:rsidRPr="00846AA1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15F9C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674</w:t>
            </w:r>
          </w:p>
        </w:tc>
        <w:tc>
          <w:tcPr>
            <w:tcW w:w="236" w:type="dxa"/>
            <w:shd w:val="clear" w:color="auto" w:fill="auto"/>
          </w:tcPr>
          <w:p w14:paraId="1B97F600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C52542" w14:textId="75C7BA59" w:rsidR="007278F3" w:rsidRPr="00846AA1" w:rsidRDefault="00915F9C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3324DA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A198ACB" w14:textId="0D5EACE5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15F9C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715</w:t>
            </w:r>
          </w:p>
        </w:tc>
        <w:tc>
          <w:tcPr>
            <w:tcW w:w="236" w:type="dxa"/>
          </w:tcPr>
          <w:p w14:paraId="40EE988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5DC2B7" w14:textId="2FA52077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915F9C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715</w:t>
            </w:r>
          </w:p>
        </w:tc>
        <w:tc>
          <w:tcPr>
            <w:tcW w:w="236" w:type="dxa"/>
          </w:tcPr>
          <w:p w14:paraId="5403BA4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0D05F0" w14:textId="20CD43D5" w:rsidR="007278F3" w:rsidRPr="00846AA1" w:rsidRDefault="00915F9C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4A9961D" w14:textId="628043D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8F0ACC7" w14:textId="6DB78291" w:rsidR="007278F3" w:rsidRPr="00846AA1" w:rsidRDefault="00915F9C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212AC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720D80" w14:textId="321F521D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15F9C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715</w:t>
            </w:r>
          </w:p>
        </w:tc>
      </w:tr>
      <w:tr w:rsidR="007278F3" w:rsidRPr="00846AA1" w14:paraId="2494DFF1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1A28B5C" w14:textId="77777777" w:rsidR="007278F3" w:rsidRPr="00846AA1" w:rsidRDefault="007278F3" w:rsidP="007278F3">
            <w:pPr>
              <w:spacing w:line="310" w:lineRule="exact"/>
              <w:ind w:right="-90"/>
              <w:rPr>
                <w:color w:val="000000"/>
                <w:sz w:val="24"/>
                <w:szCs w:val="24"/>
                <w:cs/>
              </w:rPr>
            </w:pPr>
            <w:r w:rsidRPr="00846AA1">
              <w:rPr>
                <w:rFonts w:hint="cs"/>
                <w:sz w:val="24"/>
                <w:szCs w:val="24"/>
                <w:cs/>
              </w:rPr>
              <w:t>เงินลงทุนในหุ้นกู้แปลงสภาพ</w:t>
            </w:r>
          </w:p>
        </w:tc>
        <w:tc>
          <w:tcPr>
            <w:tcW w:w="236" w:type="dxa"/>
          </w:tcPr>
          <w:p w14:paraId="03C9326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9E3A5B" w14:textId="63C260B9" w:rsidR="007278F3" w:rsidRPr="00846AA1" w:rsidRDefault="00915F9C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198B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BC6E4A" w14:textId="186470B3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6DDFBD2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B67C0A8" w14:textId="33057D2A" w:rsidR="007278F3" w:rsidRPr="00846AA1" w:rsidRDefault="00915F9C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46AA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56B7E3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D9448D" w14:textId="749F7392" w:rsidR="007278F3" w:rsidRPr="00846AA1" w:rsidRDefault="00915F9C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279AD6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B6BAD67" w14:textId="371EFFAE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4CE821F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6B902B" w14:textId="57F9D791" w:rsidR="007278F3" w:rsidRPr="00846AA1" w:rsidRDefault="00915F9C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86852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AE3613" w14:textId="4101DEF7" w:rsidR="007278F3" w:rsidRPr="00846AA1" w:rsidRDefault="00915F9C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5D8291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66E4B1" w14:textId="265F5DE9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2A60495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EA964D" w14:textId="7B0FA2C3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913</w:t>
            </w:r>
          </w:p>
        </w:tc>
      </w:tr>
      <w:tr w:rsidR="007278F3" w:rsidRPr="00846AA1" w14:paraId="1096AA05" w14:textId="77777777" w:rsidTr="00915F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E5FDD77" w14:textId="77777777" w:rsidR="007278F3" w:rsidRPr="00846AA1" w:rsidRDefault="007278F3" w:rsidP="007278F3">
            <w:pPr>
              <w:spacing w:line="310" w:lineRule="exact"/>
              <w:ind w:right="-90"/>
              <w:rPr>
                <w:color w:val="000000"/>
                <w:sz w:val="24"/>
                <w:szCs w:val="24"/>
              </w:rPr>
            </w:pPr>
            <w:r w:rsidRPr="00846AA1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846AA1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</w:t>
            </w:r>
          </w:p>
          <w:p w14:paraId="3EC011EC" w14:textId="77777777" w:rsidR="007278F3" w:rsidRPr="00846AA1" w:rsidRDefault="007278F3" w:rsidP="007278F3">
            <w:pPr>
              <w:spacing w:line="310" w:lineRule="exact"/>
              <w:ind w:left="174" w:right="-90"/>
              <w:rPr>
                <w:color w:val="000000"/>
                <w:sz w:val="24"/>
                <w:szCs w:val="24"/>
                <w:cs/>
              </w:rPr>
            </w:pPr>
            <w:r w:rsidRPr="00846AA1">
              <w:rPr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697C4F97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6939E8" w14:textId="6E2E2436" w:rsidR="007278F3" w:rsidRPr="00846AA1" w:rsidRDefault="00915F9C" w:rsidP="00915F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DF51B2" w14:textId="77777777" w:rsidR="007278F3" w:rsidRPr="00846AA1" w:rsidRDefault="007278F3" w:rsidP="00915F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71D74A" w14:textId="7B302ED0" w:rsidR="007278F3" w:rsidRPr="00846AA1" w:rsidRDefault="00915F9C" w:rsidP="00915F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5D1F5A" w14:textId="77777777" w:rsidR="007278F3" w:rsidRPr="00846AA1" w:rsidRDefault="007278F3" w:rsidP="00915F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A1B57B" w14:textId="33109397" w:rsidR="007278F3" w:rsidRPr="00846AA1" w:rsidRDefault="006F1E95" w:rsidP="00915F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915F9C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C1356" w14:textId="77777777" w:rsidR="007278F3" w:rsidRPr="00846AA1" w:rsidRDefault="007278F3" w:rsidP="00915F9C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8224C4" w14:textId="0280E3DE" w:rsidR="007278F3" w:rsidRPr="00846AA1" w:rsidRDefault="00915F9C" w:rsidP="00915F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925C8" w14:textId="77777777" w:rsidR="007278F3" w:rsidRPr="00846AA1" w:rsidRDefault="007278F3" w:rsidP="00915F9C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3D76ACD" w14:textId="38786BF7" w:rsidR="007278F3" w:rsidRPr="00846AA1" w:rsidRDefault="006F1E95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  <w:r w:rsidR="00915F9C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 w:hint="cs"/>
                <w:sz w:val="24"/>
                <w:szCs w:val="24"/>
                <w:lang w:val="en-US" w:bidi="th-TH"/>
              </w:rPr>
              <w:t>863</w:t>
            </w:r>
          </w:p>
        </w:tc>
        <w:tc>
          <w:tcPr>
            <w:tcW w:w="236" w:type="dxa"/>
            <w:vAlign w:val="bottom"/>
          </w:tcPr>
          <w:p w14:paraId="5A292AA4" w14:textId="77777777" w:rsidR="007278F3" w:rsidRPr="00846AA1" w:rsidRDefault="007278F3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BBD31C" w14:textId="767BD215" w:rsidR="007278F3" w:rsidRPr="00846AA1" w:rsidRDefault="0040081E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9E7DAA" w14:textId="77777777" w:rsidR="007278F3" w:rsidRPr="00846AA1" w:rsidRDefault="007278F3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FECF14" w14:textId="49E8EB18" w:rsidR="007278F3" w:rsidRPr="00846AA1" w:rsidRDefault="000B2B42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5B0249" w14:textId="77777777" w:rsidR="007278F3" w:rsidRPr="00846AA1" w:rsidRDefault="007278F3" w:rsidP="00915F9C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5DCD79" w14:textId="7206E7D5" w:rsidR="007278F3" w:rsidRPr="00846AA1" w:rsidRDefault="006F1E95" w:rsidP="00915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0B2B42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863</w:t>
            </w:r>
          </w:p>
        </w:tc>
        <w:tc>
          <w:tcPr>
            <w:tcW w:w="236" w:type="dxa"/>
            <w:vAlign w:val="bottom"/>
          </w:tcPr>
          <w:p w14:paraId="3CA06570" w14:textId="77777777" w:rsidR="007278F3" w:rsidRPr="00846AA1" w:rsidRDefault="007278F3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DC1176" w14:textId="1F275A0D" w:rsidR="007278F3" w:rsidRPr="00846AA1" w:rsidRDefault="006F1E95" w:rsidP="00915F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15F9C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863</w:t>
            </w:r>
          </w:p>
        </w:tc>
      </w:tr>
      <w:tr w:rsidR="007278F3" w:rsidRPr="00846AA1" w14:paraId="5559A22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F054699" w14:textId="77777777" w:rsidR="007278F3" w:rsidRPr="00846AA1" w:rsidRDefault="007278F3" w:rsidP="007278F3">
            <w:pPr>
              <w:spacing w:line="310" w:lineRule="exact"/>
              <w:ind w:left="168" w:right="-90" w:hanging="168"/>
              <w:rPr>
                <w:color w:val="000000"/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เงิน</w:t>
            </w:r>
            <w:r w:rsidRPr="00846AA1">
              <w:rPr>
                <w:rFonts w:hint="cs"/>
                <w:sz w:val="24"/>
                <w:szCs w:val="24"/>
                <w:cs/>
              </w:rPr>
              <w:t>ให้</w:t>
            </w:r>
            <w:r w:rsidRPr="00846AA1">
              <w:rPr>
                <w:sz w:val="24"/>
                <w:szCs w:val="24"/>
                <w:cs/>
              </w:rPr>
              <w:t>กู้ยืม (ส่วนที่มีดอกเบี้ยคงที่)</w:t>
            </w:r>
          </w:p>
        </w:tc>
        <w:tc>
          <w:tcPr>
            <w:tcW w:w="236" w:type="dxa"/>
          </w:tcPr>
          <w:p w14:paraId="0872520C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4C25095" w14:textId="078FC8A5" w:rsidR="007278F3" w:rsidRPr="00846AA1" w:rsidRDefault="000B2B42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9A1CC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4EBE0F" w14:textId="32111C03" w:rsidR="007278F3" w:rsidRPr="00846AA1" w:rsidRDefault="000B2B42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DE0F0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F3679E" w14:textId="556C7029" w:rsidR="007278F3" w:rsidRPr="00846AA1" w:rsidRDefault="000B2B42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AFDB4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43AC0C" w14:textId="2B44B266" w:rsidR="007278F3" w:rsidRPr="00846AA1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236" w:type="dxa"/>
            <w:shd w:val="clear" w:color="auto" w:fill="auto"/>
          </w:tcPr>
          <w:p w14:paraId="672C110A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0968DD1" w14:textId="1C38481F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432</w:t>
            </w:r>
          </w:p>
        </w:tc>
        <w:tc>
          <w:tcPr>
            <w:tcW w:w="236" w:type="dxa"/>
          </w:tcPr>
          <w:p w14:paraId="4ACB54F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870029" w14:textId="5CD7E10A" w:rsidR="007278F3" w:rsidRPr="00846AA1" w:rsidRDefault="000B2B42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71E17D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8538CC" w14:textId="499671DB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  <w:tc>
          <w:tcPr>
            <w:tcW w:w="236" w:type="dxa"/>
          </w:tcPr>
          <w:p w14:paraId="69E0AB98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23DCFA" w14:textId="6E102E4D" w:rsidR="007278F3" w:rsidRPr="00846AA1" w:rsidRDefault="000B2B42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E15F3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0E1573" w14:textId="3D698CD6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434</w:t>
            </w:r>
          </w:p>
        </w:tc>
      </w:tr>
      <w:tr w:rsidR="007278F3" w:rsidRPr="00846AA1" w14:paraId="7F0F278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AAEE060" w14:textId="77777777" w:rsidR="007278F3" w:rsidRPr="00846AA1" w:rsidRDefault="007278F3" w:rsidP="007278F3">
            <w:pPr>
              <w:spacing w:line="310" w:lineRule="exact"/>
              <w:ind w:right="-90"/>
              <w:rPr>
                <w:color w:val="000000"/>
                <w:sz w:val="24"/>
                <w:szCs w:val="24"/>
              </w:rPr>
            </w:pPr>
            <w:r w:rsidRPr="00846AA1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1E2A8C7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F71B554" w14:textId="454A26F9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36" w:type="dxa"/>
          </w:tcPr>
          <w:p w14:paraId="48464BF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DCB3F8" w14:textId="00AF91D8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236" w:type="dxa"/>
          </w:tcPr>
          <w:p w14:paraId="6CF1133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7C5623" w14:textId="19A8E0F2" w:rsidR="007278F3" w:rsidRPr="00846AA1" w:rsidRDefault="000B2B42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17F76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83D0B8" w14:textId="7ECA75F5" w:rsidR="007278F3" w:rsidRPr="00846AA1" w:rsidRDefault="000B2B42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B109E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FE934EC" w14:textId="22166C85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274</w:t>
            </w:r>
          </w:p>
        </w:tc>
        <w:tc>
          <w:tcPr>
            <w:tcW w:w="236" w:type="dxa"/>
          </w:tcPr>
          <w:p w14:paraId="20A00C1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FBA2D8" w14:textId="1949530D" w:rsidR="007278F3" w:rsidRPr="00846AA1" w:rsidRDefault="000B2B42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A31AE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4CC381" w14:textId="36396447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274</w:t>
            </w:r>
          </w:p>
        </w:tc>
        <w:tc>
          <w:tcPr>
            <w:tcW w:w="236" w:type="dxa"/>
          </w:tcPr>
          <w:p w14:paraId="55F4D167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C123656" w14:textId="2D03D824" w:rsidR="007278F3" w:rsidRPr="00846AA1" w:rsidRDefault="000B2B42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BB4A8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26C2E2" w14:textId="7AFCDE18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274</w:t>
            </w:r>
          </w:p>
        </w:tc>
      </w:tr>
      <w:tr w:rsidR="007278F3" w:rsidRPr="00846AA1" w14:paraId="30B4928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036C2E34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6835315E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BB3D0F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C65850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AE295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743AA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FC03D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2C5F1D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49E01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266BE8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8067AC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A1C3F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E6DA9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5D2F1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E3995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7D4864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E4ECBE5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FF0C01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054F0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29DAA0C4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A665BF3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3E24C5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98C33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E85BB4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6E190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264D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1A3D41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0C487B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454D2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ADD364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B9397B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2F3E9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80DFC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16971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AFECA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5C610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95C2B08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FEB95D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E135D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402EE13C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356531F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61BFB6E2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2D7E827" w14:textId="7884B4F3" w:rsidR="007278F3" w:rsidRPr="00846AA1" w:rsidRDefault="000B2B42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FF1D0C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E3F786" w14:textId="37992E5C" w:rsidR="007278F3" w:rsidRPr="00846AA1" w:rsidRDefault="000B2B42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9BD29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EA5E31" w14:textId="75CCEC8E" w:rsidR="007278F3" w:rsidRPr="00846AA1" w:rsidRDefault="000B2B42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C6341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E88C5A" w14:textId="464DF839" w:rsidR="007278F3" w:rsidRPr="00846AA1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0B2B42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947</w:t>
            </w:r>
          </w:p>
        </w:tc>
        <w:tc>
          <w:tcPr>
            <w:tcW w:w="236" w:type="dxa"/>
            <w:shd w:val="clear" w:color="auto" w:fill="auto"/>
          </w:tcPr>
          <w:p w14:paraId="555D4D6F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7707503" w14:textId="695400EF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0B2B42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947</w:t>
            </w:r>
          </w:p>
        </w:tc>
        <w:tc>
          <w:tcPr>
            <w:tcW w:w="236" w:type="dxa"/>
          </w:tcPr>
          <w:p w14:paraId="3045DE3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69B913" w14:textId="3E1F893F" w:rsidR="007278F3" w:rsidRPr="00846AA1" w:rsidRDefault="000B2B42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EDB50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462D3F" w14:textId="7198AD27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0B2B42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194</w:t>
            </w:r>
          </w:p>
        </w:tc>
        <w:tc>
          <w:tcPr>
            <w:tcW w:w="236" w:type="dxa"/>
          </w:tcPr>
          <w:p w14:paraId="4242BF13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5A9190B" w14:textId="456B0DD0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  <w:r w:rsidR="000B2B42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815</w:t>
            </w:r>
          </w:p>
        </w:tc>
        <w:tc>
          <w:tcPr>
            <w:tcW w:w="236" w:type="dxa"/>
          </w:tcPr>
          <w:p w14:paraId="1332660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F80183F" w14:textId="5EF74692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0B2B42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009</w:t>
            </w:r>
          </w:p>
        </w:tc>
      </w:tr>
      <w:tr w:rsidR="007278F3" w:rsidRPr="00846AA1" w14:paraId="123BBE17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183850D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AA1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236" w:type="dxa"/>
          </w:tcPr>
          <w:p w14:paraId="0D941DCA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6478E9A" w14:textId="161ED334" w:rsidR="007278F3" w:rsidRPr="00846AA1" w:rsidRDefault="000B2B42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236509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BF4005" w14:textId="0A94494E" w:rsidR="007278F3" w:rsidRPr="00846AA1" w:rsidRDefault="000B2B42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07E75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3F31E" w14:textId="519BFEC4" w:rsidR="007278F3" w:rsidRPr="00846AA1" w:rsidRDefault="000B2B42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D283F0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1C7751" w14:textId="04D0EC25" w:rsidR="007278F3" w:rsidRPr="00846AA1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0B2B42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236" w:type="dxa"/>
            <w:shd w:val="clear" w:color="auto" w:fill="auto"/>
          </w:tcPr>
          <w:p w14:paraId="691A0BD5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744C711" w14:textId="40105DA1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0B2B42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236" w:type="dxa"/>
          </w:tcPr>
          <w:p w14:paraId="1495A51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EBACB0" w14:textId="649384AB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B2B42" w:rsidRPr="00846A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</w:p>
        </w:tc>
        <w:tc>
          <w:tcPr>
            <w:tcW w:w="236" w:type="dxa"/>
          </w:tcPr>
          <w:p w14:paraId="2B4CB86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4B0070" w14:textId="3D92BD34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41</w:t>
            </w:r>
            <w:r w:rsidR="000B2B42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827</w:t>
            </w:r>
          </w:p>
        </w:tc>
        <w:tc>
          <w:tcPr>
            <w:tcW w:w="236" w:type="dxa"/>
          </w:tcPr>
          <w:p w14:paraId="0D5CAB4C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7243796" w14:textId="425C1550" w:rsidR="007278F3" w:rsidRPr="00846AA1" w:rsidRDefault="000B2B42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75391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1B87F6" w14:textId="0D1D08E0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0B2B42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763</w:t>
            </w:r>
          </w:p>
        </w:tc>
      </w:tr>
      <w:tr w:rsidR="007278F3" w:rsidRPr="00846AA1" w14:paraId="6BF91F58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8F8240B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AA1">
              <w:rPr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028B6981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95B337C" w14:textId="39EF7623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7AD2E9A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5B6339" w14:textId="0C5A1246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B2B42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439</w:t>
            </w:r>
          </w:p>
        </w:tc>
        <w:tc>
          <w:tcPr>
            <w:tcW w:w="236" w:type="dxa"/>
          </w:tcPr>
          <w:p w14:paraId="34FA3F6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5E0C27" w14:textId="2755E26B" w:rsidR="007278F3" w:rsidRPr="00846AA1" w:rsidRDefault="000B2B42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0542E8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E4992C" w14:textId="2EAFBF97" w:rsidR="007278F3" w:rsidRPr="00846AA1" w:rsidRDefault="000B2B42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4ED20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199AAAF" w14:textId="550D7F39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B2B42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464</w:t>
            </w:r>
          </w:p>
        </w:tc>
        <w:tc>
          <w:tcPr>
            <w:tcW w:w="236" w:type="dxa"/>
          </w:tcPr>
          <w:p w14:paraId="1F35CF0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54C02B" w14:textId="0436E600" w:rsidR="007278F3" w:rsidRPr="00846AA1" w:rsidRDefault="000B2B42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5D366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FC956F" w14:textId="1F0F2C8A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B2B42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464</w:t>
            </w:r>
          </w:p>
        </w:tc>
        <w:tc>
          <w:tcPr>
            <w:tcW w:w="236" w:type="dxa"/>
          </w:tcPr>
          <w:p w14:paraId="62FDADDF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9042917" w14:textId="61AA683D" w:rsidR="007278F3" w:rsidRPr="00846AA1" w:rsidRDefault="000B2B42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A9327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01FAA3" w14:textId="59FDF992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B2B42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464</w:t>
            </w:r>
          </w:p>
        </w:tc>
      </w:tr>
    </w:tbl>
    <w:p w14:paraId="1382C793" w14:textId="77777777" w:rsidR="007278F3" w:rsidRPr="00846AA1" w:rsidRDefault="007278F3"/>
    <w:tbl>
      <w:tblPr>
        <w:tblW w:w="1476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0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846AA1" w14:paraId="3E7291A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7CFECE61" w14:textId="77777777" w:rsidR="007278F3" w:rsidRPr="00846AA1" w:rsidRDefault="007278F3" w:rsidP="007278F3">
            <w:pPr>
              <w:spacing w:line="310" w:lineRule="exact"/>
              <w:ind w:left="73" w:right="-90"/>
              <w:jc w:val="center"/>
              <w:rPr>
                <w:sz w:val="24"/>
                <w:szCs w:val="24"/>
                <w:lang w:bidi="ar-SA"/>
              </w:rPr>
            </w:pPr>
            <w:r w:rsidRPr="00846AA1">
              <w:lastRenderedPageBreak/>
              <w:tab/>
            </w:r>
            <w:r w:rsidRPr="00846AA1">
              <w:tab/>
            </w:r>
          </w:p>
        </w:tc>
        <w:tc>
          <w:tcPr>
            <w:tcW w:w="236" w:type="dxa"/>
            <w:vAlign w:val="bottom"/>
          </w:tcPr>
          <w:p w14:paraId="5640545A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7CF0D6E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7278F3" w:rsidRPr="00846AA1" w14:paraId="207E7B2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4C4A6CD6" w14:textId="77777777" w:rsidR="007278F3" w:rsidRPr="00846AA1" w:rsidRDefault="007278F3" w:rsidP="007278F3">
            <w:pPr>
              <w:spacing w:line="310" w:lineRule="exact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E3E3E48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14E8499E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E5CF6BC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3F7256F3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278F3" w:rsidRPr="00846AA1" w14:paraId="3D7B25CB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2F473699" w14:textId="120F7519" w:rsidR="007278F3" w:rsidRPr="00846AA1" w:rsidRDefault="007278F3" w:rsidP="007278F3">
            <w:pPr>
              <w:spacing w:line="310" w:lineRule="exact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F1E95" w:rsidRPr="006F1E9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846AA1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846AA1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846AA1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F1E95" w:rsidRPr="006F1E95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5A066498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24E135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48485DE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46247B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CF24EC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C64A05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26E2C" w14:textId="77777777" w:rsidR="007278F3" w:rsidRPr="00846AA1" w:rsidRDefault="007278F3" w:rsidP="007278F3">
            <w:pPr>
              <w:spacing w:line="310" w:lineRule="exact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944FA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83776" w14:textId="77777777" w:rsidR="007278F3" w:rsidRPr="00846AA1" w:rsidRDefault="007278F3" w:rsidP="007278F3">
            <w:pPr>
              <w:spacing w:line="310" w:lineRule="exact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0F48175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F174C4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D72E44" w14:textId="6740AACA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916D00D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386B66" w14:textId="31B019D4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1E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E7CF861" w14:textId="77777777" w:rsidR="007278F3" w:rsidRPr="00846AA1" w:rsidRDefault="007278F3" w:rsidP="007278F3">
            <w:pPr>
              <w:spacing w:line="310" w:lineRule="exact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B51704B" w14:textId="359FB1FA" w:rsidR="007278F3" w:rsidRPr="00846AA1" w:rsidRDefault="007278F3" w:rsidP="007278F3">
            <w:pPr>
              <w:spacing w:line="310" w:lineRule="exact"/>
              <w:ind w:left="-43" w:right="-86"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 xml:space="preserve">ระดับ </w:t>
            </w:r>
            <w:r w:rsidR="006F1E95" w:rsidRPr="006F1E9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E4D928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C6353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846AA1" w14:paraId="71C92D1E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865B0E4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303FF3FE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08036F6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278F3" w:rsidRPr="00846AA1" w14:paraId="57FC989C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835348B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C2D8C6B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A70A92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F15430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B9874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186EAC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E8F10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72E67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FF5BB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6D323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B2C92E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0C1B1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78B25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5DF9F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4C1E9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3EBC8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D47FD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39E07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E64B18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5217494A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0778B77" w14:textId="77777777" w:rsidR="007278F3" w:rsidRPr="00846AA1" w:rsidRDefault="007278F3" w:rsidP="007278F3">
            <w:pPr>
              <w:spacing w:line="310" w:lineRule="exact"/>
              <w:ind w:right="-90"/>
              <w:rPr>
                <w:color w:val="000000"/>
                <w:sz w:val="24"/>
                <w:szCs w:val="24"/>
                <w:cs/>
              </w:rPr>
            </w:pPr>
            <w:r w:rsidRPr="00846AA1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846AA1">
              <w:rPr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552E1232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37CEA5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A3623A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03A686" w14:textId="2A67B363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1918342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949A79" w14:textId="30F0AB0C" w:rsidR="007278F3" w:rsidRPr="00846AA1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713</w:t>
            </w:r>
          </w:p>
        </w:tc>
        <w:tc>
          <w:tcPr>
            <w:tcW w:w="236" w:type="dxa"/>
            <w:shd w:val="clear" w:color="auto" w:fill="auto"/>
          </w:tcPr>
          <w:p w14:paraId="6FF6EE8B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2A3B7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900F4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FE662B0" w14:textId="48BF2F8C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754</w:t>
            </w:r>
          </w:p>
        </w:tc>
        <w:tc>
          <w:tcPr>
            <w:tcW w:w="236" w:type="dxa"/>
          </w:tcPr>
          <w:p w14:paraId="6464CFC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84F1D3" w14:textId="539E2E55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754</w:t>
            </w:r>
          </w:p>
        </w:tc>
        <w:tc>
          <w:tcPr>
            <w:tcW w:w="236" w:type="dxa"/>
          </w:tcPr>
          <w:p w14:paraId="293DD2E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D13BB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CEDAE9B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5504E31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D49E7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D128CE" w14:textId="02726E6A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754</w:t>
            </w:r>
          </w:p>
        </w:tc>
      </w:tr>
      <w:tr w:rsidR="007278F3" w:rsidRPr="00846AA1" w14:paraId="3F50E59E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2638FCC" w14:textId="77777777" w:rsidR="007278F3" w:rsidRPr="00846AA1" w:rsidRDefault="007278F3" w:rsidP="007278F3">
            <w:pPr>
              <w:spacing w:line="310" w:lineRule="exact"/>
              <w:ind w:right="-90"/>
              <w:rPr>
                <w:color w:val="000000"/>
                <w:sz w:val="24"/>
                <w:szCs w:val="24"/>
                <w:cs/>
              </w:rPr>
            </w:pPr>
            <w:r w:rsidRPr="00846AA1">
              <w:rPr>
                <w:rFonts w:hint="cs"/>
                <w:sz w:val="24"/>
                <w:szCs w:val="24"/>
                <w:cs/>
              </w:rPr>
              <w:t>เงินลงทุนในหุ้นกู้แปลงสภาพ</w:t>
            </w:r>
          </w:p>
        </w:tc>
        <w:tc>
          <w:tcPr>
            <w:tcW w:w="236" w:type="dxa"/>
          </w:tcPr>
          <w:p w14:paraId="20905EE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94821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4F16C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299E24" w14:textId="06AC6634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65A4C0B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C820D0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46AA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3BFDD3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85476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19D74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ED22CDB" w14:textId="1AA5C6ED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300F8C8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F8DD42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0CB3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50B7CD" w14:textId="750B11CA" w:rsidR="007278F3" w:rsidRPr="00846AA1" w:rsidRDefault="00915F9C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A7FD81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B50307" w14:textId="3068E492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3B41C9C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E5E361" w14:textId="2C25AA46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914</w:t>
            </w:r>
          </w:p>
        </w:tc>
      </w:tr>
      <w:tr w:rsidR="007278F3" w:rsidRPr="00846AA1" w14:paraId="540B675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D85AF06" w14:textId="77777777" w:rsidR="007278F3" w:rsidRPr="00846AA1" w:rsidRDefault="007278F3" w:rsidP="007278F3">
            <w:pPr>
              <w:spacing w:line="310" w:lineRule="exact"/>
              <w:ind w:right="-90"/>
              <w:rPr>
                <w:color w:val="000000"/>
                <w:sz w:val="24"/>
                <w:szCs w:val="24"/>
              </w:rPr>
            </w:pPr>
            <w:r w:rsidRPr="00846AA1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846AA1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</w:t>
            </w:r>
          </w:p>
          <w:p w14:paraId="2C983DBE" w14:textId="77777777" w:rsidR="007278F3" w:rsidRPr="00846AA1" w:rsidRDefault="007278F3" w:rsidP="007278F3">
            <w:pPr>
              <w:spacing w:line="310" w:lineRule="exact"/>
              <w:ind w:left="174" w:right="-90"/>
              <w:rPr>
                <w:color w:val="000000"/>
                <w:sz w:val="24"/>
                <w:szCs w:val="24"/>
                <w:cs/>
              </w:rPr>
            </w:pPr>
            <w:r w:rsidRPr="00846AA1">
              <w:rPr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67855D37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255F3D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78C91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2C82BF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4C5A3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02D802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9AAE1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15723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02CC4563" w14:textId="34CDD8F1" w:rsidR="007278F3" w:rsidRPr="00846AA1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865</w:t>
            </w:r>
          </w:p>
        </w:tc>
        <w:tc>
          <w:tcPr>
            <w:tcW w:w="236" w:type="dxa"/>
            <w:shd w:val="clear" w:color="auto" w:fill="auto"/>
          </w:tcPr>
          <w:p w14:paraId="718E956B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071B6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B29CE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3B0285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6DC7AA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635A9722" w14:textId="52CC2D5C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865</w:t>
            </w:r>
          </w:p>
        </w:tc>
        <w:tc>
          <w:tcPr>
            <w:tcW w:w="236" w:type="dxa"/>
          </w:tcPr>
          <w:p w14:paraId="2564E93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53B21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E4887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E53B16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C92EB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011A66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0289BCD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0EDC2AB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  <w:p w14:paraId="5C51E0A1" w14:textId="398A1301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  <w:cs/>
              </w:rPr>
            </w:pPr>
            <w:r w:rsidRPr="006F1E95">
              <w:rPr>
                <w:sz w:val="24"/>
                <w:szCs w:val="24"/>
              </w:rPr>
              <w:t>1</w:t>
            </w:r>
            <w:r w:rsidR="007278F3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865</w:t>
            </w:r>
          </w:p>
        </w:tc>
        <w:tc>
          <w:tcPr>
            <w:tcW w:w="236" w:type="dxa"/>
          </w:tcPr>
          <w:p w14:paraId="4C23576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DCFF3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385B17" w14:textId="27EFBF8C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865</w:t>
            </w:r>
          </w:p>
        </w:tc>
      </w:tr>
      <w:tr w:rsidR="007278F3" w:rsidRPr="00846AA1" w14:paraId="671545A0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48820E3" w14:textId="77777777" w:rsidR="007278F3" w:rsidRPr="00846AA1" w:rsidRDefault="007278F3" w:rsidP="007278F3">
            <w:pPr>
              <w:spacing w:line="310" w:lineRule="exact"/>
              <w:ind w:left="168" w:right="-90" w:hanging="168"/>
              <w:rPr>
                <w:color w:val="000000"/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  <w:cs/>
              </w:rPr>
              <w:t>เงิน</w:t>
            </w:r>
            <w:r w:rsidRPr="00846AA1">
              <w:rPr>
                <w:rFonts w:hint="cs"/>
                <w:sz w:val="24"/>
                <w:szCs w:val="24"/>
                <w:cs/>
              </w:rPr>
              <w:t>ให้</w:t>
            </w:r>
            <w:r w:rsidRPr="00846AA1">
              <w:rPr>
                <w:sz w:val="24"/>
                <w:szCs w:val="24"/>
                <w:cs/>
              </w:rPr>
              <w:t>กู้ยืม (ส่วนที่มีดอกเบี้ยคงที่)</w:t>
            </w:r>
          </w:p>
        </w:tc>
        <w:tc>
          <w:tcPr>
            <w:tcW w:w="236" w:type="dxa"/>
          </w:tcPr>
          <w:p w14:paraId="05628BB8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96D0D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D7588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6CB76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5656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D0F39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1ED941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8158F9" w14:textId="544CD7B0" w:rsidR="007278F3" w:rsidRPr="00846AA1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428</w:t>
            </w:r>
          </w:p>
        </w:tc>
        <w:tc>
          <w:tcPr>
            <w:tcW w:w="236" w:type="dxa"/>
            <w:shd w:val="clear" w:color="auto" w:fill="auto"/>
          </w:tcPr>
          <w:p w14:paraId="563F1170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C8CCC61" w14:textId="20CBE29A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428</w:t>
            </w:r>
          </w:p>
        </w:tc>
        <w:tc>
          <w:tcPr>
            <w:tcW w:w="236" w:type="dxa"/>
          </w:tcPr>
          <w:p w14:paraId="5089852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C5C97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CCE98B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C5B76B" w14:textId="79FC51B9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181A3EEB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EC75F1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757DB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647CD1" w14:textId="006091D4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440</w:t>
            </w:r>
          </w:p>
        </w:tc>
      </w:tr>
      <w:tr w:rsidR="007278F3" w:rsidRPr="00846AA1" w14:paraId="71D88C8D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61CF3F3" w14:textId="77777777" w:rsidR="007278F3" w:rsidRPr="00846AA1" w:rsidRDefault="007278F3" w:rsidP="007278F3">
            <w:pPr>
              <w:spacing w:line="310" w:lineRule="exact"/>
              <w:ind w:right="-90"/>
              <w:rPr>
                <w:color w:val="000000"/>
                <w:sz w:val="24"/>
                <w:szCs w:val="24"/>
              </w:rPr>
            </w:pPr>
            <w:r w:rsidRPr="00846AA1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0FC78F8A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5DA67F0" w14:textId="2C4F69FE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236" w:type="dxa"/>
          </w:tcPr>
          <w:p w14:paraId="56D254F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12DF26" w14:textId="571EE52A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202</w:t>
            </w:r>
          </w:p>
        </w:tc>
        <w:tc>
          <w:tcPr>
            <w:tcW w:w="236" w:type="dxa"/>
          </w:tcPr>
          <w:p w14:paraId="150796F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37334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64749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D9B35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C1885D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F993260" w14:textId="49FA41EF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286</w:t>
            </w:r>
          </w:p>
        </w:tc>
        <w:tc>
          <w:tcPr>
            <w:tcW w:w="236" w:type="dxa"/>
          </w:tcPr>
          <w:p w14:paraId="532E578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DFC66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B55C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A59C03" w14:textId="0E69F553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286</w:t>
            </w:r>
          </w:p>
        </w:tc>
        <w:tc>
          <w:tcPr>
            <w:tcW w:w="236" w:type="dxa"/>
          </w:tcPr>
          <w:p w14:paraId="4D5F0332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10A626A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6E60C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82F408" w14:textId="0759A5D5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286</w:t>
            </w:r>
          </w:p>
        </w:tc>
      </w:tr>
      <w:tr w:rsidR="007278F3" w:rsidRPr="00846AA1" w14:paraId="491BBE03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B94FF87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3E1B8CB9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1F2754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D89864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F1EE3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4CC7A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949F3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AC2437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F6572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795E49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122F36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1A5C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A226B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B3859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1875D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6D118C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846DEEF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1E33DB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C31C2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07239EC5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8555B9F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DA8B722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C865B0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96021C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FC5BC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5AD47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96936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A1C803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82DCA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57CA09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7EE8D2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AA728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F9737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ECFA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01219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29B97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8C79B64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CA1134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A6CB33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291332A1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C8EACFA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088EE29E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C987B2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0BA348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7E0E7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FDA28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0F0F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39A226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0E8B42" w14:textId="4CD0C0AD" w:rsidR="007278F3" w:rsidRPr="00846AA1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008</w:t>
            </w:r>
          </w:p>
        </w:tc>
        <w:tc>
          <w:tcPr>
            <w:tcW w:w="236" w:type="dxa"/>
            <w:shd w:val="clear" w:color="auto" w:fill="auto"/>
          </w:tcPr>
          <w:p w14:paraId="64013BC4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E5EB169" w14:textId="651254F6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008</w:t>
            </w:r>
          </w:p>
        </w:tc>
        <w:tc>
          <w:tcPr>
            <w:tcW w:w="236" w:type="dxa"/>
          </w:tcPr>
          <w:p w14:paraId="31C8CF8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CD50D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A3452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A115E1" w14:textId="58D56195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7278F3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244</w:t>
            </w:r>
          </w:p>
        </w:tc>
        <w:tc>
          <w:tcPr>
            <w:tcW w:w="236" w:type="dxa"/>
          </w:tcPr>
          <w:p w14:paraId="5AD1265D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4B9B586" w14:textId="37A17CF7" w:rsidR="007278F3" w:rsidRPr="00846AA1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6F1E95">
              <w:rPr>
                <w:sz w:val="24"/>
                <w:szCs w:val="24"/>
              </w:rPr>
              <w:t>1</w:t>
            </w:r>
            <w:r w:rsidR="007278F3" w:rsidRPr="00846AA1">
              <w:rPr>
                <w:sz w:val="24"/>
                <w:szCs w:val="24"/>
              </w:rPr>
              <w:t>,</w:t>
            </w:r>
            <w:r w:rsidRPr="006F1E95">
              <w:rPr>
                <w:sz w:val="24"/>
                <w:szCs w:val="24"/>
              </w:rPr>
              <w:t>859</w:t>
            </w:r>
          </w:p>
        </w:tc>
        <w:tc>
          <w:tcPr>
            <w:tcW w:w="236" w:type="dxa"/>
          </w:tcPr>
          <w:p w14:paraId="0375933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9CC3DF" w14:textId="7150BCE6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</w:p>
        </w:tc>
      </w:tr>
      <w:tr w:rsidR="007278F3" w:rsidRPr="00846AA1" w14:paraId="6695992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08A248D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AA1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236" w:type="dxa"/>
          </w:tcPr>
          <w:p w14:paraId="2EA91BCD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89C548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06281D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1C496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380F7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714E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A1B10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DD2EA5" w14:textId="5DF13ED8" w:rsidR="007278F3" w:rsidRPr="00846AA1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52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404</w:t>
            </w:r>
          </w:p>
        </w:tc>
        <w:tc>
          <w:tcPr>
            <w:tcW w:w="236" w:type="dxa"/>
            <w:shd w:val="clear" w:color="auto" w:fill="auto"/>
          </w:tcPr>
          <w:p w14:paraId="4553571E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941F84F" w14:textId="510B429A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52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404</w:t>
            </w:r>
          </w:p>
        </w:tc>
        <w:tc>
          <w:tcPr>
            <w:tcW w:w="236" w:type="dxa"/>
          </w:tcPr>
          <w:p w14:paraId="62DFC37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59B099" w14:textId="7D302D97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278F3" w:rsidRPr="00846A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236" w:type="dxa"/>
          </w:tcPr>
          <w:p w14:paraId="34D8C2A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0A881" w14:textId="66F49515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  <w:r w:rsidR="007278F3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253</w:t>
            </w:r>
          </w:p>
        </w:tc>
        <w:tc>
          <w:tcPr>
            <w:tcW w:w="236" w:type="dxa"/>
          </w:tcPr>
          <w:p w14:paraId="663D5845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A702F33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CF931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4AB1D8" w14:textId="68614D3F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52</w:t>
            </w:r>
            <w:r w:rsidR="007278F3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334</w:t>
            </w:r>
          </w:p>
        </w:tc>
      </w:tr>
      <w:tr w:rsidR="007278F3" w:rsidRPr="00846AA1" w14:paraId="72DB5280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421B71A" w14:textId="77777777" w:rsidR="007278F3" w:rsidRPr="00846AA1" w:rsidRDefault="007278F3" w:rsidP="007278F3">
            <w:pPr>
              <w:spacing w:line="310" w:lineRule="exact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AA1">
              <w:rPr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6C7A27ED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55A93E1" w14:textId="070C8EDA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1EE7DE0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3E8538" w14:textId="318DF0C7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</w:tcPr>
          <w:p w14:paraId="39898FC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5DCEB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CFFAE7" w14:textId="77777777" w:rsidR="007278F3" w:rsidRPr="00846AA1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D9413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A7B7E5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94688A9" w14:textId="5A279752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539</w:t>
            </w:r>
          </w:p>
        </w:tc>
        <w:tc>
          <w:tcPr>
            <w:tcW w:w="236" w:type="dxa"/>
          </w:tcPr>
          <w:p w14:paraId="41F5854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06AC0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01EA4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854A97" w14:textId="5DC6989A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539</w:t>
            </w:r>
          </w:p>
        </w:tc>
        <w:tc>
          <w:tcPr>
            <w:tcW w:w="236" w:type="dxa"/>
          </w:tcPr>
          <w:p w14:paraId="2A8B2E17" w14:textId="77777777" w:rsidR="007278F3" w:rsidRPr="00846AA1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873FAC7" w14:textId="77777777" w:rsidR="007278F3" w:rsidRPr="00846AA1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  <w:cs/>
              </w:rPr>
            </w:pPr>
            <w:r w:rsidRPr="00846AA1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6876A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9C3CF5" w14:textId="78036E37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539</w:t>
            </w:r>
          </w:p>
        </w:tc>
      </w:tr>
    </w:tbl>
    <w:p w14:paraId="7AE82CA5" w14:textId="6BA836A1" w:rsidR="0083043F" w:rsidRPr="00846AA1" w:rsidRDefault="0083043F">
      <w:r w:rsidRPr="00846AA1">
        <w:rPr>
          <w:cs/>
        </w:rPr>
        <w:br w:type="page"/>
      </w:r>
    </w:p>
    <w:tbl>
      <w:tblPr>
        <w:tblW w:w="14758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49"/>
        <w:gridCol w:w="247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846AA1" w14:paraId="2E398C62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AE722F5" w14:textId="77777777" w:rsidR="007278F3" w:rsidRPr="00846AA1" w:rsidRDefault="007278F3" w:rsidP="007278F3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10351AE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6054BF3E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78F3" w:rsidRPr="00846AA1" w14:paraId="1331DA6C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0CB63CA" w14:textId="77777777" w:rsidR="007278F3" w:rsidRPr="00846AA1" w:rsidRDefault="007278F3" w:rsidP="007278F3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45C03491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AD860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0FA9A59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790014FB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278F3" w:rsidRPr="00846AA1" w14:paraId="05C5AAFE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A9510D0" w14:textId="4B99AB91" w:rsidR="007278F3" w:rsidRPr="00846AA1" w:rsidRDefault="007278F3" w:rsidP="007278F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F1E95" w:rsidRPr="006F1E9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846AA1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="006F1E95" w:rsidRPr="006F1E95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65" w:type="dxa"/>
            <w:vAlign w:val="bottom"/>
          </w:tcPr>
          <w:p w14:paraId="43B2E28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40A8AB9C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-ใช้การบัญชีป้องกัน</w:t>
            </w:r>
          </w:p>
          <w:p w14:paraId="21CC485B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</w:tcPr>
          <w:p w14:paraId="350085E1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01CD2C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CCE94BA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2C7039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A0D95" w14:textId="77777777" w:rsidR="007278F3" w:rsidRPr="00846AA1" w:rsidRDefault="007278F3" w:rsidP="007278F3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47BC8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992F7" w14:textId="77777777" w:rsidR="007278F3" w:rsidRPr="00846AA1" w:rsidRDefault="007278F3" w:rsidP="007278F3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227DF7A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EB52BAD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597C50" w14:textId="0C3FA02F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F02FB8D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793F0A" w14:textId="5498BD2B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1E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674555A" w14:textId="77777777" w:rsidR="007278F3" w:rsidRPr="00846AA1" w:rsidRDefault="007278F3" w:rsidP="007278F3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7FB14B1" w14:textId="3921E43A" w:rsidR="007278F3" w:rsidRPr="00846AA1" w:rsidRDefault="007278F3" w:rsidP="007278F3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 xml:space="preserve">ระดับ </w:t>
            </w:r>
            <w:r w:rsidR="006F1E95" w:rsidRPr="006F1E9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655B09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3F548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846AA1" w14:paraId="75B5E966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0B3D91F7" w14:textId="77777777" w:rsidR="007278F3" w:rsidRPr="00846AA1" w:rsidRDefault="007278F3" w:rsidP="007278F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54157357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55F6BCCD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278F3" w:rsidRPr="00846AA1" w14:paraId="10A4532F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19901785" w14:textId="77777777" w:rsidR="007278F3" w:rsidRPr="00846AA1" w:rsidRDefault="007278F3" w:rsidP="007278F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47E30D2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6C7B6D3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561A136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680FD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34A3B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7A747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D199F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0BA7A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82BFAE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A462B9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3235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7062A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857F8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7A363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7F6D9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9D2DB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FFEA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0839F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1446E4B1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0B17EA20" w14:textId="77777777" w:rsidR="007278F3" w:rsidRPr="00846AA1" w:rsidRDefault="007278F3" w:rsidP="007278F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46AA1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846AA1">
              <w:rPr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265" w:type="dxa"/>
          </w:tcPr>
          <w:p w14:paraId="2F7D9303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7F7D9534" w14:textId="4E399F4E" w:rsidR="007278F3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0FD1F829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29F193" w14:textId="234B7A38" w:rsidR="007278F3" w:rsidRPr="00846AA1" w:rsidRDefault="006F1E95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  <w:vAlign w:val="bottom"/>
          </w:tcPr>
          <w:p w14:paraId="35253C1E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8008B6" w14:textId="71F87C93" w:rsidR="007278F3" w:rsidRPr="00846AA1" w:rsidRDefault="006F1E95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DB28B2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53B29" w14:textId="3213F942" w:rsidR="007278F3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AB6F87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6E293DE" w14:textId="4C49C24E" w:rsidR="007278F3" w:rsidRPr="00846AA1" w:rsidRDefault="006F1E95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386</w:t>
            </w:r>
          </w:p>
        </w:tc>
        <w:tc>
          <w:tcPr>
            <w:tcW w:w="236" w:type="dxa"/>
            <w:vAlign w:val="bottom"/>
          </w:tcPr>
          <w:p w14:paraId="3D4F6F02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6284E2" w14:textId="31FB88BC" w:rsidR="007278F3" w:rsidRPr="00846AA1" w:rsidRDefault="006F1E95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386</w:t>
            </w:r>
          </w:p>
        </w:tc>
        <w:tc>
          <w:tcPr>
            <w:tcW w:w="236" w:type="dxa"/>
            <w:vAlign w:val="bottom"/>
          </w:tcPr>
          <w:p w14:paraId="7D908DD1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9D8237" w14:textId="6C2D2D16" w:rsidR="007278F3" w:rsidRPr="00846AA1" w:rsidRDefault="00A64C64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99320E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21EDCC" w14:textId="1C2798C2" w:rsidR="007278F3" w:rsidRPr="00846AA1" w:rsidRDefault="00A64C64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EAC731D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C90EBB" w14:textId="75DD9343" w:rsidR="007278F3" w:rsidRPr="00846AA1" w:rsidRDefault="006F1E95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386</w:t>
            </w:r>
          </w:p>
        </w:tc>
      </w:tr>
      <w:tr w:rsidR="007278F3" w:rsidRPr="00846AA1" w14:paraId="55AB4BEE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7EC01C16" w14:textId="77777777" w:rsidR="007278F3" w:rsidRPr="00846AA1" w:rsidRDefault="007278F3" w:rsidP="007278F3">
            <w:pPr>
              <w:ind w:right="-90"/>
              <w:rPr>
                <w:color w:val="000000"/>
                <w:sz w:val="24"/>
                <w:szCs w:val="24"/>
              </w:rPr>
            </w:pPr>
            <w:r w:rsidRPr="00846AA1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846AA1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</w:t>
            </w:r>
          </w:p>
          <w:p w14:paraId="2B026444" w14:textId="77777777" w:rsidR="007278F3" w:rsidRPr="00846AA1" w:rsidRDefault="007278F3" w:rsidP="007278F3">
            <w:pPr>
              <w:spacing w:line="240" w:lineRule="auto"/>
              <w:ind w:left="150" w:right="-90"/>
              <w:rPr>
                <w:sz w:val="24"/>
                <w:szCs w:val="24"/>
                <w:cs/>
              </w:rPr>
            </w:pPr>
            <w:r w:rsidRPr="00846AA1">
              <w:rPr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65" w:type="dxa"/>
          </w:tcPr>
          <w:p w14:paraId="15CD4A5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0551B889" w14:textId="13A15FC3" w:rsidR="007278F3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2B2115A5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DD068D6" w14:textId="4DF5E5A1" w:rsidR="007278F3" w:rsidRPr="00846AA1" w:rsidRDefault="00A64C64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52DA52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76756" w14:textId="6582128A" w:rsidR="007278F3" w:rsidRPr="00846AA1" w:rsidRDefault="006F1E95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41E57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8C093" w14:textId="48AFAAEA" w:rsidR="007278F3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20B1A7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5FC829C" w14:textId="2CB82333" w:rsidR="007278F3" w:rsidRPr="00846AA1" w:rsidRDefault="006F1E95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36" w:type="dxa"/>
            <w:vAlign w:val="bottom"/>
          </w:tcPr>
          <w:p w14:paraId="332B6E38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99FFE9" w14:textId="120957F5" w:rsidR="007278F3" w:rsidRPr="00846AA1" w:rsidRDefault="00A64C64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FB8920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A31224" w14:textId="0B8014D8" w:rsidR="007278F3" w:rsidRPr="00846AA1" w:rsidRDefault="00A64C64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FBCC11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BD2BCC" w14:textId="555D7E74" w:rsidR="007278F3" w:rsidRPr="00846AA1" w:rsidRDefault="006F1E95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36" w:type="dxa"/>
            <w:vAlign w:val="bottom"/>
          </w:tcPr>
          <w:p w14:paraId="4245FFB6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F38111" w14:textId="1C4C0DB1" w:rsidR="007278F3" w:rsidRPr="00846AA1" w:rsidRDefault="006F1E95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525</w:t>
            </w:r>
          </w:p>
        </w:tc>
      </w:tr>
      <w:tr w:rsidR="007278F3" w:rsidRPr="00846AA1" w14:paraId="33912F4D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278CD2BD" w14:textId="77777777" w:rsidR="007278F3" w:rsidRPr="00846AA1" w:rsidRDefault="007278F3" w:rsidP="007278F3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65" w:type="dxa"/>
          </w:tcPr>
          <w:p w14:paraId="607D580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43A5F2CF" w14:textId="30E368F3" w:rsidR="007278F3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46AA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5060BDE0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A610993" w14:textId="6D77307F" w:rsidR="007278F3" w:rsidRPr="00846AA1" w:rsidRDefault="00A64C64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46AA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B92604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F44A95" w14:textId="431A60FB" w:rsidR="007278F3" w:rsidRPr="00846AA1" w:rsidRDefault="00A64C64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DE1BE1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07A33" w14:textId="0103FAE5" w:rsidR="007278F3" w:rsidRPr="00846AA1" w:rsidRDefault="006F1E95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1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64C64" w:rsidRPr="00846AA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BCF348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ECDFB8E" w14:textId="190C0051" w:rsidR="007278F3" w:rsidRPr="00846AA1" w:rsidRDefault="006F1E95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64C64" w:rsidRPr="00846A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236" w:type="dxa"/>
            <w:vAlign w:val="bottom"/>
          </w:tcPr>
          <w:p w14:paraId="7F384DB9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0ABBED" w14:textId="23BE4139" w:rsidR="007278F3" w:rsidRPr="00846AA1" w:rsidRDefault="00A64C64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D8478A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3D6E2C" w14:textId="54D8FFAC" w:rsidR="007278F3" w:rsidRPr="00846AA1" w:rsidRDefault="00A64C64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FB85D56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E16D6E" w14:textId="7895244D" w:rsidR="007278F3" w:rsidRPr="00846AA1" w:rsidRDefault="006F1E95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1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64C64" w:rsidRPr="00846A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996</w:t>
            </w:r>
          </w:p>
        </w:tc>
        <w:tc>
          <w:tcPr>
            <w:tcW w:w="236" w:type="dxa"/>
            <w:vAlign w:val="bottom"/>
          </w:tcPr>
          <w:p w14:paraId="192FEFDA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113E55" w14:textId="5E46135F" w:rsidR="007278F3" w:rsidRPr="00846AA1" w:rsidRDefault="006F1E95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64C64" w:rsidRPr="00846A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</w:tr>
      <w:tr w:rsidR="007278F3" w:rsidRPr="00846AA1" w14:paraId="4E7E5C91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63D07071" w14:textId="77777777" w:rsidR="007278F3" w:rsidRPr="00846AA1" w:rsidRDefault="007278F3" w:rsidP="007278F3">
            <w:pPr>
              <w:ind w:right="-90"/>
              <w:rPr>
                <w:sz w:val="24"/>
                <w:szCs w:val="24"/>
                <w:cs/>
              </w:rPr>
            </w:pPr>
            <w:r w:rsidRPr="00846AA1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4E76863A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34083D7B" w14:textId="1F3DF318" w:rsidR="007278F3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3B2B6C6E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EB7C26" w14:textId="0A97CF5D" w:rsidR="007278F3" w:rsidRPr="00846AA1" w:rsidRDefault="006F1E95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236" w:type="dxa"/>
            <w:vAlign w:val="bottom"/>
          </w:tcPr>
          <w:p w14:paraId="64067C85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3D56D" w14:textId="660748A2" w:rsidR="007278F3" w:rsidRPr="00846AA1" w:rsidRDefault="00A64C64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FB202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DCB06B" w14:textId="163CB5D7" w:rsidR="007278F3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68F3D4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55EE8B3" w14:textId="414A93DC" w:rsidR="007278F3" w:rsidRPr="00846AA1" w:rsidRDefault="006F1E95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236" w:type="dxa"/>
            <w:vAlign w:val="bottom"/>
          </w:tcPr>
          <w:p w14:paraId="05120F52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E26CAC" w14:textId="23D54CC4" w:rsidR="007278F3" w:rsidRPr="00846AA1" w:rsidRDefault="00A64C64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6FB896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E090B83" w14:textId="48A40E98" w:rsidR="007278F3" w:rsidRPr="00846AA1" w:rsidRDefault="006F1E95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236" w:type="dxa"/>
            <w:vAlign w:val="bottom"/>
          </w:tcPr>
          <w:p w14:paraId="7C0B8331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B4F080" w14:textId="26E8DDC6" w:rsidR="007278F3" w:rsidRPr="00846AA1" w:rsidRDefault="00A64C64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7B4887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9A1758" w14:textId="5C9AEEA2" w:rsidR="007278F3" w:rsidRPr="00846AA1" w:rsidRDefault="006F1E95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</w:tr>
      <w:tr w:rsidR="007278F3" w:rsidRPr="00846AA1" w14:paraId="0C781C00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60B1F918" w14:textId="77777777" w:rsidR="007278F3" w:rsidRPr="00846AA1" w:rsidRDefault="007278F3" w:rsidP="007278F3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26AE066E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7D397556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20575A1B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288D02" w14:textId="77777777" w:rsidR="007278F3" w:rsidRPr="00846AA1" w:rsidRDefault="007278F3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B65F56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746FBD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F6521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0750B2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F8EDC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C0871B9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AFFC44F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1AFF82" w14:textId="77777777" w:rsidR="007278F3" w:rsidRPr="00846AA1" w:rsidRDefault="007278F3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C92553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A9A7CF" w14:textId="77777777" w:rsidR="007278F3" w:rsidRPr="00846AA1" w:rsidRDefault="007278F3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97950D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3E004B" w14:textId="77777777" w:rsidR="007278F3" w:rsidRPr="00846AA1" w:rsidRDefault="007278F3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9E1EBB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0DAB79" w14:textId="77777777" w:rsidR="007278F3" w:rsidRPr="00846AA1" w:rsidRDefault="007278F3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1404927E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76D6D3B5" w14:textId="77777777" w:rsidR="007278F3" w:rsidRPr="00846AA1" w:rsidRDefault="007278F3" w:rsidP="007278F3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2A84D14C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45E24E7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6ABA9904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8D2C43" w14:textId="77777777" w:rsidR="007278F3" w:rsidRPr="00846AA1" w:rsidRDefault="007278F3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E7B8D8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AFA48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505E64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42120B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BB299A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537F1A9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E3E857C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93BC83" w14:textId="77777777" w:rsidR="007278F3" w:rsidRPr="00846AA1" w:rsidRDefault="007278F3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1B3DEF4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7D3007" w14:textId="77777777" w:rsidR="007278F3" w:rsidRPr="00846AA1" w:rsidRDefault="007278F3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9A839EA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C2706C" w14:textId="77777777" w:rsidR="007278F3" w:rsidRPr="00846AA1" w:rsidRDefault="007278F3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5F8B5E" w14:textId="77777777" w:rsidR="007278F3" w:rsidRPr="00846AA1" w:rsidRDefault="007278F3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726E76" w14:textId="77777777" w:rsidR="007278F3" w:rsidRPr="00846AA1" w:rsidRDefault="007278F3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4C64" w:rsidRPr="00846AA1" w14:paraId="5D3E5E81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0E74955D" w14:textId="77777777" w:rsidR="00A64C64" w:rsidRPr="00846AA1" w:rsidRDefault="00A64C64" w:rsidP="00A64C64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AA1">
              <w:rPr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846AA1">
              <w:rPr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2992BCFF" w14:textId="77777777" w:rsidR="00A64C64" w:rsidRPr="00846AA1" w:rsidRDefault="00A64C64" w:rsidP="00A64C64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D693C8E" w14:textId="26A397C4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4944FD16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AE053D" w14:textId="24AF9ED1" w:rsidR="00A64C64" w:rsidRPr="00846AA1" w:rsidRDefault="00A64C64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0BE39C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78142" w14:textId="5A8C3E26" w:rsidR="00A64C64" w:rsidRPr="00846AA1" w:rsidRDefault="00A64C64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6938C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74224" w14:textId="11AD76AC" w:rsidR="00A64C64" w:rsidRPr="00846AA1" w:rsidRDefault="006F1E95" w:rsidP="00A64C6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64C64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A14895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26A2604" w14:textId="2C768740" w:rsidR="00A64C64" w:rsidRPr="00846AA1" w:rsidRDefault="006F1E95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64C64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051</w:t>
            </w:r>
          </w:p>
        </w:tc>
        <w:tc>
          <w:tcPr>
            <w:tcW w:w="236" w:type="dxa"/>
            <w:vAlign w:val="bottom"/>
          </w:tcPr>
          <w:p w14:paraId="5D412F88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C96A92" w14:textId="2C6748E4" w:rsidR="00A64C64" w:rsidRPr="00846AA1" w:rsidRDefault="00A64C64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20A27AC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A0DA02" w14:textId="6B3F69F2" w:rsidR="00A64C64" w:rsidRPr="00846AA1" w:rsidRDefault="006F1E95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A64C64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073</w:t>
            </w:r>
          </w:p>
        </w:tc>
        <w:tc>
          <w:tcPr>
            <w:tcW w:w="236" w:type="dxa"/>
            <w:vAlign w:val="bottom"/>
          </w:tcPr>
          <w:p w14:paraId="37D8677A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068A9E" w14:textId="3325BE03" w:rsidR="00A64C64" w:rsidRPr="00846AA1" w:rsidRDefault="00A64C64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A0073F8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6D96C8" w14:textId="28045995" w:rsidR="00A64C64" w:rsidRPr="00846AA1" w:rsidRDefault="006F1E95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A64C64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073</w:t>
            </w:r>
          </w:p>
        </w:tc>
      </w:tr>
      <w:tr w:rsidR="00A64C64" w:rsidRPr="00846AA1" w14:paraId="4C3CD730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3CBC71A0" w14:textId="77777777" w:rsidR="00A64C64" w:rsidRPr="00846AA1" w:rsidRDefault="00A64C64" w:rsidP="00A64C64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AA1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245FDD25" w14:textId="77777777" w:rsidR="00A64C64" w:rsidRPr="00846AA1" w:rsidRDefault="00A64C64" w:rsidP="00A64C64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0CB39C00" w14:textId="6D020EF2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61747162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2E9E15" w14:textId="006C6C88" w:rsidR="00A64C64" w:rsidRPr="00846AA1" w:rsidRDefault="00A64C64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737188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D74972" w14:textId="5139201B" w:rsidR="00A64C64" w:rsidRPr="00846AA1" w:rsidRDefault="00A64C64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9687D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9A6798" w14:textId="33DDE2C6" w:rsidR="00A64C64" w:rsidRPr="00846AA1" w:rsidRDefault="006F1E95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A64C64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4E012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C95190A" w14:textId="6CCD83E1" w:rsidR="00A64C64" w:rsidRPr="00846AA1" w:rsidRDefault="006F1E95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A64C64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477</w:t>
            </w:r>
          </w:p>
        </w:tc>
        <w:tc>
          <w:tcPr>
            <w:tcW w:w="236" w:type="dxa"/>
            <w:vAlign w:val="bottom"/>
          </w:tcPr>
          <w:p w14:paraId="1EEE60D6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05C12B" w14:textId="11641CB6" w:rsidR="00A64C64" w:rsidRPr="00846AA1" w:rsidRDefault="00A64C64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9D056C8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DE710" w14:textId="4ECDCC66" w:rsidR="00A64C64" w:rsidRPr="00846AA1" w:rsidRDefault="006F1E95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A64C64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630</w:t>
            </w:r>
          </w:p>
        </w:tc>
        <w:tc>
          <w:tcPr>
            <w:tcW w:w="236" w:type="dxa"/>
            <w:vAlign w:val="bottom"/>
          </w:tcPr>
          <w:p w14:paraId="7CB61153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C3860D" w14:textId="49F74DFC" w:rsidR="00A64C64" w:rsidRPr="00846AA1" w:rsidRDefault="00A64C64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AFA85F4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F1A467" w14:textId="15AADEF1" w:rsidR="00A64C64" w:rsidRPr="00846AA1" w:rsidRDefault="006F1E95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A64C64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630</w:t>
            </w:r>
          </w:p>
        </w:tc>
      </w:tr>
      <w:tr w:rsidR="00A64C64" w:rsidRPr="00846AA1" w14:paraId="38598436" w14:textId="77777777" w:rsidTr="00A64C64">
        <w:trPr>
          <w:trHeight w:val="261"/>
        </w:trPr>
        <w:tc>
          <w:tcPr>
            <w:tcW w:w="3420" w:type="dxa"/>
            <w:shd w:val="clear" w:color="auto" w:fill="auto"/>
          </w:tcPr>
          <w:p w14:paraId="5518291F" w14:textId="77777777" w:rsidR="00A64C64" w:rsidRPr="00846AA1" w:rsidRDefault="00A64C64" w:rsidP="00A64C64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AA1">
              <w:rPr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1AEE7E8E" w14:textId="77777777" w:rsidR="00A64C64" w:rsidRPr="00846AA1" w:rsidRDefault="00A64C64" w:rsidP="00A64C64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4A79BD77" w14:textId="030444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3B665AB1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B217AF" w14:textId="3C5B6085" w:rsidR="00A64C64" w:rsidRPr="00846AA1" w:rsidRDefault="006F1E95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64C64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236" w:type="dxa"/>
            <w:vAlign w:val="bottom"/>
          </w:tcPr>
          <w:p w14:paraId="2B43772E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3FFB0C" w14:textId="17918B1F" w:rsidR="00A64C64" w:rsidRPr="00846AA1" w:rsidRDefault="00A64C64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EE54E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FDB65" w14:textId="4592D989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0877D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CAA790F" w14:textId="4E43ECF4" w:rsidR="00A64C64" w:rsidRPr="00846AA1" w:rsidRDefault="006F1E95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64C64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236" w:type="dxa"/>
            <w:vAlign w:val="bottom"/>
          </w:tcPr>
          <w:p w14:paraId="32F32C8F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014A62" w14:textId="48AE2957" w:rsidR="00A64C64" w:rsidRPr="00846AA1" w:rsidRDefault="00A64C64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8F62AC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C94EDB" w14:textId="7C510605" w:rsidR="00A64C64" w:rsidRPr="00846AA1" w:rsidRDefault="006F1E95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64C64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236" w:type="dxa"/>
            <w:vAlign w:val="bottom"/>
          </w:tcPr>
          <w:p w14:paraId="5AE2F063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F2CF515" w14:textId="2F778EAB" w:rsidR="00A64C64" w:rsidRPr="00846AA1" w:rsidRDefault="00A64C64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C30EC8" w14:textId="77777777" w:rsidR="00A64C64" w:rsidRPr="00846AA1" w:rsidRDefault="00A64C64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AD490" w14:textId="5E8FBF0B" w:rsidR="00A64C64" w:rsidRPr="00846AA1" w:rsidRDefault="006F1E95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64C64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426</w:t>
            </w:r>
          </w:p>
        </w:tc>
      </w:tr>
    </w:tbl>
    <w:p w14:paraId="3FBE05BB" w14:textId="77777777" w:rsidR="007278F3" w:rsidRPr="00846AA1" w:rsidRDefault="007278F3"/>
    <w:p w14:paraId="1CFA56D8" w14:textId="77777777" w:rsidR="007278F3" w:rsidRPr="00846AA1" w:rsidRDefault="007278F3">
      <w:r w:rsidRPr="00846AA1">
        <w:br w:type="page"/>
      </w:r>
    </w:p>
    <w:tbl>
      <w:tblPr>
        <w:tblW w:w="14758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49"/>
        <w:gridCol w:w="247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846AA1" w14:paraId="1A1AC348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6176F3A" w14:textId="77EEBDF5" w:rsidR="007278F3" w:rsidRPr="00846AA1" w:rsidRDefault="007278F3" w:rsidP="007278F3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5C12F177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5DC64390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78F3" w:rsidRPr="00846AA1" w14:paraId="74DC3544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FC25E14" w14:textId="77777777" w:rsidR="007278F3" w:rsidRPr="00846AA1" w:rsidRDefault="007278F3" w:rsidP="007278F3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2E9FCC3B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436AB84B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02CEC4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0672957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278F3" w:rsidRPr="00846AA1" w14:paraId="0ABBDECD" w14:textId="77777777" w:rsidTr="007278F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EF45F66" w14:textId="7ABCE8C6" w:rsidR="007278F3" w:rsidRPr="00846AA1" w:rsidRDefault="007278F3" w:rsidP="007278F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F1E95" w:rsidRPr="006F1E95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846AA1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846AA1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846AA1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F1E95" w:rsidRPr="006F1E95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65" w:type="dxa"/>
            <w:vAlign w:val="bottom"/>
          </w:tcPr>
          <w:p w14:paraId="3FFCA2E6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5A021909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-ใช้การบัญชีป้องกัน</w:t>
            </w:r>
          </w:p>
          <w:p w14:paraId="1D87530D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</w:tcPr>
          <w:p w14:paraId="6B89D8F6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553AE6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AC141D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07254E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2ED928" w14:textId="77777777" w:rsidR="007278F3" w:rsidRPr="00846AA1" w:rsidRDefault="007278F3" w:rsidP="007278F3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4DB9BB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B31D8" w14:textId="77777777" w:rsidR="007278F3" w:rsidRPr="00846AA1" w:rsidRDefault="007278F3" w:rsidP="007278F3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8140F7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4A367C8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D14C08" w14:textId="63CE8A25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375EA9B8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5A1D761" w14:textId="4721DC85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6F1E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CD06E6A" w14:textId="77777777" w:rsidR="007278F3" w:rsidRPr="00846AA1" w:rsidRDefault="007278F3" w:rsidP="007278F3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328D1F8" w14:textId="0070EC6E" w:rsidR="007278F3" w:rsidRPr="00846AA1" w:rsidRDefault="007278F3" w:rsidP="007278F3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846AA1">
              <w:rPr>
                <w:sz w:val="24"/>
                <w:szCs w:val="24"/>
                <w:cs/>
              </w:rPr>
              <w:t xml:space="preserve">ระดับ </w:t>
            </w:r>
            <w:r w:rsidR="006F1E95" w:rsidRPr="006F1E95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00BDB81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F0B77D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846AA1" w14:paraId="50632EA8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645F0E47" w14:textId="77777777" w:rsidR="007278F3" w:rsidRPr="00846AA1" w:rsidRDefault="007278F3" w:rsidP="007278F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2DB3A648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5FFEE34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278F3" w:rsidRPr="00846AA1" w14:paraId="0B06F49F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46153A5D" w14:textId="77777777" w:rsidR="007278F3" w:rsidRPr="00846AA1" w:rsidRDefault="007278F3" w:rsidP="007278F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376CE464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6782ABA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1B0082B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A32D7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136A7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E95C3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824D0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D1796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E2B544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F4D55A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DAC48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B31E8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A6071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69E6A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349F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F9A81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B2D4B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96960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6AD4F159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24E33C53" w14:textId="77777777" w:rsidR="007278F3" w:rsidRPr="00846AA1" w:rsidRDefault="007278F3" w:rsidP="007278F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46AA1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846AA1">
              <w:rPr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265" w:type="dxa"/>
          </w:tcPr>
          <w:p w14:paraId="3C8DF759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2D56D7D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77A32A0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8FF6A1" w14:textId="4D2BC92A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236" w:type="dxa"/>
          </w:tcPr>
          <w:p w14:paraId="32F55F3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A52D44B" w14:textId="2B2908AB" w:rsidR="007278F3" w:rsidRPr="00846AA1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26A6F8C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A267E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89D3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934763E" w14:textId="27400413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  <w:tc>
          <w:tcPr>
            <w:tcW w:w="236" w:type="dxa"/>
          </w:tcPr>
          <w:p w14:paraId="0CA8D68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3AE71D" w14:textId="53A2C2A7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  <w:tc>
          <w:tcPr>
            <w:tcW w:w="236" w:type="dxa"/>
          </w:tcPr>
          <w:p w14:paraId="22C116D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96A8C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D680C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168CD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25B8F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36011A" w14:textId="2AA54DB3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7278F3" w:rsidRPr="00846AA1" w14:paraId="2E2515B5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063BD84D" w14:textId="77777777" w:rsidR="007278F3" w:rsidRPr="00846AA1" w:rsidRDefault="007278F3" w:rsidP="007278F3">
            <w:pPr>
              <w:ind w:right="-90"/>
              <w:rPr>
                <w:color w:val="000000"/>
                <w:sz w:val="24"/>
                <w:szCs w:val="24"/>
              </w:rPr>
            </w:pPr>
            <w:r w:rsidRPr="00846AA1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846AA1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</w:t>
            </w:r>
          </w:p>
          <w:p w14:paraId="40E5A3EA" w14:textId="77777777" w:rsidR="007278F3" w:rsidRPr="00846AA1" w:rsidRDefault="007278F3" w:rsidP="007278F3">
            <w:pPr>
              <w:spacing w:line="240" w:lineRule="auto"/>
              <w:ind w:left="150" w:right="-90"/>
              <w:rPr>
                <w:sz w:val="24"/>
                <w:szCs w:val="24"/>
                <w:cs/>
              </w:rPr>
            </w:pPr>
            <w:r w:rsidRPr="00846AA1">
              <w:rPr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65" w:type="dxa"/>
          </w:tcPr>
          <w:p w14:paraId="44CE2CB6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349620C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E734F6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28B9DA3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F63C6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796C3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638E6B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F82D4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EED25F3" w14:textId="751C3BBB" w:rsidR="007278F3" w:rsidRPr="00846AA1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6AD5C77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5251E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F1C3EB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9ED6B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DA0C57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BC5020F" w14:textId="5A94C723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36" w:type="dxa"/>
          </w:tcPr>
          <w:p w14:paraId="0FECD56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C30BF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4ADA8E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535F1B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87227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84139E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956CEC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8425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25384D" w14:textId="0CA39C96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36" w:type="dxa"/>
          </w:tcPr>
          <w:p w14:paraId="03EDCD3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E5CE3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F2589D3" w14:textId="5913B328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525</w:t>
            </w:r>
          </w:p>
        </w:tc>
      </w:tr>
      <w:tr w:rsidR="007278F3" w:rsidRPr="00846AA1" w14:paraId="3CF9D10C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5FBE811E" w14:textId="77777777" w:rsidR="007278F3" w:rsidRPr="00846AA1" w:rsidRDefault="007278F3" w:rsidP="007278F3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65" w:type="dxa"/>
          </w:tcPr>
          <w:p w14:paraId="2A6C36DD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1481836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479A7BA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85A35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D7D78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746C9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761A1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D3EAA1" w14:textId="6C239F1C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1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278F3" w:rsidRPr="00846A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957</w:t>
            </w:r>
          </w:p>
        </w:tc>
        <w:tc>
          <w:tcPr>
            <w:tcW w:w="236" w:type="dxa"/>
            <w:shd w:val="clear" w:color="auto" w:fill="auto"/>
          </w:tcPr>
          <w:p w14:paraId="56DCE92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3E9154B" w14:textId="4EDFC690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278F3" w:rsidRPr="00846A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</w:p>
        </w:tc>
        <w:tc>
          <w:tcPr>
            <w:tcW w:w="236" w:type="dxa"/>
          </w:tcPr>
          <w:p w14:paraId="4FE2CAD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8B956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7EF9CA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5AC09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46A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9C151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E2B780" w14:textId="16CE7149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F1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278F3" w:rsidRPr="00846A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997</w:t>
            </w:r>
          </w:p>
        </w:tc>
        <w:tc>
          <w:tcPr>
            <w:tcW w:w="236" w:type="dxa"/>
          </w:tcPr>
          <w:p w14:paraId="54A68BA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4883ED" w14:textId="38B586A5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278F3" w:rsidRPr="00846A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F1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</w:tr>
      <w:tr w:rsidR="007278F3" w:rsidRPr="00846AA1" w14:paraId="47A8D649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56D58ACE" w14:textId="77777777" w:rsidR="007278F3" w:rsidRPr="00846AA1" w:rsidRDefault="007278F3" w:rsidP="007278F3">
            <w:pPr>
              <w:ind w:right="-90"/>
              <w:rPr>
                <w:sz w:val="24"/>
                <w:szCs w:val="24"/>
                <w:cs/>
              </w:rPr>
            </w:pPr>
            <w:r w:rsidRPr="00846AA1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593AEBA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4470732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28FEDCE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6CC702" w14:textId="20F4E289" w:rsidR="007278F3" w:rsidRPr="00846AA1" w:rsidRDefault="006F1E95" w:rsidP="007278F3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6C1B69B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B2C6E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86564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A8B61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5E511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B59DD29" w14:textId="303AAA57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218646C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556AA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2E94AE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EB6FA3" w14:textId="4F08153D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526936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F1084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0D70798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4B4BD4" w14:textId="692F6B49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7278F3" w:rsidRPr="00846AA1" w14:paraId="13481F37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3331994B" w14:textId="77777777" w:rsidR="007278F3" w:rsidRPr="00846AA1" w:rsidRDefault="007278F3" w:rsidP="007278F3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10D2A5DF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7C32046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25DF933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1FC75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F92C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1E8FE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8409F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7FB35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0F92D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C81A04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EE404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2482A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5874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14831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F6F03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69368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5ECC9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BDC738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3BD5CCB9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50E2446A" w14:textId="77777777" w:rsidR="007278F3" w:rsidRPr="00846AA1" w:rsidRDefault="007278F3" w:rsidP="007278F3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846AA1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136782A2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050B387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1A81651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0F66D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E81C6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9618A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3C569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3D1F6B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F2452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15413B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84CA1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4A9FB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DD050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166D3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683C6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E142E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D1A1A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33E49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8F3" w:rsidRPr="00846AA1" w14:paraId="155F104D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141BBAD0" w14:textId="77777777" w:rsidR="007278F3" w:rsidRPr="00846AA1" w:rsidRDefault="007278F3" w:rsidP="007278F3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AA1">
              <w:rPr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846AA1">
              <w:rPr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06DA7CBB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06EFCA2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382A36A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80206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C68DB6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DB6B8A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D74A52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4AE93B" w14:textId="08CC5777" w:rsidR="007278F3" w:rsidRPr="00846AA1" w:rsidRDefault="006F1E95" w:rsidP="007278F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36" w:type="dxa"/>
            <w:shd w:val="clear" w:color="auto" w:fill="auto"/>
          </w:tcPr>
          <w:p w14:paraId="67E2542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0C410B8" w14:textId="2AD2CBA9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36" w:type="dxa"/>
          </w:tcPr>
          <w:p w14:paraId="2CC262E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58D55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FE396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EC5452" w14:textId="52BBA65D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245</w:t>
            </w:r>
          </w:p>
        </w:tc>
        <w:tc>
          <w:tcPr>
            <w:tcW w:w="236" w:type="dxa"/>
          </w:tcPr>
          <w:p w14:paraId="5E6BA0F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0AC8A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C1370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6867B2" w14:textId="48AFCEBE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245</w:t>
            </w:r>
          </w:p>
        </w:tc>
      </w:tr>
      <w:tr w:rsidR="007278F3" w:rsidRPr="00846AA1" w14:paraId="74AAFBE0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7B011E61" w14:textId="77777777" w:rsidR="007278F3" w:rsidRPr="00846AA1" w:rsidRDefault="007278F3" w:rsidP="007278F3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AA1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74F76938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528C7E7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72DC24B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27A8FD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2ED575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3D7B5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B12F9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7C7BAB" w14:textId="55228111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7278F3" w:rsidRPr="00846A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476</w:t>
            </w:r>
          </w:p>
        </w:tc>
        <w:tc>
          <w:tcPr>
            <w:tcW w:w="236" w:type="dxa"/>
            <w:shd w:val="clear" w:color="auto" w:fill="auto"/>
          </w:tcPr>
          <w:p w14:paraId="11A11C9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CD2EC60" w14:textId="48B646C8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</w:p>
        </w:tc>
        <w:tc>
          <w:tcPr>
            <w:tcW w:w="236" w:type="dxa"/>
          </w:tcPr>
          <w:p w14:paraId="72C3140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E586F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76E9B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F1490E" w14:textId="36D06361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845</w:t>
            </w:r>
          </w:p>
        </w:tc>
        <w:tc>
          <w:tcPr>
            <w:tcW w:w="236" w:type="dxa"/>
          </w:tcPr>
          <w:p w14:paraId="3F8C78AD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FE4F7B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3BD1DC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EEDD41" w14:textId="440D8713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7278F3" w:rsidRPr="00846AA1">
              <w:rPr>
                <w:rFonts w:ascii="Angsana New" w:hAnsi="Angsana New"/>
                <w:sz w:val="24"/>
                <w:szCs w:val="24"/>
              </w:rPr>
              <w:t>,</w:t>
            </w: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845</w:t>
            </w:r>
          </w:p>
        </w:tc>
      </w:tr>
      <w:tr w:rsidR="007278F3" w:rsidRPr="00846AA1" w14:paraId="2194DC66" w14:textId="77777777" w:rsidTr="007278F3">
        <w:trPr>
          <w:trHeight w:val="261"/>
        </w:trPr>
        <w:tc>
          <w:tcPr>
            <w:tcW w:w="3420" w:type="dxa"/>
            <w:shd w:val="clear" w:color="auto" w:fill="auto"/>
          </w:tcPr>
          <w:p w14:paraId="5E8DA47A" w14:textId="77777777" w:rsidR="007278F3" w:rsidRPr="00846AA1" w:rsidRDefault="007278F3" w:rsidP="007278F3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846AA1">
              <w:rPr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7AEBCFEE" w14:textId="77777777" w:rsidR="007278F3" w:rsidRPr="00846AA1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49" w:type="dxa"/>
          </w:tcPr>
          <w:p w14:paraId="4394E814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4298229A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17457E4" w14:textId="6B0B573E" w:rsidR="007278F3" w:rsidRPr="00846AA1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236" w:type="dxa"/>
          </w:tcPr>
          <w:p w14:paraId="475CBFE3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3A3D2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4A061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D9A921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A3720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00617BD4" w14:textId="11AB4CFF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236" w:type="dxa"/>
          </w:tcPr>
          <w:p w14:paraId="36D82625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D3C20C7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23129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2E4B496" w14:textId="19760F37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</w:tcPr>
          <w:p w14:paraId="1AF084EF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8287F46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46A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A75E9E" w14:textId="77777777" w:rsidR="007278F3" w:rsidRPr="00846AA1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3E5CA77" w14:textId="64E8B250" w:rsidR="007278F3" w:rsidRPr="00846AA1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F1E95">
              <w:rPr>
                <w:rFonts w:ascii="Angsana New" w:hAnsi="Angsana New"/>
                <w:sz w:val="24"/>
                <w:szCs w:val="24"/>
                <w:lang w:val="en-US"/>
              </w:rPr>
              <w:t>507</w:t>
            </w:r>
          </w:p>
        </w:tc>
      </w:tr>
    </w:tbl>
    <w:p w14:paraId="2F44BBD8" w14:textId="77777777" w:rsidR="007278F3" w:rsidRPr="00846AA1" w:rsidRDefault="007278F3"/>
    <w:p w14:paraId="6E9FB1B0" w14:textId="11D65E97" w:rsidR="00F20DB7" w:rsidRPr="00846AA1" w:rsidRDefault="00F20DB7" w:rsidP="00F20DB7">
      <w:pPr>
        <w:spacing w:line="240" w:lineRule="auto"/>
        <w:rPr>
          <w:sz w:val="20"/>
          <w:szCs w:val="20"/>
        </w:rPr>
      </w:pPr>
    </w:p>
    <w:p w14:paraId="67F78E1C" w14:textId="1F13BE69" w:rsidR="00860C6B" w:rsidRPr="00846AA1" w:rsidRDefault="00860C6B" w:rsidP="00F20DB7">
      <w:pPr>
        <w:spacing w:line="240" w:lineRule="auto"/>
        <w:rPr>
          <w:sz w:val="20"/>
          <w:szCs w:val="20"/>
        </w:rPr>
      </w:pPr>
    </w:p>
    <w:p w14:paraId="537C8DBF" w14:textId="3F2230E7" w:rsidR="007B74B1" w:rsidRPr="00846AA1" w:rsidRDefault="007B7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 w:rsidRPr="00846AA1">
        <w:rPr>
          <w:sz w:val="20"/>
          <w:szCs w:val="20"/>
          <w:cs/>
        </w:rPr>
        <w:br w:type="page"/>
      </w:r>
    </w:p>
    <w:p w14:paraId="2D486180" w14:textId="7F709935" w:rsidR="00E41D0B" w:rsidRPr="00846AA1" w:rsidRDefault="00E41D0B" w:rsidP="00F20DB7">
      <w:pPr>
        <w:spacing w:line="240" w:lineRule="auto"/>
        <w:rPr>
          <w:sz w:val="20"/>
          <w:szCs w:val="20"/>
          <w:cs/>
        </w:rPr>
        <w:sectPr w:rsidR="00E41D0B" w:rsidRPr="00846AA1" w:rsidSect="00F20DB7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75077165" w:rsidR="00F20DB7" w:rsidRPr="00846AA1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46AA1">
        <w:rPr>
          <w:cs/>
        </w:rPr>
        <w:lastRenderedPageBreak/>
        <w:t xml:space="preserve">มูลค่ายุติธรรมระดับ </w:t>
      </w:r>
      <w:r w:rsidR="006F1E95" w:rsidRPr="006F1E95">
        <w:t>2</w:t>
      </w:r>
      <w:r w:rsidRPr="00846AA1">
        <w:rPr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846AA1" w:rsidRDefault="00DE1CD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E15B765" w14:textId="67070ABD" w:rsidR="007278F3" w:rsidRPr="00846AA1" w:rsidRDefault="007278F3" w:rsidP="0072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846AA1">
        <w:rPr>
          <w:cs/>
        </w:rPr>
        <w:t xml:space="preserve">มูลค่ายุติธรรมระดับ </w:t>
      </w:r>
      <w:r w:rsidR="006F1E95" w:rsidRPr="006F1E95">
        <w:t>3</w:t>
      </w:r>
      <w:r w:rsidRPr="00846AA1">
        <w:t xml:space="preserve"> </w:t>
      </w:r>
      <w:r w:rsidRPr="00846AA1">
        <w:rPr>
          <w:cs/>
        </w:rPr>
        <w:t>สำหรับ</w:t>
      </w:r>
      <w:r w:rsidRPr="00846AA1">
        <w:rPr>
          <w:rFonts w:hint="cs"/>
          <w:cs/>
        </w:rPr>
        <w:t>เงินลงทุนในตราสารหนี้และตราสารทุน</w:t>
      </w:r>
      <w:r w:rsidRPr="00846AA1">
        <w:rPr>
          <w:cs/>
        </w:rPr>
        <w:t>ที่วัดมูลค่าด้วยมูลค่ายุติธรรมผ่านกำไรขาดทุน</w:t>
      </w:r>
      <w:r w:rsidRPr="00846AA1">
        <w:rPr>
          <w:rFonts w:hint="cs"/>
          <w:cs/>
        </w:rPr>
        <w:t>และ</w:t>
      </w:r>
      <w:r w:rsidRPr="00846AA1">
        <w:rPr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846AA1" w:rsidRDefault="007278F3" w:rsidP="007278F3">
      <w:pPr>
        <w:pStyle w:val="ListParagraph"/>
        <w:numPr>
          <w:ilvl w:val="0"/>
          <w:numId w:val="4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46AA1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289DE491" w:rsidR="00CC770C" w:rsidRPr="00846AA1" w:rsidRDefault="00CC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4C565C60" w14:textId="02A33FFC" w:rsidR="003B7AD9" w:rsidRPr="00846AA1" w:rsidRDefault="003B7AD9" w:rsidP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46AA1">
        <w:rPr>
          <w:rFonts w:asciiTheme="majorBidi" w:hAnsiTheme="majorBidi" w:cstheme="majorBidi"/>
          <w:i/>
          <w:iCs/>
          <w:cs/>
        </w:rPr>
        <w:tab/>
      </w:r>
      <w:r w:rsidRPr="00846AA1">
        <w:rPr>
          <w:rFonts w:asciiTheme="majorBidi" w:hAnsiTheme="majorBidi" w:cstheme="majorBidi"/>
          <w:i/>
          <w:iCs/>
          <w:cs/>
        </w:rPr>
        <w:tab/>
      </w:r>
      <w:r w:rsidRPr="00846AA1">
        <w:rPr>
          <w:rFonts w:asciiTheme="majorBidi" w:hAnsiTheme="majorBidi" w:cstheme="majorBidi"/>
          <w:i/>
          <w:iCs/>
          <w:cs/>
        </w:rPr>
        <w:tab/>
      </w:r>
      <w:r w:rsidRPr="00846AA1">
        <w:rPr>
          <w:rFonts w:asciiTheme="majorBidi" w:hAnsiTheme="majorBidi" w:cstheme="majorBidi"/>
          <w:i/>
          <w:iCs/>
          <w:cs/>
        </w:rPr>
        <w:tab/>
      </w:r>
      <w:r w:rsidRPr="00846AA1">
        <w:rPr>
          <w:rFonts w:asciiTheme="majorBidi" w:hAnsiTheme="majorBidi" w:cstheme="majorBidi"/>
          <w:i/>
          <w:iCs/>
          <w:cs/>
        </w:rPr>
        <w:tab/>
      </w:r>
      <w:r w:rsidRPr="00846AA1">
        <w:rPr>
          <w:rFonts w:asciiTheme="majorBidi" w:hAnsiTheme="majorBidi" w:cstheme="majorBidi"/>
          <w:i/>
          <w:iCs/>
          <w:cs/>
        </w:rPr>
        <w:tab/>
      </w:r>
      <w:r w:rsidRPr="00846AA1">
        <w:rPr>
          <w:rFonts w:asciiTheme="majorBidi" w:hAnsiTheme="majorBidi" w:cstheme="majorBidi"/>
          <w:i/>
          <w:iCs/>
          <w:cs/>
        </w:rPr>
        <w:tab/>
      </w:r>
      <w:r w:rsidRPr="00846AA1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56C30E3A" w14:textId="3FA6B9E0" w:rsidR="003B7AD9" w:rsidRPr="00846AA1" w:rsidRDefault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0"/>
        <w:gridCol w:w="900"/>
        <w:gridCol w:w="270"/>
        <w:gridCol w:w="1080"/>
        <w:gridCol w:w="270"/>
        <w:gridCol w:w="1170"/>
        <w:gridCol w:w="270"/>
        <w:gridCol w:w="1080"/>
      </w:tblGrid>
      <w:tr w:rsidR="00CB7926" w:rsidRPr="00C55B0F" w14:paraId="5C7012BE" w14:textId="77777777" w:rsidTr="00EC1ABA">
        <w:trPr>
          <w:tblHeader/>
        </w:trPr>
        <w:tc>
          <w:tcPr>
            <w:tcW w:w="2610" w:type="dxa"/>
          </w:tcPr>
          <w:p w14:paraId="16B9B0A5" w14:textId="77777777" w:rsidR="00CB7926" w:rsidRPr="00C55B0F" w:rsidRDefault="00CB7926" w:rsidP="002B0772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0" w:type="dxa"/>
            <w:gridSpan w:val="9"/>
          </w:tcPr>
          <w:p w14:paraId="753063C2" w14:textId="77777777" w:rsidR="00CB7926" w:rsidRPr="00C55B0F" w:rsidRDefault="00CB7926" w:rsidP="00CB7926">
            <w:pPr>
              <w:tabs>
                <w:tab w:val="clear" w:pos="2580"/>
                <w:tab w:val="clear" w:pos="4678"/>
                <w:tab w:val="clear" w:pos="5613"/>
                <w:tab w:val="left" w:pos="2047"/>
                <w:tab w:val="left" w:pos="465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5B0F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CB7926" w:rsidRPr="00C55B0F" w14:paraId="1018D6F4" w14:textId="77777777" w:rsidTr="00EC1ABA">
        <w:trPr>
          <w:tblHeader/>
        </w:trPr>
        <w:tc>
          <w:tcPr>
            <w:tcW w:w="2610" w:type="dxa"/>
            <w:vAlign w:val="bottom"/>
            <w:hideMark/>
          </w:tcPr>
          <w:p w14:paraId="528BFA3C" w14:textId="77777777" w:rsidR="00CB7926" w:rsidRPr="00C55B0F" w:rsidRDefault="00CB7926" w:rsidP="002B077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55B0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vAlign w:val="bottom"/>
            <w:hideMark/>
          </w:tcPr>
          <w:p w14:paraId="5F0BA942" w14:textId="77777777" w:rsidR="00CB7926" w:rsidRPr="00C55B0F" w:rsidRDefault="00CB7926" w:rsidP="002B077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D694488" w14:textId="377ACA81" w:rsidR="00CB7926" w:rsidRPr="00C55B0F" w:rsidRDefault="006F1E95" w:rsidP="002B077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 w:hint="cs"/>
              </w:rPr>
              <w:t>1</w:t>
            </w:r>
            <w:r w:rsidR="00CB7926" w:rsidRPr="00C55B0F">
              <w:rPr>
                <w:rFonts w:asciiTheme="majorBidi" w:hAnsiTheme="majorBidi" w:hint="cs"/>
                <w:cs/>
              </w:rPr>
              <w:t xml:space="preserve"> </w:t>
            </w:r>
            <w:r w:rsidR="00CB7926" w:rsidRPr="00C55B0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A770367" w14:textId="77777777" w:rsidR="00CB7926" w:rsidRPr="00C55B0F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1866660" w14:textId="77777777" w:rsidR="00CB7926" w:rsidRPr="00C55B0F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0C124865" w14:textId="77777777" w:rsidR="00CB7926" w:rsidRPr="00C55B0F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3470042A" w14:textId="77777777" w:rsidR="00CB7926" w:rsidRPr="00C55B0F" w:rsidRDefault="00CB7926" w:rsidP="00CB7926">
            <w:pPr>
              <w:spacing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485C7EF2" w14:textId="77777777" w:rsidR="00CB7926" w:rsidRPr="00C55B0F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70" w:type="dxa"/>
          </w:tcPr>
          <w:p w14:paraId="1F7EF2E4" w14:textId="77777777" w:rsidR="00CB7926" w:rsidRPr="00C55B0F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270" w:type="dxa"/>
          </w:tcPr>
          <w:p w14:paraId="6438DAA9" w14:textId="77777777" w:rsidR="00CB7926" w:rsidRPr="00C55B0F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4296A52" w14:textId="77777777" w:rsidR="00CB7926" w:rsidRPr="00C55B0F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3E0BF53" w14:textId="22E791C7" w:rsidR="00CB7926" w:rsidRPr="00C55B0F" w:rsidRDefault="006F1E95" w:rsidP="002B077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 w:hint="cs"/>
              </w:rPr>
              <w:t>31</w:t>
            </w:r>
            <w:r w:rsidR="00CB7926" w:rsidRPr="00C55B0F">
              <w:rPr>
                <w:rFonts w:asciiTheme="majorBidi" w:hAnsiTheme="majorBidi" w:hint="cs"/>
                <w:cs/>
              </w:rPr>
              <w:t xml:space="preserve"> </w:t>
            </w:r>
            <w:r w:rsidR="00CB7926" w:rsidRPr="00C55B0F">
              <w:rPr>
                <w:rFonts w:asciiTheme="majorBidi" w:hAnsiTheme="majorBidi" w:cstheme="majorBidi" w:hint="cs"/>
                <w:cs/>
              </w:rPr>
              <w:t xml:space="preserve">มีนาคม </w:t>
            </w:r>
          </w:p>
        </w:tc>
      </w:tr>
      <w:tr w:rsidR="00CB7926" w:rsidRPr="00C55B0F" w14:paraId="105EE801" w14:textId="77777777" w:rsidTr="00EC1ABA">
        <w:trPr>
          <w:tblHeader/>
        </w:trPr>
        <w:tc>
          <w:tcPr>
            <w:tcW w:w="2610" w:type="dxa"/>
            <w:vAlign w:val="bottom"/>
          </w:tcPr>
          <w:p w14:paraId="23FB159A" w14:textId="77777777" w:rsidR="00CB7926" w:rsidRPr="00C55B0F" w:rsidRDefault="00CB7926" w:rsidP="002B077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727868F1" w14:textId="77777777" w:rsidR="00CB7926" w:rsidRPr="00C55B0F" w:rsidRDefault="00CB7926" w:rsidP="002B077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C55B0F">
              <w:rPr>
                <w:rFonts w:asciiTheme="majorBidi" w:hAnsiTheme="majorBidi"/>
                <w:i/>
                <w:iCs/>
                <w:cs/>
              </w:rPr>
              <w:t>(</w:t>
            </w:r>
            <w:r w:rsidRPr="00C55B0F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CB7926" w:rsidRPr="00C55B0F" w14:paraId="0E08CBC9" w14:textId="77777777" w:rsidTr="00EC1ABA">
        <w:tc>
          <w:tcPr>
            <w:tcW w:w="2610" w:type="dxa"/>
          </w:tcPr>
          <w:p w14:paraId="28454BD3" w14:textId="3B119E89" w:rsidR="00CB7926" w:rsidRPr="00C55B0F" w:rsidRDefault="006F1E95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1E95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6F1E95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080" w:type="dxa"/>
          </w:tcPr>
          <w:p w14:paraId="057AB805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FF24D8A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67DB226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F283100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EC94A3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0ED735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262C341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1E95487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5C9690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B7926" w:rsidRPr="00C55B0F" w14:paraId="0E8CF729" w14:textId="77777777" w:rsidTr="00C55B0F">
        <w:tc>
          <w:tcPr>
            <w:tcW w:w="3690" w:type="dxa"/>
            <w:gridSpan w:val="2"/>
          </w:tcPr>
          <w:p w14:paraId="4E7511BA" w14:textId="17625F62" w:rsidR="00CB7926" w:rsidRPr="00C55B0F" w:rsidRDefault="00CB7926" w:rsidP="006D6D1E">
            <w:pPr>
              <w:spacing w:line="240" w:lineRule="auto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</w:tcPr>
          <w:p w14:paraId="7C35F8C4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A474182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AA8C8DB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2E4EF9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398A95C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2A5EE7D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BAF080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8A93617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B7926" w:rsidRPr="00C55B0F" w14:paraId="60ADA02F" w14:textId="77777777" w:rsidTr="00EC1ABA">
        <w:tc>
          <w:tcPr>
            <w:tcW w:w="2610" w:type="dxa"/>
          </w:tcPr>
          <w:p w14:paraId="50F29B76" w14:textId="6A97F002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ตราสาร</w:t>
            </w:r>
            <w:r w:rsidRPr="00C55B0F">
              <w:rPr>
                <w:rFonts w:hint="cs"/>
                <w:cs/>
              </w:rPr>
              <w:t>ทุน</w:t>
            </w:r>
            <w:r w:rsidRPr="00C55B0F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C55B0F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0642E738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FAD11A8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6DE61D9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C5CAD34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6D88E4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298D57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01FF568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5167677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CB8B5A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712BC" w:rsidRPr="00C55B0F" w14:paraId="0BD30DE8" w14:textId="77777777" w:rsidTr="00EC1ABA">
        <w:tc>
          <w:tcPr>
            <w:tcW w:w="2610" w:type="dxa"/>
          </w:tcPr>
          <w:p w14:paraId="7B85D839" w14:textId="4F2D9B6C" w:rsidR="004712BC" w:rsidRPr="00C55B0F" w:rsidRDefault="004712BC" w:rsidP="004712BC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B0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58C4EDB4" w14:textId="7A23FC2A" w:rsidR="004712BC" w:rsidRPr="00C55B0F" w:rsidRDefault="006F1E95" w:rsidP="00801432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270" w:type="dxa"/>
          </w:tcPr>
          <w:p w14:paraId="15DFFAEB" w14:textId="77777777" w:rsidR="004712BC" w:rsidRPr="00C55B0F" w:rsidRDefault="004712BC" w:rsidP="004712B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CA9CBC2" w14:textId="008A5781" w:rsidR="004712BC" w:rsidRPr="00C55B0F" w:rsidRDefault="00E02194" w:rsidP="00DC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  <w:tab w:val="left" w:pos="342"/>
                <w:tab w:val="left" w:pos="432"/>
              </w:tabs>
              <w:spacing w:line="240" w:lineRule="auto"/>
              <w:jc w:val="right"/>
              <w:rPr>
                <w:rFonts w:asciiTheme="majorBidi" w:hAnsiTheme="majorBidi"/>
                <w:cs/>
              </w:rPr>
            </w:pPr>
            <w:r w:rsidRPr="00C55B0F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28FAA8C5" w14:textId="77777777" w:rsidR="004712BC" w:rsidRPr="00C55B0F" w:rsidRDefault="004712BC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329587F" w14:textId="323AD1C5" w:rsidR="004712BC" w:rsidRPr="00C55B0F" w:rsidRDefault="00E02194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434CC30" w14:textId="77777777" w:rsidR="004712BC" w:rsidRPr="00C55B0F" w:rsidRDefault="004712BC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88A354B" w14:textId="695663AD" w:rsidR="004712BC" w:rsidRPr="00C55B0F" w:rsidRDefault="00E02194" w:rsidP="00801432">
            <w:pPr>
              <w:tabs>
                <w:tab w:val="clear" w:pos="907"/>
                <w:tab w:val="left" w:pos="7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92B2848" w14:textId="77777777" w:rsidR="004712BC" w:rsidRPr="00C55B0F" w:rsidRDefault="004712BC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7B5282C" w14:textId="4A9DCF75" w:rsidR="004712BC" w:rsidRPr="00C55B0F" w:rsidRDefault="006F1E95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41</w:t>
            </w:r>
          </w:p>
        </w:tc>
      </w:tr>
      <w:tr w:rsidR="004712BC" w:rsidRPr="00C55B0F" w14:paraId="1B909013" w14:textId="77777777" w:rsidTr="00EC1ABA">
        <w:tc>
          <w:tcPr>
            <w:tcW w:w="2610" w:type="dxa"/>
          </w:tcPr>
          <w:p w14:paraId="5B7C66EE" w14:textId="61DF5BA9" w:rsidR="004712BC" w:rsidRPr="00C55B0F" w:rsidRDefault="004712BC" w:rsidP="004712BC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5B0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4E85911A" w14:textId="16139066" w:rsidR="004712BC" w:rsidRPr="00C55B0F" w:rsidRDefault="006F1E95" w:rsidP="00801432">
            <w:pPr>
              <w:tabs>
                <w:tab w:val="clear" w:pos="227"/>
                <w:tab w:val="clear" w:pos="680"/>
                <w:tab w:val="clear" w:pos="907"/>
                <w:tab w:val="left" w:pos="340"/>
                <w:tab w:val="left" w:pos="520"/>
                <w:tab w:val="left" w:pos="61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</w:t>
            </w:r>
            <w:r w:rsidR="004712BC" w:rsidRPr="00C55B0F">
              <w:rPr>
                <w:rFonts w:asciiTheme="majorBidi" w:hAnsiTheme="majorBidi" w:cstheme="majorBidi"/>
              </w:rPr>
              <w:t>,</w:t>
            </w:r>
            <w:r w:rsidRPr="006F1E95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270" w:type="dxa"/>
          </w:tcPr>
          <w:p w14:paraId="751C67B6" w14:textId="77777777" w:rsidR="004712BC" w:rsidRPr="00C55B0F" w:rsidRDefault="004712BC" w:rsidP="004712B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7532487" w14:textId="564B8E5C" w:rsidR="004712BC" w:rsidRPr="00C55B0F" w:rsidRDefault="00E02194" w:rsidP="00DE45CB">
            <w:pPr>
              <w:tabs>
                <w:tab w:val="clear" w:pos="680"/>
                <w:tab w:val="left" w:pos="52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BAD2DAE" w14:textId="77777777" w:rsidR="004712BC" w:rsidRPr="00C55B0F" w:rsidRDefault="004712BC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DBE2F80" w14:textId="35848ED8" w:rsidR="004712BC" w:rsidRPr="00C55B0F" w:rsidRDefault="00E02194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/>
              </w:rPr>
              <w:t>(</w:t>
            </w:r>
            <w:r w:rsidR="006F1E95" w:rsidRPr="006F1E95">
              <w:rPr>
                <w:rFonts w:asciiTheme="majorBidi" w:hAnsiTheme="majorBidi" w:cstheme="majorBidi"/>
              </w:rPr>
              <w:t>38</w:t>
            </w:r>
            <w:r w:rsidRPr="00C55B0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5430F952" w14:textId="77777777" w:rsidR="004712BC" w:rsidRPr="00C55B0F" w:rsidRDefault="004712BC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5D9A4FD" w14:textId="7DCF2D11" w:rsidR="004712BC" w:rsidRPr="00C55B0F" w:rsidRDefault="00E02194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/>
              </w:rPr>
              <w:t>(</w:t>
            </w:r>
            <w:r w:rsidR="006F1E95" w:rsidRPr="006F1E95">
              <w:rPr>
                <w:rFonts w:asciiTheme="majorBidi" w:hAnsiTheme="majorBidi" w:cstheme="majorBidi"/>
              </w:rPr>
              <w:t>1</w:t>
            </w:r>
            <w:r w:rsidRPr="00C55B0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399B74D2" w14:textId="77777777" w:rsidR="004712BC" w:rsidRPr="00C55B0F" w:rsidRDefault="004712BC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BDD8052" w14:textId="54009C53" w:rsidR="004712BC" w:rsidRPr="00C55B0F" w:rsidRDefault="006F1E95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</w:t>
            </w:r>
            <w:r w:rsidR="00E02194" w:rsidRPr="00C55B0F">
              <w:rPr>
                <w:rFonts w:asciiTheme="majorBidi" w:hAnsiTheme="majorBidi" w:cstheme="majorBidi"/>
              </w:rPr>
              <w:t>,</w:t>
            </w:r>
            <w:r w:rsidRPr="006F1E95">
              <w:rPr>
                <w:rFonts w:asciiTheme="majorBidi" w:hAnsiTheme="majorBidi" w:cstheme="majorBidi"/>
              </w:rPr>
              <w:t>674</w:t>
            </w:r>
          </w:p>
        </w:tc>
      </w:tr>
      <w:tr w:rsidR="00CB7926" w:rsidRPr="00C55B0F" w14:paraId="76F3BDEB" w14:textId="77777777" w:rsidTr="00EC1ABA">
        <w:tc>
          <w:tcPr>
            <w:tcW w:w="2610" w:type="dxa"/>
          </w:tcPr>
          <w:p w14:paraId="7FE71685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14:paraId="5F57D849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8115EFB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80F14DB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59FDEC3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31CA70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2FFE3C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2390B95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17E070D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AE17935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B7926" w:rsidRPr="00C55B0F" w14:paraId="3CA64FA7" w14:textId="77777777" w:rsidTr="00EC1ABA">
        <w:tc>
          <w:tcPr>
            <w:tcW w:w="2610" w:type="dxa"/>
            <w:hideMark/>
          </w:tcPr>
          <w:p w14:paraId="23F72AFB" w14:textId="39D86951" w:rsidR="00CB7926" w:rsidRPr="00C55B0F" w:rsidRDefault="006F1E95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F1E95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6F1E95"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0" w:type="dxa"/>
          </w:tcPr>
          <w:p w14:paraId="5C38B700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6D15059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DDE0FA2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0A9917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9FB5AA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A08F7F9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51DF4A8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93FABC5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AAD7D23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CB7926" w:rsidRPr="00C55B0F" w14:paraId="18EBCE5F" w14:textId="77777777" w:rsidTr="00C55B0F">
        <w:tc>
          <w:tcPr>
            <w:tcW w:w="3690" w:type="dxa"/>
            <w:gridSpan w:val="2"/>
            <w:hideMark/>
          </w:tcPr>
          <w:p w14:paraId="6DF8A02F" w14:textId="62708704" w:rsidR="00CB7926" w:rsidRPr="00C55B0F" w:rsidRDefault="00CB7926" w:rsidP="006D6D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55B0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  <w:vAlign w:val="bottom"/>
          </w:tcPr>
          <w:p w14:paraId="76260C54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14:paraId="00B2DBE7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68AACB90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7B503850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4F8D5B09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7CEA396A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40A98CD9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438D25B1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CB7926" w:rsidRPr="00C55B0F" w14:paraId="12EA82BC" w14:textId="77777777" w:rsidTr="00EC1ABA">
        <w:tc>
          <w:tcPr>
            <w:tcW w:w="2610" w:type="dxa"/>
          </w:tcPr>
          <w:p w14:paraId="2958C889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ตราสาร</w:t>
            </w:r>
            <w:r w:rsidRPr="00C55B0F">
              <w:rPr>
                <w:rFonts w:hint="cs"/>
                <w:cs/>
              </w:rPr>
              <w:t>ทุน</w:t>
            </w:r>
            <w:r w:rsidRPr="00C55B0F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C55B0F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4E12082F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70" w:type="dxa"/>
          </w:tcPr>
          <w:p w14:paraId="24D0D9CE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27BEF1F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7915327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2FBF4F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CAFFC1" w14:textId="77777777" w:rsidR="00CB7926" w:rsidRPr="00C55B0F" w:rsidRDefault="00CB7926" w:rsidP="003B7AD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5C288F3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30C933F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797782" w14:textId="77777777" w:rsidR="00CB7926" w:rsidRPr="00C55B0F" w:rsidRDefault="00CB7926" w:rsidP="003B7AD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712BC" w:rsidRPr="00C55B0F" w14:paraId="7A6B52FB" w14:textId="77777777" w:rsidTr="00EC1ABA">
        <w:tc>
          <w:tcPr>
            <w:tcW w:w="2610" w:type="dxa"/>
            <w:hideMark/>
          </w:tcPr>
          <w:p w14:paraId="49A61BDF" w14:textId="77777777" w:rsidR="004712BC" w:rsidRPr="00C55B0F" w:rsidRDefault="004712BC" w:rsidP="004712BC">
            <w:pPr>
              <w:pStyle w:val="ListParagraph"/>
              <w:numPr>
                <w:ilvl w:val="0"/>
                <w:numId w:val="44"/>
              </w:numPr>
              <w:tabs>
                <w:tab w:val="left" w:pos="227"/>
                <w:tab w:val="left" w:pos="61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8" w:hanging="25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55B0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4D62146" w14:textId="77777777" w:rsidR="004712BC" w:rsidRPr="00C55B0F" w:rsidRDefault="004712BC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04880EFC" w14:textId="11C3B410" w:rsidR="004712BC" w:rsidRPr="00C55B0F" w:rsidRDefault="006F1E95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270" w:type="dxa"/>
          </w:tcPr>
          <w:p w14:paraId="72B38C45" w14:textId="77777777" w:rsidR="004712BC" w:rsidRPr="00C55B0F" w:rsidRDefault="004712BC" w:rsidP="004712B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CD28AC4" w14:textId="0318F163" w:rsidR="004712BC" w:rsidRPr="00C55B0F" w:rsidRDefault="004712BC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/>
                <w:cs/>
              </w:rPr>
              <w:t>(</w:t>
            </w:r>
            <w:r w:rsidR="006F1E95" w:rsidRPr="006F1E95">
              <w:rPr>
                <w:rFonts w:asciiTheme="majorBidi" w:hAnsiTheme="majorBidi" w:cstheme="majorBidi"/>
              </w:rPr>
              <w:t>38</w:t>
            </w:r>
            <w:r w:rsidRPr="00C55B0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42250D9" w14:textId="77777777" w:rsidR="004712BC" w:rsidRPr="00C55B0F" w:rsidRDefault="004712BC" w:rsidP="004712B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3849841" w14:textId="1B272349" w:rsidR="004712BC" w:rsidRPr="00C55B0F" w:rsidRDefault="006F1E95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270" w:type="dxa"/>
            <w:vAlign w:val="bottom"/>
          </w:tcPr>
          <w:p w14:paraId="70D1E687" w14:textId="77777777" w:rsidR="004712BC" w:rsidRPr="00C55B0F" w:rsidRDefault="004712BC" w:rsidP="004712BC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8FC796E" w14:textId="67BC72B7" w:rsidR="004712BC" w:rsidRPr="00C55B0F" w:rsidRDefault="006F1E95" w:rsidP="004712BC">
            <w:pPr>
              <w:tabs>
                <w:tab w:val="clear" w:pos="907"/>
                <w:tab w:val="left" w:pos="82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70" w:type="dxa"/>
            <w:vAlign w:val="bottom"/>
          </w:tcPr>
          <w:p w14:paraId="58CB270F" w14:textId="77777777" w:rsidR="004712BC" w:rsidRPr="00C55B0F" w:rsidRDefault="004712BC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A649D6" w14:textId="79899365" w:rsidR="004712BC" w:rsidRPr="00C55B0F" w:rsidRDefault="006F1E95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207</w:t>
            </w:r>
          </w:p>
        </w:tc>
      </w:tr>
    </w:tbl>
    <w:p w14:paraId="506C8ABB" w14:textId="2C7A79D8" w:rsidR="006D6D1E" w:rsidRPr="00846AA1" w:rsidRDefault="006D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70"/>
        <w:gridCol w:w="1440"/>
        <w:gridCol w:w="270"/>
        <w:gridCol w:w="1530"/>
      </w:tblGrid>
      <w:tr w:rsidR="004712BC" w:rsidRPr="00C55B0F" w14:paraId="4003034A" w14:textId="77777777" w:rsidTr="00EC1ABA">
        <w:trPr>
          <w:tblHeader/>
        </w:trPr>
        <w:tc>
          <w:tcPr>
            <w:tcW w:w="4230" w:type="dxa"/>
            <w:vAlign w:val="bottom"/>
          </w:tcPr>
          <w:p w14:paraId="4CE3D929" w14:textId="77777777" w:rsidR="004712BC" w:rsidRPr="00C55B0F" w:rsidRDefault="004712BC" w:rsidP="0004162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C0ED4B5" w14:textId="77777777" w:rsidR="004712BC" w:rsidRPr="00C55B0F" w:rsidRDefault="004712BC" w:rsidP="000416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55B0F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C1ABA" w:rsidRPr="00C55B0F" w14:paraId="2C9FE754" w14:textId="77777777" w:rsidTr="00EC1ABA">
        <w:trPr>
          <w:tblHeader/>
        </w:trPr>
        <w:tc>
          <w:tcPr>
            <w:tcW w:w="4230" w:type="dxa"/>
            <w:vAlign w:val="bottom"/>
            <w:hideMark/>
          </w:tcPr>
          <w:p w14:paraId="4EA1F810" w14:textId="77777777" w:rsidR="00EC1ABA" w:rsidRPr="00C55B0F" w:rsidRDefault="00EC1ABA" w:rsidP="0004162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55B0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50" w:type="dxa"/>
            <w:vAlign w:val="bottom"/>
            <w:hideMark/>
          </w:tcPr>
          <w:p w14:paraId="52E25C96" w14:textId="77777777" w:rsidR="00EC1ABA" w:rsidRPr="00C55B0F" w:rsidRDefault="00EC1ABA" w:rsidP="0004162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4608379D" w14:textId="5106D862" w:rsidR="00EC1ABA" w:rsidRPr="00C55B0F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 w:hint="cs"/>
              </w:rPr>
              <w:t>1</w:t>
            </w:r>
            <w:r w:rsidRPr="00C55B0F">
              <w:rPr>
                <w:rFonts w:asciiTheme="majorBidi" w:hAnsiTheme="majorBidi" w:hint="cs"/>
                <w:cs/>
              </w:rPr>
              <w:t xml:space="preserve"> </w:t>
            </w:r>
            <w:r w:rsidRPr="00C55B0F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44A57D4" w14:textId="77777777" w:rsidR="00EC1ABA" w:rsidRPr="00C55B0F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440" w:type="dxa"/>
            <w:vAlign w:val="bottom"/>
            <w:hideMark/>
          </w:tcPr>
          <w:p w14:paraId="73183907" w14:textId="77777777" w:rsidR="00EC1ABA" w:rsidRPr="00C55B0F" w:rsidRDefault="00EC1ABA" w:rsidP="0004162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0350B9A8" w14:textId="77777777" w:rsidR="00EC1ABA" w:rsidRPr="00C55B0F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AEF1C1A" w14:textId="77777777" w:rsidR="00EC1ABA" w:rsidRPr="00C55B0F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215E285" w14:textId="50B75157" w:rsidR="00EC1ABA" w:rsidRPr="00C55B0F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 w:hint="cs"/>
              </w:rPr>
              <w:t>31</w:t>
            </w:r>
            <w:r w:rsidRPr="00C55B0F">
              <w:rPr>
                <w:rFonts w:asciiTheme="majorBidi" w:hAnsiTheme="majorBidi" w:hint="cs"/>
                <w:cs/>
              </w:rPr>
              <w:t xml:space="preserve"> </w:t>
            </w:r>
            <w:r w:rsidRPr="00C55B0F">
              <w:rPr>
                <w:rFonts w:asciiTheme="majorBidi" w:hAnsiTheme="majorBidi" w:cstheme="majorBidi" w:hint="cs"/>
                <w:cs/>
              </w:rPr>
              <w:t xml:space="preserve">มีนาคม </w:t>
            </w:r>
          </w:p>
        </w:tc>
      </w:tr>
      <w:tr w:rsidR="004712BC" w:rsidRPr="00C55B0F" w14:paraId="4885845F" w14:textId="77777777" w:rsidTr="00EC1ABA">
        <w:trPr>
          <w:tblHeader/>
        </w:trPr>
        <w:tc>
          <w:tcPr>
            <w:tcW w:w="4230" w:type="dxa"/>
            <w:vAlign w:val="bottom"/>
          </w:tcPr>
          <w:p w14:paraId="0D7A4148" w14:textId="77777777" w:rsidR="004712BC" w:rsidRPr="00C55B0F" w:rsidRDefault="004712BC" w:rsidP="0004162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62730BD" w14:textId="77777777" w:rsidR="004712BC" w:rsidRPr="00C55B0F" w:rsidRDefault="004712BC" w:rsidP="0004162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C55B0F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EC1ABA" w:rsidRPr="00C55B0F" w14:paraId="5F4ABF0E" w14:textId="77777777" w:rsidTr="00EC1ABA">
        <w:tc>
          <w:tcPr>
            <w:tcW w:w="4230" w:type="dxa"/>
            <w:hideMark/>
          </w:tcPr>
          <w:p w14:paraId="453415D1" w14:textId="2E22F3A8" w:rsidR="00EC1ABA" w:rsidRPr="00C55B0F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1E95"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 w:rsidRPr="006F1E95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350" w:type="dxa"/>
          </w:tcPr>
          <w:p w14:paraId="1111AE89" w14:textId="77777777" w:rsidR="00EC1ABA" w:rsidRPr="00C55B0F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E616F72" w14:textId="77777777" w:rsidR="00EC1ABA" w:rsidRPr="00C55B0F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AFD52AA" w14:textId="77777777" w:rsidR="00EC1ABA" w:rsidRPr="00C55B0F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3590D1D" w14:textId="77777777" w:rsidR="00EC1ABA" w:rsidRPr="00C55B0F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A58E4B5" w14:textId="77777777" w:rsidR="00EC1ABA" w:rsidRPr="00C55B0F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C1ABA" w:rsidRPr="00C55B0F" w14:paraId="40F74D6E" w14:textId="77777777" w:rsidTr="00EC1ABA">
        <w:tc>
          <w:tcPr>
            <w:tcW w:w="4230" w:type="dxa"/>
            <w:hideMark/>
          </w:tcPr>
          <w:p w14:paraId="51906AFB" w14:textId="77777777" w:rsidR="00EC1ABA" w:rsidRPr="00C55B0F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55B0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50" w:type="dxa"/>
            <w:vAlign w:val="bottom"/>
          </w:tcPr>
          <w:p w14:paraId="3E3B1A35" w14:textId="77777777" w:rsidR="00EC1ABA" w:rsidRPr="00C55B0F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7C6936DF" w14:textId="77777777" w:rsidR="00EC1ABA" w:rsidRPr="00C55B0F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vAlign w:val="bottom"/>
          </w:tcPr>
          <w:p w14:paraId="6B6AFE1F" w14:textId="77777777" w:rsidR="00EC1ABA" w:rsidRPr="00C55B0F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02A3E7DF" w14:textId="77777777" w:rsidR="00EC1ABA" w:rsidRPr="00C55B0F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0" w:type="dxa"/>
            <w:vAlign w:val="bottom"/>
          </w:tcPr>
          <w:p w14:paraId="65030C2F" w14:textId="77777777" w:rsidR="00EC1ABA" w:rsidRPr="00C55B0F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EC1ABA" w:rsidRPr="00C55B0F" w14:paraId="64BBEE55" w14:textId="77777777" w:rsidTr="00EC1ABA">
        <w:tc>
          <w:tcPr>
            <w:tcW w:w="4230" w:type="dxa"/>
          </w:tcPr>
          <w:p w14:paraId="6A624415" w14:textId="77777777" w:rsidR="00EC1ABA" w:rsidRPr="00C55B0F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55B0F">
              <w:rPr>
                <w:rFonts w:asciiTheme="majorBidi" w:hAnsiTheme="majorBidi" w:cstheme="majorBidi" w:hint="cs"/>
                <w:cs/>
              </w:rPr>
              <w:t>ตราสาร</w:t>
            </w:r>
            <w:r w:rsidRPr="00C55B0F">
              <w:rPr>
                <w:rFonts w:hint="cs"/>
                <w:cs/>
              </w:rPr>
              <w:t>ทุน</w:t>
            </w:r>
            <w:r w:rsidRPr="00C55B0F">
              <w:rPr>
                <w:rFonts w:asciiTheme="majorBidi" w:hAnsiTheme="majorBidi" w:cstheme="majorBidi" w:hint="cs"/>
                <w:cs/>
              </w:rPr>
              <w:t>ที่วัดมูลค่าด้วย</w:t>
            </w:r>
            <w:r w:rsidRPr="00C55B0F">
              <w:rPr>
                <w:rFonts w:asciiTheme="majorBidi" w:hAnsiTheme="majorBidi"/>
                <w:cs/>
              </w:rPr>
              <w:t xml:space="preserve">      </w:t>
            </w:r>
          </w:p>
        </w:tc>
        <w:tc>
          <w:tcPr>
            <w:tcW w:w="1350" w:type="dxa"/>
          </w:tcPr>
          <w:p w14:paraId="6EFF209B" w14:textId="77777777" w:rsidR="00EC1ABA" w:rsidRPr="00C55B0F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92D14B" w14:textId="77777777" w:rsidR="00EC1ABA" w:rsidRPr="00C55B0F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774152B" w14:textId="77777777" w:rsidR="00EC1ABA" w:rsidRPr="00C55B0F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5CF42D" w14:textId="77777777" w:rsidR="00EC1ABA" w:rsidRPr="00C55B0F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8104F38" w14:textId="77777777" w:rsidR="00EC1ABA" w:rsidRPr="00C55B0F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C1ABA" w:rsidRPr="00C55B0F" w14:paraId="59BBA68F" w14:textId="77777777" w:rsidTr="00EC1ABA">
        <w:tc>
          <w:tcPr>
            <w:tcW w:w="4230" w:type="dxa"/>
            <w:hideMark/>
          </w:tcPr>
          <w:p w14:paraId="18B32EAA" w14:textId="77777777" w:rsidR="00EC1ABA" w:rsidRPr="00C55B0F" w:rsidRDefault="00EC1ABA" w:rsidP="004712BC">
            <w:pPr>
              <w:pStyle w:val="ListParagraph"/>
              <w:numPr>
                <w:ilvl w:val="0"/>
                <w:numId w:val="46"/>
              </w:numPr>
              <w:ind w:left="250" w:hanging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5B0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</w:tcBorders>
            <w:vAlign w:val="bottom"/>
          </w:tcPr>
          <w:p w14:paraId="254E270D" w14:textId="4AF03D6E" w:rsidR="00EC1ABA" w:rsidRPr="00C55B0F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270" w:type="dxa"/>
            <w:vAlign w:val="bottom"/>
          </w:tcPr>
          <w:p w14:paraId="423CD312" w14:textId="77777777" w:rsidR="00EC1ABA" w:rsidRPr="00C55B0F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7A3FF8" w14:textId="66BCA11F" w:rsidR="00EC1ABA" w:rsidRPr="00C55B0F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C55B0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6F4CC30" w14:textId="77777777" w:rsidR="00EC1ABA" w:rsidRPr="00C55B0F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849FEAA" w14:textId="6700FC42" w:rsidR="00EC1ABA" w:rsidRPr="00C55B0F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41</w:t>
            </w:r>
          </w:p>
        </w:tc>
      </w:tr>
      <w:tr w:rsidR="00EC1ABA" w:rsidRPr="00C55B0F" w14:paraId="7AC75AA0" w14:textId="77777777" w:rsidTr="00EC1ABA">
        <w:tc>
          <w:tcPr>
            <w:tcW w:w="4230" w:type="dxa"/>
            <w:hideMark/>
          </w:tcPr>
          <w:p w14:paraId="0EF19DE2" w14:textId="77777777" w:rsidR="00EC1ABA" w:rsidRPr="00C55B0F" w:rsidRDefault="00EC1ABA" w:rsidP="004712BC">
            <w:pPr>
              <w:pStyle w:val="ListParagraph"/>
              <w:numPr>
                <w:ilvl w:val="0"/>
                <w:numId w:val="46"/>
              </w:numPr>
              <w:ind w:left="250" w:hanging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5B0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F9ACE72" w14:textId="27C65EFC" w:rsidR="00EC1ABA" w:rsidRPr="00C55B0F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270" w:type="dxa"/>
            <w:vAlign w:val="bottom"/>
          </w:tcPr>
          <w:p w14:paraId="60EEBA76" w14:textId="77777777" w:rsidR="00EC1ABA" w:rsidRPr="00C55B0F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7432E9" w14:textId="4F21D3A2" w:rsidR="00EC1ABA" w:rsidRPr="00C55B0F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21D1D9A8" w14:textId="77777777" w:rsidR="00EC1ABA" w:rsidRPr="00C55B0F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A97C0AD" w14:textId="284D71EE" w:rsidR="00EC1ABA" w:rsidRPr="00C55B0F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345</w:t>
            </w:r>
          </w:p>
        </w:tc>
      </w:tr>
    </w:tbl>
    <w:p w14:paraId="2C11B5CF" w14:textId="77777777" w:rsidR="004712BC" w:rsidRPr="00846AA1" w:rsidRDefault="004712BC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00906B6" w14:textId="54E68F3B" w:rsidR="00F20DB7" w:rsidRPr="00846AA1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846AA1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0884B5BC" w14:textId="77777777" w:rsidR="00CF1C8B" w:rsidRPr="00846AA1" w:rsidRDefault="00CF1C8B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1170"/>
      </w:tblGrid>
      <w:tr w:rsidR="00F20DB7" w:rsidRPr="00846AA1" w14:paraId="1A63ABB5" w14:textId="77777777" w:rsidTr="00C55B0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5D1877A" w14:textId="77777777" w:rsidR="00F20DB7" w:rsidRPr="00846AA1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22470A52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20DB7" w:rsidRPr="00846AA1" w14:paraId="6527203A" w14:textId="77777777" w:rsidTr="00C55B0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6527CCC" w14:textId="2CD5C4AD" w:rsidR="0019558E" w:rsidRPr="00846AA1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796320"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BEEFE7" w14:textId="2EA9774C" w:rsidR="00F20DB7" w:rsidRPr="00846AA1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06771D" w14:textId="6A9B120A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6F1E95" w:rsidRPr="006F1E95">
              <w:rPr>
                <w:rFonts w:asciiTheme="majorBidi" w:hAnsiTheme="majorBidi" w:cstheme="majorBidi"/>
              </w:rPr>
              <w:t>12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479AA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8C3856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846AA1">
              <w:rPr>
                <w:rFonts w:asciiTheme="majorBidi" w:hAnsiTheme="majorBidi"/>
                <w:cs/>
              </w:rPr>
              <w:t xml:space="preserve">- </w:t>
            </w:r>
            <w:r w:rsidRPr="00846AA1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A2351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09BFCD" w14:textId="7ACD27E0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796320" w:rsidRPr="00846AA1">
              <w:rPr>
                <w:rFonts w:asciiTheme="majorBidi" w:hAnsiTheme="majorBidi" w:cstheme="majorBidi"/>
              </w:rPr>
              <w:t>-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1275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0FD6D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B7AD9" w:rsidRPr="00846AA1" w14:paraId="7254286A" w14:textId="77777777" w:rsidTr="00C55B0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A0C8526" w14:textId="77777777" w:rsidR="003B7AD9" w:rsidRPr="00846AA1" w:rsidRDefault="003B7AD9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5CDFDE" w14:textId="74BC8C28" w:rsidR="003B7AD9" w:rsidRPr="00846AA1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/>
                <w:cs/>
              </w:rPr>
              <w:t>(</w:t>
            </w:r>
            <w:r w:rsidRPr="00846AA1">
              <w:rPr>
                <w:rFonts w:asciiTheme="majorBidi" w:hAnsiTheme="majorBidi" w:cstheme="majorBidi"/>
              </w:rPr>
              <w:t xml:space="preserve">Stage </w:t>
            </w:r>
            <w:r w:rsidR="006F1E95"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05120D" w14:textId="77777777" w:rsidR="003B7AD9" w:rsidRPr="00846AA1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9264B9" w14:textId="33D1EE5D" w:rsidR="003B7AD9" w:rsidRPr="00846AA1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/>
                <w:cs/>
              </w:rPr>
              <w:t>(</w:t>
            </w:r>
            <w:r w:rsidRPr="00846AA1">
              <w:rPr>
                <w:rFonts w:asciiTheme="majorBidi" w:hAnsiTheme="majorBidi" w:cstheme="majorBidi"/>
              </w:rPr>
              <w:t xml:space="preserve">Stage </w:t>
            </w:r>
            <w:r w:rsidR="006F1E95" w:rsidRPr="006F1E95">
              <w:rPr>
                <w:rFonts w:asciiTheme="majorBidi" w:hAnsiTheme="majorBidi" w:cstheme="majorBidi"/>
              </w:rPr>
              <w:t>2</w:t>
            </w:r>
            <w:r w:rsidRPr="00846AA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EEB8A" w14:textId="77777777" w:rsidR="003B7AD9" w:rsidRPr="00846AA1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F0147" w14:textId="73096D8E" w:rsidR="003B7AD9" w:rsidRPr="00846AA1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/>
                <w:cs/>
              </w:rPr>
              <w:t>(</w:t>
            </w:r>
            <w:r w:rsidRPr="00846AA1">
              <w:rPr>
                <w:rFonts w:asciiTheme="majorBidi" w:hAnsiTheme="majorBidi" w:cstheme="majorBidi"/>
              </w:rPr>
              <w:t xml:space="preserve">Stage </w:t>
            </w:r>
            <w:r w:rsidR="006F1E95" w:rsidRPr="006F1E95">
              <w:rPr>
                <w:rFonts w:asciiTheme="majorBidi" w:hAnsiTheme="majorBidi" w:cstheme="majorBidi"/>
              </w:rPr>
              <w:t>3</w:t>
            </w:r>
            <w:r w:rsidRPr="00846AA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0A2E3" w14:textId="77777777" w:rsidR="003B7AD9" w:rsidRPr="00846AA1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5AABE" w14:textId="77777777" w:rsidR="003B7AD9" w:rsidRPr="00846AA1" w:rsidRDefault="003B7AD9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20DB7" w:rsidRPr="00846AA1" w14:paraId="1658CAE1" w14:textId="77777777" w:rsidTr="00C55B0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90C44E9" w14:textId="77777777" w:rsidR="00F20DB7" w:rsidRPr="00846AA1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56BC7170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939EE" w:rsidRPr="00846AA1" w14:paraId="7BA08F0C" w14:textId="77777777" w:rsidTr="00C55B0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76BD082" w14:textId="4C7ED055" w:rsidR="00A939EE" w:rsidRPr="00846AA1" w:rsidRDefault="00BD5B86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="00DB1330" w:rsidRPr="00846AA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2E2B02F7" w14:textId="259BE4DE" w:rsidR="00A939EE" w:rsidRPr="00846AA1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31D7B3F" w14:textId="77777777" w:rsidR="00A939EE" w:rsidRPr="00846AA1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0DFE98" w14:textId="759D10D6" w:rsidR="00A939EE" w:rsidRPr="00846AA1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CECFDD5" w14:textId="77777777" w:rsidR="00A939EE" w:rsidRPr="00846AA1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2D4CF" w14:textId="56BEED29" w:rsidR="00A939EE" w:rsidRPr="00846AA1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AC98F" w14:textId="77777777" w:rsidR="00A939EE" w:rsidRPr="00846AA1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537446" w14:textId="7CA1657A" w:rsidR="00A939EE" w:rsidRPr="00846AA1" w:rsidRDefault="00A939EE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DB1330" w:rsidRPr="00846AA1" w14:paraId="60467368" w14:textId="77777777" w:rsidTr="00C55B0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99CB5AB" w14:textId="6CD7A26E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cs/>
              </w:rPr>
              <w:t>มกราคม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="006F1E95" w:rsidRPr="006F1E9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6BF25A21" w14:textId="3669855B" w:rsidR="00DB1330" w:rsidRPr="00846AA1" w:rsidRDefault="00DB1330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88B3D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8288B0" w14:textId="61BE8862" w:rsidR="00DB1330" w:rsidRPr="00846AA1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CC2A680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7A38D1" w14:textId="2F979891" w:rsidR="00DB1330" w:rsidRPr="00846AA1" w:rsidRDefault="00DB1330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28C3B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2A9943" w14:textId="7B9D03CD" w:rsidR="00DB1330" w:rsidRPr="00846AA1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11</w:t>
            </w:r>
          </w:p>
        </w:tc>
      </w:tr>
      <w:tr w:rsidR="004712BC" w:rsidRPr="00846AA1" w14:paraId="7A2299C4" w14:textId="77777777" w:rsidTr="00C55B0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D475B6D" w14:textId="58F6BFE8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การวัดมูลค่าใหม่สุทธิของสำรองผลขาดทุน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8B2AF4" w14:textId="098B4C11" w:rsidR="004712BC" w:rsidRPr="00846AA1" w:rsidRDefault="0098090B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rFonts w:asciiTheme="majorBidi" w:hAnsiTheme="majorBidi"/>
                <w:cs/>
              </w:rPr>
            </w:pPr>
            <w:r w:rsidRPr="00846AA1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BC1FB" w14:textId="77777777" w:rsidR="004712BC" w:rsidRPr="00846AA1" w:rsidRDefault="004712BC" w:rsidP="00980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4DB764" w14:textId="2C8C7779" w:rsidR="004712BC" w:rsidRPr="00846AA1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13EE2" w14:textId="77777777" w:rsidR="004712BC" w:rsidRPr="00846AA1" w:rsidRDefault="004712BC" w:rsidP="00980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564FD9" w14:textId="3E5E30E3" w:rsidR="004712BC" w:rsidRPr="00846AA1" w:rsidRDefault="0098090B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/>
                <w:cs/>
              </w:rPr>
            </w:pPr>
            <w:r w:rsidRPr="00846AA1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21950" w14:textId="77777777" w:rsidR="004712BC" w:rsidRPr="00846AA1" w:rsidRDefault="004712BC" w:rsidP="00980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D1F7F8" w14:textId="01B9D0FD" w:rsidR="004712BC" w:rsidRPr="00846AA1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</w:t>
            </w:r>
          </w:p>
        </w:tc>
      </w:tr>
      <w:tr w:rsidR="00DB1330" w:rsidRPr="00846AA1" w14:paraId="64E0E513" w14:textId="77777777" w:rsidTr="00C55B0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CFCBA46" w14:textId="563F92DF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  <w:b/>
                <w:bCs/>
              </w:rPr>
              <w:t>31</w:t>
            </w:r>
            <w:r w:rsidRPr="00846AA1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6F1E95" w:rsidRPr="006F1E9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2FEDA" w14:textId="3FF1E086" w:rsidR="00DB1330" w:rsidRPr="00846AA1" w:rsidRDefault="0098090B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46AA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7A891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AA56F" w14:textId="6478F37F" w:rsidR="00DB1330" w:rsidRPr="00846AA1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0F9563C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E1D81" w14:textId="3E865B0B" w:rsidR="00DB1330" w:rsidRPr="00846AA1" w:rsidRDefault="0098090B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46AA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EB24F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B4F60" w14:textId="2EFD744D" w:rsidR="00DB1330" w:rsidRPr="004A1270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</w:tr>
    </w:tbl>
    <w:p w14:paraId="75620754" w14:textId="76F0347E" w:rsidR="00CF1C8B" w:rsidRPr="00EC1ABA" w:rsidRDefault="00CF1C8B"/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1170"/>
      </w:tblGrid>
      <w:tr w:rsidR="004712BC" w:rsidRPr="00846AA1" w14:paraId="3638F2D6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D36DC9A" w14:textId="7117CCB7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cs/>
              </w:rPr>
              <w:t>มกราคม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="006F1E95" w:rsidRPr="006F1E9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5A78EEF" w14:textId="6A32BE94" w:rsidR="004712BC" w:rsidRPr="00846AA1" w:rsidRDefault="004712BC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33234" w14:textId="77777777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FFFF73" w14:textId="0EFD945A" w:rsidR="004712BC" w:rsidRPr="00846AA1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0F7D7CA" w14:textId="77777777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F21951" w14:textId="05A8C44C" w:rsidR="004712BC" w:rsidRPr="00846AA1" w:rsidRDefault="004712BC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C204EE" w14:textId="77777777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7777BA" w14:textId="3D4A7ABC" w:rsidR="004712BC" w:rsidRPr="00846AA1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7</w:t>
            </w:r>
          </w:p>
        </w:tc>
      </w:tr>
      <w:tr w:rsidR="004712BC" w:rsidRPr="00846AA1" w14:paraId="6B7F74B5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1C8D488" w14:textId="2FF141CA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170" w:type="dxa"/>
            <w:shd w:val="clear" w:color="auto" w:fill="auto"/>
          </w:tcPr>
          <w:p w14:paraId="7D847564" w14:textId="42C80C85" w:rsidR="004712BC" w:rsidRPr="00846AA1" w:rsidRDefault="004712BC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86CAC" w14:textId="77777777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D732FF" w14:textId="1AF3516D" w:rsidR="004712BC" w:rsidRPr="00846AA1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CC456B" w14:textId="77777777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88ECB3" w14:textId="383F9677" w:rsidR="004712BC" w:rsidRPr="00846AA1" w:rsidRDefault="004712BC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D6D97" w14:textId="77777777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9DD84A" w14:textId="031F16A9" w:rsidR="004712BC" w:rsidRPr="00846AA1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1</w:t>
            </w:r>
          </w:p>
        </w:tc>
      </w:tr>
      <w:tr w:rsidR="004712BC" w:rsidRPr="00846AA1" w14:paraId="24199B37" w14:textId="77777777" w:rsidTr="00A102D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3AD3E31" w14:textId="062181AE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  <w:b/>
                <w:bCs/>
              </w:rPr>
              <w:t>31</w:t>
            </w:r>
            <w:r w:rsidRPr="00846AA1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6F1E95" w:rsidRPr="006F1E9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89C8" w14:textId="13B1BFB4" w:rsidR="004712BC" w:rsidRPr="00846AA1" w:rsidRDefault="004712BC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46AA1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ADAF67" w14:textId="77777777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ABB3" w14:textId="30B1ED57" w:rsidR="004712BC" w:rsidRPr="00846AA1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07DF573" w14:textId="77777777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E2DB1" w14:textId="242719B9" w:rsidR="004712BC" w:rsidRPr="00846AA1" w:rsidRDefault="004712BC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46AA1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BD53C" w14:textId="77777777" w:rsidR="004712BC" w:rsidRPr="00846AA1" w:rsidRDefault="004712BC" w:rsidP="0047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05B40" w14:textId="34510531" w:rsidR="004712BC" w:rsidRPr="004A1270" w:rsidRDefault="006F1E95" w:rsidP="004A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1E9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</w:tbl>
    <w:p w14:paraId="781AD017" w14:textId="37ADE82F" w:rsidR="005D6F80" w:rsidRPr="00846AA1" w:rsidRDefault="005D6F80">
      <w:pPr>
        <w:rPr>
          <w:sz w:val="24"/>
          <w:szCs w:val="24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1170"/>
      </w:tblGrid>
      <w:tr w:rsidR="00F20DB7" w:rsidRPr="00846AA1" w14:paraId="1D9F5284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A260A50" w14:textId="77777777" w:rsidR="00F20DB7" w:rsidRPr="00846AA1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066AA48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846AA1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20DB7" w:rsidRPr="00846AA1" w14:paraId="067BDE96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FF49EE" w14:textId="6E080535" w:rsidR="0019558E" w:rsidRPr="00846AA1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846A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96320"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</w:p>
          <w:p w14:paraId="042D5AF0" w14:textId="18EF2230" w:rsidR="00F20DB7" w:rsidRPr="00846AA1" w:rsidRDefault="00F20DB7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vAlign w:val="bottom"/>
          </w:tcPr>
          <w:p w14:paraId="5B065984" w14:textId="14BBF13A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846AA1">
              <w:rPr>
                <w:rFonts w:asciiTheme="majorBidi" w:hAnsiTheme="majorBidi" w:cstheme="majorBidi" w:hint="cs"/>
                <w:cs/>
              </w:rPr>
              <w:t xml:space="preserve">ใน </w:t>
            </w:r>
            <w:r w:rsidR="006F1E95" w:rsidRPr="006F1E95">
              <w:rPr>
                <w:rFonts w:asciiTheme="majorBidi" w:hAnsiTheme="majorBidi" w:cstheme="majorBidi"/>
              </w:rPr>
              <w:t>12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Pr="00846AA1">
              <w:rPr>
                <w:rFonts w:asciiTheme="majorBidi" w:hAnsiTheme="majorBidi" w:cstheme="majorBidi" w:hint="cs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1DA4FCDD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D8570F1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846AA1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846AA1">
              <w:rPr>
                <w:rFonts w:asciiTheme="majorBidi" w:hAnsiTheme="majorBidi"/>
                <w:cs/>
              </w:rPr>
              <w:t xml:space="preserve">- </w:t>
            </w:r>
            <w:r w:rsidRPr="00846AA1">
              <w:rPr>
                <w:rFonts w:asciiTheme="majorBidi" w:hAnsiTheme="majorBidi" w:cstheme="majorBidi" w:hint="cs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34AB267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3AB05FD" w14:textId="14D3BE6A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846AA1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="00796320" w:rsidRPr="00846AA1">
              <w:rPr>
                <w:rFonts w:asciiTheme="majorBidi" w:hAnsiTheme="majorBidi" w:cstheme="majorBidi"/>
              </w:rPr>
              <w:t>-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Pr="00846AA1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13119C52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25A6AE5D" w14:textId="77777777" w:rsidR="00F20DB7" w:rsidRPr="00846AA1" w:rsidRDefault="00F20DB7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DB1330" w:rsidRPr="00846AA1" w14:paraId="4081F8D0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FBF64AE" w14:textId="77777777" w:rsidR="00DB1330" w:rsidRPr="00846AA1" w:rsidRDefault="00DB1330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86501B" w14:textId="2823A489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/>
                <w:cs/>
              </w:rPr>
              <w:t>(</w:t>
            </w:r>
            <w:r w:rsidRPr="00846AA1">
              <w:rPr>
                <w:rFonts w:asciiTheme="majorBidi" w:hAnsiTheme="majorBidi" w:cstheme="majorBidi"/>
              </w:rPr>
              <w:t xml:space="preserve">Stage </w:t>
            </w:r>
            <w:r w:rsidR="006F1E95"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7BC2766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8405D2F" w14:textId="79D15046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/>
                <w:cs/>
              </w:rPr>
              <w:t>(</w:t>
            </w:r>
            <w:r w:rsidRPr="00846AA1">
              <w:rPr>
                <w:rFonts w:asciiTheme="majorBidi" w:hAnsiTheme="majorBidi" w:cstheme="majorBidi"/>
              </w:rPr>
              <w:t xml:space="preserve">Stage </w:t>
            </w:r>
            <w:r w:rsidR="006F1E95" w:rsidRPr="006F1E95">
              <w:rPr>
                <w:rFonts w:asciiTheme="majorBidi" w:hAnsiTheme="majorBidi" w:cstheme="majorBidi"/>
              </w:rPr>
              <w:t>2</w:t>
            </w:r>
            <w:r w:rsidRPr="00846AA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843817A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0CB285F" w14:textId="788F8E8D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/>
                <w:cs/>
              </w:rPr>
              <w:t>(</w:t>
            </w:r>
            <w:r w:rsidRPr="00846AA1">
              <w:rPr>
                <w:rFonts w:asciiTheme="majorBidi" w:hAnsiTheme="majorBidi" w:cstheme="majorBidi"/>
              </w:rPr>
              <w:t xml:space="preserve">Stage </w:t>
            </w:r>
            <w:r w:rsidR="006F1E95" w:rsidRPr="006F1E95">
              <w:rPr>
                <w:rFonts w:asciiTheme="majorBidi" w:hAnsiTheme="majorBidi" w:cstheme="majorBidi"/>
              </w:rPr>
              <w:t>3</w:t>
            </w:r>
            <w:r w:rsidRPr="00846AA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CD89284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B7988CD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B1330" w:rsidRPr="00846AA1" w14:paraId="58B8104E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916C7D4" w14:textId="77777777" w:rsidR="00DB1330" w:rsidRPr="00846AA1" w:rsidRDefault="00DB1330" w:rsidP="00CF1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9FCF7B7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846AA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1330" w:rsidRPr="00846AA1" w14:paraId="127D68CD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65E99" w14:textId="23220158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846AA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</w:tcPr>
          <w:p w14:paraId="1477DA64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70" w:type="dxa"/>
          </w:tcPr>
          <w:p w14:paraId="5501FAC1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FDA271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</w:tcPr>
          <w:p w14:paraId="684DAB34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6ADE826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70" w:type="dxa"/>
            <w:vAlign w:val="bottom"/>
          </w:tcPr>
          <w:p w14:paraId="58AFAFC0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6F6508F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DB1330" w:rsidRPr="00846AA1" w14:paraId="2FA92A02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7E39914" w14:textId="029A263B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cs/>
              </w:rPr>
              <w:t>มกราคม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="006F1E95" w:rsidRPr="006F1E9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</w:tcPr>
          <w:p w14:paraId="61746DBA" w14:textId="56E112AE" w:rsidR="00DB1330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</w:pPr>
            <w:r w:rsidRPr="00846AA1">
              <w:t>-</w:t>
            </w:r>
          </w:p>
        </w:tc>
        <w:tc>
          <w:tcPr>
            <w:tcW w:w="270" w:type="dxa"/>
          </w:tcPr>
          <w:p w14:paraId="4AA27420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54DDD9E" w14:textId="19BBAC39" w:rsidR="00DB1330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6F1E95">
              <w:t>963</w:t>
            </w:r>
          </w:p>
        </w:tc>
        <w:tc>
          <w:tcPr>
            <w:tcW w:w="270" w:type="dxa"/>
          </w:tcPr>
          <w:p w14:paraId="273BE91E" w14:textId="63B23A83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6ADAE5" w14:textId="16688C39" w:rsidR="00DB1330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</w:pPr>
            <w:r w:rsidRPr="00846AA1">
              <w:t>-</w:t>
            </w:r>
          </w:p>
        </w:tc>
        <w:tc>
          <w:tcPr>
            <w:tcW w:w="270" w:type="dxa"/>
            <w:vAlign w:val="bottom"/>
          </w:tcPr>
          <w:p w14:paraId="5E5C6978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A46F81D" w14:textId="31F8F05B" w:rsidR="00DB1330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6F1E95">
              <w:t>963</w:t>
            </w:r>
          </w:p>
        </w:tc>
      </w:tr>
      <w:tr w:rsidR="00DB1330" w:rsidRPr="00846AA1" w14:paraId="6993CD73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A47684C" w14:textId="663DB281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3078FFFB" w14:textId="0A4181C5" w:rsidR="00DB1330" w:rsidRPr="00846AA1" w:rsidRDefault="00F9446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</w:pPr>
            <w:r w:rsidRPr="00846AA1">
              <w:t>-</w:t>
            </w:r>
          </w:p>
        </w:tc>
        <w:tc>
          <w:tcPr>
            <w:tcW w:w="270" w:type="dxa"/>
            <w:vAlign w:val="bottom"/>
          </w:tcPr>
          <w:p w14:paraId="2D0107E4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B988927" w14:textId="7662362A" w:rsidR="00DB1330" w:rsidRPr="00846AA1" w:rsidRDefault="00F9446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46AA1">
              <w:t>(</w:t>
            </w:r>
            <w:r w:rsidR="006F1E95" w:rsidRPr="006F1E95">
              <w:t>985</w:t>
            </w:r>
            <w:r w:rsidRPr="00846AA1">
              <w:t>)</w:t>
            </w:r>
          </w:p>
        </w:tc>
        <w:tc>
          <w:tcPr>
            <w:tcW w:w="270" w:type="dxa"/>
            <w:vAlign w:val="bottom"/>
          </w:tcPr>
          <w:p w14:paraId="45D2500B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0559CA6" w14:textId="33BE891E" w:rsidR="00DB1330" w:rsidRPr="00846AA1" w:rsidRDefault="00F9446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</w:pPr>
            <w:r w:rsidRPr="00846AA1">
              <w:t>-</w:t>
            </w:r>
          </w:p>
        </w:tc>
        <w:tc>
          <w:tcPr>
            <w:tcW w:w="270" w:type="dxa"/>
            <w:vAlign w:val="bottom"/>
          </w:tcPr>
          <w:p w14:paraId="5F67604C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BE63534" w14:textId="0D9641AF" w:rsidR="00DB1330" w:rsidRPr="00846AA1" w:rsidRDefault="00F9446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46AA1">
              <w:t>(</w:t>
            </w:r>
            <w:r w:rsidR="006F1E95" w:rsidRPr="006F1E95">
              <w:t>985</w:t>
            </w:r>
            <w:r w:rsidRPr="00846AA1">
              <w:t>)</w:t>
            </w:r>
          </w:p>
        </w:tc>
      </w:tr>
      <w:tr w:rsidR="00DB1330" w:rsidRPr="00846AA1" w14:paraId="62DA8BE6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7B79F4A" w14:textId="7C81B1BE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846AA1"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1A66B140" w14:textId="66EDF103" w:rsidR="00DB1330" w:rsidRPr="00846AA1" w:rsidRDefault="00F9446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</w:pPr>
            <w:r w:rsidRPr="00846AA1">
              <w:t>-</w:t>
            </w:r>
          </w:p>
        </w:tc>
        <w:tc>
          <w:tcPr>
            <w:tcW w:w="270" w:type="dxa"/>
          </w:tcPr>
          <w:p w14:paraId="70AAB625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01A97BC" w14:textId="5117FC90" w:rsidR="00DB1330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6F1E95">
              <w:t>22</w:t>
            </w:r>
          </w:p>
        </w:tc>
        <w:tc>
          <w:tcPr>
            <w:tcW w:w="270" w:type="dxa"/>
          </w:tcPr>
          <w:p w14:paraId="773BEF85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160B48E" w14:textId="0267D9D3" w:rsidR="00DB1330" w:rsidRPr="00846AA1" w:rsidRDefault="00F9446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</w:pPr>
            <w:r w:rsidRPr="00846AA1">
              <w:t>-</w:t>
            </w:r>
          </w:p>
        </w:tc>
        <w:tc>
          <w:tcPr>
            <w:tcW w:w="270" w:type="dxa"/>
            <w:vAlign w:val="bottom"/>
          </w:tcPr>
          <w:p w14:paraId="05FB9384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F56DFF5" w14:textId="75B721CA" w:rsidR="00DB1330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6F1E95">
              <w:t>22</w:t>
            </w:r>
          </w:p>
        </w:tc>
      </w:tr>
      <w:tr w:rsidR="00DB1330" w:rsidRPr="00846AA1" w14:paraId="6FFFFF55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7845900" w14:textId="5BD769B3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  <w:b/>
                <w:bCs/>
              </w:rPr>
              <w:t>31</w:t>
            </w:r>
            <w:r w:rsidRPr="00846AA1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6F1E95" w:rsidRPr="006F1E9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70C85" w14:textId="5143DE93" w:rsidR="00DB1330" w:rsidRPr="00846AA1" w:rsidRDefault="00F9446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b/>
                <w:bCs/>
              </w:rPr>
            </w:pPr>
            <w:r w:rsidRPr="00846AA1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55883B02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4C9CC2" w14:textId="06B07AFC" w:rsidR="00DB1330" w:rsidRPr="00846AA1" w:rsidRDefault="00F9446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b/>
                <w:bCs/>
              </w:rPr>
            </w:pPr>
            <w:r w:rsidRPr="00846AA1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2426A0EF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F8BE39" w14:textId="651C24E1" w:rsidR="00DB1330" w:rsidRPr="00846AA1" w:rsidRDefault="00F9446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b/>
                <w:bCs/>
              </w:rPr>
            </w:pPr>
            <w:r w:rsidRPr="00846AA1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79A682E5" w14:textId="77777777" w:rsidR="00DB1330" w:rsidRPr="00846AA1" w:rsidRDefault="00DB1330" w:rsidP="00CF1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88481" w14:textId="6A72247B" w:rsidR="00DB1330" w:rsidRPr="00FD7F30" w:rsidRDefault="00F9446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b/>
                <w:bCs/>
              </w:rPr>
            </w:pPr>
            <w:r w:rsidRPr="00FD7F30">
              <w:rPr>
                <w:b/>
                <w:bCs/>
              </w:rPr>
              <w:t>-</w:t>
            </w:r>
          </w:p>
        </w:tc>
      </w:tr>
    </w:tbl>
    <w:p w14:paraId="2C777034" w14:textId="501B2F1A" w:rsidR="005D6F80" w:rsidRPr="00846AA1" w:rsidRDefault="005D6F80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260"/>
        <w:gridCol w:w="270"/>
        <w:gridCol w:w="1170"/>
      </w:tblGrid>
      <w:tr w:rsidR="004712BC" w:rsidRPr="00846AA1" w14:paraId="05BC8571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63BA7FC" w14:textId="5BCB1505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</w:rPr>
              <w:t>1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cs/>
              </w:rPr>
              <w:t>มกราคม</w:t>
            </w:r>
            <w:r w:rsidRPr="00846AA1">
              <w:rPr>
                <w:rFonts w:asciiTheme="majorBidi" w:hAnsiTheme="majorBidi"/>
                <w:cs/>
              </w:rPr>
              <w:t xml:space="preserve"> </w:t>
            </w:r>
            <w:r w:rsidR="006F1E95" w:rsidRPr="006F1E95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79A85319" w14:textId="577684F9" w:rsidR="004712BC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</w:pPr>
            <w:r w:rsidRPr="006F1E95">
              <w:t>94</w:t>
            </w:r>
          </w:p>
        </w:tc>
        <w:tc>
          <w:tcPr>
            <w:tcW w:w="270" w:type="dxa"/>
          </w:tcPr>
          <w:p w14:paraId="4988DD25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298A00C" w14:textId="22CEED87" w:rsidR="004712BC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6F1E95">
              <w:t>2</w:t>
            </w:r>
            <w:r w:rsidR="004712BC" w:rsidRPr="00846AA1">
              <w:t>,</w:t>
            </w:r>
            <w:r w:rsidRPr="006F1E95">
              <w:t>156</w:t>
            </w:r>
          </w:p>
        </w:tc>
        <w:tc>
          <w:tcPr>
            <w:tcW w:w="270" w:type="dxa"/>
          </w:tcPr>
          <w:p w14:paraId="5440AA66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FD5F42E" w14:textId="3E7179D7" w:rsidR="004712BC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6F1E95">
              <w:t>1</w:t>
            </w:r>
            <w:r w:rsidR="004712BC" w:rsidRPr="00846AA1">
              <w:t>,</w:t>
            </w:r>
            <w:r w:rsidRPr="006F1E95">
              <w:t>411</w:t>
            </w:r>
          </w:p>
        </w:tc>
        <w:tc>
          <w:tcPr>
            <w:tcW w:w="270" w:type="dxa"/>
            <w:vAlign w:val="bottom"/>
          </w:tcPr>
          <w:p w14:paraId="5E055C7B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0EB9B760" w14:textId="4B86B916" w:rsidR="004712BC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6F1E95">
              <w:t>3</w:t>
            </w:r>
            <w:r w:rsidR="004712BC" w:rsidRPr="00846AA1">
              <w:t>,</w:t>
            </w:r>
            <w:r w:rsidRPr="006F1E95">
              <w:t>661</w:t>
            </w:r>
          </w:p>
        </w:tc>
      </w:tr>
      <w:tr w:rsidR="004712BC" w:rsidRPr="00846AA1" w14:paraId="7858BE07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C57EFEE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449C59EC" w14:textId="77777777" w:rsidR="004712BC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</w:pPr>
            <w:r w:rsidRPr="00846AA1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D32921E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81C6B81" w14:textId="4A868464" w:rsidR="004712BC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46AA1">
              <w:rPr>
                <w:cs/>
              </w:rPr>
              <w:t>(</w:t>
            </w:r>
            <w:r w:rsidR="006F1E95" w:rsidRPr="006F1E95">
              <w:t>650</w:t>
            </w:r>
            <w:r w:rsidRPr="00846AA1">
              <w:rPr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5550F33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B35017A" w14:textId="77777777" w:rsidR="004712BC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846AA1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B867903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70DD642B" w14:textId="63E3525A" w:rsidR="004712BC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46AA1">
              <w:rPr>
                <w:cs/>
              </w:rPr>
              <w:t>(</w:t>
            </w:r>
            <w:r w:rsidR="006F1E95" w:rsidRPr="006F1E95">
              <w:t>650</w:t>
            </w:r>
            <w:r w:rsidRPr="00846AA1">
              <w:rPr>
                <w:cs/>
              </w:rPr>
              <w:t>)</w:t>
            </w:r>
          </w:p>
        </w:tc>
      </w:tr>
      <w:tr w:rsidR="004712BC" w:rsidRPr="00846AA1" w14:paraId="4D737623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7F0ED8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846AA1"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170" w:type="dxa"/>
          </w:tcPr>
          <w:p w14:paraId="486981DC" w14:textId="14F28816" w:rsidR="004712BC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0"/>
              <w:jc w:val="right"/>
            </w:pPr>
            <w:r w:rsidRPr="00846AA1">
              <w:rPr>
                <w:cs/>
              </w:rPr>
              <w:t>(</w:t>
            </w:r>
            <w:r w:rsidR="006F1E95" w:rsidRPr="006F1E95">
              <w:t>94</w:t>
            </w:r>
            <w:r w:rsidRPr="00846AA1">
              <w:rPr>
                <w:cs/>
              </w:rPr>
              <w:t>)</w:t>
            </w:r>
          </w:p>
        </w:tc>
        <w:tc>
          <w:tcPr>
            <w:tcW w:w="270" w:type="dxa"/>
          </w:tcPr>
          <w:p w14:paraId="12A7A579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483D08C" w14:textId="77777777" w:rsidR="004712BC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846AA1">
              <w:rPr>
                <w:cs/>
              </w:rPr>
              <w:t>-</w:t>
            </w:r>
          </w:p>
        </w:tc>
        <w:tc>
          <w:tcPr>
            <w:tcW w:w="270" w:type="dxa"/>
          </w:tcPr>
          <w:p w14:paraId="0FE4708A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9BE2444" w14:textId="77777777" w:rsidR="004712BC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846AA1">
              <w:rPr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E821F25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00F18B23" w14:textId="4C350EE2" w:rsidR="004712BC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846AA1">
              <w:rPr>
                <w:cs/>
              </w:rPr>
              <w:t>(</w:t>
            </w:r>
            <w:r w:rsidR="006F1E95" w:rsidRPr="006F1E95">
              <w:t>94</w:t>
            </w:r>
            <w:r w:rsidRPr="00846AA1">
              <w:rPr>
                <w:cs/>
              </w:rPr>
              <w:t>)</w:t>
            </w:r>
          </w:p>
        </w:tc>
      </w:tr>
      <w:tr w:rsidR="004712BC" w:rsidRPr="00846AA1" w14:paraId="5DD770F3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187EDF0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846AA1"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36BFF198" w14:textId="77777777" w:rsidR="004712BC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</w:pPr>
            <w:r w:rsidRPr="00846AA1">
              <w:rPr>
                <w:cs/>
              </w:rPr>
              <w:t>-</w:t>
            </w:r>
          </w:p>
        </w:tc>
        <w:tc>
          <w:tcPr>
            <w:tcW w:w="270" w:type="dxa"/>
          </w:tcPr>
          <w:p w14:paraId="7CA43326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24B3E54" w14:textId="504D21F6" w:rsidR="004712BC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6F1E95">
              <w:t>105</w:t>
            </w:r>
          </w:p>
        </w:tc>
        <w:tc>
          <w:tcPr>
            <w:tcW w:w="270" w:type="dxa"/>
          </w:tcPr>
          <w:p w14:paraId="5BA2EA5D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405E76D" w14:textId="25221E8F" w:rsidR="004712BC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6F1E95">
              <w:t>3</w:t>
            </w:r>
          </w:p>
        </w:tc>
        <w:tc>
          <w:tcPr>
            <w:tcW w:w="270" w:type="dxa"/>
            <w:vAlign w:val="bottom"/>
          </w:tcPr>
          <w:p w14:paraId="418BFAD1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322202F0" w14:textId="79AD4D42" w:rsidR="004712BC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</w:pPr>
            <w:r w:rsidRPr="006F1E95">
              <w:t>108</w:t>
            </w:r>
          </w:p>
        </w:tc>
      </w:tr>
      <w:tr w:rsidR="004712BC" w:rsidRPr="00846AA1" w14:paraId="139F50F8" w14:textId="77777777" w:rsidTr="00A102D5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D150A39" w14:textId="5567ABEE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  <w:b/>
                <w:bCs/>
              </w:rPr>
              <w:t>31</w:t>
            </w:r>
            <w:r w:rsidRPr="00846AA1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46AA1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6F1E95" w:rsidRPr="006F1E9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35EE6C" w14:textId="77777777" w:rsidR="004712BC" w:rsidRPr="00846AA1" w:rsidRDefault="004712BC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60"/>
              <w:jc w:val="right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7F08642C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F7DC00" w14:textId="5AD51F93" w:rsidR="004712BC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b/>
                <w:bCs/>
              </w:rPr>
            </w:pPr>
            <w:r w:rsidRPr="006F1E95">
              <w:rPr>
                <w:b/>
                <w:bCs/>
              </w:rPr>
              <w:t>1</w:t>
            </w:r>
            <w:r w:rsidR="004712BC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611</w:t>
            </w:r>
          </w:p>
        </w:tc>
        <w:tc>
          <w:tcPr>
            <w:tcW w:w="270" w:type="dxa"/>
          </w:tcPr>
          <w:p w14:paraId="62BFDB1E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45F61F" w14:textId="21DD2517" w:rsidR="004712BC" w:rsidRPr="00846AA1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b/>
                <w:bCs/>
              </w:rPr>
            </w:pPr>
            <w:r w:rsidRPr="006F1E95">
              <w:rPr>
                <w:b/>
                <w:bCs/>
              </w:rPr>
              <w:t>1</w:t>
            </w:r>
            <w:r w:rsidR="004712BC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414</w:t>
            </w:r>
          </w:p>
        </w:tc>
        <w:tc>
          <w:tcPr>
            <w:tcW w:w="270" w:type="dxa"/>
            <w:vAlign w:val="bottom"/>
          </w:tcPr>
          <w:p w14:paraId="17FFF681" w14:textId="77777777" w:rsidR="004712BC" w:rsidRPr="00846AA1" w:rsidRDefault="004712BC" w:rsidP="0004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0746D" w14:textId="4799CEB3" w:rsidR="004712BC" w:rsidRPr="00FD7F30" w:rsidRDefault="006F1E95" w:rsidP="00FD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b/>
                <w:bCs/>
              </w:rPr>
            </w:pPr>
            <w:r w:rsidRPr="006F1E95">
              <w:rPr>
                <w:b/>
                <w:bCs/>
              </w:rPr>
              <w:t>3</w:t>
            </w:r>
            <w:r w:rsidR="004712BC" w:rsidRPr="00FD7F30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025</w:t>
            </w:r>
          </w:p>
        </w:tc>
      </w:tr>
    </w:tbl>
    <w:p w14:paraId="3DEAC9BE" w14:textId="734A5AEF" w:rsidR="004712BC" w:rsidRPr="00846AA1" w:rsidRDefault="004712BC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2BAFDE1D" w14:textId="2EEAA93B" w:rsidR="00A102D5" w:rsidRPr="00A102D5" w:rsidRDefault="00A102D5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335F8E">
        <w:rPr>
          <w:cs/>
        </w:rPr>
        <w:t xml:space="preserve">ในเดือนเมษายน </w:t>
      </w:r>
      <w:r w:rsidRPr="00335F8E">
        <w:t>2565</w:t>
      </w:r>
      <w:r w:rsidRPr="00335F8E">
        <w:rPr>
          <w:cs/>
        </w:rPr>
        <w:t xml:space="preserve"> บริษัทได้รับชำระคืนเงินให้กู้ยืมและดอกเบี้ยค้างรับทั้งจำนวนจากบริษัทย่อยแห่งหนึ่ง บริษัทจึงกลับรายการค่าเผื่อผลขาดทุนจากการด้อยค่าทั้งจำนวนในไตรมาส </w:t>
      </w:r>
      <w:r w:rsidRPr="00335F8E">
        <w:t>1</w:t>
      </w:r>
      <w:r w:rsidRPr="00335F8E">
        <w:rPr>
          <w:cs/>
        </w:rPr>
        <w:t xml:space="preserve"> ปี </w:t>
      </w:r>
      <w:r w:rsidRPr="00335F8E">
        <w:t>2565</w:t>
      </w:r>
    </w:p>
    <w:p w14:paraId="739B42E1" w14:textId="30D993C8" w:rsidR="007100A5" w:rsidRPr="007100A5" w:rsidRDefault="007100A5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sectPr w:rsidR="007100A5" w:rsidRPr="007100A5" w:rsidSect="00D9424B">
          <w:headerReference w:type="default" r:id="rId26"/>
          <w:pgSz w:w="11907" w:h="16840" w:code="9"/>
          <w:pgMar w:top="691" w:right="1017" w:bottom="576" w:left="1260" w:header="720" w:footer="720" w:gutter="0"/>
          <w:cols w:space="720"/>
          <w:docGrid w:linePitch="408"/>
        </w:sectPr>
      </w:pPr>
    </w:p>
    <w:p w14:paraId="29D91736" w14:textId="2257229C" w:rsidR="005D6F80" w:rsidRPr="00846AA1" w:rsidRDefault="00946D34" w:rsidP="00946D34">
      <w:pPr>
        <w:pStyle w:val="block"/>
        <w:spacing w:after="0" w:line="240" w:lineRule="auto"/>
        <w:ind w:left="720" w:right="-7" w:firstLine="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846AA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ความเสี่ยงจากเงินตราต่างประเทศ</w:t>
      </w:r>
    </w:p>
    <w:p w14:paraId="3C13A3F9" w14:textId="611F0A51" w:rsidR="00946D34" w:rsidRPr="00846AA1" w:rsidRDefault="00946D34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Spec="center" w:tblpY="-7"/>
        <w:tblW w:w="0" w:type="auto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1260"/>
        <w:gridCol w:w="1080"/>
        <w:gridCol w:w="1260"/>
        <w:gridCol w:w="270"/>
        <w:gridCol w:w="1170"/>
        <w:gridCol w:w="1170"/>
        <w:gridCol w:w="1440"/>
        <w:gridCol w:w="1440"/>
      </w:tblGrid>
      <w:tr w:rsidR="004712BC" w:rsidRPr="00846AA1" w14:paraId="0ADCC169" w14:textId="77777777" w:rsidTr="00FD7F30">
        <w:trPr>
          <w:tblHeader/>
        </w:trPr>
        <w:tc>
          <w:tcPr>
            <w:tcW w:w="3600" w:type="dxa"/>
          </w:tcPr>
          <w:p w14:paraId="788C281C" w14:textId="77777777" w:rsidR="004712BC" w:rsidRPr="00846AA1" w:rsidRDefault="004712BC" w:rsidP="004712BC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3EBB761" w14:textId="77777777" w:rsidR="004712BC" w:rsidRPr="00846AA1" w:rsidRDefault="004712BC" w:rsidP="004712BC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E6CBCB" w14:textId="77777777" w:rsidR="004712BC" w:rsidRPr="00846AA1" w:rsidRDefault="004712BC" w:rsidP="004712B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525167E" w14:textId="77777777" w:rsidR="004712BC" w:rsidRPr="00846AA1" w:rsidRDefault="004712BC" w:rsidP="004712BC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2BC" w:rsidRPr="00846AA1" w14:paraId="4AB5898E" w14:textId="77777777" w:rsidTr="00FD7F30">
        <w:trPr>
          <w:tblHeader/>
        </w:trPr>
        <w:tc>
          <w:tcPr>
            <w:tcW w:w="3600" w:type="dxa"/>
            <w:vAlign w:val="bottom"/>
          </w:tcPr>
          <w:p w14:paraId="2BE936C6" w14:textId="26C41F5E" w:rsidR="004712BC" w:rsidRPr="00EC1ABA" w:rsidRDefault="004712BC" w:rsidP="00EA2C8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46A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6F1E95" w:rsidRPr="006F1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  <w:r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CE718C1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38AD8140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7344459F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1D2FC8A5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311A5D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6FCD3301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2AA9AC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5BBEC26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F3E48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31E506C8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โครน</w:t>
            </w:r>
          </w:p>
          <w:p w14:paraId="3A41EA18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440" w:type="dxa"/>
          </w:tcPr>
          <w:p w14:paraId="0DBE607B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880647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0C65C975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EE440D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712BC" w:rsidRPr="00846AA1" w14:paraId="339D1717" w14:textId="77777777" w:rsidTr="00FD7F30">
        <w:trPr>
          <w:trHeight w:val="265"/>
          <w:tblHeader/>
        </w:trPr>
        <w:tc>
          <w:tcPr>
            <w:tcW w:w="3600" w:type="dxa"/>
            <w:vAlign w:val="bottom"/>
          </w:tcPr>
          <w:p w14:paraId="316AD677" w14:textId="77777777" w:rsidR="004712BC" w:rsidRPr="00846AA1" w:rsidRDefault="004712BC" w:rsidP="004712B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</w:tcPr>
          <w:p w14:paraId="6AB270D0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846A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70" w:type="dxa"/>
          </w:tcPr>
          <w:p w14:paraId="5A9ED6BE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</w:tcPr>
          <w:p w14:paraId="1AA1288B" w14:textId="77777777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846A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712BC" w:rsidRPr="00846AA1" w14:paraId="01EF0FB0" w14:textId="77777777" w:rsidTr="00FD7F30">
        <w:tc>
          <w:tcPr>
            <w:tcW w:w="3600" w:type="dxa"/>
          </w:tcPr>
          <w:p w14:paraId="3A6E108F" w14:textId="77777777" w:rsidR="004712BC" w:rsidRPr="00846AA1" w:rsidRDefault="004712BC" w:rsidP="004712B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2B7E098E" w14:textId="44E28CB8" w:rsidR="004712BC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B4EC7" w:rsidRPr="00CC0D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260" w:type="dxa"/>
            <w:vAlign w:val="bottom"/>
          </w:tcPr>
          <w:p w14:paraId="1D414AA1" w14:textId="7EF175C7" w:rsidR="004712BC" w:rsidRPr="00CC0DF0" w:rsidRDefault="006F1E95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bottom"/>
          </w:tcPr>
          <w:p w14:paraId="6CD8C53F" w14:textId="178F6465" w:rsidR="004712BC" w:rsidRPr="00CC0DF0" w:rsidRDefault="006F1E95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7F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260" w:type="dxa"/>
            <w:vAlign w:val="bottom"/>
          </w:tcPr>
          <w:p w14:paraId="5313FC05" w14:textId="5B1841D4" w:rsidR="004712BC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D7F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70" w:type="dxa"/>
          </w:tcPr>
          <w:p w14:paraId="40B828A7" w14:textId="77777777" w:rsidR="004712BC" w:rsidRPr="00846AA1" w:rsidRDefault="004712BC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FC6A87" w14:textId="0B547D64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46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170" w:type="dxa"/>
            <w:vAlign w:val="bottom"/>
          </w:tcPr>
          <w:p w14:paraId="358FB168" w14:textId="1773F459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495C011" w14:textId="533473A1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FF62B7C" w14:textId="181B70CA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46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792649" w:rsidRPr="00846AA1" w14:paraId="0671B012" w14:textId="77777777" w:rsidTr="00FD7F30">
        <w:tc>
          <w:tcPr>
            <w:tcW w:w="3600" w:type="dxa"/>
          </w:tcPr>
          <w:p w14:paraId="3C05E18E" w14:textId="4BC9A1F0" w:rsidR="00792649" w:rsidRPr="00846AA1" w:rsidRDefault="00792649" w:rsidP="004712B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1080" w:type="dxa"/>
            <w:vAlign w:val="bottom"/>
          </w:tcPr>
          <w:p w14:paraId="48AACF2D" w14:textId="79443854" w:rsidR="00792649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260" w:type="dxa"/>
            <w:vAlign w:val="bottom"/>
          </w:tcPr>
          <w:p w14:paraId="5BDAD78C" w14:textId="6BE1500B" w:rsidR="00792649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58C0CC5" w14:textId="1B988569" w:rsidR="00792649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8D2C586" w14:textId="3C6D8A04" w:rsidR="00792649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68F06524" w14:textId="77777777" w:rsidR="00792649" w:rsidRPr="00846AA1" w:rsidRDefault="00792649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651082" w14:textId="1AD25D20" w:rsidR="00792649" w:rsidRPr="00846AA1" w:rsidRDefault="000457B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53743C9" w14:textId="72DBBF26" w:rsidR="00792649" w:rsidRPr="00846AA1" w:rsidRDefault="000457B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43059D4" w14:textId="4911BD08" w:rsidR="00792649" w:rsidRPr="00846AA1" w:rsidRDefault="000457B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DF2CB65" w14:textId="19C3594C" w:rsidR="00792649" w:rsidRPr="00846AA1" w:rsidRDefault="000457B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2BC" w:rsidRPr="00846AA1" w14:paraId="7610E471" w14:textId="77777777" w:rsidTr="00FD7F30">
        <w:tc>
          <w:tcPr>
            <w:tcW w:w="3600" w:type="dxa"/>
          </w:tcPr>
          <w:p w14:paraId="4B398C08" w14:textId="77777777" w:rsidR="004712BC" w:rsidRPr="00846AA1" w:rsidRDefault="004712BC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79BDF87B" w14:textId="085A812A" w:rsidR="004712BC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1260" w:type="dxa"/>
            <w:vAlign w:val="bottom"/>
          </w:tcPr>
          <w:p w14:paraId="07F274E8" w14:textId="60F5D9A4" w:rsidR="004712BC" w:rsidRPr="00CC0DF0" w:rsidRDefault="006F1E95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080" w:type="dxa"/>
            <w:vAlign w:val="bottom"/>
          </w:tcPr>
          <w:p w14:paraId="7B7BA33F" w14:textId="3199E3A5" w:rsidR="004712BC" w:rsidRPr="00CC0DF0" w:rsidRDefault="006F1E95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260" w:type="dxa"/>
            <w:vAlign w:val="bottom"/>
          </w:tcPr>
          <w:p w14:paraId="5132A637" w14:textId="53B8E7A8" w:rsidR="004712BC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7F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270" w:type="dxa"/>
          </w:tcPr>
          <w:p w14:paraId="1F1F6F6A" w14:textId="77777777" w:rsidR="004712BC" w:rsidRPr="00846AA1" w:rsidRDefault="004712BC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1EA69" w14:textId="761278F8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46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170" w:type="dxa"/>
            <w:vAlign w:val="bottom"/>
          </w:tcPr>
          <w:p w14:paraId="288A7AC3" w14:textId="5671B107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39462A7" w14:textId="1E44BF88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E999C60" w14:textId="4EA2A3FA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46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4712BC" w:rsidRPr="00846AA1" w14:paraId="1DA25A07" w14:textId="77777777" w:rsidTr="00FD7F30">
        <w:tc>
          <w:tcPr>
            <w:tcW w:w="3600" w:type="dxa"/>
          </w:tcPr>
          <w:p w14:paraId="0118AD87" w14:textId="77777777" w:rsidR="004712BC" w:rsidRPr="00846AA1" w:rsidRDefault="004712BC" w:rsidP="004712B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AC5CBDE" w14:textId="336A1765" w:rsidR="004712BC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260" w:type="dxa"/>
            <w:vAlign w:val="bottom"/>
          </w:tcPr>
          <w:p w14:paraId="012AC37E" w14:textId="61135515" w:rsidR="004712BC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609A6E75" w14:textId="36D868F5" w:rsidR="004712BC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F8C711C" w14:textId="7262F776" w:rsidR="004712BC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69DC0A66" w14:textId="77777777" w:rsidR="004712BC" w:rsidRPr="00846AA1" w:rsidRDefault="004712BC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87D2FB" w14:textId="59E1CE61" w:rsidR="004712BC" w:rsidRPr="00846AA1" w:rsidRDefault="000457B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AB5BE8D" w14:textId="2894F073" w:rsidR="004712BC" w:rsidRPr="00846AA1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46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1440" w:type="dxa"/>
            <w:vAlign w:val="bottom"/>
          </w:tcPr>
          <w:p w14:paraId="195BF91F" w14:textId="4E74884A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870E231" w14:textId="49A7A5BE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46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4712BC" w:rsidRPr="00846AA1" w14:paraId="1CF4CF93" w14:textId="77777777" w:rsidTr="00FD7F30">
        <w:tc>
          <w:tcPr>
            <w:tcW w:w="3600" w:type="dxa"/>
            <w:shd w:val="clear" w:color="auto" w:fill="auto"/>
          </w:tcPr>
          <w:p w14:paraId="78648B7E" w14:textId="77777777" w:rsidR="004712BC" w:rsidRPr="00846AA1" w:rsidRDefault="004712BC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484F84" w14:textId="4D55E368" w:rsidR="004712BC" w:rsidRPr="00CC0DF0" w:rsidRDefault="00792649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1F66C7" w14:textId="1C0A03B4" w:rsidR="004712BC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6A261" w14:textId="486788A7" w:rsidR="004712BC" w:rsidRPr="00CC0DF0" w:rsidRDefault="00FD7F30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804505" w14:textId="684CD538" w:rsidR="004712BC" w:rsidRPr="00CC0DF0" w:rsidRDefault="00792649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E4AC3C" w14:textId="77777777" w:rsidR="004712BC" w:rsidRPr="00846AA1" w:rsidRDefault="004712BC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B01DFD" w14:textId="241B949C" w:rsidR="004712BC" w:rsidRPr="00846AA1" w:rsidRDefault="00F9446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677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7B427C" w14:textId="62A14A4F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26523" w14:textId="679D6E73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EE49A" w14:textId="2F816EF6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677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846AA1" w14:paraId="00E5CB7D" w14:textId="77777777" w:rsidTr="00FD7F30">
        <w:tc>
          <w:tcPr>
            <w:tcW w:w="3600" w:type="dxa"/>
          </w:tcPr>
          <w:p w14:paraId="76CBF5E4" w14:textId="77777777" w:rsidR="004712BC" w:rsidRPr="00846AA1" w:rsidRDefault="004712BC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09A53493" w14:textId="5FB562D1" w:rsidR="004712BC" w:rsidRPr="00CC0DF0" w:rsidRDefault="0053434D" w:rsidP="004712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 w:rsidR="00360B22" w:rsidRPr="00CC0D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1DEB1E9" w14:textId="4A5FF936" w:rsidR="004712BC" w:rsidRPr="00CC0DF0" w:rsidRDefault="00792649" w:rsidP="00FD7F3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775C0E8F" w14:textId="23DE055E" w:rsidR="004712BC" w:rsidRPr="00CC0DF0" w:rsidRDefault="00690B49" w:rsidP="00FD7F3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792649" w:rsidRPr="00CC0D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1A778C4" w14:textId="2F5C79B4" w:rsidR="004712BC" w:rsidRPr="00CC0DF0" w:rsidRDefault="001A06F8" w:rsidP="004712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D7F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628</w:t>
            </w:r>
            <w:r w:rsidR="00360B22" w:rsidRPr="00CC0D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D0B193" w14:textId="77777777" w:rsidR="004712BC" w:rsidRPr="00846AA1" w:rsidRDefault="004712BC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391AFC" w14:textId="2E8B4A4F" w:rsidR="004712BC" w:rsidRPr="00846AA1" w:rsidRDefault="00F9446C" w:rsidP="004712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6CD136F" w14:textId="60ACA0B3" w:rsidR="004712BC" w:rsidRPr="00846AA1" w:rsidRDefault="00F9446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46F53A7" w14:textId="6B5AB81B" w:rsidR="004712BC" w:rsidRPr="00846AA1" w:rsidRDefault="00F9446C" w:rsidP="004712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4DE90EB3" w14:textId="31196CDC" w:rsidR="004712BC" w:rsidRPr="00846AA1" w:rsidRDefault="00F9446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0B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90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Pr="00690B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846AA1" w14:paraId="48282C46" w14:textId="77777777" w:rsidTr="00FD7F30">
        <w:tc>
          <w:tcPr>
            <w:tcW w:w="3600" w:type="dxa"/>
          </w:tcPr>
          <w:p w14:paraId="0ABC2174" w14:textId="77777777" w:rsidR="004712BC" w:rsidRPr="00846AA1" w:rsidRDefault="004712BC" w:rsidP="004712B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  <w:r w:rsidRPr="00846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846A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080" w:type="dxa"/>
            <w:vAlign w:val="bottom"/>
          </w:tcPr>
          <w:p w14:paraId="6E5C049A" w14:textId="1A2C8D88" w:rsidR="004712BC" w:rsidRPr="00CC0DF0" w:rsidRDefault="0053434D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  <w:r w:rsidR="00360B22"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B298CC1" w14:textId="046C7B33" w:rsidR="004712BC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6409B3A2" w14:textId="2E4D1A97" w:rsidR="004712BC" w:rsidRPr="00CC0DF0" w:rsidRDefault="006F1E95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7F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33D40CA" w14:textId="3C25F8E2" w:rsidR="004712BC" w:rsidRPr="00CC0DF0" w:rsidRDefault="001A06F8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FD7F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  <w:r w:rsidR="00360B22"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EB77A6" w14:textId="77777777" w:rsidR="004712BC" w:rsidRPr="00846AA1" w:rsidRDefault="004712BC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59F538" w14:textId="33B1286E" w:rsidR="004712BC" w:rsidRPr="00846AA1" w:rsidRDefault="000457B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  <w:r w:rsidR="00F9446C"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1213DFB" w14:textId="333B9530" w:rsidR="004712BC" w:rsidRPr="00846AA1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9446C"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440" w:type="dxa"/>
            <w:vAlign w:val="bottom"/>
          </w:tcPr>
          <w:p w14:paraId="5353C1D0" w14:textId="0347F979" w:rsidR="004712BC" w:rsidRPr="00846AA1" w:rsidRDefault="00F9446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4F3F3D86" w14:textId="0762E933" w:rsidR="004712BC" w:rsidRPr="00846AA1" w:rsidRDefault="00F9446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0B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90B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  <w:r w:rsidRPr="00690B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712BC" w:rsidRPr="00846AA1" w14:paraId="1AEDB5A2" w14:textId="77777777" w:rsidTr="00FD7F30">
        <w:tc>
          <w:tcPr>
            <w:tcW w:w="3600" w:type="dxa"/>
          </w:tcPr>
          <w:p w14:paraId="4837572A" w14:textId="77777777" w:rsidR="004712BC" w:rsidRPr="00846AA1" w:rsidRDefault="004712BC" w:rsidP="004712BC">
            <w:pPr>
              <w:pStyle w:val="BodyText"/>
              <w:tabs>
                <w:tab w:val="clear" w:pos="3742"/>
                <w:tab w:val="left" w:pos="3486"/>
              </w:tabs>
              <w:spacing w:after="0"/>
              <w:ind w:left="156" w:right="-107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080" w:type="dxa"/>
            <w:vAlign w:val="bottom"/>
          </w:tcPr>
          <w:p w14:paraId="0E17C904" w14:textId="7B842F7E" w:rsidR="004712BC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2649" w:rsidRPr="00CC0D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1260" w:type="dxa"/>
            <w:vAlign w:val="bottom"/>
          </w:tcPr>
          <w:p w14:paraId="4187615D" w14:textId="08E68994" w:rsidR="004712BC" w:rsidRPr="00CC0DF0" w:rsidRDefault="006F1E95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080" w:type="dxa"/>
            <w:vAlign w:val="bottom"/>
          </w:tcPr>
          <w:p w14:paraId="01AF0E7F" w14:textId="6E1F4933" w:rsidR="004712BC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3CBCC38" w14:textId="47833BDF" w:rsidR="004712BC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60B22" w:rsidRPr="00CC0D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2C664F06" w14:textId="77777777" w:rsidR="004712BC" w:rsidRPr="00846AA1" w:rsidRDefault="004712BC" w:rsidP="004712B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F25904" w14:textId="2497A7AF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B4DE55D" w14:textId="6D81BEF0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66504D1" w14:textId="21C4BF25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C768C35" w14:textId="6F25F7EA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2BC" w:rsidRPr="00846AA1" w14:paraId="3AFAFD48" w14:textId="77777777" w:rsidTr="00FD7F30">
        <w:tc>
          <w:tcPr>
            <w:tcW w:w="3600" w:type="dxa"/>
          </w:tcPr>
          <w:p w14:paraId="2C5DBC61" w14:textId="77777777" w:rsidR="004712BC" w:rsidRPr="00846AA1" w:rsidRDefault="004712BC" w:rsidP="004712BC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080" w:type="dxa"/>
            <w:vAlign w:val="bottom"/>
          </w:tcPr>
          <w:p w14:paraId="23109561" w14:textId="51810566" w:rsidR="004712BC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260" w:type="dxa"/>
            <w:vAlign w:val="bottom"/>
          </w:tcPr>
          <w:p w14:paraId="4E3F704C" w14:textId="00159A44" w:rsidR="004712BC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2C3E714" w14:textId="4148125A" w:rsidR="004712BC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084D171" w14:textId="1A439772" w:rsidR="004712BC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6263BA89" w14:textId="77777777" w:rsidR="004712BC" w:rsidRPr="00846AA1" w:rsidRDefault="004712BC" w:rsidP="004712B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F7F57C" w14:textId="096FAF6E" w:rsidR="004712BC" w:rsidRPr="00846AA1" w:rsidRDefault="00FD7F30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191561D" w14:textId="2586F2C0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FA155A1" w14:textId="13E5AF1C" w:rsidR="004712BC" w:rsidRPr="00846AA1" w:rsidRDefault="00F9446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B5EB2B7" w14:textId="662761D5" w:rsidR="004712BC" w:rsidRPr="00846AA1" w:rsidRDefault="00EC2A6A" w:rsidP="00EC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2649" w:rsidRPr="00846AA1" w14:paraId="33AE9DAE" w14:textId="77777777" w:rsidTr="00FD7F30">
        <w:tc>
          <w:tcPr>
            <w:tcW w:w="3600" w:type="dxa"/>
          </w:tcPr>
          <w:p w14:paraId="67AC333F" w14:textId="6D141038" w:rsidR="00792649" w:rsidRPr="00846AA1" w:rsidRDefault="00792649" w:rsidP="004712BC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เงินตราต่างประเทศ                                        </w:t>
            </w:r>
          </w:p>
        </w:tc>
        <w:tc>
          <w:tcPr>
            <w:tcW w:w="1080" w:type="dxa"/>
            <w:vAlign w:val="bottom"/>
          </w:tcPr>
          <w:p w14:paraId="5436F2B1" w14:textId="633BF6FE" w:rsidR="00792649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2649" w:rsidRPr="00CC0D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1260" w:type="dxa"/>
            <w:vAlign w:val="bottom"/>
          </w:tcPr>
          <w:p w14:paraId="5B096556" w14:textId="57CBCD90" w:rsidR="00792649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28189CF" w14:textId="04F4E509" w:rsidR="00792649" w:rsidRPr="00CC0DF0" w:rsidRDefault="00792649" w:rsidP="00FD7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E907D74" w14:textId="343D8839" w:rsidR="00792649" w:rsidRPr="00CC0DF0" w:rsidRDefault="006F1E95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60B22" w:rsidRPr="00CC0D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270" w:type="dxa"/>
          </w:tcPr>
          <w:p w14:paraId="582987E8" w14:textId="77777777" w:rsidR="00792649" w:rsidRPr="00846AA1" w:rsidRDefault="00792649" w:rsidP="004712B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4FB509" w14:textId="22EEB5E0" w:rsidR="00792649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D7F30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1170" w:type="dxa"/>
            <w:vAlign w:val="bottom"/>
          </w:tcPr>
          <w:p w14:paraId="28E0E75F" w14:textId="577F661B" w:rsidR="00792649" w:rsidRPr="00846AA1" w:rsidRDefault="000457B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718FDD4" w14:textId="283EB62C" w:rsidR="00792649" w:rsidRPr="00846AA1" w:rsidRDefault="000457B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4CE9171" w14:textId="78D24C94" w:rsidR="00792649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C2A6A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4712BC" w:rsidRPr="00846AA1" w14:paraId="7D4FB916" w14:textId="77777777" w:rsidTr="00FD7F30">
        <w:tc>
          <w:tcPr>
            <w:tcW w:w="3600" w:type="dxa"/>
          </w:tcPr>
          <w:p w14:paraId="49D39516" w14:textId="77777777" w:rsidR="004712BC" w:rsidRPr="00846AA1" w:rsidRDefault="004712BC" w:rsidP="004712B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080" w:type="dxa"/>
            <w:vAlign w:val="bottom"/>
          </w:tcPr>
          <w:p w14:paraId="550B5657" w14:textId="10C701C9" w:rsidR="004712BC" w:rsidRPr="00CC0DF0" w:rsidRDefault="00792649" w:rsidP="004712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715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EFC3048" w14:textId="4099E342" w:rsidR="004712BC" w:rsidRPr="00CC0DF0" w:rsidRDefault="00792649" w:rsidP="00FD7F3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BD50A7B" w14:textId="420331AF" w:rsidR="004712BC" w:rsidRPr="00CC0DF0" w:rsidRDefault="00792649" w:rsidP="00FD7F3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6FFDFBB" w14:textId="2D667AD5" w:rsidR="004712BC" w:rsidRPr="00CC0DF0" w:rsidRDefault="00360B22" w:rsidP="004712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715</w:t>
            </w:r>
            <w:r w:rsidRPr="00CC0D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36FAFA" w14:textId="77777777" w:rsidR="004712BC" w:rsidRPr="00846AA1" w:rsidRDefault="004712BC" w:rsidP="004712B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470DD5" w14:textId="7371ED43" w:rsidR="004712BC" w:rsidRPr="00846AA1" w:rsidRDefault="00F9446C" w:rsidP="004712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715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1EA6305" w14:textId="451B8970" w:rsidR="004712BC" w:rsidRPr="00846AA1" w:rsidRDefault="00F9446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7E58AF7" w14:textId="6D7B6F47" w:rsidR="004712BC" w:rsidRPr="00846AA1" w:rsidRDefault="00F9446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C10D889" w14:textId="70AD85B9" w:rsidR="004712BC" w:rsidRPr="00846AA1" w:rsidRDefault="00F9446C" w:rsidP="00EC2A6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715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846AA1" w14:paraId="5B42312D" w14:textId="77777777" w:rsidTr="00FD7F30">
        <w:tc>
          <w:tcPr>
            <w:tcW w:w="3600" w:type="dxa"/>
          </w:tcPr>
          <w:p w14:paraId="767C7F78" w14:textId="77777777" w:rsidR="004712BC" w:rsidRPr="00846AA1" w:rsidRDefault="004712BC" w:rsidP="004712BC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vAlign w:val="bottom"/>
          </w:tcPr>
          <w:p w14:paraId="21330FD0" w14:textId="1C18B45A" w:rsidR="004712BC" w:rsidRPr="00CC0DF0" w:rsidRDefault="00690B49" w:rsidP="004712B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  <w:r w:rsidR="00360B22"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EF263B9" w14:textId="67765C99" w:rsidR="004712BC" w:rsidRPr="00CC0DF0" w:rsidRDefault="00792649" w:rsidP="00FD7F3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73E87CC8" w14:textId="35A4C7F4" w:rsidR="004712BC" w:rsidRPr="00CC0DF0" w:rsidRDefault="006F1E95" w:rsidP="00FD7F3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7F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907F6EC" w14:textId="02B8C2A8" w:rsidR="004712BC" w:rsidRPr="00CC0DF0" w:rsidRDefault="001A06F8" w:rsidP="004712B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FD7F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360B22" w:rsidRPr="00CC0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9895BA" w14:textId="77777777" w:rsidR="004712BC" w:rsidRPr="00846AA1" w:rsidRDefault="004712BC" w:rsidP="004712BC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B4B9D1" w14:textId="5D8CF47F" w:rsidR="004712BC" w:rsidRPr="00846AA1" w:rsidRDefault="000457B5" w:rsidP="004712B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098</w:t>
            </w:r>
            <w:r w:rsidR="00F9446C"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1495814" w14:textId="44045A90" w:rsidR="004712BC" w:rsidRPr="00846AA1" w:rsidRDefault="006F1E95" w:rsidP="004712B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9446C"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440" w:type="dxa"/>
            <w:vAlign w:val="bottom"/>
          </w:tcPr>
          <w:p w14:paraId="45C4AB57" w14:textId="779A8551" w:rsidR="004712BC" w:rsidRPr="00846AA1" w:rsidRDefault="00F9446C" w:rsidP="004712B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4EE0BAA" w14:textId="565DCE7F" w:rsidR="004712BC" w:rsidRPr="00846AA1" w:rsidRDefault="00F9446C" w:rsidP="004712BC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0B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690B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  <w:r w:rsidRPr="00690B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EDBC2DA" w14:textId="4FCF27F2" w:rsidR="004712BC" w:rsidRPr="00846AA1" w:rsidRDefault="004712BC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593C4767" w14:textId="77777777" w:rsidR="004712BC" w:rsidRPr="00846AA1" w:rsidRDefault="004712BC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2B1DBED" w14:textId="77777777" w:rsidR="00946D34" w:rsidRPr="00846AA1" w:rsidRDefault="00946D34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3FB5606" w14:textId="77777777" w:rsidR="00DF7445" w:rsidRPr="00846AA1" w:rsidRDefault="00DF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846AA1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tbl>
      <w:tblPr>
        <w:tblpPr w:leftFromText="180" w:rightFromText="180" w:vertAnchor="text" w:horzAnchor="margin" w:tblpXSpec="center" w:tblpY="-7"/>
        <w:tblW w:w="0" w:type="auto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1170"/>
        <w:gridCol w:w="1080"/>
        <w:gridCol w:w="1260"/>
        <w:gridCol w:w="270"/>
        <w:gridCol w:w="1260"/>
        <w:gridCol w:w="1440"/>
        <w:gridCol w:w="1260"/>
        <w:gridCol w:w="1260"/>
      </w:tblGrid>
      <w:tr w:rsidR="004712BC" w:rsidRPr="00846AA1" w14:paraId="362D5750" w14:textId="77777777" w:rsidTr="00FD7F30">
        <w:trPr>
          <w:tblHeader/>
        </w:trPr>
        <w:tc>
          <w:tcPr>
            <w:tcW w:w="3600" w:type="dxa"/>
          </w:tcPr>
          <w:p w14:paraId="6B9E521C" w14:textId="77777777" w:rsidR="004712BC" w:rsidRPr="00846AA1" w:rsidRDefault="004712BC" w:rsidP="0004162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3C0DA5C" w14:textId="77777777" w:rsidR="004712BC" w:rsidRPr="00846AA1" w:rsidRDefault="004712BC" w:rsidP="00041626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85BB57" w14:textId="77777777" w:rsidR="004712BC" w:rsidRPr="00846AA1" w:rsidRDefault="004712BC" w:rsidP="0004162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D70A9C3" w14:textId="77777777" w:rsidR="004712BC" w:rsidRPr="00846AA1" w:rsidRDefault="004712BC" w:rsidP="00041626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2BC" w:rsidRPr="00846AA1" w14:paraId="54398535" w14:textId="77777777" w:rsidTr="00EC1ABA">
        <w:trPr>
          <w:tblHeader/>
        </w:trPr>
        <w:tc>
          <w:tcPr>
            <w:tcW w:w="3600" w:type="dxa"/>
            <w:vAlign w:val="bottom"/>
          </w:tcPr>
          <w:p w14:paraId="0AE249BA" w14:textId="07879DA6" w:rsidR="004712BC" w:rsidRPr="00EC1ABA" w:rsidRDefault="004712BC" w:rsidP="00EA2C81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F1E95" w:rsidRPr="006F1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46A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6F1E95" w:rsidRPr="006F1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6332A68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13EE9659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430AA182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09E2D584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25E1E6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6E581031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720742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88D58B4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0B02F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440" w:type="dxa"/>
          </w:tcPr>
          <w:p w14:paraId="16C3B6CB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โครน</w:t>
            </w:r>
          </w:p>
          <w:p w14:paraId="6D485AAB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260" w:type="dxa"/>
          </w:tcPr>
          <w:p w14:paraId="0BCB328F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5F42BD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1A8FF546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C14324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712BC" w:rsidRPr="00846AA1" w14:paraId="206A0B6E" w14:textId="77777777" w:rsidTr="00FD7F30">
        <w:trPr>
          <w:tblHeader/>
        </w:trPr>
        <w:tc>
          <w:tcPr>
            <w:tcW w:w="3600" w:type="dxa"/>
            <w:vAlign w:val="bottom"/>
          </w:tcPr>
          <w:p w14:paraId="3DB826E2" w14:textId="77777777" w:rsidR="004712BC" w:rsidRPr="00846AA1" w:rsidRDefault="004712BC" w:rsidP="0004162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</w:tcPr>
          <w:p w14:paraId="5CB883C4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846A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70" w:type="dxa"/>
          </w:tcPr>
          <w:p w14:paraId="2DA3E3F9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</w:tcPr>
          <w:p w14:paraId="036DA545" w14:textId="77777777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846A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712BC" w:rsidRPr="00846AA1" w14:paraId="053F9494" w14:textId="77777777" w:rsidTr="00EC1ABA">
        <w:tc>
          <w:tcPr>
            <w:tcW w:w="3600" w:type="dxa"/>
          </w:tcPr>
          <w:p w14:paraId="43266209" w14:textId="77777777" w:rsidR="004712BC" w:rsidRPr="00846AA1" w:rsidRDefault="004712BC" w:rsidP="0004162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28BC5C4" w14:textId="7046F6F7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170" w:type="dxa"/>
            <w:vAlign w:val="bottom"/>
          </w:tcPr>
          <w:p w14:paraId="372EC985" w14:textId="731ACCCD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18F5BA93" w14:textId="7934F8EE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260" w:type="dxa"/>
            <w:vAlign w:val="bottom"/>
          </w:tcPr>
          <w:p w14:paraId="26036947" w14:textId="216A74E8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6BEA9465" w14:textId="77777777" w:rsidR="004712BC" w:rsidRPr="00846AA1" w:rsidRDefault="004712BC" w:rsidP="000416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4BCB19" w14:textId="7B2C01B6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440" w:type="dxa"/>
            <w:vAlign w:val="bottom"/>
          </w:tcPr>
          <w:p w14:paraId="73BB40D7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B3723C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C326B00" w14:textId="61B67193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4712BC" w:rsidRPr="00846AA1" w14:paraId="35CF37AA" w14:textId="77777777" w:rsidTr="00EC1ABA">
        <w:tc>
          <w:tcPr>
            <w:tcW w:w="3600" w:type="dxa"/>
          </w:tcPr>
          <w:p w14:paraId="7333A05E" w14:textId="77777777" w:rsidR="004712BC" w:rsidRPr="00846AA1" w:rsidRDefault="004712BC" w:rsidP="000416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1E9C359B" w14:textId="1F210FDC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170" w:type="dxa"/>
            <w:vAlign w:val="bottom"/>
          </w:tcPr>
          <w:p w14:paraId="69C12DBC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3046881" w14:textId="6336161A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260" w:type="dxa"/>
            <w:vAlign w:val="bottom"/>
          </w:tcPr>
          <w:p w14:paraId="4B29E338" w14:textId="7F468D8A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20FECAB0" w14:textId="77777777" w:rsidR="004712BC" w:rsidRPr="00846AA1" w:rsidRDefault="004712BC" w:rsidP="000416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B298A1" w14:textId="103557D7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440" w:type="dxa"/>
            <w:vAlign w:val="bottom"/>
          </w:tcPr>
          <w:p w14:paraId="03963867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4FE67B7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EDD95F9" w14:textId="28B7FC35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4712BC" w:rsidRPr="00846AA1" w14:paraId="62873A0E" w14:textId="77777777" w:rsidTr="00EC1ABA">
        <w:tc>
          <w:tcPr>
            <w:tcW w:w="3600" w:type="dxa"/>
          </w:tcPr>
          <w:p w14:paraId="6997562A" w14:textId="77777777" w:rsidR="004712BC" w:rsidRPr="00846AA1" w:rsidRDefault="004712BC" w:rsidP="0004162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D16831" w14:textId="526694F5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170" w:type="dxa"/>
            <w:vAlign w:val="bottom"/>
          </w:tcPr>
          <w:p w14:paraId="1596FEF6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CBFF137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95C09E" w14:textId="33CC7814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6E0B4DFB" w14:textId="77777777" w:rsidR="004712BC" w:rsidRPr="00846AA1" w:rsidRDefault="004712BC" w:rsidP="000416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BB7531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C8BBEEE" w14:textId="70509FD1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1260" w:type="dxa"/>
            <w:vAlign w:val="bottom"/>
          </w:tcPr>
          <w:p w14:paraId="08287A0B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DEB9B6" w14:textId="6260D7AB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4712BC" w:rsidRPr="00846AA1" w14:paraId="7965FC74" w14:textId="77777777" w:rsidTr="00EC1ABA">
        <w:tc>
          <w:tcPr>
            <w:tcW w:w="3600" w:type="dxa"/>
            <w:shd w:val="clear" w:color="auto" w:fill="auto"/>
          </w:tcPr>
          <w:p w14:paraId="78CB1B1A" w14:textId="77777777" w:rsidR="004712BC" w:rsidRPr="00846AA1" w:rsidRDefault="004712BC" w:rsidP="000416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DBA37E" w14:textId="58605F70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016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BD3BE" w14:textId="2B09EC6F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96F7FD" w14:textId="4F7971F0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B48831" w14:textId="4679554F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D98D21" w14:textId="77777777" w:rsidR="004712BC" w:rsidRPr="00846AA1" w:rsidRDefault="004712BC" w:rsidP="000416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7EFD9" w14:textId="59DB639D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892EE6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D909F1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F3AF7" w14:textId="63E32EFA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846AA1" w14:paraId="2C75F195" w14:textId="77777777" w:rsidTr="00EC1ABA">
        <w:tc>
          <w:tcPr>
            <w:tcW w:w="3600" w:type="dxa"/>
          </w:tcPr>
          <w:p w14:paraId="5892EF8A" w14:textId="77777777" w:rsidR="004712BC" w:rsidRPr="00846AA1" w:rsidRDefault="004712BC" w:rsidP="000416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17FC75A6" w14:textId="202AD897" w:rsidR="004712BC" w:rsidRPr="00846AA1" w:rsidRDefault="004712BC" w:rsidP="000416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741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B3A2617" w14:textId="4D085AA3" w:rsidR="004712BC" w:rsidRPr="00846AA1" w:rsidRDefault="004712BC" w:rsidP="000416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10D41075" w14:textId="6E5CFF26" w:rsidR="004712BC" w:rsidRPr="00846AA1" w:rsidRDefault="004712BC" w:rsidP="000416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28812A6" w14:textId="445AA434" w:rsidR="004712BC" w:rsidRPr="00846AA1" w:rsidRDefault="004712BC" w:rsidP="000416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781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404259" w14:textId="77777777" w:rsidR="004712BC" w:rsidRPr="00846AA1" w:rsidRDefault="004712BC" w:rsidP="000416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3E1438" w14:textId="7146CC6A" w:rsidR="004712BC" w:rsidRPr="00846AA1" w:rsidRDefault="004712B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990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59A718C" w14:textId="77777777" w:rsidR="004712BC" w:rsidRPr="00846AA1" w:rsidRDefault="004712B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102F374" w14:textId="2A7F9B0E" w:rsidR="004712BC" w:rsidRPr="00846AA1" w:rsidRDefault="004712BC" w:rsidP="000416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942A30D" w14:textId="16F496D2" w:rsidR="004712BC" w:rsidRPr="00846AA1" w:rsidRDefault="004712B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846AA1" w14:paraId="5C76CE14" w14:textId="77777777" w:rsidTr="00EC1ABA">
        <w:tc>
          <w:tcPr>
            <w:tcW w:w="3600" w:type="dxa"/>
          </w:tcPr>
          <w:p w14:paraId="43C19C06" w14:textId="77777777" w:rsidR="004712BC" w:rsidRPr="00846AA1" w:rsidRDefault="004712BC" w:rsidP="0004162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170" w:type="dxa"/>
            <w:vAlign w:val="bottom"/>
          </w:tcPr>
          <w:p w14:paraId="758B632D" w14:textId="6F8E0019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F689CBF" w14:textId="0CC9C595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6B523EB3" w14:textId="3427FC07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3C47D9" w14:textId="2578D3E8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9D1C30" w14:textId="77777777" w:rsidR="004712BC" w:rsidRPr="00846AA1" w:rsidRDefault="004712BC" w:rsidP="000416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4F146F" w14:textId="30A6BA7F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050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3ECFCC9A" w14:textId="4072BA7C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2BC"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260" w:type="dxa"/>
            <w:vAlign w:val="bottom"/>
          </w:tcPr>
          <w:p w14:paraId="44E90776" w14:textId="6F4EB192" w:rsidR="004712BC" w:rsidRPr="00846AA1" w:rsidRDefault="004712BC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AD019B3" w14:textId="285F25FB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712BC" w:rsidRPr="00846AA1" w14:paraId="2259F927" w14:textId="77777777" w:rsidTr="00EC1ABA">
        <w:tc>
          <w:tcPr>
            <w:tcW w:w="3600" w:type="dxa"/>
          </w:tcPr>
          <w:p w14:paraId="54CCBE3D" w14:textId="77777777" w:rsidR="004712BC" w:rsidRPr="00846AA1" w:rsidRDefault="004712BC" w:rsidP="004712BC">
            <w:pPr>
              <w:pStyle w:val="BodyText"/>
              <w:tabs>
                <w:tab w:val="clear" w:pos="3742"/>
                <w:tab w:val="left" w:pos="3486"/>
              </w:tabs>
              <w:spacing w:after="0"/>
              <w:ind w:left="156" w:right="-107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4DAB165B" w14:textId="7245C46F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170" w:type="dxa"/>
            <w:vAlign w:val="bottom"/>
          </w:tcPr>
          <w:p w14:paraId="378585FD" w14:textId="34032E40" w:rsidR="004712BC" w:rsidRPr="00846AA1" w:rsidRDefault="006F1E95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1080" w:type="dxa"/>
            <w:vAlign w:val="bottom"/>
          </w:tcPr>
          <w:p w14:paraId="18720817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9AD1147" w14:textId="4533B467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12BC" w:rsidRPr="00846A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</w:tcPr>
          <w:p w14:paraId="2F7CB01A" w14:textId="77777777" w:rsidR="004712BC" w:rsidRPr="00846AA1" w:rsidRDefault="004712BC" w:rsidP="000416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7CB115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3A25217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533FF91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6E034E4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2BC" w:rsidRPr="00846AA1" w14:paraId="3B7DFDD3" w14:textId="77777777" w:rsidTr="00EC1ABA">
        <w:tc>
          <w:tcPr>
            <w:tcW w:w="3600" w:type="dxa"/>
          </w:tcPr>
          <w:p w14:paraId="70B81D57" w14:textId="77777777" w:rsidR="004712BC" w:rsidRPr="00846AA1" w:rsidRDefault="004712BC" w:rsidP="00041626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170" w:type="dxa"/>
            <w:vAlign w:val="bottom"/>
          </w:tcPr>
          <w:p w14:paraId="624A7A14" w14:textId="74E34C51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170" w:type="dxa"/>
            <w:vAlign w:val="bottom"/>
          </w:tcPr>
          <w:p w14:paraId="5E3A4B9F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D740459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D7D89E" w14:textId="785BD19C" w:rsidR="004712BC" w:rsidRPr="00846AA1" w:rsidRDefault="006F1E95" w:rsidP="00041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019E2335" w14:textId="77777777" w:rsidR="004712BC" w:rsidRPr="00846AA1" w:rsidRDefault="004712BC" w:rsidP="0004162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95AC2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3DB884A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084C9F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17047C4" w14:textId="77777777" w:rsidR="004712BC" w:rsidRPr="00846AA1" w:rsidRDefault="004712BC" w:rsidP="00055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2BC" w:rsidRPr="00846AA1" w14:paraId="59473834" w14:textId="77777777" w:rsidTr="00EC1ABA">
        <w:tc>
          <w:tcPr>
            <w:tcW w:w="3600" w:type="dxa"/>
          </w:tcPr>
          <w:p w14:paraId="6B7F5666" w14:textId="77777777" w:rsidR="004712BC" w:rsidRPr="00846AA1" w:rsidRDefault="004712BC" w:rsidP="0004162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70" w:type="dxa"/>
            <w:vAlign w:val="bottom"/>
          </w:tcPr>
          <w:p w14:paraId="0F228397" w14:textId="25C63622" w:rsidR="004712BC" w:rsidRPr="00846AA1" w:rsidRDefault="004712BC" w:rsidP="000416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A1EE723" w14:textId="77777777" w:rsidR="004712BC" w:rsidRPr="00846AA1" w:rsidRDefault="004712B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4E95F4CB" w14:textId="77777777" w:rsidR="004712BC" w:rsidRPr="00846AA1" w:rsidRDefault="004712B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9DCE9BC" w14:textId="60EFB165" w:rsidR="004712BC" w:rsidRPr="00846AA1" w:rsidRDefault="004712BC" w:rsidP="000416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FFB0E7" w14:textId="77777777" w:rsidR="004712BC" w:rsidRPr="00846AA1" w:rsidRDefault="004712BC" w:rsidP="0004162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32856E" w14:textId="41865F0C" w:rsidR="004712BC" w:rsidRPr="00846AA1" w:rsidRDefault="004712BC" w:rsidP="000416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13359BF0" w14:textId="77777777" w:rsidR="004712BC" w:rsidRPr="00846AA1" w:rsidRDefault="004712B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AC0AE6" w14:textId="77777777" w:rsidR="004712BC" w:rsidRPr="00846AA1" w:rsidRDefault="004712BC" w:rsidP="00055C3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2AE2B0" w14:textId="217814AE" w:rsidR="004712BC" w:rsidRPr="00846AA1" w:rsidRDefault="004712BC" w:rsidP="000416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846A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846AA1" w14:paraId="43B9FF62" w14:textId="77777777" w:rsidTr="00EC1ABA">
        <w:tc>
          <w:tcPr>
            <w:tcW w:w="3600" w:type="dxa"/>
          </w:tcPr>
          <w:p w14:paraId="1C43FA8F" w14:textId="77777777" w:rsidR="004712BC" w:rsidRPr="00846AA1" w:rsidRDefault="004712BC" w:rsidP="0004162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vAlign w:val="bottom"/>
          </w:tcPr>
          <w:p w14:paraId="76F0075A" w14:textId="648C7574" w:rsidR="004712BC" w:rsidRPr="00846AA1" w:rsidRDefault="004712BC" w:rsidP="000416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1570BDE" w14:textId="00B3FDAC" w:rsidR="004712BC" w:rsidRPr="00846AA1" w:rsidRDefault="004712BC" w:rsidP="000416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336F2D60" w14:textId="733FDA81" w:rsidR="004712BC" w:rsidRPr="00846AA1" w:rsidRDefault="006F1E95" w:rsidP="00055C3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2C7ABD" w14:textId="02E1C229" w:rsidR="004712BC" w:rsidRPr="00846AA1" w:rsidRDefault="004712BC" w:rsidP="000416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6D8DB7" w14:textId="77777777" w:rsidR="004712BC" w:rsidRPr="00846AA1" w:rsidRDefault="004712BC" w:rsidP="0004162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E24BEA" w14:textId="622AB2CB" w:rsidR="004712BC" w:rsidRPr="00846AA1" w:rsidRDefault="004712BC" w:rsidP="000416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7987572D" w14:textId="66EB3D8E" w:rsidR="004712BC" w:rsidRPr="00846AA1" w:rsidRDefault="006F1E95" w:rsidP="000416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2BC"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260" w:type="dxa"/>
            <w:vAlign w:val="bottom"/>
          </w:tcPr>
          <w:p w14:paraId="58284D43" w14:textId="7FCECDAE" w:rsidR="004712BC" w:rsidRPr="00846AA1" w:rsidRDefault="004712BC" w:rsidP="000416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D28DD2E" w14:textId="51B37977" w:rsidR="004712BC" w:rsidRPr="00846AA1" w:rsidRDefault="004712BC" w:rsidP="0004162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  <w:r w:rsidRPr="00846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576F567" w14:textId="2687D4CC" w:rsidR="00DF7445" w:rsidRPr="00846AA1" w:rsidRDefault="00DF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623A198C" w14:textId="77777777" w:rsidR="00F20DB7" w:rsidRPr="00846AA1" w:rsidRDefault="00F20DB7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56DB2FD" w14:textId="2D97BDC9" w:rsidR="00A25D14" w:rsidRPr="00846AA1" w:rsidRDefault="00A25D14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577E879C" w14:textId="55E23FDE" w:rsidR="007B5DD6" w:rsidRPr="00846AA1" w:rsidRDefault="007B5DD6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3B91664" w14:textId="4E9CE600" w:rsidR="00DF7445" w:rsidRPr="00846AA1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F51EA" w14:textId="77777777" w:rsidR="00DF7445" w:rsidRPr="00846AA1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DF7445" w:rsidRPr="00846AA1" w:rsidSect="00DF7445">
          <w:headerReference w:type="default" r:id="rId27"/>
          <w:pgSz w:w="16840" w:h="11907" w:orient="landscape" w:code="9"/>
          <w:pgMar w:top="1260" w:right="691" w:bottom="1017" w:left="1170" w:header="720" w:footer="720" w:gutter="0"/>
          <w:cols w:space="720"/>
          <w:docGrid w:linePitch="408"/>
        </w:sectPr>
      </w:pPr>
    </w:p>
    <w:p w14:paraId="0368BE88" w14:textId="05E4923A" w:rsidR="00F20DB7" w:rsidRDefault="00F20DB7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846AA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ฐานะเปิดต่อความเสี่ยงด้านอัตราดอกเบี้ย</w:t>
      </w:r>
    </w:p>
    <w:p w14:paraId="2CCA8148" w14:textId="77777777" w:rsidR="00EC1ABA" w:rsidRPr="00EC1ABA" w:rsidRDefault="00EC1ABA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946D34" w:rsidRPr="00846AA1" w14:paraId="04DD4C07" w14:textId="77777777" w:rsidTr="00C6702E">
        <w:trPr>
          <w:tblHeader/>
        </w:trPr>
        <w:tc>
          <w:tcPr>
            <w:tcW w:w="4050" w:type="dxa"/>
            <w:shd w:val="clear" w:color="auto" w:fill="auto"/>
          </w:tcPr>
          <w:p w14:paraId="10678B27" w14:textId="77777777" w:rsidR="00946D34" w:rsidRPr="00846AA1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846AA1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846AA1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6D34" w:rsidRPr="00846AA1" w14:paraId="0730E0D0" w14:textId="77777777" w:rsidTr="00C6702E">
        <w:trPr>
          <w:tblHeader/>
        </w:trPr>
        <w:tc>
          <w:tcPr>
            <w:tcW w:w="4050" w:type="dxa"/>
          </w:tcPr>
          <w:p w14:paraId="38BA4A43" w14:textId="77777777" w:rsidR="00946D34" w:rsidRPr="00846AA1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5DBFBC23" w14:textId="7C169DB9" w:rsidR="00946D34" w:rsidRPr="00846AA1" w:rsidRDefault="006F1E95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946D34" w:rsidRPr="00846A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46D34" w:rsidRPr="00846AA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1FA175B7" w14:textId="43F74B46" w:rsidR="00946D34" w:rsidRPr="00846AA1" w:rsidRDefault="006F1E95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946D34" w:rsidRPr="00846A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46D34" w:rsidRPr="00846AA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102DAFA5" w14:textId="4C2A5C14" w:rsidR="00946D34" w:rsidRPr="00846AA1" w:rsidRDefault="006F1E95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946D34" w:rsidRPr="00846A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46D34" w:rsidRPr="00846AA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43B80F54" w14:textId="7F906CF4" w:rsidR="00946D34" w:rsidRPr="00846AA1" w:rsidRDefault="006F1E95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946D34" w:rsidRPr="00846A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46D34" w:rsidRPr="00846AA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46D34" w:rsidRPr="00846AA1" w14:paraId="6524F715" w14:textId="77777777" w:rsidTr="00C6702E">
        <w:trPr>
          <w:tblHeader/>
        </w:trPr>
        <w:tc>
          <w:tcPr>
            <w:tcW w:w="4050" w:type="dxa"/>
          </w:tcPr>
          <w:p w14:paraId="792D3020" w14:textId="77777777" w:rsidR="00946D34" w:rsidRPr="00846AA1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559C2E0A" w14:textId="69FA9E22" w:rsidR="00946D34" w:rsidRPr="00846AA1" w:rsidRDefault="006F1E95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639F1D8E" w14:textId="3BFC1E6D" w:rsidR="00946D34" w:rsidRPr="00846AA1" w:rsidRDefault="006F1E95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6A3DCE50" w14:textId="66162381" w:rsidR="00946D34" w:rsidRPr="00846AA1" w:rsidRDefault="006F1E95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6020CB52" w14:textId="5D3D6A03" w:rsidR="00946D34" w:rsidRPr="00846AA1" w:rsidRDefault="006F1E95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6D34" w:rsidRPr="00846AA1" w14:paraId="7C07F819" w14:textId="77777777" w:rsidTr="00C6702E">
        <w:trPr>
          <w:tblHeader/>
        </w:trPr>
        <w:tc>
          <w:tcPr>
            <w:tcW w:w="4050" w:type="dxa"/>
          </w:tcPr>
          <w:p w14:paraId="5627C8DA" w14:textId="77777777" w:rsidR="00946D34" w:rsidRPr="00846AA1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4F51466F" w14:textId="77777777" w:rsidR="00946D34" w:rsidRPr="00846AA1" w:rsidRDefault="00946D34" w:rsidP="00C670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6A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6D34" w:rsidRPr="00846AA1" w14:paraId="456A590F" w14:textId="77777777" w:rsidTr="00C6702E">
        <w:tc>
          <w:tcPr>
            <w:tcW w:w="4050" w:type="dxa"/>
          </w:tcPr>
          <w:p w14:paraId="1D1AC3C4" w14:textId="5228E7A9" w:rsidR="00946D34" w:rsidRPr="00846AA1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946D34" w:rsidRPr="00846AA1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51EA4050" w14:textId="77777777" w:rsidR="00946D34" w:rsidRPr="00846AA1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22B21867" w14:textId="77777777" w:rsidR="00946D34" w:rsidRPr="00846AA1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55EEB01" w14:textId="77777777" w:rsidR="00946D34" w:rsidRPr="00846AA1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946D34" w:rsidRPr="00846AA1" w14:paraId="59EF07A8" w14:textId="77777777" w:rsidTr="00C6702E">
        <w:tc>
          <w:tcPr>
            <w:tcW w:w="4050" w:type="dxa"/>
          </w:tcPr>
          <w:p w14:paraId="1BE76A2B" w14:textId="064C1385" w:rsidR="00946D34" w:rsidRPr="00846AA1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17E0C5AC" w14:textId="358739BD" w:rsidR="00946D34" w:rsidRPr="00846AA1" w:rsidRDefault="00360B22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t>(</w:t>
            </w:r>
            <w:r w:rsidR="006F1E95" w:rsidRPr="006F1E95">
              <w:t>25</w:t>
            </w:r>
            <w:r w:rsidRPr="00846AA1">
              <w:t>,</w:t>
            </w:r>
            <w:r w:rsidR="006F1E95" w:rsidRPr="006F1E95">
              <w:t>732</w:t>
            </w:r>
            <w:r w:rsidRPr="00846AA1">
              <w:t>)</w:t>
            </w:r>
          </w:p>
        </w:tc>
        <w:tc>
          <w:tcPr>
            <w:tcW w:w="1283" w:type="dxa"/>
          </w:tcPr>
          <w:p w14:paraId="250C06FE" w14:textId="058C849E" w:rsidR="00946D34" w:rsidRPr="00846AA1" w:rsidRDefault="004712BC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t>(</w:t>
            </w:r>
            <w:r w:rsidR="006F1E95" w:rsidRPr="006F1E95">
              <w:t>27</w:t>
            </w:r>
            <w:r w:rsidRPr="00846AA1">
              <w:t>,</w:t>
            </w:r>
            <w:r w:rsidR="006F1E95" w:rsidRPr="006F1E95">
              <w:t>601</w:t>
            </w:r>
            <w:r w:rsidRPr="00846AA1">
              <w:t>)</w:t>
            </w:r>
          </w:p>
        </w:tc>
        <w:tc>
          <w:tcPr>
            <w:tcW w:w="1282" w:type="dxa"/>
            <w:vAlign w:val="bottom"/>
          </w:tcPr>
          <w:p w14:paraId="5974F7E4" w14:textId="4D135CC3" w:rsidR="00946D34" w:rsidRPr="00846AA1" w:rsidRDefault="00FA2C7C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t>(</w:t>
            </w:r>
            <w:r w:rsidR="006F1E95" w:rsidRPr="006F1E95">
              <w:t>4</w:t>
            </w:r>
            <w:r w:rsidRPr="00846AA1">
              <w:t>,</w:t>
            </w:r>
            <w:r w:rsidR="006F1E95" w:rsidRPr="006F1E95">
              <w:t>385</w:t>
            </w:r>
            <w:r w:rsidRPr="00846AA1">
              <w:t>)</w:t>
            </w:r>
          </w:p>
        </w:tc>
        <w:tc>
          <w:tcPr>
            <w:tcW w:w="1283" w:type="dxa"/>
          </w:tcPr>
          <w:p w14:paraId="7756D9D0" w14:textId="72FD7AB9" w:rsidR="00946D34" w:rsidRPr="00846AA1" w:rsidRDefault="004712BC" w:rsidP="00946D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846AA1">
              <w:t>(</w:t>
            </w:r>
            <w:r w:rsidR="006F1E95" w:rsidRPr="006F1E95">
              <w:t>4</w:t>
            </w:r>
            <w:r w:rsidRPr="00846AA1">
              <w:t>,</w:t>
            </w:r>
            <w:r w:rsidR="006F1E95" w:rsidRPr="006F1E95">
              <w:t>394</w:t>
            </w:r>
            <w:r w:rsidRPr="00846AA1">
              <w:t>)</w:t>
            </w:r>
          </w:p>
        </w:tc>
      </w:tr>
      <w:tr w:rsidR="00946D34" w:rsidRPr="00846AA1" w14:paraId="682F95C3" w14:textId="77777777" w:rsidTr="00C6702E">
        <w:tc>
          <w:tcPr>
            <w:tcW w:w="4050" w:type="dxa"/>
          </w:tcPr>
          <w:p w14:paraId="602A7A83" w14:textId="77777777" w:rsidR="00946D34" w:rsidRPr="00846AA1" w:rsidRDefault="00946D34" w:rsidP="00946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58AAE195" w14:textId="77777777" w:rsidR="00946D34" w:rsidRPr="00846AA1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E9D03D8" w14:textId="77777777" w:rsidR="00946D34" w:rsidRPr="00846AA1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  <w:vAlign w:val="bottom"/>
          </w:tcPr>
          <w:p w14:paraId="58A952D4" w14:textId="77777777" w:rsidR="00946D34" w:rsidRPr="00846AA1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83" w:type="dxa"/>
          </w:tcPr>
          <w:p w14:paraId="72DB754A" w14:textId="77777777" w:rsidR="00946D34" w:rsidRPr="00846AA1" w:rsidRDefault="00946D34" w:rsidP="0094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4712BC" w:rsidRPr="00846AA1" w14:paraId="20E6DBDB" w14:textId="77777777" w:rsidTr="00C6702E">
        <w:tc>
          <w:tcPr>
            <w:tcW w:w="4050" w:type="dxa"/>
          </w:tcPr>
          <w:p w14:paraId="78E0158F" w14:textId="20B5D46F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vAlign w:val="bottom"/>
          </w:tcPr>
          <w:p w14:paraId="47A81718" w14:textId="731F1F07" w:rsidR="004712BC" w:rsidRPr="00846AA1" w:rsidRDefault="006F1E95" w:rsidP="004712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740</w:t>
            </w:r>
          </w:p>
        </w:tc>
        <w:tc>
          <w:tcPr>
            <w:tcW w:w="1283" w:type="dxa"/>
            <w:vAlign w:val="bottom"/>
          </w:tcPr>
          <w:p w14:paraId="168ACF36" w14:textId="7F81509E" w:rsidR="004712BC" w:rsidRPr="00846AA1" w:rsidRDefault="006F1E95" w:rsidP="004712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1E95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282" w:type="dxa"/>
            <w:vAlign w:val="bottom"/>
          </w:tcPr>
          <w:p w14:paraId="663BF5C6" w14:textId="6ACA1C6B" w:rsidR="004712BC" w:rsidRPr="00846AA1" w:rsidRDefault="00FA2C7C" w:rsidP="00DC0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</w:pPr>
            <w:r w:rsidRPr="00846AA1">
              <w:t>-</w:t>
            </w:r>
          </w:p>
        </w:tc>
        <w:tc>
          <w:tcPr>
            <w:tcW w:w="1283" w:type="dxa"/>
            <w:vAlign w:val="bottom"/>
          </w:tcPr>
          <w:p w14:paraId="25509EBF" w14:textId="12DB9ED7" w:rsidR="004712BC" w:rsidRPr="00846AA1" w:rsidRDefault="004712BC" w:rsidP="00DC0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</w:pPr>
            <w:r w:rsidRPr="00846AA1">
              <w:rPr>
                <w:rFonts w:asciiTheme="majorBidi" w:hAnsiTheme="majorBidi"/>
                <w:cs/>
              </w:rPr>
              <w:t>-</w:t>
            </w:r>
          </w:p>
        </w:tc>
      </w:tr>
      <w:tr w:rsidR="004712BC" w:rsidRPr="00846AA1" w14:paraId="063FEDB4" w14:textId="77777777" w:rsidTr="00C6702E">
        <w:tc>
          <w:tcPr>
            <w:tcW w:w="4050" w:type="dxa"/>
          </w:tcPr>
          <w:p w14:paraId="538D2B90" w14:textId="0CA518CE" w:rsidR="004712BC" w:rsidRPr="00846AA1" w:rsidRDefault="004712BC" w:rsidP="00471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69CD0655" w14:textId="2B5ABE2D" w:rsidR="004712BC" w:rsidRPr="00846AA1" w:rsidRDefault="00CC3339" w:rsidP="004712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6F1E95" w:rsidRPr="006F1E95">
              <w:rPr>
                <w:b/>
                <w:bCs/>
              </w:rPr>
              <w:t>24</w:t>
            </w:r>
            <w:r>
              <w:rPr>
                <w:b/>
                <w:bCs/>
              </w:rPr>
              <w:t>,</w:t>
            </w:r>
            <w:r w:rsidR="006F1E95" w:rsidRPr="006F1E95">
              <w:rPr>
                <w:b/>
                <w:bCs/>
              </w:rPr>
              <w:t>992</w:t>
            </w:r>
            <w:r w:rsidR="00E44642" w:rsidRPr="00846AA1"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7978CE9B" w14:textId="2E7685A3" w:rsidR="004712BC" w:rsidRPr="00846AA1" w:rsidRDefault="004712BC" w:rsidP="004712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846AA1">
              <w:rPr>
                <w:rFonts w:asciiTheme="majorBidi" w:hAnsiTheme="majorBidi" w:cstheme="majorBidi"/>
                <w:b/>
                <w:bCs/>
              </w:rPr>
              <w:t>(</w:t>
            </w:r>
            <w:r w:rsidR="006F1E95" w:rsidRPr="006F1E95">
              <w:rPr>
                <w:rFonts w:asciiTheme="majorBidi" w:hAnsiTheme="majorBidi" w:cstheme="majorBidi"/>
                <w:b/>
                <w:bCs/>
              </w:rPr>
              <w:t>26</w:t>
            </w:r>
            <w:r w:rsidRPr="00846AA1">
              <w:rPr>
                <w:rFonts w:asciiTheme="majorBidi" w:hAnsiTheme="majorBidi" w:cstheme="majorBidi"/>
                <w:b/>
                <w:bCs/>
              </w:rPr>
              <w:t>,</w:t>
            </w:r>
            <w:r w:rsidR="006F1E95" w:rsidRPr="006F1E95">
              <w:rPr>
                <w:rFonts w:asciiTheme="majorBidi" w:hAnsiTheme="majorBidi" w:cstheme="majorBidi"/>
                <w:b/>
                <w:bCs/>
              </w:rPr>
              <w:t>861</w:t>
            </w:r>
            <w:r w:rsidRPr="00846AA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82" w:type="dxa"/>
            <w:vAlign w:val="bottom"/>
          </w:tcPr>
          <w:p w14:paraId="2A9B0772" w14:textId="36B39F23" w:rsidR="004712BC" w:rsidRPr="00846AA1" w:rsidRDefault="00FA2C7C" w:rsidP="004712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46AA1">
              <w:rPr>
                <w:b/>
                <w:bCs/>
              </w:rPr>
              <w:t>(</w:t>
            </w:r>
            <w:r w:rsidR="006F1E95" w:rsidRPr="006F1E95">
              <w:rPr>
                <w:b/>
                <w:bCs/>
              </w:rPr>
              <w:t>4</w:t>
            </w:r>
            <w:r w:rsidRPr="00846AA1">
              <w:rPr>
                <w:b/>
                <w:bCs/>
              </w:rPr>
              <w:t>,</w:t>
            </w:r>
            <w:r w:rsidR="006F1E95" w:rsidRPr="006F1E95">
              <w:rPr>
                <w:b/>
                <w:bCs/>
              </w:rPr>
              <w:t>385</w:t>
            </w:r>
            <w:r w:rsidRPr="00846AA1">
              <w:rPr>
                <w:b/>
                <w:bCs/>
              </w:rPr>
              <w:t>)</w:t>
            </w:r>
          </w:p>
        </w:tc>
        <w:tc>
          <w:tcPr>
            <w:tcW w:w="1283" w:type="dxa"/>
            <w:vAlign w:val="bottom"/>
          </w:tcPr>
          <w:p w14:paraId="18797310" w14:textId="1F3143B2" w:rsidR="004712BC" w:rsidRPr="00846AA1" w:rsidRDefault="004712BC" w:rsidP="004712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846AA1">
              <w:rPr>
                <w:b/>
                <w:bCs/>
              </w:rPr>
              <w:t>(</w:t>
            </w:r>
            <w:r w:rsidR="006F1E95" w:rsidRPr="006F1E95">
              <w:rPr>
                <w:b/>
                <w:bCs/>
              </w:rPr>
              <w:t>4</w:t>
            </w:r>
            <w:r w:rsidRPr="00846AA1">
              <w:rPr>
                <w:b/>
                <w:bCs/>
              </w:rPr>
              <w:t>,</w:t>
            </w:r>
            <w:r w:rsidR="006F1E95" w:rsidRPr="006F1E95">
              <w:rPr>
                <w:b/>
                <w:bCs/>
              </w:rPr>
              <w:t>394</w:t>
            </w:r>
            <w:r w:rsidRPr="00846AA1">
              <w:rPr>
                <w:b/>
                <w:bCs/>
              </w:rPr>
              <w:t>)</w:t>
            </w:r>
          </w:p>
        </w:tc>
      </w:tr>
    </w:tbl>
    <w:p w14:paraId="573E69A4" w14:textId="77777777" w:rsidR="00946D34" w:rsidRPr="00846AA1" w:rsidRDefault="00946D34" w:rsidP="00C42F4A"/>
    <w:p w14:paraId="2F260F24" w14:textId="03525B0D" w:rsidR="00223349" w:rsidRPr="00846AA1" w:rsidRDefault="000A6409" w:rsidP="0000393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ภ</w:t>
      </w:r>
      <w:r w:rsidR="004762B0"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846AA1" w:rsidRDefault="00663EDE" w:rsidP="00C42F4A">
      <w:pPr>
        <w:rPr>
          <w:sz w:val="16"/>
          <w:szCs w:val="16"/>
        </w:rPr>
      </w:pPr>
      <w:r w:rsidRPr="00846AA1">
        <w:rPr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846AA1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846AA1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846AA1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846AA1" w:rsidRDefault="00663EDE" w:rsidP="0082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846AA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064BA" w:rsidRPr="00846AA1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A064BA" w:rsidRPr="00846AA1" w:rsidRDefault="00A064BA" w:rsidP="00A0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28C3416C" w14:textId="57FD5BD5" w:rsidR="00A064BA" w:rsidRPr="00846AA1" w:rsidRDefault="006F1E95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846A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4BA" w:rsidRPr="00846AA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65B1A3F9" w14:textId="288C84AE" w:rsidR="00A064BA" w:rsidRPr="00846AA1" w:rsidRDefault="006F1E95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846A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4BA" w:rsidRPr="00846AA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4AECD226" w:rsidR="00A064BA" w:rsidRPr="00846AA1" w:rsidRDefault="006F1E95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846A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4BA" w:rsidRPr="00846AA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0D6563DB" w14:textId="0D4AAC6A" w:rsidR="00A064BA" w:rsidRPr="00846AA1" w:rsidRDefault="006F1E95" w:rsidP="00A0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31</w:t>
            </w:r>
            <w:r w:rsidR="00A064BA" w:rsidRPr="00846AA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64BA" w:rsidRPr="00846AA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B2E04" w:rsidRPr="00846AA1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8B2E04" w:rsidRPr="00846AA1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1A04A3D2" w14:textId="4FEF268C" w:rsidR="008B2E04" w:rsidRPr="00846AA1" w:rsidRDefault="006F1E9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3F0D659D" w14:textId="29D60684" w:rsidR="008B2E04" w:rsidRPr="00846AA1" w:rsidRDefault="006F1E9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000005F7" w14:textId="22D1D704" w:rsidR="008B2E04" w:rsidRPr="00846AA1" w:rsidRDefault="006F1E9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BF1849D" w14:textId="1678E83A" w:rsidR="008B2E04" w:rsidRPr="00846AA1" w:rsidRDefault="006F1E95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E9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B2E04" w:rsidRPr="00846AA1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8B2E04" w:rsidRPr="00846AA1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37BF2B1B" w14:textId="77777777" w:rsidR="008B2E04" w:rsidRPr="00846AA1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6A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2E04" w:rsidRPr="00846AA1" w14:paraId="05E7425D" w14:textId="77777777" w:rsidTr="00823AF1">
        <w:tc>
          <w:tcPr>
            <w:tcW w:w="4050" w:type="dxa"/>
          </w:tcPr>
          <w:p w14:paraId="70B113DE" w14:textId="77777777" w:rsidR="008B2E04" w:rsidRPr="00846AA1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8B2E04" w:rsidRPr="00846AA1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BD85F4E" w14:textId="77777777" w:rsidR="008B2E04" w:rsidRPr="00846AA1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6CD0BC0" w14:textId="77777777" w:rsidR="008B2E04" w:rsidRPr="00846AA1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348AB7A" w14:textId="77777777" w:rsidR="008B2E04" w:rsidRPr="00846AA1" w:rsidRDefault="008B2E04" w:rsidP="008B2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B2E04" w:rsidRPr="00846AA1" w14:paraId="5F653017" w14:textId="77777777" w:rsidTr="00823AF1">
        <w:tc>
          <w:tcPr>
            <w:tcW w:w="4050" w:type="dxa"/>
          </w:tcPr>
          <w:p w14:paraId="13E99180" w14:textId="764E3BE3" w:rsidR="008B2E04" w:rsidRPr="00846AA1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  <w:vAlign w:val="bottom"/>
          </w:tcPr>
          <w:p w14:paraId="027F9952" w14:textId="5092E98D" w:rsidR="008B2E04" w:rsidRPr="00846AA1" w:rsidRDefault="006F1E95" w:rsidP="00C900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6F1E95">
              <w:t>3</w:t>
            </w:r>
            <w:r w:rsidR="00041E4D">
              <w:t>,</w:t>
            </w:r>
            <w:r w:rsidRPr="006F1E95">
              <w:t>448</w:t>
            </w:r>
          </w:p>
        </w:tc>
        <w:tc>
          <w:tcPr>
            <w:tcW w:w="1283" w:type="dxa"/>
          </w:tcPr>
          <w:p w14:paraId="74298CA4" w14:textId="20C413B6" w:rsidR="008B2E04" w:rsidRPr="00846AA1" w:rsidRDefault="006F1E95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3</w:t>
            </w:r>
            <w:r w:rsidR="008F197A" w:rsidRPr="00846AA1">
              <w:t>,</w:t>
            </w:r>
            <w:r w:rsidRPr="006F1E95">
              <w:t>643</w:t>
            </w:r>
          </w:p>
        </w:tc>
        <w:tc>
          <w:tcPr>
            <w:tcW w:w="1282" w:type="dxa"/>
            <w:vAlign w:val="bottom"/>
          </w:tcPr>
          <w:p w14:paraId="79057613" w14:textId="3AABD377" w:rsidR="008B2E04" w:rsidRPr="00846AA1" w:rsidRDefault="006F1E95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324</w:t>
            </w:r>
          </w:p>
        </w:tc>
        <w:tc>
          <w:tcPr>
            <w:tcW w:w="1283" w:type="dxa"/>
          </w:tcPr>
          <w:p w14:paraId="618FA977" w14:textId="5B5D6807" w:rsidR="008B2E04" w:rsidRPr="00846AA1" w:rsidRDefault="006F1E95" w:rsidP="008B2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224</w:t>
            </w:r>
          </w:p>
        </w:tc>
      </w:tr>
      <w:tr w:rsidR="008B2E04" w:rsidRPr="00846AA1" w14:paraId="32AB57C5" w14:textId="77777777" w:rsidTr="00823AF1">
        <w:tc>
          <w:tcPr>
            <w:tcW w:w="4050" w:type="dxa"/>
          </w:tcPr>
          <w:p w14:paraId="47F2D7D8" w14:textId="77777777" w:rsidR="008B2E04" w:rsidRPr="00846AA1" w:rsidRDefault="008B2E04" w:rsidP="008B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4A4F4C1D" w14:textId="12635359" w:rsidR="008B2E04" w:rsidRPr="00846AA1" w:rsidRDefault="006F1E95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3</w:t>
            </w:r>
            <w:r w:rsidR="00041E4D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448</w:t>
            </w:r>
          </w:p>
        </w:tc>
        <w:tc>
          <w:tcPr>
            <w:tcW w:w="1283" w:type="dxa"/>
          </w:tcPr>
          <w:p w14:paraId="5F27DBC9" w14:textId="14956AFC" w:rsidR="008B2E04" w:rsidRPr="00846AA1" w:rsidRDefault="006F1E95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3</w:t>
            </w:r>
            <w:r w:rsidR="008F197A" w:rsidRPr="00846AA1">
              <w:rPr>
                <w:b/>
                <w:bCs/>
              </w:rPr>
              <w:t>,</w:t>
            </w:r>
            <w:r w:rsidRPr="006F1E95">
              <w:rPr>
                <w:b/>
                <w:bCs/>
              </w:rPr>
              <w:t>643</w:t>
            </w:r>
          </w:p>
        </w:tc>
        <w:tc>
          <w:tcPr>
            <w:tcW w:w="1282" w:type="dxa"/>
            <w:vAlign w:val="bottom"/>
          </w:tcPr>
          <w:p w14:paraId="17279366" w14:textId="6881C6FE" w:rsidR="008B2E04" w:rsidRPr="00846AA1" w:rsidRDefault="006F1E95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324</w:t>
            </w:r>
          </w:p>
        </w:tc>
        <w:tc>
          <w:tcPr>
            <w:tcW w:w="1283" w:type="dxa"/>
          </w:tcPr>
          <w:p w14:paraId="644E80AD" w14:textId="25C2BB27" w:rsidR="008B2E04" w:rsidRPr="00846AA1" w:rsidRDefault="006F1E95" w:rsidP="008B2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224</w:t>
            </w:r>
          </w:p>
        </w:tc>
      </w:tr>
      <w:tr w:rsidR="00825705" w:rsidRPr="00846AA1" w14:paraId="5179CCBE" w14:textId="77777777" w:rsidTr="00823AF1">
        <w:tc>
          <w:tcPr>
            <w:tcW w:w="4050" w:type="dxa"/>
          </w:tcPr>
          <w:p w14:paraId="7253021F" w14:textId="1839FEC1" w:rsidR="00825705" w:rsidRPr="00846AA1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5854C21" w14:textId="77777777" w:rsidR="00825705" w:rsidRPr="00846AA1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5C68B59" w14:textId="77777777" w:rsidR="00825705" w:rsidRPr="00846AA1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CDC8475" w14:textId="77777777" w:rsidR="00825705" w:rsidRPr="00846AA1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2D28660" w14:textId="77777777" w:rsidR="00825705" w:rsidRPr="00846AA1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25705" w:rsidRPr="00846AA1" w14:paraId="4A3E216C" w14:textId="77777777" w:rsidTr="00823AF1">
        <w:tc>
          <w:tcPr>
            <w:tcW w:w="4050" w:type="dxa"/>
          </w:tcPr>
          <w:p w14:paraId="53335A95" w14:textId="77777777" w:rsidR="00825705" w:rsidRPr="00846AA1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6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7426E044" w14:textId="77777777" w:rsidR="00825705" w:rsidRPr="00846AA1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2767E40" w14:textId="77777777" w:rsidR="00825705" w:rsidRPr="00846AA1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6D6264E" w14:textId="77777777" w:rsidR="00825705" w:rsidRPr="00846AA1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0885BFF" w14:textId="77777777" w:rsidR="00825705" w:rsidRPr="00846AA1" w:rsidRDefault="00825705" w:rsidP="008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825705" w:rsidRPr="00846AA1" w14:paraId="77F4BF2C" w14:textId="77777777" w:rsidTr="00823AF1">
        <w:tc>
          <w:tcPr>
            <w:tcW w:w="4050" w:type="dxa"/>
          </w:tcPr>
          <w:p w14:paraId="4C9519A1" w14:textId="77777777" w:rsidR="00825705" w:rsidRPr="00846AA1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F0516D3" w14:textId="0564E268" w:rsidR="00825705" w:rsidRPr="00846AA1" w:rsidRDefault="006F1E95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258</w:t>
            </w:r>
          </w:p>
        </w:tc>
        <w:tc>
          <w:tcPr>
            <w:tcW w:w="1283" w:type="dxa"/>
          </w:tcPr>
          <w:p w14:paraId="51494E41" w14:textId="1EB4E658" w:rsidR="00825705" w:rsidRPr="00846AA1" w:rsidRDefault="006F1E95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257</w:t>
            </w:r>
          </w:p>
        </w:tc>
        <w:tc>
          <w:tcPr>
            <w:tcW w:w="1282" w:type="dxa"/>
          </w:tcPr>
          <w:p w14:paraId="044BF6E6" w14:textId="279DB0C1" w:rsidR="00825705" w:rsidRPr="00846AA1" w:rsidRDefault="006F1E95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155</w:t>
            </w:r>
          </w:p>
        </w:tc>
        <w:tc>
          <w:tcPr>
            <w:tcW w:w="1283" w:type="dxa"/>
          </w:tcPr>
          <w:p w14:paraId="714B7C84" w14:textId="7B6F7B2C" w:rsidR="00825705" w:rsidRPr="00846AA1" w:rsidRDefault="006F1E95" w:rsidP="008257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6F1E95">
              <w:t>155</w:t>
            </w:r>
          </w:p>
        </w:tc>
      </w:tr>
      <w:tr w:rsidR="00825705" w:rsidRPr="00846AA1" w14:paraId="18392F2F" w14:textId="77777777" w:rsidTr="00823AF1">
        <w:tc>
          <w:tcPr>
            <w:tcW w:w="4050" w:type="dxa"/>
          </w:tcPr>
          <w:p w14:paraId="0356F87E" w14:textId="77777777" w:rsidR="00825705" w:rsidRPr="00846AA1" w:rsidRDefault="00825705" w:rsidP="00825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6A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A87B6D7" w14:textId="7A8240D2" w:rsidR="00825705" w:rsidRPr="00846AA1" w:rsidRDefault="006F1E95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258</w:t>
            </w:r>
          </w:p>
        </w:tc>
        <w:tc>
          <w:tcPr>
            <w:tcW w:w="1283" w:type="dxa"/>
          </w:tcPr>
          <w:p w14:paraId="037E315F" w14:textId="0F5DF1FD" w:rsidR="00825705" w:rsidRPr="00846AA1" w:rsidRDefault="006F1E95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6F1E95">
              <w:rPr>
                <w:b/>
                <w:bCs/>
              </w:rPr>
              <w:t>257</w:t>
            </w:r>
          </w:p>
        </w:tc>
        <w:tc>
          <w:tcPr>
            <w:tcW w:w="1282" w:type="dxa"/>
          </w:tcPr>
          <w:p w14:paraId="1B38C622" w14:textId="1017C5C1" w:rsidR="00825705" w:rsidRPr="00846AA1" w:rsidRDefault="006F1E95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155</w:t>
            </w:r>
          </w:p>
        </w:tc>
        <w:tc>
          <w:tcPr>
            <w:tcW w:w="1283" w:type="dxa"/>
          </w:tcPr>
          <w:p w14:paraId="6C15B7CD" w14:textId="074FB9FB" w:rsidR="00825705" w:rsidRPr="00846AA1" w:rsidRDefault="006F1E95" w:rsidP="008257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F1E95">
              <w:rPr>
                <w:b/>
                <w:bCs/>
              </w:rPr>
              <w:t>155</w:t>
            </w:r>
          </w:p>
        </w:tc>
      </w:tr>
    </w:tbl>
    <w:p w14:paraId="4FD2C17C" w14:textId="030C39B9" w:rsidR="008E6C3E" w:rsidRPr="00846AA1" w:rsidRDefault="008E6C3E" w:rsidP="00C42F4A"/>
    <w:p w14:paraId="2CF56990" w14:textId="77777777" w:rsidR="009A178C" w:rsidRPr="00846AA1" w:rsidRDefault="009A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  <w:r w:rsidRPr="00846AA1">
        <w:rPr>
          <w:b/>
          <w:bCs/>
        </w:rPr>
        <w:br w:type="page"/>
      </w:r>
    </w:p>
    <w:p w14:paraId="3FA8632A" w14:textId="6170518D" w:rsidR="008E6C3E" w:rsidRPr="00846AA1" w:rsidRDefault="008E6C3E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="Angsana New" w:hAnsi="Angsana New"/>
          <w:sz w:val="20"/>
          <w:lang w:bidi="th-TH"/>
        </w:rPr>
      </w:pPr>
      <w:r w:rsidRPr="00846AA1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846AA1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หนี้</w:t>
      </w:r>
      <w:r w:rsidRPr="00846AA1">
        <w:rPr>
          <w:rFonts w:ascii="Angsana New" w:hAnsi="Angsana New" w:hint="cs"/>
          <w:b/>
          <w:bCs/>
          <w:sz w:val="30"/>
          <w:szCs w:val="30"/>
          <w:cs/>
          <w:lang w:bidi="th-TH"/>
        </w:rPr>
        <w:t>สินที่อาจเกิดขึ้นและสินทรัพย์ที่อาจเกิดขึ้น</w:t>
      </w:r>
    </w:p>
    <w:p w14:paraId="756EBC9E" w14:textId="77777777" w:rsidR="008E6C3E" w:rsidRPr="00846AA1" w:rsidRDefault="008E6C3E" w:rsidP="00DE64B0"/>
    <w:p w14:paraId="18EBFC38" w14:textId="434406E2" w:rsidR="008F197A" w:rsidRDefault="008F197A" w:rsidP="00FE0C16">
      <w:pPr>
        <w:tabs>
          <w:tab w:val="clear" w:pos="454"/>
          <w:tab w:val="left" w:pos="450"/>
        </w:tabs>
        <w:autoSpaceDE w:val="0"/>
        <w:autoSpaceDN w:val="0"/>
        <w:spacing w:before="40" w:after="40"/>
        <w:ind w:left="450"/>
        <w:jc w:val="thaiDistribute"/>
      </w:pPr>
      <w:r w:rsidRPr="00335F8E">
        <w:rPr>
          <w:cs/>
        </w:rPr>
        <w:t>บริษัทย่อยทางอ้อมแห่งหนึ่งของกลุ่มบริษัทอยู่ระหว่างการ</w:t>
      </w:r>
      <w:r w:rsidR="00FE0C16" w:rsidRPr="00FE0C16">
        <w:rPr>
          <w:cs/>
        </w:rPr>
        <w:t>ถูกยื่นเสนอข้อพิพาทกล่าวหาว่าบริษัทย่อย</w:t>
      </w:r>
      <w:r w:rsidR="00DE1A6E">
        <w:rPr>
          <w:rFonts w:hint="cs"/>
          <w:cs/>
        </w:rPr>
        <w:t>ทางอ้อม</w:t>
      </w:r>
      <w:r w:rsidR="00FE0C16" w:rsidRPr="00FE0C16">
        <w:rPr>
          <w:cs/>
        </w:rPr>
        <w:t>ปฏิบัติผิดสัญญาจ้างทำของ โดยผู้รับเหมาได้ยื่นคำเสนอข้อพิพาทต่อสถาบันอนุญาโตตุลาการ เพื่อให้บริษัทย่อย</w:t>
      </w:r>
      <w:r w:rsidR="00DE1A6E">
        <w:rPr>
          <w:rFonts w:hint="cs"/>
          <w:cs/>
        </w:rPr>
        <w:t>ทางอ้อม</w:t>
      </w:r>
      <w:r w:rsidR="00FE0C16" w:rsidRPr="00FE0C16">
        <w:rPr>
          <w:cs/>
        </w:rPr>
        <w:t xml:space="preserve">ชำระค่าเสียหายจากการผิดสัญญาก่อสร้างโรงงาน เป็นจำนวนเงิน </w:t>
      </w:r>
      <w:r w:rsidR="00FE0C16" w:rsidRPr="00FE0C16">
        <w:t>121</w:t>
      </w:r>
      <w:r w:rsidR="00C21E40">
        <w:t xml:space="preserve"> </w:t>
      </w:r>
      <w:r w:rsidR="00FE0C16" w:rsidRPr="00FE0C16">
        <w:rPr>
          <w:cs/>
        </w:rPr>
        <w:t xml:space="preserve">ล้านบาท ซึ่งในเดือนกันยายน </w:t>
      </w:r>
      <w:r w:rsidR="00FE0C16" w:rsidRPr="00FE0C16">
        <w:t xml:space="preserve">2564 </w:t>
      </w:r>
      <w:r w:rsidR="00FE0C16" w:rsidRPr="00FE0C16">
        <w:rPr>
          <w:cs/>
        </w:rPr>
        <w:t>บริษัทย่อย</w:t>
      </w:r>
      <w:r w:rsidR="00DE1A6E">
        <w:rPr>
          <w:rFonts w:hint="cs"/>
          <w:cs/>
        </w:rPr>
        <w:t>ทางอ้อม</w:t>
      </w:r>
      <w:r w:rsidR="00FE0C16" w:rsidRPr="00FE0C16">
        <w:rPr>
          <w:cs/>
        </w:rPr>
        <w:t xml:space="preserve">ได้ยื่นคำคัดค้าน และคำเรียกร้องแย้งต่อสถาบันอนุญาโตตุลาการ ข้อพิพาทดังกล่าวอยู่ในกระบวนการอนุญาโตตุลาการ ต่อมาในเดือนกุมภาพันธ์ </w:t>
      </w:r>
      <w:r w:rsidR="00FE0C16" w:rsidRPr="00FE0C16">
        <w:t xml:space="preserve">2565 </w:t>
      </w:r>
      <w:r w:rsidR="00FE0C16" w:rsidRPr="00FE0C16">
        <w:rPr>
          <w:cs/>
        </w:rPr>
        <w:t>บริษัทย่อย</w:t>
      </w:r>
      <w:r w:rsidR="00DE1A6E">
        <w:rPr>
          <w:rFonts w:hint="cs"/>
          <w:cs/>
        </w:rPr>
        <w:t>ทางอ้อม</w:t>
      </w:r>
      <w:r w:rsidR="00FE0C16" w:rsidRPr="00FE0C16">
        <w:rPr>
          <w:cs/>
        </w:rPr>
        <w:t>ถูกยื่นคำร้องห้ามใช้ประโยชน์ในโรงงานที่มีข้อพิพาทเป็นการชั่วคราวจนกว่าคณะอนุญาโตตุลาการจะมีคำชี้ขาดถึงที่สุดในข้อพิพาท โดยบริษัทย่อย</w:t>
      </w:r>
      <w:r w:rsidR="00DE1A6E">
        <w:rPr>
          <w:rFonts w:hint="cs"/>
          <w:cs/>
        </w:rPr>
        <w:t>ทางอ้อม</w:t>
      </w:r>
      <w:r w:rsidR="00FE0C16" w:rsidRPr="00FE0C16">
        <w:rPr>
          <w:cs/>
        </w:rPr>
        <w:t>อยู่ระหว่างการสู้คดีและรอคำสั่งของศาลแพ่ง ผู้บริหารของบริษัทย่อย</w:t>
      </w:r>
      <w:r w:rsidR="00DE1A6E">
        <w:rPr>
          <w:rFonts w:hint="cs"/>
          <w:cs/>
        </w:rPr>
        <w:t>ทางอ้อม</w:t>
      </w:r>
      <w:r w:rsidR="00FE0C16" w:rsidRPr="00FE0C16">
        <w:rPr>
          <w:cs/>
        </w:rPr>
        <w:t>เห็นว่าบริษัท</w:t>
      </w:r>
      <w:r w:rsidR="00DE1A6E">
        <w:rPr>
          <w:rFonts w:hint="cs"/>
          <w:cs/>
        </w:rPr>
        <w:t>ย่อยทางอ้อม</w:t>
      </w:r>
      <w:r w:rsidR="00FE0C16" w:rsidRPr="00FE0C16">
        <w:rPr>
          <w:cs/>
        </w:rPr>
        <w:t xml:space="preserve">ไม่ได้ทำผิดสัญญาแต่อย่างใด ณ วันที่ </w:t>
      </w:r>
      <w:r w:rsidR="00FE0C16" w:rsidRPr="00FE0C16">
        <w:t xml:space="preserve">31 </w:t>
      </w:r>
      <w:r w:rsidR="00FE0C16" w:rsidRPr="00FE0C16">
        <w:rPr>
          <w:cs/>
        </w:rPr>
        <w:t xml:space="preserve">มีนาคม </w:t>
      </w:r>
      <w:r w:rsidR="00FE0C16" w:rsidRPr="00FE0C16">
        <w:t xml:space="preserve">2565 </w:t>
      </w:r>
      <w:r w:rsidR="00FE0C16" w:rsidRPr="00FE0C16">
        <w:rPr>
          <w:cs/>
        </w:rPr>
        <w:t>บริษัทย่อย</w:t>
      </w:r>
      <w:r w:rsidR="00DE1A6E">
        <w:rPr>
          <w:rFonts w:hint="cs"/>
          <w:cs/>
        </w:rPr>
        <w:t>ทางอ้อม</w:t>
      </w:r>
      <w:r w:rsidR="00FE0C16" w:rsidRPr="00FE0C16">
        <w:rPr>
          <w:cs/>
        </w:rPr>
        <w:t>จึงไม่ได้บันทึกหนี้สินหรือผลกระทบอื่นที่อาจเกิดขึ้นจากข้อพิพาทดังกล่าวทั้งสอง</w:t>
      </w:r>
    </w:p>
    <w:p w14:paraId="26004030" w14:textId="5F06237A" w:rsidR="002B23D7" w:rsidRPr="00846AA1" w:rsidRDefault="002B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7B0DFED" w14:textId="6357ECB0" w:rsidR="004E4394" w:rsidRPr="00846AA1" w:rsidRDefault="00CD10F4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="Angsana New" w:hAnsi="Angsana New"/>
          <w:sz w:val="20"/>
          <w:lang w:bidi="th-TH"/>
        </w:rPr>
      </w:pPr>
      <w:r w:rsidRPr="00846AA1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846AA1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846AA1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FF73823" w14:textId="7CB3938A" w:rsidR="0002244C" w:rsidRPr="00846AA1" w:rsidRDefault="0002244C" w:rsidP="00DE64B0"/>
    <w:p w14:paraId="103005D4" w14:textId="285974B2" w:rsidR="00CF1C8B" w:rsidRPr="00846AA1" w:rsidRDefault="00CF1C8B" w:rsidP="00DE64B0">
      <w:pPr>
        <w:rPr>
          <w:i/>
          <w:iCs/>
          <w:cs/>
        </w:rPr>
      </w:pPr>
      <w:r w:rsidRPr="00846AA1">
        <w:tab/>
      </w:r>
      <w:r w:rsidRPr="00846AA1">
        <w:tab/>
      </w:r>
      <w:r w:rsidRPr="00846AA1">
        <w:rPr>
          <w:rFonts w:hint="cs"/>
          <w:i/>
          <w:iCs/>
          <w:cs/>
        </w:rPr>
        <w:t>การจ่ายเงินปันผล</w:t>
      </w:r>
    </w:p>
    <w:p w14:paraId="7BA6D3F9" w14:textId="7FF24989" w:rsidR="00CF1C8B" w:rsidRPr="00846AA1" w:rsidRDefault="00CF1C8B" w:rsidP="00DE64B0"/>
    <w:p w14:paraId="3B2BCDFB" w14:textId="01A6D578" w:rsidR="00A14613" w:rsidRPr="0083539E" w:rsidRDefault="00A14613" w:rsidP="00A14613">
      <w:pPr>
        <w:tabs>
          <w:tab w:val="clear" w:pos="454"/>
          <w:tab w:val="clear" w:pos="907"/>
          <w:tab w:val="left" w:pos="900"/>
        </w:tabs>
        <w:autoSpaceDE w:val="0"/>
        <w:autoSpaceDN w:val="0"/>
        <w:spacing w:before="40" w:after="40"/>
        <w:ind w:left="450"/>
        <w:jc w:val="thaiDistribute"/>
        <w:rPr>
          <w:rFonts w:asciiTheme="majorBidi" w:hAnsiTheme="majorBidi" w:cstheme="majorBidi"/>
          <w:cs/>
        </w:rPr>
      </w:pPr>
      <w:r w:rsidRPr="0083539E">
        <w:rPr>
          <w:rFonts w:asciiTheme="majorBidi" w:hAnsiTheme="majorBidi" w:cstheme="majorBidi"/>
          <w:cs/>
        </w:rPr>
        <w:t xml:space="preserve">เมื่อวันที่ </w:t>
      </w:r>
      <w:r w:rsidR="006F1E95" w:rsidRPr="006F1E95">
        <w:rPr>
          <w:rFonts w:asciiTheme="majorBidi" w:hAnsiTheme="majorBidi" w:cstheme="majorBidi"/>
        </w:rPr>
        <w:t>8</w:t>
      </w:r>
      <w:r w:rsidRPr="0083539E">
        <w:rPr>
          <w:rFonts w:asciiTheme="majorBidi" w:hAnsiTheme="majorBidi" w:cstheme="majorBidi"/>
        </w:rPr>
        <w:t xml:space="preserve"> </w:t>
      </w:r>
      <w:r w:rsidRPr="0083539E">
        <w:rPr>
          <w:rFonts w:asciiTheme="majorBidi" w:hAnsiTheme="majorBidi" w:cstheme="majorBidi"/>
          <w:cs/>
        </w:rPr>
        <w:t xml:space="preserve">เมษายน </w:t>
      </w:r>
      <w:r w:rsidR="006F1E95" w:rsidRPr="006F1E95">
        <w:rPr>
          <w:rFonts w:asciiTheme="majorBidi" w:hAnsiTheme="majorBidi" w:cstheme="majorBidi"/>
        </w:rPr>
        <w:t>2565</w:t>
      </w:r>
      <w:r w:rsidRPr="0083539E">
        <w:rPr>
          <w:rFonts w:asciiTheme="majorBidi" w:hAnsiTheme="majorBidi" w:cstheme="majorBidi"/>
        </w:rPr>
        <w:t xml:space="preserve"> </w:t>
      </w:r>
      <w:r w:rsidR="009E6EE9">
        <w:rPr>
          <w:rFonts w:asciiTheme="majorBidi" w:hAnsiTheme="majorBidi" w:cstheme="majorBidi"/>
          <w:cs/>
        </w:rPr>
        <w:t>ที่ประชุม</w:t>
      </w:r>
      <w:r w:rsidRPr="0083539E">
        <w:rPr>
          <w:rFonts w:asciiTheme="majorBidi" w:hAnsiTheme="majorBidi" w:cstheme="majorBidi"/>
          <w:cs/>
        </w:rPr>
        <w:t xml:space="preserve">สามัญประจำปีของผู้ถือหุ้นของบริษัท ได้มีมติอนุมัติการจ่ายเงินปันผลสำหรับผลประกอบการปี </w:t>
      </w:r>
      <w:r w:rsidR="006F1E95" w:rsidRPr="006F1E95">
        <w:rPr>
          <w:rFonts w:asciiTheme="majorBidi" w:hAnsiTheme="majorBidi" w:cstheme="majorBidi"/>
        </w:rPr>
        <w:t>2564</w:t>
      </w:r>
      <w:r w:rsidRPr="0083539E">
        <w:rPr>
          <w:rFonts w:asciiTheme="majorBidi" w:hAnsiTheme="majorBidi" w:cstheme="majorBidi"/>
        </w:rPr>
        <w:t xml:space="preserve"> </w:t>
      </w:r>
      <w:r w:rsidRPr="0083539E">
        <w:rPr>
          <w:rFonts w:asciiTheme="majorBidi" w:hAnsiTheme="majorBidi" w:cstheme="majorBidi"/>
          <w:cs/>
        </w:rPr>
        <w:t xml:space="preserve">ในอัตราหุ้นละ </w:t>
      </w:r>
      <w:r w:rsidR="006F1E95" w:rsidRPr="006F1E95">
        <w:rPr>
          <w:rFonts w:asciiTheme="majorBidi" w:hAnsiTheme="majorBidi" w:cstheme="majorBidi"/>
        </w:rPr>
        <w:t>2</w:t>
      </w:r>
      <w:r w:rsidRPr="0083539E">
        <w:rPr>
          <w:rFonts w:asciiTheme="majorBidi" w:hAnsiTheme="majorBidi" w:cstheme="majorBidi"/>
        </w:rPr>
        <w:t xml:space="preserve"> </w:t>
      </w:r>
      <w:r w:rsidRPr="0083539E">
        <w:rPr>
          <w:rFonts w:asciiTheme="majorBidi" w:hAnsiTheme="majorBidi" w:cstheme="majorBidi"/>
          <w:cs/>
        </w:rPr>
        <w:t xml:space="preserve">บาท ซึ่งบริษัทได้จ่ายเงินปันผลระหว่างกาลสำหรับผลประกอบการงวดหกเดือนแรกของปี </w:t>
      </w:r>
      <w:r w:rsidR="006F1E95" w:rsidRPr="006F1E95">
        <w:rPr>
          <w:rFonts w:asciiTheme="majorBidi" w:hAnsiTheme="majorBidi" w:cstheme="majorBidi"/>
        </w:rPr>
        <w:t>2564</w:t>
      </w:r>
      <w:r w:rsidRPr="0083539E">
        <w:rPr>
          <w:rFonts w:asciiTheme="majorBidi" w:hAnsiTheme="majorBidi" w:cstheme="majorBidi"/>
          <w:cs/>
        </w:rPr>
        <w:t xml:space="preserve"> ในอัตราหุ้นละ </w:t>
      </w:r>
      <w:r w:rsidR="006F1E95" w:rsidRPr="006F1E95">
        <w:rPr>
          <w:rFonts w:asciiTheme="majorBidi" w:hAnsiTheme="majorBidi" w:cstheme="majorBidi"/>
        </w:rPr>
        <w:t>1</w:t>
      </w:r>
      <w:r w:rsidRPr="0083539E">
        <w:rPr>
          <w:rFonts w:asciiTheme="majorBidi" w:hAnsiTheme="majorBidi" w:cstheme="majorBidi"/>
          <w:cs/>
        </w:rPr>
        <w:t xml:space="preserve"> บาท ไปแล้วเมื่อวันที่</w:t>
      </w:r>
      <w:r w:rsidR="00A5637E" w:rsidRPr="0083539E">
        <w:rPr>
          <w:rFonts w:asciiTheme="majorBidi" w:hAnsiTheme="majorBidi" w:cstheme="majorBidi"/>
          <w:cs/>
        </w:rPr>
        <w:t xml:space="preserve"> </w:t>
      </w:r>
      <w:r w:rsidR="006F1E95" w:rsidRPr="006F1E95">
        <w:rPr>
          <w:rFonts w:asciiTheme="majorBidi" w:hAnsiTheme="majorBidi" w:cstheme="majorBidi"/>
        </w:rPr>
        <w:t>21</w:t>
      </w:r>
      <w:r w:rsidR="00A5637E" w:rsidRPr="0083539E">
        <w:rPr>
          <w:rFonts w:asciiTheme="majorBidi" w:hAnsiTheme="majorBidi" w:cstheme="majorBidi"/>
          <w:cs/>
        </w:rPr>
        <w:t xml:space="preserve"> กันยายน </w:t>
      </w:r>
      <w:r w:rsidR="006F1E95" w:rsidRPr="006F1E95">
        <w:rPr>
          <w:rFonts w:asciiTheme="majorBidi" w:hAnsiTheme="majorBidi" w:cstheme="majorBidi"/>
        </w:rPr>
        <w:t>2564</w:t>
      </w:r>
      <w:r w:rsidRPr="0083539E">
        <w:rPr>
          <w:rFonts w:asciiTheme="majorBidi" w:hAnsiTheme="majorBidi" w:cstheme="majorBidi"/>
          <w:cs/>
        </w:rPr>
        <w:t xml:space="preserve"> คงเหลือเป็นเงินปันผลที่จะจ่ายสำหรับผลประกอบการงวดหกเดือนหลังของปี </w:t>
      </w:r>
      <w:r w:rsidR="006F1E95" w:rsidRPr="006F1E95">
        <w:rPr>
          <w:rFonts w:asciiTheme="majorBidi" w:hAnsiTheme="majorBidi" w:cstheme="majorBidi"/>
        </w:rPr>
        <w:t>2564</w:t>
      </w:r>
      <w:r w:rsidRPr="0083539E">
        <w:rPr>
          <w:rFonts w:asciiTheme="majorBidi" w:hAnsiTheme="majorBidi" w:cstheme="majorBidi"/>
          <w:cs/>
        </w:rPr>
        <w:t xml:space="preserve"> </w:t>
      </w:r>
      <w:r w:rsidR="00A5637E" w:rsidRPr="0083539E">
        <w:rPr>
          <w:rFonts w:asciiTheme="majorBidi" w:hAnsiTheme="majorBidi" w:cstheme="majorBidi"/>
          <w:cs/>
        </w:rPr>
        <w:t xml:space="preserve">ในอัตราหุ้นละ </w:t>
      </w:r>
      <w:r w:rsidR="006F1E95" w:rsidRPr="006F1E95">
        <w:rPr>
          <w:rFonts w:asciiTheme="majorBidi" w:hAnsiTheme="majorBidi" w:cstheme="majorBidi"/>
        </w:rPr>
        <w:t>1</w:t>
      </w:r>
      <w:r w:rsidR="00A5637E" w:rsidRPr="0083539E">
        <w:rPr>
          <w:rFonts w:asciiTheme="majorBidi" w:hAnsiTheme="majorBidi" w:cstheme="majorBidi"/>
        </w:rPr>
        <w:t xml:space="preserve"> </w:t>
      </w:r>
      <w:r w:rsidR="00A5637E" w:rsidRPr="0083539E">
        <w:rPr>
          <w:rFonts w:asciiTheme="majorBidi" w:hAnsiTheme="majorBidi" w:cstheme="majorBidi"/>
          <w:cs/>
        </w:rPr>
        <w:t xml:space="preserve">บาท </w:t>
      </w:r>
      <w:r w:rsidRPr="0083539E">
        <w:rPr>
          <w:rFonts w:asciiTheme="majorBidi" w:hAnsiTheme="majorBidi" w:cstheme="majorBidi"/>
          <w:cs/>
        </w:rPr>
        <w:t>เป็นจำนวนเงิน</w:t>
      </w:r>
      <w:r w:rsidRPr="0024036F">
        <w:rPr>
          <w:rFonts w:asciiTheme="majorBidi" w:hAnsiTheme="majorBidi" w:cstheme="majorBidi"/>
          <w:cs/>
        </w:rPr>
        <w:t xml:space="preserve">ทั้งสิ้น </w:t>
      </w:r>
      <w:r w:rsidR="006F1E95" w:rsidRPr="0024036F">
        <w:rPr>
          <w:rFonts w:asciiTheme="majorBidi" w:hAnsiTheme="majorBidi" w:cstheme="majorBidi"/>
        </w:rPr>
        <w:t>1</w:t>
      </w:r>
      <w:r w:rsidRPr="0024036F">
        <w:rPr>
          <w:rFonts w:asciiTheme="majorBidi" w:hAnsiTheme="majorBidi" w:cstheme="majorBidi"/>
        </w:rPr>
        <w:t>,</w:t>
      </w:r>
      <w:r w:rsidR="006F1E95" w:rsidRPr="0024036F">
        <w:rPr>
          <w:rFonts w:asciiTheme="majorBidi" w:hAnsiTheme="majorBidi" w:cstheme="majorBidi"/>
        </w:rPr>
        <w:t>358</w:t>
      </w:r>
      <w:r w:rsidRPr="0024036F">
        <w:rPr>
          <w:rFonts w:asciiTheme="majorBidi" w:hAnsiTheme="majorBidi" w:cstheme="majorBidi"/>
        </w:rPr>
        <w:t xml:space="preserve"> </w:t>
      </w:r>
      <w:r w:rsidRPr="0024036F">
        <w:rPr>
          <w:rFonts w:asciiTheme="majorBidi" w:hAnsiTheme="majorBidi" w:cstheme="majorBidi"/>
          <w:cs/>
        </w:rPr>
        <w:t>ล้านบาท โดย</w:t>
      </w:r>
      <w:r w:rsidRPr="0083539E">
        <w:rPr>
          <w:rFonts w:asciiTheme="majorBidi" w:hAnsiTheme="majorBidi" w:cstheme="majorBidi"/>
          <w:cs/>
        </w:rPr>
        <w:t xml:space="preserve">บริษัทได้จ่ายเงินปันผลดังกล่าวแล้วในวันที่ </w:t>
      </w:r>
      <w:r w:rsidR="006F1E95" w:rsidRPr="006F1E95">
        <w:rPr>
          <w:rFonts w:asciiTheme="majorBidi" w:hAnsiTheme="majorBidi" w:cstheme="majorBidi"/>
        </w:rPr>
        <w:t>22</w:t>
      </w:r>
      <w:r w:rsidRPr="0083539E">
        <w:rPr>
          <w:rFonts w:asciiTheme="majorBidi" w:hAnsiTheme="majorBidi" w:cstheme="majorBidi"/>
          <w:cs/>
        </w:rPr>
        <w:t xml:space="preserve"> เมษายน </w:t>
      </w:r>
      <w:r w:rsidR="006F1E95" w:rsidRPr="006F1E95">
        <w:rPr>
          <w:rFonts w:asciiTheme="majorBidi" w:hAnsiTheme="majorBidi" w:cstheme="majorBidi"/>
        </w:rPr>
        <w:t>2565</w:t>
      </w:r>
    </w:p>
    <w:p w14:paraId="0CFC03D6" w14:textId="77777777" w:rsidR="00A14613" w:rsidRPr="0083539E" w:rsidRDefault="00A14613" w:rsidP="00DE64B0">
      <w:pPr>
        <w:rPr>
          <w:rFonts w:asciiTheme="majorBidi" w:hAnsiTheme="majorBidi" w:cstheme="majorBidi"/>
        </w:rPr>
      </w:pPr>
    </w:p>
    <w:p w14:paraId="1DD2BEB0" w14:textId="7986BA6A" w:rsidR="00560413" w:rsidRPr="0083539E" w:rsidRDefault="00560413" w:rsidP="004E7FCC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rFonts w:asciiTheme="majorBidi" w:hAnsiTheme="majorBidi" w:cstheme="majorBidi"/>
          <w:cs/>
        </w:rPr>
      </w:pPr>
      <w:r w:rsidRPr="0083539E">
        <w:rPr>
          <w:rFonts w:asciiTheme="majorBidi" w:hAnsiTheme="majorBidi" w:cstheme="majorBidi"/>
          <w:cs/>
        </w:rPr>
        <w:t xml:space="preserve">เมื่อวันที่ </w:t>
      </w:r>
      <w:r w:rsidR="006F1E95" w:rsidRPr="006F1E95">
        <w:rPr>
          <w:rFonts w:asciiTheme="majorBidi" w:hAnsiTheme="majorBidi" w:cstheme="majorBidi"/>
        </w:rPr>
        <w:t>7</w:t>
      </w:r>
      <w:r w:rsidRPr="0083539E">
        <w:rPr>
          <w:rFonts w:asciiTheme="majorBidi" w:hAnsiTheme="majorBidi" w:cstheme="majorBidi"/>
        </w:rPr>
        <w:t xml:space="preserve"> </w:t>
      </w:r>
      <w:r w:rsidRPr="0083539E">
        <w:rPr>
          <w:rFonts w:asciiTheme="majorBidi" w:hAnsiTheme="majorBidi" w:cstheme="majorBidi"/>
          <w:cs/>
        </w:rPr>
        <w:t xml:space="preserve">เมษายน </w:t>
      </w:r>
      <w:r w:rsidR="006F1E95" w:rsidRPr="006F1E95">
        <w:rPr>
          <w:rFonts w:asciiTheme="majorBidi" w:hAnsiTheme="majorBidi" w:cstheme="majorBidi"/>
        </w:rPr>
        <w:t>2565</w:t>
      </w:r>
      <w:r w:rsidRPr="0083539E">
        <w:rPr>
          <w:rFonts w:asciiTheme="majorBidi" w:hAnsiTheme="majorBidi" w:cstheme="majorBidi"/>
        </w:rPr>
        <w:t xml:space="preserve"> </w:t>
      </w:r>
      <w:r w:rsidRPr="0083539E">
        <w:rPr>
          <w:rFonts w:asciiTheme="majorBidi" w:hAnsiTheme="majorBidi" w:cstheme="majorBidi"/>
          <w:cs/>
        </w:rPr>
        <w:t xml:space="preserve">ที่ประชุมสามัญประจำปีของผู้ถือหุ้นของบริษัทย่อยแห่งหนึ่ง ได้มีมติอนุมัติการจ่ายเงินปันผลสำหรับผลประกอบการปี </w:t>
      </w:r>
      <w:r w:rsidR="006F1E95" w:rsidRPr="006F1E95">
        <w:rPr>
          <w:rFonts w:asciiTheme="majorBidi" w:hAnsiTheme="majorBidi" w:cstheme="majorBidi"/>
        </w:rPr>
        <w:t>2564</w:t>
      </w:r>
      <w:r w:rsidRPr="0083539E">
        <w:rPr>
          <w:rFonts w:asciiTheme="majorBidi" w:hAnsiTheme="majorBidi" w:cstheme="majorBidi"/>
        </w:rPr>
        <w:t xml:space="preserve"> </w:t>
      </w:r>
      <w:r w:rsidRPr="0083539E">
        <w:rPr>
          <w:rFonts w:asciiTheme="majorBidi" w:hAnsiTheme="majorBidi" w:cstheme="majorBidi"/>
          <w:cs/>
        </w:rPr>
        <w:t xml:space="preserve">ในอัตราหุ้นละ </w:t>
      </w:r>
      <w:r w:rsidR="006F1E95" w:rsidRPr="006F1E95">
        <w:rPr>
          <w:rFonts w:asciiTheme="majorBidi" w:hAnsiTheme="majorBidi" w:cstheme="majorBidi"/>
        </w:rPr>
        <w:t>0</w:t>
      </w:r>
      <w:r w:rsidRPr="0083539E">
        <w:rPr>
          <w:rFonts w:asciiTheme="majorBidi" w:hAnsiTheme="majorBidi" w:cstheme="majorBidi"/>
          <w:cs/>
        </w:rPr>
        <w:t>.</w:t>
      </w:r>
      <w:r w:rsidR="006F1E95" w:rsidRPr="006F1E95">
        <w:rPr>
          <w:rFonts w:asciiTheme="majorBidi" w:hAnsiTheme="majorBidi" w:cstheme="majorBidi"/>
        </w:rPr>
        <w:t>33</w:t>
      </w:r>
      <w:r w:rsidRPr="0083539E">
        <w:rPr>
          <w:rFonts w:asciiTheme="majorBidi" w:hAnsiTheme="majorBidi" w:cstheme="majorBidi"/>
        </w:rPr>
        <w:t xml:space="preserve"> </w:t>
      </w:r>
      <w:r w:rsidRPr="0083539E">
        <w:rPr>
          <w:rFonts w:asciiTheme="majorBidi" w:hAnsiTheme="majorBidi" w:cstheme="majorBidi"/>
          <w:cs/>
        </w:rPr>
        <w:t xml:space="preserve">บาท </w:t>
      </w:r>
      <w:r w:rsidR="0083539E">
        <w:rPr>
          <w:rFonts w:asciiTheme="majorBidi" w:hAnsiTheme="majorBidi" w:cstheme="majorBidi"/>
          <w:cs/>
        </w:rPr>
        <w:t>โดยบริษัทย่อย</w:t>
      </w:r>
      <w:r w:rsidR="00A14613" w:rsidRPr="0083539E">
        <w:rPr>
          <w:rFonts w:asciiTheme="majorBidi" w:hAnsiTheme="majorBidi" w:cstheme="majorBidi"/>
          <w:cs/>
        </w:rPr>
        <w:t>ได้จ่ายเงินปันผลระหว่างกาล</w:t>
      </w:r>
      <w:r w:rsidR="00A5637E" w:rsidRPr="0083539E">
        <w:rPr>
          <w:rFonts w:asciiTheme="majorBidi" w:hAnsiTheme="majorBidi" w:cstheme="majorBidi"/>
          <w:cs/>
        </w:rPr>
        <w:t xml:space="preserve">สำหรับผลประกอบการงวดหกเดือนแรกของปี </w:t>
      </w:r>
      <w:r w:rsidR="006F1E95" w:rsidRPr="006F1E95">
        <w:rPr>
          <w:rFonts w:asciiTheme="majorBidi" w:hAnsiTheme="majorBidi" w:cstheme="majorBidi"/>
        </w:rPr>
        <w:t>2564</w:t>
      </w:r>
      <w:r w:rsidR="00A5637E" w:rsidRPr="0083539E">
        <w:rPr>
          <w:rFonts w:asciiTheme="majorBidi" w:hAnsiTheme="majorBidi" w:cstheme="majorBidi"/>
          <w:cs/>
        </w:rPr>
        <w:t xml:space="preserve"> </w:t>
      </w:r>
      <w:r w:rsidR="00A14613" w:rsidRPr="0083539E">
        <w:rPr>
          <w:rFonts w:asciiTheme="majorBidi" w:hAnsiTheme="majorBidi" w:cstheme="majorBidi"/>
          <w:cs/>
        </w:rPr>
        <w:t xml:space="preserve">ในอัตราหุ้นละ </w:t>
      </w:r>
      <w:r w:rsidR="006F1E95" w:rsidRPr="006F1E95">
        <w:rPr>
          <w:rFonts w:asciiTheme="majorBidi" w:hAnsiTheme="majorBidi" w:cstheme="majorBidi"/>
        </w:rPr>
        <w:t>0</w:t>
      </w:r>
      <w:r w:rsidR="00A14613" w:rsidRPr="0083539E">
        <w:rPr>
          <w:rFonts w:asciiTheme="majorBidi" w:hAnsiTheme="majorBidi" w:cstheme="majorBidi"/>
        </w:rPr>
        <w:t>.</w:t>
      </w:r>
      <w:r w:rsidR="006F1E95" w:rsidRPr="006F1E95">
        <w:rPr>
          <w:rFonts w:asciiTheme="majorBidi" w:hAnsiTheme="majorBidi" w:cstheme="majorBidi"/>
        </w:rPr>
        <w:t>16</w:t>
      </w:r>
      <w:r w:rsidR="00A14613" w:rsidRPr="0083539E">
        <w:rPr>
          <w:rFonts w:asciiTheme="majorBidi" w:hAnsiTheme="majorBidi" w:cstheme="majorBidi"/>
        </w:rPr>
        <w:t xml:space="preserve"> </w:t>
      </w:r>
      <w:r w:rsidR="00A14613" w:rsidRPr="0083539E">
        <w:rPr>
          <w:rFonts w:asciiTheme="majorBidi" w:hAnsiTheme="majorBidi" w:cstheme="majorBidi"/>
          <w:cs/>
        </w:rPr>
        <w:t>บาท</w:t>
      </w:r>
      <w:r w:rsidR="00A5637E" w:rsidRPr="0083539E">
        <w:rPr>
          <w:rFonts w:asciiTheme="majorBidi" w:hAnsiTheme="majorBidi" w:cstheme="majorBidi"/>
          <w:cs/>
        </w:rPr>
        <w:t xml:space="preserve"> ไปแล้วเมื่อวันที่ </w:t>
      </w:r>
      <w:r w:rsidR="006F1E95" w:rsidRPr="006F1E95">
        <w:rPr>
          <w:rFonts w:asciiTheme="majorBidi" w:hAnsiTheme="majorBidi" w:cstheme="majorBidi"/>
        </w:rPr>
        <w:t>17</w:t>
      </w:r>
      <w:r w:rsidR="00C95064" w:rsidRPr="0083539E">
        <w:rPr>
          <w:rFonts w:asciiTheme="majorBidi" w:hAnsiTheme="majorBidi" w:cstheme="majorBidi"/>
          <w:cs/>
        </w:rPr>
        <w:t xml:space="preserve"> กันยายน </w:t>
      </w:r>
      <w:r w:rsidR="006F1E95" w:rsidRPr="006F1E95">
        <w:rPr>
          <w:rFonts w:asciiTheme="majorBidi" w:hAnsiTheme="majorBidi" w:cstheme="majorBidi"/>
        </w:rPr>
        <w:t>2564</w:t>
      </w:r>
      <w:r w:rsidR="00A14613" w:rsidRPr="0083539E">
        <w:rPr>
          <w:rFonts w:asciiTheme="majorBidi" w:hAnsiTheme="majorBidi" w:cstheme="majorBidi"/>
          <w:cs/>
        </w:rPr>
        <w:t xml:space="preserve"> คงเหลือ</w:t>
      </w:r>
      <w:r w:rsidR="00A5637E" w:rsidRPr="0083539E">
        <w:rPr>
          <w:rFonts w:asciiTheme="majorBidi" w:hAnsiTheme="majorBidi" w:cstheme="majorBidi"/>
          <w:cs/>
        </w:rPr>
        <w:t xml:space="preserve">เป็นเงินปันผลที่จะจ่ายสำหรับผลประกอบการงวดหกเดือนหลังของปี </w:t>
      </w:r>
      <w:r w:rsidR="006F1E95" w:rsidRPr="006F1E95">
        <w:rPr>
          <w:rFonts w:asciiTheme="majorBidi" w:hAnsiTheme="majorBidi" w:cstheme="majorBidi"/>
        </w:rPr>
        <w:t>2564</w:t>
      </w:r>
      <w:r w:rsidR="00A5637E" w:rsidRPr="0083539E">
        <w:rPr>
          <w:rFonts w:asciiTheme="majorBidi" w:hAnsiTheme="majorBidi" w:cstheme="majorBidi"/>
          <w:cs/>
        </w:rPr>
        <w:t xml:space="preserve"> </w:t>
      </w:r>
      <w:r w:rsidR="00C95064" w:rsidRPr="0083539E">
        <w:rPr>
          <w:rFonts w:asciiTheme="majorBidi" w:hAnsiTheme="majorBidi" w:cstheme="majorBidi"/>
          <w:cs/>
        </w:rPr>
        <w:t>ในอัตรา</w:t>
      </w:r>
      <w:r w:rsidR="00A14613" w:rsidRPr="0083539E">
        <w:rPr>
          <w:rFonts w:asciiTheme="majorBidi" w:hAnsiTheme="majorBidi" w:cstheme="majorBidi"/>
          <w:cs/>
        </w:rPr>
        <w:t xml:space="preserve">หุ้นละ </w:t>
      </w:r>
      <w:r w:rsidR="006F1E95" w:rsidRPr="006F1E95">
        <w:rPr>
          <w:rFonts w:asciiTheme="majorBidi" w:hAnsiTheme="majorBidi" w:cstheme="majorBidi"/>
        </w:rPr>
        <w:t>0</w:t>
      </w:r>
      <w:r w:rsidR="00A14613" w:rsidRPr="0083539E">
        <w:rPr>
          <w:rFonts w:asciiTheme="majorBidi" w:hAnsiTheme="majorBidi" w:cstheme="majorBidi"/>
        </w:rPr>
        <w:t>.</w:t>
      </w:r>
      <w:r w:rsidR="006F1E95" w:rsidRPr="006F1E95">
        <w:rPr>
          <w:rFonts w:asciiTheme="majorBidi" w:hAnsiTheme="majorBidi" w:cstheme="majorBidi"/>
        </w:rPr>
        <w:t>17</w:t>
      </w:r>
      <w:r w:rsidR="00A14613" w:rsidRPr="0083539E">
        <w:rPr>
          <w:rFonts w:asciiTheme="majorBidi" w:hAnsiTheme="majorBidi" w:cstheme="majorBidi"/>
        </w:rPr>
        <w:t xml:space="preserve"> </w:t>
      </w:r>
      <w:r w:rsidR="00A14613" w:rsidRPr="0083539E">
        <w:rPr>
          <w:rFonts w:asciiTheme="majorBidi" w:hAnsiTheme="majorBidi" w:cstheme="majorBidi"/>
          <w:cs/>
        </w:rPr>
        <w:t xml:space="preserve">บาท </w:t>
      </w:r>
      <w:r w:rsidRPr="0083539E">
        <w:rPr>
          <w:rFonts w:asciiTheme="majorBidi" w:hAnsiTheme="majorBidi" w:cstheme="majorBidi"/>
          <w:cs/>
        </w:rPr>
        <w:t>เป็นจำนวนเงิน</w:t>
      </w:r>
      <w:r w:rsidRPr="0024036F">
        <w:rPr>
          <w:rFonts w:asciiTheme="majorBidi" w:hAnsiTheme="majorBidi" w:cstheme="majorBidi"/>
          <w:cs/>
        </w:rPr>
        <w:t xml:space="preserve">ทั้งสิ้น </w:t>
      </w:r>
      <w:r w:rsidR="006F1E95" w:rsidRPr="0024036F">
        <w:rPr>
          <w:rFonts w:asciiTheme="majorBidi" w:hAnsiTheme="majorBidi" w:cstheme="majorBidi"/>
        </w:rPr>
        <w:t>492</w:t>
      </w:r>
      <w:r w:rsidR="007E2179" w:rsidRPr="0024036F">
        <w:rPr>
          <w:rFonts w:asciiTheme="majorBidi" w:hAnsiTheme="majorBidi" w:cstheme="majorBidi" w:hint="cs"/>
          <w:cs/>
        </w:rPr>
        <w:t xml:space="preserve"> </w:t>
      </w:r>
      <w:r w:rsidRPr="0024036F">
        <w:rPr>
          <w:rFonts w:asciiTheme="majorBidi" w:hAnsiTheme="majorBidi" w:cstheme="majorBidi"/>
          <w:cs/>
        </w:rPr>
        <w:t>ล้านบาท โดย</w:t>
      </w:r>
      <w:r w:rsidR="008B25BE" w:rsidRPr="0024036F">
        <w:rPr>
          <w:rFonts w:asciiTheme="majorBidi" w:hAnsiTheme="majorBidi" w:cstheme="majorBidi"/>
          <w:cs/>
        </w:rPr>
        <w:t>บริษัทย่อ</w:t>
      </w:r>
      <w:r w:rsidR="008B25BE" w:rsidRPr="0083539E">
        <w:rPr>
          <w:rFonts w:asciiTheme="majorBidi" w:hAnsiTheme="majorBidi" w:cstheme="majorBidi"/>
          <w:cs/>
        </w:rPr>
        <w:t>ยได้จ่าย</w:t>
      </w:r>
      <w:r w:rsidRPr="0083539E">
        <w:rPr>
          <w:rFonts w:asciiTheme="majorBidi" w:hAnsiTheme="majorBidi" w:cstheme="majorBidi"/>
          <w:cs/>
        </w:rPr>
        <w:t>เงินปันผลดังกล่าวแล้วในวันที่</w:t>
      </w:r>
      <w:r w:rsidR="008F197A" w:rsidRPr="0083539E">
        <w:rPr>
          <w:rFonts w:asciiTheme="majorBidi" w:hAnsiTheme="majorBidi" w:cstheme="majorBidi"/>
        </w:rPr>
        <w:t xml:space="preserve"> </w:t>
      </w:r>
      <w:r w:rsidR="006F1E95" w:rsidRPr="006F1E95">
        <w:rPr>
          <w:rFonts w:asciiTheme="majorBidi" w:hAnsiTheme="majorBidi" w:cstheme="majorBidi"/>
        </w:rPr>
        <w:t>22</w:t>
      </w:r>
      <w:r w:rsidRPr="0083539E">
        <w:rPr>
          <w:rFonts w:asciiTheme="majorBidi" w:hAnsiTheme="majorBidi" w:cstheme="majorBidi"/>
        </w:rPr>
        <w:t xml:space="preserve"> </w:t>
      </w:r>
      <w:r w:rsidR="00C95064" w:rsidRPr="0083539E">
        <w:rPr>
          <w:rFonts w:asciiTheme="majorBidi" w:hAnsiTheme="majorBidi" w:cstheme="majorBidi"/>
          <w:cs/>
        </w:rPr>
        <w:t>เมษายน</w:t>
      </w:r>
      <w:r w:rsidRPr="0083539E">
        <w:rPr>
          <w:rFonts w:asciiTheme="majorBidi" w:hAnsiTheme="majorBidi" w:cstheme="majorBidi"/>
          <w:cs/>
        </w:rPr>
        <w:t xml:space="preserve"> </w:t>
      </w:r>
      <w:r w:rsidR="006F1E95" w:rsidRPr="006F1E95">
        <w:rPr>
          <w:rFonts w:asciiTheme="majorBidi" w:hAnsiTheme="majorBidi" w:cstheme="majorBidi"/>
        </w:rPr>
        <w:t>2565</w:t>
      </w:r>
    </w:p>
    <w:p w14:paraId="1386D162" w14:textId="77777777" w:rsidR="009E6EE9" w:rsidRPr="0083539E" w:rsidRDefault="009E6EE9" w:rsidP="009E6EE9">
      <w:pPr>
        <w:rPr>
          <w:rFonts w:asciiTheme="majorBidi" w:hAnsiTheme="majorBidi" w:cstheme="majorBidi"/>
        </w:rPr>
      </w:pPr>
    </w:p>
    <w:p w14:paraId="6B9CBE61" w14:textId="499FDDBB" w:rsidR="00A422F3" w:rsidRPr="00D11A54" w:rsidRDefault="00B646BF" w:rsidP="00D11A54">
      <w:pPr>
        <w:tabs>
          <w:tab w:val="clear" w:pos="454"/>
          <w:tab w:val="left" w:pos="720"/>
        </w:tabs>
        <w:autoSpaceDE w:val="0"/>
        <w:autoSpaceDN w:val="0"/>
        <w:spacing w:before="40" w:after="40"/>
        <w:ind w:left="450"/>
        <w:jc w:val="thaiDistribute"/>
        <w:rPr>
          <w:rFonts w:asciiTheme="majorBidi" w:hAnsiTheme="majorBidi"/>
        </w:rPr>
      </w:pPr>
      <w:r w:rsidRPr="00335F8E">
        <w:rPr>
          <w:rFonts w:asciiTheme="majorBidi" w:hAnsiTheme="majorBidi" w:hint="cs"/>
          <w:cs/>
        </w:rPr>
        <w:t>เมื่อ</w:t>
      </w:r>
      <w:r w:rsidRPr="00335F8E">
        <w:rPr>
          <w:rFonts w:asciiTheme="majorBidi" w:hAnsiTheme="majorBidi"/>
          <w:cs/>
        </w:rPr>
        <w:t xml:space="preserve">วันที่ </w:t>
      </w:r>
      <w:r w:rsidR="006F1E95" w:rsidRPr="00335F8E">
        <w:rPr>
          <w:rFonts w:asciiTheme="majorBidi" w:hAnsiTheme="majorBidi"/>
        </w:rPr>
        <w:t>11</w:t>
      </w:r>
      <w:r w:rsidRPr="00335F8E">
        <w:rPr>
          <w:rFonts w:asciiTheme="majorBidi" w:hAnsiTheme="majorBidi"/>
          <w:cs/>
        </w:rPr>
        <w:t xml:space="preserve"> พฤษภาคม </w:t>
      </w:r>
      <w:r w:rsidR="006F1E95" w:rsidRPr="00335F8E">
        <w:rPr>
          <w:rFonts w:asciiTheme="majorBidi" w:hAnsiTheme="majorBidi"/>
        </w:rPr>
        <w:t>2565</w:t>
      </w:r>
      <w:r w:rsidR="009E6EE9" w:rsidRPr="00335F8E">
        <w:rPr>
          <w:rFonts w:asciiTheme="majorBidi" w:hAnsiTheme="majorBidi"/>
          <w:cs/>
        </w:rPr>
        <w:t xml:space="preserve"> ที่ประชุม</w:t>
      </w:r>
      <w:r w:rsidR="0085192C" w:rsidRPr="00335F8E">
        <w:rPr>
          <w:rFonts w:asciiTheme="majorBidi" w:hAnsiTheme="majorBidi"/>
          <w:cs/>
        </w:rPr>
        <w:t>คณะกรรมการบริษัทของบริษัทย่</w:t>
      </w:r>
      <w:r w:rsidR="0085192C" w:rsidRPr="00335F8E">
        <w:rPr>
          <w:rFonts w:asciiTheme="majorBidi" w:hAnsiTheme="majorBidi" w:hint="cs"/>
          <w:cs/>
        </w:rPr>
        <w:t xml:space="preserve">อยแห่งหนึ่ง </w:t>
      </w:r>
      <w:r w:rsidR="00FE0C16" w:rsidRPr="00FE0C16">
        <w:rPr>
          <w:rFonts w:asciiTheme="majorBidi" w:hAnsiTheme="majorBidi" w:cstheme="majorBidi"/>
          <w:cs/>
        </w:rPr>
        <w:t xml:space="preserve">ได้มีมติอนุมัติให้จ่ายเงินปันผลโดยจ่ายเงินปันผลจากกำไรสะสมที่ยังไม่ได้จัดสรร ในอัตราหุ้นละ </w:t>
      </w:r>
      <w:r w:rsidR="00FE0C16" w:rsidRPr="00FE0C16">
        <w:rPr>
          <w:rFonts w:asciiTheme="majorBidi" w:hAnsiTheme="majorBidi" w:cstheme="majorBidi"/>
        </w:rPr>
        <w:t xml:space="preserve">0.15 </w:t>
      </w:r>
      <w:r w:rsidR="00FE0C16" w:rsidRPr="00FE0C16">
        <w:rPr>
          <w:rFonts w:asciiTheme="majorBidi" w:hAnsiTheme="majorBidi" w:cstheme="majorBidi"/>
          <w:cs/>
        </w:rPr>
        <w:t xml:space="preserve">บาทเป็นจำนวนเงินทั้งสิ้น </w:t>
      </w:r>
      <w:r w:rsidR="00FE0C16" w:rsidRPr="00FE0C16">
        <w:rPr>
          <w:rFonts w:asciiTheme="majorBidi" w:hAnsiTheme="majorBidi" w:cstheme="majorBidi"/>
        </w:rPr>
        <w:t>21</w:t>
      </w:r>
      <w:r w:rsidR="00FE0C16">
        <w:rPr>
          <w:rFonts w:asciiTheme="majorBidi" w:hAnsiTheme="majorBidi" w:cstheme="majorBidi"/>
        </w:rPr>
        <w:t>7</w:t>
      </w:r>
      <w:r w:rsidR="00FE0C16" w:rsidRPr="00FE0C16">
        <w:rPr>
          <w:rFonts w:asciiTheme="majorBidi" w:hAnsiTheme="majorBidi" w:cstheme="majorBidi"/>
        </w:rPr>
        <w:t xml:space="preserve"> </w:t>
      </w:r>
      <w:r w:rsidR="00FE0C16" w:rsidRPr="00FE0C16">
        <w:rPr>
          <w:rFonts w:asciiTheme="majorBidi" w:hAnsiTheme="majorBidi" w:cstheme="majorBidi"/>
          <w:cs/>
        </w:rPr>
        <w:t xml:space="preserve">ล้านบาท โดยเงินปันผลดังกล่าวจะจ่ายในวันที่ </w:t>
      </w:r>
      <w:r w:rsidR="00FE0C16" w:rsidRPr="00FE0C16">
        <w:rPr>
          <w:rFonts w:asciiTheme="majorBidi" w:hAnsiTheme="majorBidi" w:cstheme="majorBidi"/>
        </w:rPr>
        <w:t xml:space="preserve">9 </w:t>
      </w:r>
      <w:r w:rsidR="00FE0C16" w:rsidRPr="00FE0C16">
        <w:rPr>
          <w:rFonts w:asciiTheme="majorBidi" w:hAnsiTheme="majorBidi" w:cstheme="majorBidi"/>
          <w:cs/>
        </w:rPr>
        <w:t xml:space="preserve">มิถุนายน </w:t>
      </w:r>
      <w:r w:rsidR="00FE0C16" w:rsidRPr="00FE0C16">
        <w:rPr>
          <w:rFonts w:asciiTheme="majorBidi" w:hAnsiTheme="majorBidi" w:cstheme="majorBidi"/>
        </w:rPr>
        <w:t>2565</w:t>
      </w:r>
    </w:p>
    <w:p w14:paraId="49559558" w14:textId="1D866EF5" w:rsidR="00A422F3" w:rsidRPr="0024036F" w:rsidRDefault="00A422F3" w:rsidP="00A422F3">
      <w:pPr>
        <w:rPr>
          <w:i/>
          <w:iCs/>
          <w:cs/>
        </w:rPr>
      </w:pPr>
      <w:r w:rsidRPr="00846AA1">
        <w:lastRenderedPageBreak/>
        <w:tab/>
      </w:r>
      <w:r w:rsidRPr="00846AA1">
        <w:tab/>
      </w:r>
      <w:r w:rsidRPr="0024036F">
        <w:rPr>
          <w:i/>
          <w:iCs/>
          <w:cs/>
        </w:rPr>
        <w:t>การเข้าดำเนินการร่วมทุน</w:t>
      </w:r>
      <w:r w:rsidRPr="0024036F">
        <w:rPr>
          <w:rFonts w:hint="cs"/>
          <w:i/>
          <w:iCs/>
          <w:cs/>
        </w:rPr>
        <w:t>กับ</w:t>
      </w:r>
      <w:r w:rsidRPr="0024036F">
        <w:rPr>
          <w:i/>
          <w:iCs/>
          <w:cs/>
        </w:rPr>
        <w:t>บริษัทใหม่</w:t>
      </w:r>
    </w:p>
    <w:p w14:paraId="734F3BD0" w14:textId="512EA4FC" w:rsidR="00A422F3" w:rsidRPr="0024036F" w:rsidRDefault="00A422F3" w:rsidP="00A422F3"/>
    <w:p w14:paraId="057C476B" w14:textId="4266A636" w:rsidR="00A422F3" w:rsidRPr="0024036F" w:rsidRDefault="00A422F3" w:rsidP="00914417">
      <w:pPr>
        <w:ind w:left="450"/>
        <w:jc w:val="thaiDistribute"/>
      </w:pPr>
      <w:r w:rsidRPr="0024036F">
        <w:rPr>
          <w:cs/>
        </w:rPr>
        <w:t xml:space="preserve">วันที่ </w:t>
      </w:r>
      <w:r w:rsidR="006F1E95" w:rsidRPr="0024036F">
        <w:t>7</w:t>
      </w:r>
      <w:r w:rsidRPr="0024036F">
        <w:rPr>
          <w:cs/>
        </w:rPr>
        <w:t xml:space="preserve"> เมษายน </w:t>
      </w:r>
      <w:r w:rsidR="006F1E95" w:rsidRPr="0024036F">
        <w:t>2565</w:t>
      </w:r>
      <w:r w:rsidRPr="0024036F">
        <w:rPr>
          <w:cs/>
        </w:rPr>
        <w:t xml:space="preserve"> บริษัท</w:t>
      </w:r>
      <w:r w:rsidR="00897E36" w:rsidRPr="0024036F">
        <w:rPr>
          <w:rFonts w:hint="cs"/>
          <w:cs/>
        </w:rPr>
        <w:t>ย่อยแห่งหนึ่ง</w:t>
      </w:r>
      <w:r w:rsidRPr="0024036F">
        <w:rPr>
          <w:cs/>
        </w:rPr>
        <w:t>ได้เข้าลงนามในสัญญาร่วมทุนกับบริษัท ไบโอม จำกัด (“ไบโอม”) โดยการร่วมทุนในครั้งนี้บริษัท</w:t>
      </w:r>
      <w:r w:rsidR="00914417" w:rsidRPr="0024036F">
        <w:rPr>
          <w:rFonts w:hint="cs"/>
          <w:cs/>
        </w:rPr>
        <w:t>ย่อย</w:t>
      </w:r>
      <w:r w:rsidRPr="0024036F">
        <w:rPr>
          <w:cs/>
        </w:rPr>
        <w:t xml:space="preserve">จะดำเนินการซื้อหุ้นเพิ่มทุนของไบโอมในวงเงินไม่เกิน </w:t>
      </w:r>
      <w:r w:rsidR="006F1E95" w:rsidRPr="0024036F">
        <w:t>83</w:t>
      </w:r>
      <w:r w:rsidRPr="0024036F">
        <w:rPr>
          <w:cs/>
        </w:rPr>
        <w:t xml:space="preserve"> ล้านบาท โดยจะทำให้บริษัท</w:t>
      </w:r>
      <w:r w:rsidR="00914417" w:rsidRPr="0024036F">
        <w:rPr>
          <w:rFonts w:hint="cs"/>
          <w:cs/>
        </w:rPr>
        <w:t>ย่อย</w:t>
      </w:r>
      <w:r w:rsidRPr="0024036F">
        <w:rPr>
          <w:cs/>
        </w:rPr>
        <w:t xml:space="preserve">มีสัดส่วนการถือหุ้นร้อยละ </w:t>
      </w:r>
      <w:r w:rsidR="006F1E95" w:rsidRPr="0024036F">
        <w:t>20</w:t>
      </w:r>
      <w:r w:rsidRPr="0024036F">
        <w:rPr>
          <w:cs/>
        </w:rPr>
        <w:t xml:space="preserve"> และกลุ่มผู้ถือหุ้นเดิมของไบโอมมีสัดส่วนการถือหุ้นร้อยละ </w:t>
      </w:r>
      <w:r w:rsidR="006F1E95" w:rsidRPr="0024036F">
        <w:t>80</w:t>
      </w:r>
      <w:r w:rsidR="00897E36" w:rsidRPr="0024036F">
        <w:rPr>
          <w:cs/>
        </w:rPr>
        <w:t xml:space="preserve"> ของจำนวนหุ้นที่ออก</w:t>
      </w:r>
      <w:r w:rsidRPr="0024036F">
        <w:rPr>
          <w:cs/>
        </w:rPr>
        <w:t>และจำหน่ายทั้งหมด ซึ่งบริษัท</w:t>
      </w:r>
      <w:r w:rsidR="00914417" w:rsidRPr="0024036F">
        <w:rPr>
          <w:rFonts w:hint="cs"/>
          <w:cs/>
        </w:rPr>
        <w:t>ย่อย</w:t>
      </w:r>
      <w:r w:rsidRPr="0024036F">
        <w:rPr>
          <w:cs/>
        </w:rPr>
        <w:t xml:space="preserve">ได้ชำระค่าหุ้นเพิ่มทุนครั้งแรกจำนวน </w:t>
      </w:r>
      <w:r w:rsidR="006F1E95" w:rsidRPr="0024036F">
        <w:t>30</w:t>
      </w:r>
      <w:r w:rsidR="00897E36" w:rsidRPr="0024036F">
        <w:rPr>
          <w:cs/>
        </w:rPr>
        <w:t xml:space="preserve"> ล้านบาท</w:t>
      </w:r>
      <w:r w:rsidRPr="0024036F">
        <w:rPr>
          <w:cs/>
        </w:rPr>
        <w:t xml:space="preserve">แล้วเมื่อวันที่ </w:t>
      </w:r>
      <w:r w:rsidR="006F1E95" w:rsidRPr="0024036F">
        <w:t>29</w:t>
      </w:r>
      <w:r w:rsidRPr="0024036F">
        <w:rPr>
          <w:cs/>
        </w:rPr>
        <w:t xml:space="preserve"> เมษายน </w:t>
      </w:r>
      <w:r w:rsidR="006F1E95" w:rsidRPr="0024036F">
        <w:t>2565</w:t>
      </w:r>
      <w:r w:rsidRPr="0024036F">
        <w:rPr>
          <w:cs/>
        </w:rPr>
        <w:t xml:space="preserve"> และ</w:t>
      </w:r>
      <w:r w:rsidR="00897E36" w:rsidRPr="0024036F">
        <w:rPr>
          <w:cs/>
        </w:rPr>
        <w:t>จะชำระมูลค่าหุ้นเพิ่ม</w:t>
      </w:r>
      <w:r w:rsidRPr="0024036F">
        <w:rPr>
          <w:cs/>
        </w:rPr>
        <w:t>ทุนส่วนที่เหลือตามผลสำเร็จของการดำเนินงานวิจัยตามแผนธุรกิจของไบโอมตามสัญญา</w:t>
      </w:r>
    </w:p>
    <w:p w14:paraId="54C35981" w14:textId="1EBE5773" w:rsidR="00F37B64" w:rsidRPr="008F197A" w:rsidRDefault="00F37B64" w:rsidP="0078471C">
      <w:pPr>
        <w:ind w:left="450"/>
        <w:jc w:val="thaiDistribute"/>
        <w:rPr>
          <w:i/>
          <w:iCs/>
        </w:rPr>
      </w:pPr>
    </w:p>
    <w:sectPr w:rsidR="00F37B64" w:rsidRPr="008F197A" w:rsidSect="00D9424B">
      <w:pgSz w:w="11907" w:h="16840" w:code="9"/>
      <w:pgMar w:top="691" w:right="1017" w:bottom="576" w:left="12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DD1018" w14:textId="77777777" w:rsidR="00D001F3" w:rsidRDefault="00D001F3">
      <w:r>
        <w:separator/>
      </w:r>
    </w:p>
    <w:p w14:paraId="3BBF16CD" w14:textId="77777777" w:rsidR="00D001F3" w:rsidRDefault="00D001F3"/>
  </w:endnote>
  <w:endnote w:type="continuationSeparator" w:id="0">
    <w:p w14:paraId="5632DD78" w14:textId="77777777" w:rsidR="00D001F3" w:rsidRDefault="00D001F3">
      <w:r>
        <w:continuationSeparator/>
      </w:r>
    </w:p>
    <w:p w14:paraId="78671630" w14:textId="77777777" w:rsidR="00D001F3" w:rsidRDefault="00D001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1387D" w14:textId="77777777" w:rsidR="000B6764" w:rsidRDefault="000B67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6234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CD517" w14:textId="1CF0A3E6" w:rsidR="003E643D" w:rsidRPr="001D0AEF" w:rsidRDefault="003E643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A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D0AEF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D0A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6764">
          <w:rPr>
            <w:rFonts w:asciiTheme="majorBidi" w:hAnsiTheme="majorBidi" w:cstheme="majorBidi"/>
            <w:noProof/>
            <w:sz w:val="30"/>
            <w:szCs w:val="30"/>
          </w:rPr>
          <w:t>14</w:t>
        </w:r>
        <w:r w:rsidRPr="001D0A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BB095" w14:textId="77777777" w:rsidR="000B6764" w:rsidRDefault="000B67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3CB6B" w14:textId="53E48454" w:rsidR="003E643D" w:rsidRPr="00F5234D" w:rsidRDefault="003E643D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0B6764">
      <w:rPr>
        <w:rFonts w:ascii="Angsana New" w:hAnsi="Angsana New"/>
        <w:noProof/>
        <w:sz w:val="30"/>
        <w:szCs w:val="30"/>
      </w:rPr>
      <w:t>25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47A96" w14:textId="03B3E28F" w:rsidR="003E643D" w:rsidRPr="00F5234D" w:rsidRDefault="003E643D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0B6764">
      <w:rPr>
        <w:rFonts w:ascii="Angsana New" w:hAnsi="Angsana New"/>
        <w:noProof/>
        <w:sz w:val="30"/>
        <w:szCs w:val="30"/>
      </w:rPr>
      <w:t>27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C7D4" w14:textId="6A890F75" w:rsidR="003E643D" w:rsidRPr="00F5234D" w:rsidRDefault="003E643D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0B6764">
      <w:rPr>
        <w:rFonts w:ascii="Angsana New" w:hAnsi="Angsana New"/>
        <w:noProof/>
        <w:sz w:val="30"/>
        <w:szCs w:val="30"/>
      </w:rPr>
      <w:t>32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06318" w14:textId="4E1C0133" w:rsidR="003E643D" w:rsidRPr="00116F0A" w:rsidRDefault="003E643D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B6764">
      <w:rPr>
        <w:rStyle w:val="PageNumber"/>
        <w:rFonts w:ascii="Angsana New" w:hAnsi="Angsana New"/>
        <w:noProof/>
        <w:sz w:val="30"/>
        <w:szCs w:val="30"/>
        <w:cs/>
      </w:rPr>
      <w:t>34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3E643D" w:rsidRPr="00146F25" w:rsidRDefault="003E643D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F9979" w14:textId="7EE75E6A" w:rsidR="003E643D" w:rsidRPr="00960645" w:rsidRDefault="003E643D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 w:rsidR="000B6764">
      <w:rPr>
        <w:rFonts w:asciiTheme="majorBidi" w:hAnsiTheme="majorBidi" w:cstheme="majorBidi"/>
        <w:noProof/>
      </w:rPr>
      <w:t>42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7BCCD" w14:textId="77777777" w:rsidR="00D001F3" w:rsidRDefault="00D001F3"/>
  </w:footnote>
  <w:footnote w:type="continuationSeparator" w:id="0">
    <w:p w14:paraId="3D20C2AF" w14:textId="77777777" w:rsidR="00D001F3" w:rsidRDefault="00D001F3">
      <w:r>
        <w:continuationSeparator/>
      </w:r>
    </w:p>
    <w:p w14:paraId="2CD99655" w14:textId="77777777" w:rsidR="00D001F3" w:rsidRDefault="00D001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3F43C" w14:textId="77777777" w:rsidR="000B6764" w:rsidRDefault="000B676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9BC96" w14:textId="77777777" w:rsidR="003E643D" w:rsidRPr="00C73BB9" w:rsidRDefault="003E643D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บริษัท บางจาก คอร์ปอเรชั่น จำกัด (มหาชน) และบริษัทย่อย</w:t>
    </w:r>
  </w:p>
  <w:p w14:paraId="3DD47180" w14:textId="77777777" w:rsidR="003E643D" w:rsidRPr="00C73BB9" w:rsidRDefault="003E643D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>หมายเหตุประกอบงบการเงินระหว่างกาลแบบย่อ</w:t>
    </w:r>
  </w:p>
  <w:p w14:paraId="1A131F62" w14:textId="14BB022D" w:rsidR="003E643D" w:rsidRDefault="003E643D" w:rsidP="00F20DB7">
    <w:pPr>
      <w:pStyle w:val="acctmainheading"/>
      <w:spacing w:after="0" w:line="240" w:lineRule="auto"/>
      <w:rPr>
        <w:rFonts w:ascii="Angsana New" w:hAnsi="Angsana New"/>
        <w:bCs/>
        <w:sz w:val="30"/>
        <w:szCs w:val="30"/>
        <w:lang w:val="en-US" w:bidi="th-TH"/>
      </w:rPr>
    </w:pP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สำหรับงวดสามเดือนสิ้นสุดวันที่ </w:t>
    </w:r>
    <w:r w:rsidR="006F1E95" w:rsidRPr="006F1E95">
      <w:rPr>
        <w:rFonts w:ascii="Angsana New" w:hAnsi="Angsana New"/>
        <w:bCs/>
        <w:sz w:val="30"/>
        <w:szCs w:val="30"/>
        <w:lang w:val="en-US" w:bidi="th-TH"/>
      </w:rPr>
      <w:t>31</w:t>
    </w: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 มีนาคม </w:t>
    </w:r>
    <w:r w:rsidR="006F1E95" w:rsidRPr="006F1E95">
      <w:rPr>
        <w:rFonts w:ascii="Angsana New" w:hAnsi="Angsana New"/>
        <w:bCs/>
        <w:sz w:val="30"/>
        <w:szCs w:val="30"/>
        <w:lang w:val="en-US" w:bidi="th-TH"/>
      </w:rPr>
      <w:t>2565</w:t>
    </w:r>
    <w:r w:rsidRPr="00C73BB9">
      <w:rPr>
        <w:rFonts w:ascii="Angsana New" w:hAnsi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6AA7AAF2" w14:textId="77777777" w:rsidR="003E643D" w:rsidRPr="00410770" w:rsidRDefault="003E643D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BE6BE" w14:textId="77777777" w:rsidR="003E643D" w:rsidRDefault="003E643D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3E643D" w:rsidRPr="00564725" w:rsidRDefault="003E643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105720A" w14:textId="2873B949" w:rsidR="003E643D" w:rsidRPr="00564725" w:rsidRDefault="003E643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6F1E95"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="006F1E95" w:rsidRPr="006F1E95">
      <w:rPr>
        <w:b/>
        <w:sz w:val="32"/>
        <w:szCs w:val="32"/>
      </w:rPr>
      <w:t>25</w:t>
    </w:r>
    <w:r w:rsidR="006F1E95" w:rsidRPr="006F1E95">
      <w:rPr>
        <w:rFonts w:hint="cs"/>
        <w:b/>
        <w:sz w:val="32"/>
        <w:szCs w:val="32"/>
      </w:rPr>
      <w:t>6</w:t>
    </w:r>
    <w:r w:rsidR="006F1E95"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3E643D" w:rsidRPr="002D1C8F" w:rsidRDefault="003E643D" w:rsidP="0061797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CA20D" w14:textId="77777777" w:rsidR="003E643D" w:rsidRDefault="003E643D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3E643D" w:rsidRPr="00564725" w:rsidRDefault="003E643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2D8CFF9" w14:textId="2FEACF1C" w:rsidR="003E643D" w:rsidRPr="00564725" w:rsidRDefault="003E643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6F1E95"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="006F1E95" w:rsidRPr="006F1E95">
      <w:rPr>
        <w:b/>
        <w:sz w:val="32"/>
        <w:szCs w:val="32"/>
      </w:rPr>
      <w:t>25</w:t>
    </w:r>
    <w:r w:rsidR="006F1E95" w:rsidRPr="006F1E95">
      <w:rPr>
        <w:rFonts w:hint="cs"/>
        <w:b/>
        <w:sz w:val="32"/>
        <w:szCs w:val="32"/>
      </w:rPr>
      <w:t>6</w:t>
    </w:r>
    <w:r w:rsidR="006F1E95"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2AF768C" w14:textId="77777777" w:rsidR="003E643D" w:rsidRPr="002D1C8F" w:rsidRDefault="003E643D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4AF8F" w14:textId="77777777" w:rsidR="003E643D" w:rsidRPr="00F47951" w:rsidRDefault="003E643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FE21B14" w:rsidR="003E643D" w:rsidRPr="00F47951" w:rsidRDefault="003E643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B8B0F0F" w14:textId="0AC58DB1" w:rsidR="003E643D" w:rsidRPr="00564725" w:rsidRDefault="003E643D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6F1E95"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="006F1E95" w:rsidRPr="006F1E95">
      <w:rPr>
        <w:b/>
        <w:sz w:val="32"/>
        <w:szCs w:val="32"/>
      </w:rPr>
      <w:t>25</w:t>
    </w:r>
    <w:r w:rsidR="006F1E95" w:rsidRPr="006F1E95">
      <w:rPr>
        <w:rFonts w:hint="cs"/>
        <w:b/>
        <w:sz w:val="32"/>
        <w:szCs w:val="32"/>
      </w:rPr>
      <w:t>6</w:t>
    </w:r>
    <w:r w:rsidR="006F1E95"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10763A8" w14:textId="77777777" w:rsidR="003E643D" w:rsidRPr="00B8432C" w:rsidRDefault="003E643D" w:rsidP="00B8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F4D28" w14:textId="77777777" w:rsidR="000B6764" w:rsidRDefault="000B67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EA77E" w14:textId="77777777" w:rsidR="003E643D" w:rsidRPr="00F47951" w:rsidRDefault="003E643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3E643D" w:rsidRPr="00F47951" w:rsidRDefault="003E643D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8307123" w14:textId="4F0BEBD2" w:rsidR="003E643D" w:rsidRPr="00564725" w:rsidRDefault="003E643D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6F1E95"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="006F1E95" w:rsidRPr="006F1E95">
      <w:rPr>
        <w:b/>
        <w:sz w:val="32"/>
        <w:szCs w:val="32"/>
      </w:rPr>
      <w:t>25</w:t>
    </w:r>
    <w:r w:rsidR="006F1E95" w:rsidRPr="006F1E95">
      <w:rPr>
        <w:rFonts w:hint="cs"/>
        <w:b/>
        <w:sz w:val="32"/>
        <w:szCs w:val="32"/>
      </w:rPr>
      <w:t>6</w:t>
    </w:r>
    <w:r w:rsidR="006F1E95"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571227C" w14:textId="77777777" w:rsidR="003E643D" w:rsidRPr="00DF35D2" w:rsidRDefault="003E643D" w:rsidP="00B8432C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6C00F" w14:textId="77777777" w:rsidR="003E643D" w:rsidRPr="00F47951" w:rsidRDefault="003E643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3E643D" w:rsidRPr="00F47951" w:rsidRDefault="003E643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6A6CE1D" w14:textId="43CFA704" w:rsidR="003E643D" w:rsidRPr="00564725" w:rsidRDefault="003E643D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6F1E95"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="006F1E95" w:rsidRPr="006F1E95">
      <w:rPr>
        <w:b/>
        <w:sz w:val="32"/>
        <w:szCs w:val="32"/>
      </w:rPr>
      <w:t>25</w:t>
    </w:r>
    <w:r w:rsidR="006F1E95" w:rsidRPr="006F1E95">
      <w:rPr>
        <w:rFonts w:hint="cs"/>
        <w:b/>
        <w:sz w:val="32"/>
        <w:szCs w:val="32"/>
      </w:rPr>
      <w:t>6</w:t>
    </w:r>
    <w:r w:rsidR="006F1E95"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E70C75D" w14:textId="77777777" w:rsidR="003E643D" w:rsidRPr="00DF35D2" w:rsidRDefault="003E643D" w:rsidP="00DF35D2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2B5FE" w14:textId="41B8A2D5" w:rsidR="003E643D" w:rsidRPr="00F47951" w:rsidRDefault="003E643D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6D7B4B1" w:rsidR="003E643D" w:rsidRPr="00F47951" w:rsidRDefault="003E643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2A41CAB" w14:textId="15AC5A8A" w:rsidR="003E643D" w:rsidRPr="00564725" w:rsidRDefault="003E643D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6F1E95"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="006F1E95" w:rsidRPr="006F1E95">
      <w:rPr>
        <w:b/>
        <w:sz w:val="32"/>
        <w:szCs w:val="32"/>
      </w:rPr>
      <w:t>25</w:t>
    </w:r>
    <w:r w:rsidR="006F1E95" w:rsidRPr="006F1E95">
      <w:rPr>
        <w:rFonts w:hint="cs"/>
        <w:b/>
        <w:sz w:val="32"/>
        <w:szCs w:val="32"/>
      </w:rPr>
      <w:t>6</w:t>
    </w:r>
    <w:r w:rsidR="006F1E95"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B572559" w14:textId="48E03CA1" w:rsidR="003E643D" w:rsidRPr="00DF35D2" w:rsidRDefault="003E643D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5E8E5" w14:textId="77777777" w:rsidR="003E643D" w:rsidRDefault="003E643D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3E643D" w:rsidRPr="00564725" w:rsidRDefault="003E643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905938A" w14:textId="53DC546E" w:rsidR="003E643D" w:rsidRPr="00564725" w:rsidRDefault="003E643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6F1E95"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="006F1E95" w:rsidRPr="006F1E95">
      <w:rPr>
        <w:b/>
        <w:sz w:val="32"/>
        <w:szCs w:val="32"/>
      </w:rPr>
      <w:t>25</w:t>
    </w:r>
    <w:r w:rsidR="006F1E95" w:rsidRPr="006F1E95">
      <w:rPr>
        <w:rFonts w:hint="cs"/>
        <w:b/>
        <w:sz w:val="32"/>
        <w:szCs w:val="32"/>
      </w:rPr>
      <w:t>6</w:t>
    </w:r>
    <w:r w:rsidR="006F1E95"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33C63C" w14:textId="77777777" w:rsidR="003E643D" w:rsidRPr="00617971" w:rsidRDefault="003E643D" w:rsidP="00617971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7A6FB" w14:textId="77777777" w:rsidR="003E643D" w:rsidRDefault="003E643D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3E643D" w:rsidRPr="00564725" w:rsidRDefault="003E643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501056E" w14:textId="7CE96559" w:rsidR="003E643D" w:rsidRPr="00564725" w:rsidRDefault="003E643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6F1E95"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="006F1E95" w:rsidRPr="006F1E95">
      <w:rPr>
        <w:b/>
        <w:sz w:val="32"/>
        <w:szCs w:val="32"/>
      </w:rPr>
      <w:t>25</w:t>
    </w:r>
    <w:r w:rsidR="006F1E95" w:rsidRPr="006F1E95">
      <w:rPr>
        <w:rFonts w:hint="cs"/>
        <w:b/>
        <w:sz w:val="32"/>
        <w:szCs w:val="32"/>
      </w:rPr>
      <w:t>6</w:t>
    </w:r>
    <w:r w:rsidR="006F1E95"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B09FABF" w14:textId="77777777" w:rsidR="003E643D" w:rsidRPr="000F3A45" w:rsidRDefault="003E643D" w:rsidP="00632C8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2FC2C" w14:textId="77777777" w:rsidR="003E643D" w:rsidRDefault="003E643D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3E643D" w:rsidRPr="00564725" w:rsidRDefault="003E643D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27368E7" w14:textId="1B1C9AF3" w:rsidR="003E643D" w:rsidRPr="00564725" w:rsidRDefault="003E643D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 xml:space="preserve">สำหรับงวดสามเดือนสิ้นสุดวันที่ </w:t>
    </w:r>
    <w:r w:rsidR="006F1E95" w:rsidRPr="006F1E95">
      <w:rPr>
        <w:b/>
        <w:sz w:val="32"/>
        <w:szCs w:val="32"/>
      </w:rPr>
      <w:t>31</w:t>
    </w:r>
    <w:r w:rsidRPr="00564725">
      <w:rPr>
        <w:bCs/>
        <w:sz w:val="32"/>
        <w:szCs w:val="32"/>
        <w:cs/>
        <w:lang w:val="en-GB"/>
      </w:rPr>
      <w:t xml:space="preserve"> มีนาคม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="006F1E95" w:rsidRPr="006F1E95">
      <w:rPr>
        <w:b/>
        <w:sz w:val="32"/>
        <w:szCs w:val="32"/>
      </w:rPr>
      <w:t>25</w:t>
    </w:r>
    <w:r w:rsidR="006F1E95" w:rsidRPr="006F1E95">
      <w:rPr>
        <w:rFonts w:hint="cs"/>
        <w:b/>
        <w:sz w:val="32"/>
        <w:szCs w:val="32"/>
      </w:rPr>
      <w:t>6</w:t>
    </w:r>
    <w:r w:rsidR="006F1E95"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08C26A7" w14:textId="77777777" w:rsidR="003E643D" w:rsidRPr="000F3A45" w:rsidRDefault="003E643D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1F71F93"/>
    <w:multiLevelType w:val="hybridMultilevel"/>
    <w:tmpl w:val="0AD4D30A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0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9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8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6"/>
  </w:num>
  <w:num w:numId="2">
    <w:abstractNumId w:val="14"/>
  </w:num>
  <w:num w:numId="3">
    <w:abstractNumId w:val="21"/>
  </w:num>
  <w:num w:numId="4">
    <w:abstractNumId w:val="6"/>
  </w:num>
  <w:num w:numId="5">
    <w:abstractNumId w:val="17"/>
  </w:num>
  <w:num w:numId="6">
    <w:abstractNumId w:val="12"/>
  </w:num>
  <w:num w:numId="7">
    <w:abstractNumId w:val="11"/>
  </w:num>
  <w:num w:numId="8">
    <w:abstractNumId w:val="33"/>
  </w:num>
  <w:num w:numId="9">
    <w:abstractNumId w:val="22"/>
  </w:num>
  <w:num w:numId="10">
    <w:abstractNumId w:val="29"/>
  </w:num>
  <w:num w:numId="11">
    <w:abstractNumId w:val="13"/>
  </w:num>
  <w:num w:numId="12">
    <w:abstractNumId w:val="34"/>
  </w:num>
  <w:num w:numId="13">
    <w:abstractNumId w:val="37"/>
  </w:num>
  <w:num w:numId="14">
    <w:abstractNumId w:val="2"/>
  </w:num>
  <w:num w:numId="15">
    <w:abstractNumId w:val="42"/>
  </w:num>
  <w:num w:numId="16">
    <w:abstractNumId w:val="3"/>
  </w:num>
  <w:num w:numId="17">
    <w:abstractNumId w:val="28"/>
  </w:num>
  <w:num w:numId="18">
    <w:abstractNumId w:val="30"/>
  </w:num>
  <w:num w:numId="19">
    <w:abstractNumId w:val="7"/>
  </w:num>
  <w:num w:numId="20">
    <w:abstractNumId w:val="36"/>
  </w:num>
  <w:num w:numId="21">
    <w:abstractNumId w:val="5"/>
  </w:num>
  <w:num w:numId="22">
    <w:abstractNumId w:val="16"/>
  </w:num>
  <w:num w:numId="23">
    <w:abstractNumId w:val="38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32"/>
  </w:num>
  <w:num w:numId="29">
    <w:abstractNumId w:val="35"/>
  </w:num>
  <w:num w:numId="30">
    <w:abstractNumId w:val="26"/>
  </w:num>
  <w:num w:numId="31">
    <w:abstractNumId w:val="19"/>
  </w:num>
  <w:num w:numId="32">
    <w:abstractNumId w:val="25"/>
  </w:num>
  <w:num w:numId="33">
    <w:abstractNumId w:val="23"/>
  </w:num>
  <w:num w:numId="34">
    <w:abstractNumId w:val="1"/>
  </w:num>
  <w:num w:numId="35">
    <w:abstractNumId w:val="8"/>
  </w:num>
  <w:num w:numId="36">
    <w:abstractNumId w:val="18"/>
  </w:num>
  <w:num w:numId="37">
    <w:abstractNumId w:val="0"/>
  </w:num>
  <w:num w:numId="38">
    <w:abstractNumId w:val="10"/>
  </w:num>
  <w:num w:numId="39">
    <w:abstractNumId w:val="27"/>
  </w:num>
  <w:num w:numId="40">
    <w:abstractNumId w:val="31"/>
  </w:num>
  <w:num w:numId="41">
    <w:abstractNumId w:val="39"/>
  </w:num>
  <w:num w:numId="42">
    <w:abstractNumId w:val="20"/>
  </w:num>
  <w:num w:numId="43">
    <w:abstractNumId w:val="4"/>
  </w:num>
  <w:num w:numId="44">
    <w:abstractNumId w:val="41"/>
  </w:num>
  <w:num w:numId="45">
    <w:abstractNumId w:val="24"/>
  </w:num>
  <w:num w:numId="46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6A6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C6E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44C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1A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626"/>
    <w:rsid w:val="000417E5"/>
    <w:rsid w:val="00041842"/>
    <w:rsid w:val="0004186C"/>
    <w:rsid w:val="00041C82"/>
    <w:rsid w:val="00041E4D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C38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5CCA"/>
    <w:rsid w:val="00095E09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AA5"/>
    <w:rsid w:val="000A6CAE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957"/>
    <w:rsid w:val="000B2B31"/>
    <w:rsid w:val="000B2B42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71"/>
    <w:rsid w:val="000B63CE"/>
    <w:rsid w:val="000B6764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229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0A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1BB"/>
    <w:rsid w:val="00125303"/>
    <w:rsid w:val="001253F1"/>
    <w:rsid w:val="0012560D"/>
    <w:rsid w:val="001256F2"/>
    <w:rsid w:val="001258B8"/>
    <w:rsid w:val="0012597D"/>
    <w:rsid w:val="00125CFB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19"/>
    <w:rsid w:val="0013717D"/>
    <w:rsid w:val="001372C5"/>
    <w:rsid w:val="0013766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7C0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7F9"/>
    <w:rsid w:val="00147965"/>
    <w:rsid w:val="00147C30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CB7"/>
    <w:rsid w:val="00155E62"/>
    <w:rsid w:val="00156049"/>
    <w:rsid w:val="00156494"/>
    <w:rsid w:val="001564BA"/>
    <w:rsid w:val="0015653B"/>
    <w:rsid w:val="0015664A"/>
    <w:rsid w:val="0015667B"/>
    <w:rsid w:val="0015681C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B1E"/>
    <w:rsid w:val="00157EB2"/>
    <w:rsid w:val="001604DE"/>
    <w:rsid w:val="00160FED"/>
    <w:rsid w:val="00161153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0D1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40F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6F8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DC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08C"/>
    <w:rsid w:val="001D60A7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028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6F"/>
    <w:rsid w:val="00240379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6F85"/>
    <w:rsid w:val="00267024"/>
    <w:rsid w:val="0026727C"/>
    <w:rsid w:val="002672C5"/>
    <w:rsid w:val="002672E2"/>
    <w:rsid w:val="00267396"/>
    <w:rsid w:val="0026743F"/>
    <w:rsid w:val="0026753E"/>
    <w:rsid w:val="00267975"/>
    <w:rsid w:val="00267DC9"/>
    <w:rsid w:val="00270515"/>
    <w:rsid w:val="0027056A"/>
    <w:rsid w:val="00270665"/>
    <w:rsid w:val="0027104F"/>
    <w:rsid w:val="00271224"/>
    <w:rsid w:val="0027159B"/>
    <w:rsid w:val="00271B98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E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5"/>
    <w:rsid w:val="002A7FF2"/>
    <w:rsid w:val="002A7FFE"/>
    <w:rsid w:val="002B017C"/>
    <w:rsid w:val="002B0660"/>
    <w:rsid w:val="002B0772"/>
    <w:rsid w:val="002B089D"/>
    <w:rsid w:val="002B0B7B"/>
    <w:rsid w:val="002B0E2E"/>
    <w:rsid w:val="002B126B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1BF"/>
    <w:rsid w:val="002C0288"/>
    <w:rsid w:val="002C038C"/>
    <w:rsid w:val="002C062A"/>
    <w:rsid w:val="002C06B1"/>
    <w:rsid w:val="002C07D1"/>
    <w:rsid w:val="002C08AB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5F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DFC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6"/>
    <w:rsid w:val="00313EA8"/>
    <w:rsid w:val="00313F24"/>
    <w:rsid w:val="0031417E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0C0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5D88"/>
    <w:rsid w:val="0032628A"/>
    <w:rsid w:val="00326624"/>
    <w:rsid w:val="00326B51"/>
    <w:rsid w:val="00326BD3"/>
    <w:rsid w:val="003273E0"/>
    <w:rsid w:val="00327563"/>
    <w:rsid w:val="003276AC"/>
    <w:rsid w:val="00327880"/>
    <w:rsid w:val="00327B09"/>
    <w:rsid w:val="00327CDF"/>
    <w:rsid w:val="00327DF5"/>
    <w:rsid w:val="00327FD2"/>
    <w:rsid w:val="00330069"/>
    <w:rsid w:val="00330286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8E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DE3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419"/>
    <w:rsid w:val="0035160D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5258"/>
    <w:rsid w:val="003552F6"/>
    <w:rsid w:val="00355341"/>
    <w:rsid w:val="003553DD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BBC"/>
    <w:rsid w:val="003664A1"/>
    <w:rsid w:val="00366506"/>
    <w:rsid w:val="003668FD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3C22"/>
    <w:rsid w:val="003840E0"/>
    <w:rsid w:val="00384201"/>
    <w:rsid w:val="0038457E"/>
    <w:rsid w:val="00384667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C43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E13"/>
    <w:rsid w:val="003B3028"/>
    <w:rsid w:val="003B304E"/>
    <w:rsid w:val="003B31B0"/>
    <w:rsid w:val="003B3463"/>
    <w:rsid w:val="003B34CB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28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4CA"/>
    <w:rsid w:val="003D3526"/>
    <w:rsid w:val="003D366F"/>
    <w:rsid w:val="003D36CA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B19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B97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5"/>
    <w:rsid w:val="00416939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AFC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61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05C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7A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1C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27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DAC"/>
    <w:rsid w:val="004B50C9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BDD"/>
    <w:rsid w:val="004B6DD6"/>
    <w:rsid w:val="004B6E61"/>
    <w:rsid w:val="004B7532"/>
    <w:rsid w:val="004B75A0"/>
    <w:rsid w:val="004B7A5B"/>
    <w:rsid w:val="004B7B22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7D0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6FF4"/>
    <w:rsid w:val="0050714E"/>
    <w:rsid w:val="005072D8"/>
    <w:rsid w:val="005077CD"/>
    <w:rsid w:val="0050787D"/>
    <w:rsid w:val="005078E4"/>
    <w:rsid w:val="00507D52"/>
    <w:rsid w:val="00507EE4"/>
    <w:rsid w:val="00507F3F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C4"/>
    <w:rsid w:val="0051527A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6035"/>
    <w:rsid w:val="00526089"/>
    <w:rsid w:val="0052697A"/>
    <w:rsid w:val="00526A0D"/>
    <w:rsid w:val="00526D35"/>
    <w:rsid w:val="00526EE5"/>
    <w:rsid w:val="00527208"/>
    <w:rsid w:val="0052744F"/>
    <w:rsid w:val="0052764D"/>
    <w:rsid w:val="005277A5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60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517F"/>
    <w:rsid w:val="00545199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90E"/>
    <w:rsid w:val="00560943"/>
    <w:rsid w:val="00560CC9"/>
    <w:rsid w:val="00560D1F"/>
    <w:rsid w:val="00560E6A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0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2E1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6E4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7D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97D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C41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AD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23F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C3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9B5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2DB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72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816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51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D59"/>
    <w:rsid w:val="006D4DF1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141"/>
    <w:rsid w:val="006D63C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7"/>
    <w:rsid w:val="006F1E95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71C"/>
    <w:rsid w:val="00784761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23F7"/>
    <w:rsid w:val="00792497"/>
    <w:rsid w:val="00792649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CF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E33"/>
    <w:rsid w:val="007C3287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5D0"/>
    <w:rsid w:val="007E498C"/>
    <w:rsid w:val="007E4B07"/>
    <w:rsid w:val="007E4BF1"/>
    <w:rsid w:val="007E4BF2"/>
    <w:rsid w:val="007E506B"/>
    <w:rsid w:val="007E5077"/>
    <w:rsid w:val="007E557A"/>
    <w:rsid w:val="007E55ED"/>
    <w:rsid w:val="007E59C0"/>
    <w:rsid w:val="007E5BC6"/>
    <w:rsid w:val="007E612C"/>
    <w:rsid w:val="007E6199"/>
    <w:rsid w:val="007E63AD"/>
    <w:rsid w:val="007E63F8"/>
    <w:rsid w:val="007E652B"/>
    <w:rsid w:val="007E6E02"/>
    <w:rsid w:val="007E6F26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DCA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C97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43F"/>
    <w:rsid w:val="0083057F"/>
    <w:rsid w:val="0083067E"/>
    <w:rsid w:val="008306FA"/>
    <w:rsid w:val="008307BA"/>
    <w:rsid w:val="00830B56"/>
    <w:rsid w:val="00830FD0"/>
    <w:rsid w:val="008311B6"/>
    <w:rsid w:val="008312AF"/>
    <w:rsid w:val="008313DC"/>
    <w:rsid w:val="008313F3"/>
    <w:rsid w:val="00831419"/>
    <w:rsid w:val="00831462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E4"/>
    <w:rsid w:val="00844699"/>
    <w:rsid w:val="0084478E"/>
    <w:rsid w:val="0084486C"/>
    <w:rsid w:val="0084490E"/>
    <w:rsid w:val="00844B75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2C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D90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9DC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D43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C3E"/>
    <w:rsid w:val="008E6D28"/>
    <w:rsid w:val="008E6E0F"/>
    <w:rsid w:val="008E7165"/>
    <w:rsid w:val="008E716F"/>
    <w:rsid w:val="008E7333"/>
    <w:rsid w:val="008E763B"/>
    <w:rsid w:val="008E7640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7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1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C00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56D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417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E6F"/>
    <w:rsid w:val="00916F22"/>
    <w:rsid w:val="00916F88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40"/>
    <w:rsid w:val="0092278E"/>
    <w:rsid w:val="009228C5"/>
    <w:rsid w:val="00923167"/>
    <w:rsid w:val="0092339F"/>
    <w:rsid w:val="00923529"/>
    <w:rsid w:val="00923802"/>
    <w:rsid w:val="00923B54"/>
    <w:rsid w:val="00923BE4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5E1"/>
    <w:rsid w:val="00926914"/>
    <w:rsid w:val="00926ADA"/>
    <w:rsid w:val="00926C4C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090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61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DD0"/>
    <w:rsid w:val="009804F5"/>
    <w:rsid w:val="00980645"/>
    <w:rsid w:val="0098090B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D5F"/>
    <w:rsid w:val="009A0E1E"/>
    <w:rsid w:val="009A1616"/>
    <w:rsid w:val="009A16E9"/>
    <w:rsid w:val="009A173D"/>
    <w:rsid w:val="009A178C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19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5E7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613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6C75"/>
    <w:rsid w:val="00A27342"/>
    <w:rsid w:val="00A275F8"/>
    <w:rsid w:val="00A27913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1F3C"/>
    <w:rsid w:val="00A4215F"/>
    <w:rsid w:val="00A422F3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DC4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AC6"/>
    <w:rsid w:val="00A55C0D"/>
    <w:rsid w:val="00A55E00"/>
    <w:rsid w:val="00A5619E"/>
    <w:rsid w:val="00A56325"/>
    <w:rsid w:val="00A5637E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5FC5"/>
    <w:rsid w:val="00AA6225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C7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97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521"/>
    <w:rsid w:val="00AE46C9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6BF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CA7"/>
    <w:rsid w:val="00BA5D55"/>
    <w:rsid w:val="00BA605D"/>
    <w:rsid w:val="00BA60CF"/>
    <w:rsid w:val="00BA6165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C4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59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28F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68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1E40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300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2C5"/>
    <w:rsid w:val="00C83459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2DBC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2B6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56"/>
    <w:rsid w:val="00CC0598"/>
    <w:rsid w:val="00CC0D46"/>
    <w:rsid w:val="00CC0DF0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339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7014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12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FDA"/>
    <w:rsid w:val="00CF7025"/>
    <w:rsid w:val="00CF7077"/>
    <w:rsid w:val="00CF71DA"/>
    <w:rsid w:val="00CF7920"/>
    <w:rsid w:val="00CF7DDB"/>
    <w:rsid w:val="00CF7FC7"/>
    <w:rsid w:val="00D000E7"/>
    <w:rsid w:val="00D001F3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151"/>
    <w:rsid w:val="00D028E1"/>
    <w:rsid w:val="00D02A68"/>
    <w:rsid w:val="00D02B45"/>
    <w:rsid w:val="00D02F03"/>
    <w:rsid w:val="00D02FEF"/>
    <w:rsid w:val="00D03050"/>
    <w:rsid w:val="00D03101"/>
    <w:rsid w:val="00D03118"/>
    <w:rsid w:val="00D0333A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0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38C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DA9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40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F80"/>
    <w:rsid w:val="00D4704F"/>
    <w:rsid w:val="00D474F5"/>
    <w:rsid w:val="00D47764"/>
    <w:rsid w:val="00D47904"/>
    <w:rsid w:val="00D47915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CD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8BC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5CB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8DC"/>
    <w:rsid w:val="00E15B5A"/>
    <w:rsid w:val="00E15D47"/>
    <w:rsid w:val="00E15DE2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2D7C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9A1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2"/>
    <w:rsid w:val="00E4565E"/>
    <w:rsid w:val="00E45675"/>
    <w:rsid w:val="00E45796"/>
    <w:rsid w:val="00E45C2A"/>
    <w:rsid w:val="00E45C36"/>
    <w:rsid w:val="00E45C59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40B"/>
    <w:rsid w:val="00E67578"/>
    <w:rsid w:val="00E678A1"/>
    <w:rsid w:val="00E67D5D"/>
    <w:rsid w:val="00E702CF"/>
    <w:rsid w:val="00E702EC"/>
    <w:rsid w:val="00E7092A"/>
    <w:rsid w:val="00E70ABA"/>
    <w:rsid w:val="00E70C3E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3A1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C81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75A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A6A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AEB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74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5BA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1B"/>
    <w:rsid w:val="00F2285C"/>
    <w:rsid w:val="00F2298D"/>
    <w:rsid w:val="00F2302A"/>
    <w:rsid w:val="00F2322C"/>
    <w:rsid w:val="00F2327A"/>
    <w:rsid w:val="00F23600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13E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5303"/>
    <w:rsid w:val="00F456BB"/>
    <w:rsid w:val="00F457A0"/>
    <w:rsid w:val="00F4599B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2D8"/>
    <w:rsid w:val="00F80340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492"/>
    <w:rsid w:val="00F90826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46C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5C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B6"/>
    <w:rsid w:val="00FB540E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59C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AE7"/>
    <w:rsid w:val="00FE0AF6"/>
    <w:rsid w:val="00FE0C1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B4B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C9F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B2C48-D626-4EC0-AB79-2676583E2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142</TotalTime>
  <Pages>38</Pages>
  <Words>8354</Words>
  <Characters>32695</Characters>
  <Application>Microsoft Office Word</Application>
  <DocSecurity>0</DocSecurity>
  <Lines>272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Sucha Suntranon (SCH)</cp:lastModifiedBy>
  <cp:revision>11</cp:revision>
  <cp:lastPrinted>2022-05-10T07:14:00Z</cp:lastPrinted>
  <dcterms:created xsi:type="dcterms:W3CDTF">2022-05-10T06:13:00Z</dcterms:created>
  <dcterms:modified xsi:type="dcterms:W3CDTF">2022-05-11T03:12:00Z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</Properties>
</file>