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77777777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7777777" w:rsidR="005A0745" w:rsidRPr="00773265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6EB0E655" w14:textId="77777777" w:rsidR="00581076" w:rsidRPr="00773265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589B061D" w14:textId="400536C3" w:rsidR="006D2A99" w:rsidRDefault="006D2A9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128B4E98" w14:textId="77777777" w:rsidR="006D2A99" w:rsidRDefault="006D2A99" w:rsidP="006D2A9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1514096A" w14:textId="0EFC7D78" w:rsidR="00B41CB7" w:rsidRPr="001340BE" w:rsidRDefault="006D2A99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217115">
        <w:rPr>
          <w:rFonts w:ascii="Angsana New" w:hAnsi="Angsana New" w:hint="cs"/>
          <w:sz w:val="30"/>
          <w:szCs w:val="30"/>
          <w:cs/>
          <w:lang w:val="en-US"/>
        </w:rPr>
        <w:t>ปรับปรุงรายการ</w:t>
      </w:r>
    </w:p>
    <w:p w14:paraId="737978CC" w14:textId="3DA88753" w:rsidR="007B2482" w:rsidRPr="00AE0BB7" w:rsidRDefault="000D77DB" w:rsidP="00CE7167">
      <w:pPr>
        <w:pStyle w:val="Ang15"/>
      </w:pPr>
      <w:r>
        <w:rPr>
          <w:cs/>
        </w:rPr>
        <w:br w:type="page"/>
      </w:r>
      <w:r w:rsidR="00203EEF" w:rsidRPr="00AE0BB7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AE0BB7">
        <w:rPr>
          <w:rFonts w:hint="cs"/>
          <w:cs/>
        </w:rPr>
        <w:t>ระหว่างกาล</w:t>
      </w:r>
      <w:r w:rsidR="00203EEF" w:rsidRPr="00AE0BB7">
        <w:rPr>
          <w:cs/>
        </w:rPr>
        <w:t>นี้</w:t>
      </w:r>
    </w:p>
    <w:p w14:paraId="161C1EED" w14:textId="77777777" w:rsidR="00B7732B" w:rsidRPr="00BA0C12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4166C56D" w:rsidR="007B2482" w:rsidRPr="00AE0BB7" w:rsidRDefault="00203EEF" w:rsidP="00CE7167">
      <w:pPr>
        <w:pStyle w:val="Ang15"/>
        <w:rPr>
          <w:lang w:val="en-US"/>
        </w:rPr>
      </w:pPr>
      <w:r w:rsidRPr="00AE0BB7">
        <w:rPr>
          <w:cs/>
        </w:rPr>
        <w:t>งบการเงิน</w:t>
      </w:r>
      <w:r w:rsidR="00C41850" w:rsidRPr="00AE0BB7">
        <w:rPr>
          <w:rFonts w:hint="cs"/>
          <w:cs/>
        </w:rPr>
        <w:t>ระหว่างกาล</w:t>
      </w:r>
      <w:r w:rsidRPr="00AE0BB7">
        <w:rPr>
          <w:cs/>
        </w:rPr>
        <w:t>นี</w:t>
      </w:r>
      <w:r w:rsidR="00800E16" w:rsidRPr="00AE0BB7">
        <w:rPr>
          <w:cs/>
        </w:rPr>
        <w:t>้ได้รับอนุมัติให้ออกงบการเงิน</w:t>
      </w:r>
      <w:r w:rsidRPr="00AE0BB7">
        <w:rPr>
          <w:cs/>
        </w:rPr>
        <w:t>จาก</w:t>
      </w:r>
      <w:r w:rsidR="00732BAC" w:rsidRPr="00AE0BB7">
        <w:rPr>
          <w:cs/>
        </w:rPr>
        <w:t>คณะกรรมการตรวจสอบตามการมอบหมายจากคณะกรรมการบริษัท</w:t>
      </w:r>
      <w:r w:rsidRPr="00AE0BB7">
        <w:rPr>
          <w:cs/>
        </w:rPr>
        <w:t xml:space="preserve"> เมื่อวันที่ </w:t>
      </w:r>
      <w:r w:rsidR="009B27A0" w:rsidRPr="004579DF">
        <w:rPr>
          <w:lang w:val="en-US"/>
        </w:rPr>
        <w:t>1</w:t>
      </w:r>
      <w:r w:rsidR="004579DF" w:rsidRPr="004579DF">
        <w:rPr>
          <w:lang w:val="en-US"/>
        </w:rPr>
        <w:t>0</w:t>
      </w:r>
      <w:r w:rsidR="003512FC" w:rsidRPr="004579DF">
        <w:rPr>
          <w:lang w:val="en-US"/>
        </w:rPr>
        <w:t xml:space="preserve"> </w:t>
      </w:r>
      <w:r w:rsidR="005926E3" w:rsidRPr="004579DF">
        <w:rPr>
          <w:rFonts w:hint="cs"/>
          <w:cs/>
          <w:lang w:val="en-US"/>
        </w:rPr>
        <w:t>พฤษภาคม</w:t>
      </w:r>
      <w:r w:rsidR="003512FC" w:rsidRPr="004579DF">
        <w:rPr>
          <w:cs/>
          <w:lang w:val="en-US"/>
        </w:rPr>
        <w:t xml:space="preserve"> </w:t>
      </w:r>
      <w:r w:rsidR="003512FC" w:rsidRPr="004579DF">
        <w:rPr>
          <w:lang w:val="en-US"/>
        </w:rPr>
        <w:t>256</w:t>
      </w:r>
      <w:r w:rsidR="004579DF" w:rsidRPr="004579DF">
        <w:rPr>
          <w:lang w:val="en-US"/>
        </w:rPr>
        <w:t>5</w:t>
      </w:r>
    </w:p>
    <w:p w14:paraId="2512D62E" w14:textId="77777777" w:rsidR="00B7732B" w:rsidRPr="00694AEF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14:paraId="62B1FADB" w14:textId="77777777" w:rsidR="007B2482" w:rsidRPr="00AE0BB7" w:rsidRDefault="007B2482" w:rsidP="00CE7167">
      <w:pPr>
        <w:pStyle w:val="Caption"/>
        <w:ind w:left="549" w:hanging="549"/>
      </w:pPr>
      <w:r w:rsidRPr="00AE0BB7">
        <w:rPr>
          <w:cs/>
        </w:rPr>
        <w:t>เกณฑ์</w:t>
      </w:r>
      <w:r w:rsidRPr="00AE0BB7">
        <w:rPr>
          <w:rFonts w:hint="cs"/>
          <w:cs/>
        </w:rPr>
        <w:t>การจัดทำงบการเงิน</w:t>
      </w:r>
      <w:r w:rsidR="00AA3030" w:rsidRPr="00AE0BB7">
        <w:rPr>
          <w:rFonts w:hint="cs"/>
          <w:cs/>
        </w:rPr>
        <w:t>ระหว่างกาล</w:t>
      </w:r>
    </w:p>
    <w:p w14:paraId="60F17F6B" w14:textId="77777777" w:rsidR="007B2482" w:rsidRPr="00E849F7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20"/>
          <w:szCs w:val="20"/>
        </w:rPr>
      </w:pPr>
    </w:p>
    <w:p w14:paraId="2139355A" w14:textId="23F30A2F" w:rsidR="007A7AC4" w:rsidRPr="005F1475" w:rsidRDefault="007A7AC4" w:rsidP="00F04358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F04358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04358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04358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5F1475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F1475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5F1475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2564</w:t>
      </w:r>
      <w:r w:rsidRPr="005F1475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2AC094D7" w14:textId="77777777" w:rsidR="007A7AC4" w:rsidRPr="005F1475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77531962" w:rsidR="002C5ECA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5F1475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0F3E23">
        <w:rPr>
          <w:rFonts w:ascii="Angsana New" w:hAnsi="Angsana New"/>
          <w:spacing w:val="2"/>
          <w:sz w:val="30"/>
          <w:szCs w:val="30"/>
          <w:lang w:val="en-US"/>
        </w:rPr>
        <w:t>2564</w:t>
      </w:r>
      <w:r w:rsidRPr="007A7AC4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692B71EE" w14:textId="77777777" w:rsidR="00F12AB9" w:rsidRDefault="00F12AB9" w:rsidP="007A7AC4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063C9D6" w14:textId="30CEF006" w:rsidR="007B2482" w:rsidRPr="00AE0BB7" w:rsidRDefault="0000702A" w:rsidP="00435278">
      <w:pPr>
        <w:pStyle w:val="Caption"/>
        <w:rPr>
          <w:cs/>
        </w:rPr>
      </w:pPr>
      <w:r w:rsidRPr="00AE0BB7">
        <w:rPr>
          <w:rFonts w:hint="cs"/>
          <w:cs/>
        </w:rPr>
        <w:t>บุคคลหรือ</w:t>
      </w:r>
      <w:r w:rsidR="007B2482" w:rsidRPr="00AE0BB7">
        <w:rPr>
          <w:cs/>
        </w:rPr>
        <w:t>กิจการที่เกี่ยวข้องกัน</w:t>
      </w:r>
    </w:p>
    <w:p w14:paraId="1F42FC6C" w14:textId="77777777" w:rsidR="00CF2B36" w:rsidRPr="00E003FB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57C5EAC" w14:textId="2E942141" w:rsidR="001B2C7D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>
        <w:rPr>
          <w:rFonts w:ascii="Angsana New" w:hAnsi="Angsana New" w:hint="cs"/>
          <w:sz w:val="30"/>
          <w:szCs w:val="30"/>
          <w:cs/>
        </w:rPr>
        <w:t>บริษัทใหญ่และ</w:t>
      </w:r>
      <w:r w:rsidRPr="00620539">
        <w:rPr>
          <w:rFonts w:ascii="Angsana New" w:hAnsi="Angsana New"/>
          <w:sz w:val="30"/>
          <w:szCs w:val="30"/>
          <w:cs/>
        </w:rPr>
        <w:t xml:space="preserve">บริษัทย่อยได้เปิดเผยในหมายเหตุข้อ </w:t>
      </w:r>
      <w:r w:rsidR="00F04358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F47DB8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C700BF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A1C525" w14:textId="322C1D0C" w:rsidR="00AC5D2D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3D51B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3</w:t>
      </w:r>
      <w:r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spacing w:val="-4"/>
          <w:sz w:val="30"/>
          <w:szCs w:val="30"/>
          <w:lang w:val="en-US"/>
        </w:rPr>
        <w:t>5</w:t>
      </w:r>
    </w:p>
    <w:p w14:paraId="61631DD0" w14:textId="13BFCFB0" w:rsidR="00AC5D2D" w:rsidRPr="00AC5D2D" w:rsidRDefault="00AC5D2D">
      <w:pPr>
        <w:spacing w:line="240" w:lineRule="auto"/>
        <w:rPr>
          <w:rFonts w:ascii="Angsana New" w:hAnsi="Angsana New"/>
          <w:spacing w:val="-4"/>
          <w:sz w:val="20"/>
          <w:szCs w:val="20"/>
          <w:lang w:val="en-US"/>
        </w:rPr>
      </w:pPr>
    </w:p>
    <w:p w14:paraId="146B09D7" w14:textId="6D779418" w:rsidR="00AC5D2D" w:rsidRDefault="001B2C7D" w:rsidP="001B2C7D">
      <w:pPr>
        <w:pStyle w:val="Bo-Blankline"/>
        <w:rPr>
          <w:sz w:val="30"/>
          <w:szCs w:val="30"/>
          <w:cs/>
          <w:lang w:val="en-US"/>
        </w:rPr>
      </w:pPr>
      <w:r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1F79538F" w14:textId="77777777" w:rsidR="00AC5D2D" w:rsidRDefault="00AC5D2D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C81562" w:rsidRPr="00C54974" w14:paraId="2CAA0610" w14:textId="77777777" w:rsidTr="004E5945">
        <w:trPr>
          <w:cantSplit/>
          <w:trHeight w:val="397"/>
          <w:tblHeader/>
        </w:trPr>
        <w:tc>
          <w:tcPr>
            <w:tcW w:w="3729" w:type="dxa"/>
          </w:tcPr>
          <w:p w14:paraId="6EBD2D18" w14:textId="6855FCC8" w:rsidR="00C81562" w:rsidRPr="00A6418F" w:rsidRDefault="005C73C9" w:rsidP="005C73C9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6A77D346" w14:textId="77777777" w:rsidR="00C81562" w:rsidRPr="00C54974" w:rsidRDefault="00C81562" w:rsidP="00F85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1F11174" w14:textId="77777777" w:rsidR="00C81562" w:rsidRPr="00C54974" w:rsidRDefault="00C81562" w:rsidP="00F854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68374DA1" w14:textId="77777777" w:rsidR="00C81562" w:rsidRPr="00C54974" w:rsidRDefault="00C81562" w:rsidP="00F854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974" w:rsidRPr="00C54974" w14:paraId="001C1D70" w14:textId="77777777" w:rsidTr="004E5945">
        <w:trPr>
          <w:cantSplit/>
          <w:trHeight w:val="397"/>
          <w:tblHeader/>
        </w:trPr>
        <w:tc>
          <w:tcPr>
            <w:tcW w:w="3729" w:type="dxa"/>
          </w:tcPr>
          <w:p w14:paraId="11B74EDC" w14:textId="1488848E" w:rsidR="00C54974" w:rsidRPr="00D510C3" w:rsidRDefault="00C54974" w:rsidP="00C54974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D510C3"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131" w:type="dxa"/>
            <w:vAlign w:val="bottom"/>
          </w:tcPr>
          <w:p w14:paraId="4059067E" w14:textId="624D6A8A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1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</w:tcPr>
          <w:p w14:paraId="325AEEEF" w14:textId="77777777" w:rsidR="00C54974" w:rsidRPr="00C54974" w:rsidRDefault="00C54974" w:rsidP="00C54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58D1486" w14:textId="15A01B4D" w:rsidR="00C54974" w:rsidRPr="004715A3" w:rsidRDefault="00C54974" w:rsidP="00C54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15A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70594061" w14:textId="77777777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B07B211" w14:textId="023CD7FE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1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146EE25" w14:textId="77777777" w:rsidR="00C54974" w:rsidRPr="00C54974" w:rsidRDefault="00C54974" w:rsidP="00C54974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2AF594" w14:textId="246DC946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15A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77040" w:rsidRPr="00C54974" w14:paraId="1C78AADF" w14:textId="77777777" w:rsidTr="004E5945">
        <w:trPr>
          <w:cantSplit/>
          <w:trHeight w:val="397"/>
          <w:tblHeader/>
        </w:trPr>
        <w:tc>
          <w:tcPr>
            <w:tcW w:w="3729" w:type="dxa"/>
          </w:tcPr>
          <w:p w14:paraId="51A2101A" w14:textId="77777777" w:rsidR="00B77040" w:rsidRPr="00C54974" w:rsidRDefault="00B77040" w:rsidP="00C54974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1FABCA32" w14:textId="77777777" w:rsidR="00B77040" w:rsidRPr="00C54974" w:rsidRDefault="00B77040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974" w:rsidRPr="00C54974" w14:paraId="367E3E80" w14:textId="77777777" w:rsidTr="004E5945">
        <w:tc>
          <w:tcPr>
            <w:tcW w:w="3729" w:type="dxa"/>
          </w:tcPr>
          <w:p w14:paraId="5C3FE428" w14:textId="77777777" w:rsidR="00C54974" w:rsidRPr="00C54974" w:rsidRDefault="00C54974" w:rsidP="00C5497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1" w:type="dxa"/>
          </w:tcPr>
          <w:p w14:paraId="1A20C6BF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6755CA8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F709FFB" w14:textId="77777777" w:rsidR="00C54974" w:rsidRPr="00C54974" w:rsidRDefault="00C54974" w:rsidP="008E51BA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EB618E7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AE64303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5B5E9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409418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A3" w:rsidRPr="00C54974" w14:paraId="3E5810B5" w14:textId="77777777" w:rsidTr="004E5945">
        <w:tc>
          <w:tcPr>
            <w:tcW w:w="3729" w:type="dxa"/>
          </w:tcPr>
          <w:p w14:paraId="24308FEA" w14:textId="77777777" w:rsidR="004715A3" w:rsidRPr="00C54974" w:rsidRDefault="004715A3" w:rsidP="004715A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760DCE8F" w14:textId="14BB4085" w:rsidR="004715A3" w:rsidRPr="00C54974" w:rsidRDefault="00D15AC3" w:rsidP="004715A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648,669</w:t>
            </w:r>
          </w:p>
        </w:tc>
        <w:tc>
          <w:tcPr>
            <w:tcW w:w="240" w:type="dxa"/>
          </w:tcPr>
          <w:p w14:paraId="0ABA39E4" w14:textId="77777777" w:rsidR="004715A3" w:rsidRPr="00C54974" w:rsidRDefault="004715A3" w:rsidP="004715A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54B8FB6" w14:textId="71A611A1" w:rsidR="004715A3" w:rsidRPr="00C54974" w:rsidRDefault="004715A3" w:rsidP="004715A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364,367</w:t>
            </w:r>
          </w:p>
        </w:tc>
        <w:tc>
          <w:tcPr>
            <w:tcW w:w="268" w:type="dxa"/>
          </w:tcPr>
          <w:p w14:paraId="5ED4EF37" w14:textId="77777777" w:rsidR="004715A3" w:rsidRPr="00C54974" w:rsidRDefault="004715A3" w:rsidP="004715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9E9F05E" w14:textId="5BDF9EC1" w:rsidR="004715A3" w:rsidRPr="001F3A56" w:rsidRDefault="00D15AC3" w:rsidP="004715A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648,669</w:t>
            </w:r>
          </w:p>
        </w:tc>
        <w:tc>
          <w:tcPr>
            <w:tcW w:w="270" w:type="dxa"/>
          </w:tcPr>
          <w:p w14:paraId="0EB70265" w14:textId="77777777" w:rsidR="004715A3" w:rsidRPr="00C54974" w:rsidRDefault="004715A3" w:rsidP="004715A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E391AB" w14:textId="694F4E92" w:rsidR="004715A3" w:rsidRPr="00C54974" w:rsidRDefault="004715A3" w:rsidP="004715A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364,367</w:t>
            </w:r>
          </w:p>
        </w:tc>
      </w:tr>
      <w:tr w:rsidR="004715A3" w:rsidRPr="00C54974" w14:paraId="075D31C0" w14:textId="77777777" w:rsidTr="004E5945">
        <w:tc>
          <w:tcPr>
            <w:tcW w:w="3729" w:type="dxa"/>
          </w:tcPr>
          <w:p w14:paraId="5385C373" w14:textId="77777777" w:rsidR="004715A3" w:rsidRPr="00C54974" w:rsidRDefault="004715A3" w:rsidP="004715A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4DA7E87F" w14:textId="303F1440" w:rsidR="004715A3" w:rsidRPr="00C54974" w:rsidRDefault="00D15AC3" w:rsidP="004715A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931,051</w:t>
            </w:r>
          </w:p>
        </w:tc>
        <w:tc>
          <w:tcPr>
            <w:tcW w:w="240" w:type="dxa"/>
          </w:tcPr>
          <w:p w14:paraId="3D8F222F" w14:textId="77777777" w:rsidR="004715A3" w:rsidRPr="00C54974" w:rsidRDefault="004715A3" w:rsidP="004715A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71F3AF1" w14:textId="7C2C9576" w:rsidR="004715A3" w:rsidRPr="00C54974" w:rsidRDefault="004715A3" w:rsidP="004715A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419,093</w:t>
            </w:r>
          </w:p>
        </w:tc>
        <w:tc>
          <w:tcPr>
            <w:tcW w:w="268" w:type="dxa"/>
          </w:tcPr>
          <w:p w14:paraId="44250F89" w14:textId="77777777" w:rsidR="004715A3" w:rsidRPr="00C54974" w:rsidRDefault="004715A3" w:rsidP="004715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CD1C865" w14:textId="1D238F3C" w:rsidR="004715A3" w:rsidRPr="001F3A56" w:rsidRDefault="00D15AC3" w:rsidP="004715A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931,051</w:t>
            </w:r>
          </w:p>
        </w:tc>
        <w:tc>
          <w:tcPr>
            <w:tcW w:w="270" w:type="dxa"/>
          </w:tcPr>
          <w:p w14:paraId="7701AB6C" w14:textId="77777777" w:rsidR="004715A3" w:rsidRPr="00C54974" w:rsidRDefault="004715A3" w:rsidP="004715A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61A3B2F" w14:textId="1086A845" w:rsidR="004715A3" w:rsidRPr="00C54974" w:rsidRDefault="004715A3" w:rsidP="004715A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419,093</w:t>
            </w:r>
          </w:p>
        </w:tc>
      </w:tr>
      <w:tr w:rsidR="00D15AC3" w:rsidRPr="00C54974" w14:paraId="758D0538" w14:textId="77777777" w:rsidTr="004E5945">
        <w:tc>
          <w:tcPr>
            <w:tcW w:w="3729" w:type="dxa"/>
          </w:tcPr>
          <w:p w14:paraId="1D4A44A8" w14:textId="77777777" w:rsidR="00D15AC3" w:rsidRPr="00C54974" w:rsidRDefault="00D15AC3" w:rsidP="00D15AC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45389375" w14:textId="2C7C5F80" w:rsidR="00D15AC3" w:rsidRPr="00C54974" w:rsidRDefault="00D15AC3" w:rsidP="00D15AC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240" w:type="dxa"/>
          </w:tcPr>
          <w:p w14:paraId="267DD2B6" w14:textId="77777777" w:rsidR="00D15AC3" w:rsidRPr="00C54974" w:rsidRDefault="00D15AC3" w:rsidP="00D15AC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409567A" w14:textId="1487D304" w:rsidR="00D15AC3" w:rsidRPr="00C54974" w:rsidRDefault="00D15AC3" w:rsidP="00D15AC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68" w:type="dxa"/>
          </w:tcPr>
          <w:p w14:paraId="35474F4D" w14:textId="77777777" w:rsidR="00D15AC3" w:rsidRPr="00C54974" w:rsidRDefault="00D15AC3" w:rsidP="00D15AC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BBA13AB" w14:textId="06BCD76B" w:rsidR="00D15AC3" w:rsidRPr="001F3A56" w:rsidRDefault="00D15AC3" w:rsidP="00D15AC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270" w:type="dxa"/>
          </w:tcPr>
          <w:p w14:paraId="7C9140AA" w14:textId="77777777" w:rsidR="00D15AC3" w:rsidRPr="00C54974" w:rsidRDefault="00D15AC3" w:rsidP="00D15AC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6AA6C7" w14:textId="1AB5650C" w:rsidR="00D15AC3" w:rsidRPr="00C54974" w:rsidRDefault="00D15AC3" w:rsidP="00D15AC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1,115</w:t>
            </w:r>
          </w:p>
        </w:tc>
      </w:tr>
      <w:tr w:rsidR="00D15AC3" w:rsidRPr="00C54974" w14:paraId="51ED705C" w14:textId="77777777" w:rsidTr="004E5945">
        <w:tc>
          <w:tcPr>
            <w:tcW w:w="3729" w:type="dxa"/>
          </w:tcPr>
          <w:p w14:paraId="3E0E28F5" w14:textId="77777777" w:rsidR="00D15AC3" w:rsidRPr="00C54974" w:rsidRDefault="00D15AC3" w:rsidP="00D15AC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0462355" w14:textId="1537DF6A" w:rsidR="00D15AC3" w:rsidRPr="00C54974" w:rsidRDefault="00D15AC3" w:rsidP="00D15AC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40" w:type="dxa"/>
          </w:tcPr>
          <w:p w14:paraId="5DC65609" w14:textId="77777777" w:rsidR="00D15AC3" w:rsidRPr="00C54974" w:rsidRDefault="00D15AC3" w:rsidP="00D15AC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CDF6F2A" w14:textId="39A1EFAE" w:rsidR="00D15AC3" w:rsidRPr="00C54974" w:rsidRDefault="00D15AC3" w:rsidP="00D15AC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68" w:type="dxa"/>
          </w:tcPr>
          <w:p w14:paraId="42B85435" w14:textId="77777777" w:rsidR="00D15AC3" w:rsidRPr="00C54974" w:rsidRDefault="00D15AC3" w:rsidP="00D15AC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48346B4" w14:textId="15A0E057" w:rsidR="00D15AC3" w:rsidRPr="001F3A56" w:rsidRDefault="00D15AC3" w:rsidP="00D15AC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14:paraId="2B3C2BE0" w14:textId="77777777" w:rsidR="00D15AC3" w:rsidRPr="00C54974" w:rsidRDefault="00D15AC3" w:rsidP="00D15AC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6C0AF7" w14:textId="599821C0" w:rsidR="00D15AC3" w:rsidRPr="00C54974" w:rsidRDefault="00D15AC3" w:rsidP="00D15AC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</w:tr>
      <w:tr w:rsidR="00D15AC3" w:rsidRPr="00C54974" w14:paraId="4ADBFE3D" w14:textId="77777777" w:rsidTr="004E5945">
        <w:tc>
          <w:tcPr>
            <w:tcW w:w="3729" w:type="dxa"/>
          </w:tcPr>
          <w:p w14:paraId="1CFC4FF7" w14:textId="3392B3E2" w:rsidR="00D15AC3" w:rsidRPr="00C54974" w:rsidRDefault="00D15AC3" w:rsidP="00D15AC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169488B4" w14:textId="1E0D70D2" w:rsidR="00D15AC3" w:rsidRPr="00C54974" w:rsidRDefault="00D15AC3" w:rsidP="00D15AC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40" w:type="dxa"/>
          </w:tcPr>
          <w:p w14:paraId="5B4D304A" w14:textId="77777777" w:rsidR="00D15AC3" w:rsidRPr="00C54974" w:rsidRDefault="00D15AC3" w:rsidP="00D15AC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B426AFD" w14:textId="5A918B94" w:rsidR="00D15AC3" w:rsidRPr="00C54974" w:rsidRDefault="00D15AC3" w:rsidP="00D15AC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8" w:type="dxa"/>
          </w:tcPr>
          <w:p w14:paraId="7E0F3928" w14:textId="77777777" w:rsidR="00D15AC3" w:rsidRPr="00C54974" w:rsidRDefault="00D15AC3" w:rsidP="00D15AC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910BE26" w14:textId="57CB337C" w:rsidR="00D15AC3" w:rsidRPr="001F3A56" w:rsidRDefault="00D15AC3" w:rsidP="00D15AC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14:paraId="025B9325" w14:textId="77777777" w:rsidR="00D15AC3" w:rsidRPr="00C54974" w:rsidRDefault="00D15AC3" w:rsidP="00D15AC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E28B608" w14:textId="72E9ADA4" w:rsidR="00D15AC3" w:rsidRPr="00C54974" w:rsidRDefault="00D15AC3" w:rsidP="00D15AC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4E5247" w:rsidRPr="00C54974" w14:paraId="7511CB96" w14:textId="77777777" w:rsidTr="00D0227B">
        <w:tc>
          <w:tcPr>
            <w:tcW w:w="3729" w:type="dxa"/>
          </w:tcPr>
          <w:p w14:paraId="4E8F9628" w14:textId="1D848372" w:rsidR="004E5247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758060B5" w14:textId="7FB37132" w:rsidR="004E5247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40" w:type="dxa"/>
            <w:shd w:val="clear" w:color="auto" w:fill="auto"/>
          </w:tcPr>
          <w:p w14:paraId="590AFA56" w14:textId="77777777" w:rsidR="004E5247" w:rsidRPr="00D0227B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5329561" w14:textId="220A81A1" w:rsidR="004E5247" w:rsidRPr="00D0227B" w:rsidRDefault="004E5247" w:rsidP="004E5247">
            <w:pPr>
              <w:spacing w:line="240" w:lineRule="atLeas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0995F70" w14:textId="77777777" w:rsidR="004E5247" w:rsidRPr="00D0227B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6EF242E" w14:textId="081BB7B6" w:rsidR="004E5247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70" w:type="dxa"/>
          </w:tcPr>
          <w:p w14:paraId="3F4BC00B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133CD6" w14:textId="2A6379C4" w:rsidR="004E5247" w:rsidRPr="00D0227B" w:rsidRDefault="004E5247" w:rsidP="004E5247">
            <w:pPr>
              <w:spacing w:line="240" w:lineRule="atLeas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E5247" w:rsidRPr="00C54974" w14:paraId="20980D94" w14:textId="77777777" w:rsidTr="00D0227B">
        <w:tc>
          <w:tcPr>
            <w:tcW w:w="3729" w:type="dxa"/>
          </w:tcPr>
          <w:p w14:paraId="16C19579" w14:textId="2FBACC2A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1B900964" w14:textId="077065D9" w:rsidR="004E5247" w:rsidRPr="00D0227B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4,351</w:t>
            </w:r>
          </w:p>
        </w:tc>
        <w:tc>
          <w:tcPr>
            <w:tcW w:w="240" w:type="dxa"/>
            <w:shd w:val="clear" w:color="auto" w:fill="auto"/>
          </w:tcPr>
          <w:p w14:paraId="7FC51146" w14:textId="77777777" w:rsidR="004E5247" w:rsidRPr="00D0227B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634A35D" w14:textId="71E3366A" w:rsidR="004E5247" w:rsidRPr="00D0227B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68" w:type="dxa"/>
            <w:shd w:val="clear" w:color="auto" w:fill="auto"/>
          </w:tcPr>
          <w:p w14:paraId="6C6C0737" w14:textId="77777777" w:rsidR="004E5247" w:rsidRPr="00D0227B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75DC06C" w14:textId="2982F9A2" w:rsidR="004E5247" w:rsidRPr="00D0227B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4,351</w:t>
            </w:r>
          </w:p>
        </w:tc>
        <w:tc>
          <w:tcPr>
            <w:tcW w:w="270" w:type="dxa"/>
          </w:tcPr>
          <w:p w14:paraId="32AB9107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E7904F" w14:textId="5948AF45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</w:tr>
      <w:tr w:rsidR="004E5247" w:rsidRPr="00C54974" w14:paraId="5D7EFB2A" w14:textId="77777777" w:rsidTr="004E5945">
        <w:tc>
          <w:tcPr>
            <w:tcW w:w="3729" w:type="dxa"/>
          </w:tcPr>
          <w:p w14:paraId="1491EA7C" w14:textId="50B7171D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3CDD44E7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FA9320E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8F1F848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5CEE103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C9AF76D" w14:textId="77777777" w:rsidR="004E5247" w:rsidRPr="001F3A56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12C114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A85E3BF" w14:textId="77777777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5247" w:rsidRPr="00C54974" w14:paraId="176B1D4D" w14:textId="77777777" w:rsidTr="004E5945">
        <w:tc>
          <w:tcPr>
            <w:tcW w:w="3729" w:type="dxa"/>
          </w:tcPr>
          <w:p w14:paraId="6B765FDC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37486073" w14:textId="7C011E9B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40" w:type="dxa"/>
          </w:tcPr>
          <w:p w14:paraId="6EA8FA69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39B77CB" w14:textId="3B52AED8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68" w:type="dxa"/>
          </w:tcPr>
          <w:p w14:paraId="5E4F8514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BB14468" w14:textId="57D36890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14:paraId="4A9A1216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B4BAB3" w14:textId="004BFE37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</w:tr>
      <w:tr w:rsidR="004E5247" w:rsidRPr="00C54974" w14:paraId="24D63E85" w14:textId="77777777" w:rsidTr="004E5945">
        <w:tc>
          <w:tcPr>
            <w:tcW w:w="3729" w:type="dxa"/>
          </w:tcPr>
          <w:p w14:paraId="034FD643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28DB802A" w14:textId="1F2DFAE0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240" w:type="dxa"/>
          </w:tcPr>
          <w:p w14:paraId="07D08B1A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67525A2" w14:textId="22B20D4D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1,547</w:t>
            </w:r>
          </w:p>
        </w:tc>
        <w:tc>
          <w:tcPr>
            <w:tcW w:w="268" w:type="dxa"/>
          </w:tcPr>
          <w:p w14:paraId="373192BE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D7432B" w14:textId="645F2EA8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270" w:type="dxa"/>
          </w:tcPr>
          <w:p w14:paraId="74386850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06BEE6" w14:textId="667C6BFE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1,547</w:t>
            </w:r>
          </w:p>
        </w:tc>
      </w:tr>
      <w:tr w:rsidR="004E5247" w:rsidRPr="00C54974" w14:paraId="4FA2AADF" w14:textId="77777777" w:rsidTr="004E5945">
        <w:tc>
          <w:tcPr>
            <w:tcW w:w="3729" w:type="dxa"/>
          </w:tcPr>
          <w:p w14:paraId="04BE0008" w14:textId="09519C34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0813D886" w14:textId="41FE28FC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0" w:type="dxa"/>
          </w:tcPr>
          <w:p w14:paraId="7C664732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AC6440B" w14:textId="750B35A6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14:paraId="232D5601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492F85" w14:textId="328DD4C6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BB0BBEA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25B521" w14:textId="3739BE53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4E5247" w:rsidRPr="00C54974" w14:paraId="5A01882B" w14:textId="77777777" w:rsidTr="004E5945">
        <w:tc>
          <w:tcPr>
            <w:tcW w:w="3729" w:type="dxa"/>
          </w:tcPr>
          <w:p w14:paraId="7CEC8E5E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1A1E9B92" w14:textId="011408EB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25,779</w:t>
            </w:r>
          </w:p>
        </w:tc>
        <w:tc>
          <w:tcPr>
            <w:tcW w:w="240" w:type="dxa"/>
          </w:tcPr>
          <w:p w14:paraId="2342E76A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8B489E6" w14:textId="4A0B3846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19,698</w:t>
            </w:r>
          </w:p>
        </w:tc>
        <w:tc>
          <w:tcPr>
            <w:tcW w:w="268" w:type="dxa"/>
          </w:tcPr>
          <w:p w14:paraId="211B25D5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98717B9" w14:textId="06287F6F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25,779</w:t>
            </w:r>
          </w:p>
        </w:tc>
        <w:tc>
          <w:tcPr>
            <w:tcW w:w="270" w:type="dxa"/>
          </w:tcPr>
          <w:p w14:paraId="3EA5E8A7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DDB1D57" w14:textId="70483DCF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19,698</w:t>
            </w:r>
          </w:p>
        </w:tc>
      </w:tr>
      <w:tr w:rsidR="004E5247" w:rsidRPr="00C54974" w14:paraId="45A745E9" w14:textId="77777777" w:rsidTr="004E5945">
        <w:tc>
          <w:tcPr>
            <w:tcW w:w="3729" w:type="dxa"/>
          </w:tcPr>
          <w:p w14:paraId="07D1B350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  <w:shd w:val="clear" w:color="auto" w:fill="auto"/>
          </w:tcPr>
          <w:p w14:paraId="12D8C7CD" w14:textId="536643C9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40" w:type="dxa"/>
          </w:tcPr>
          <w:p w14:paraId="2175BEBE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234C80" w14:textId="1A7DB471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68" w:type="dxa"/>
          </w:tcPr>
          <w:p w14:paraId="0E3A9D4D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9B13B6E" w14:textId="5AAD6E15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</w:tcPr>
          <w:p w14:paraId="1F41EE76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5F651" w14:textId="03373B91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4E5247" w:rsidRPr="00C54974" w14:paraId="283B0DE3" w14:textId="77777777" w:rsidTr="004E5945">
        <w:tc>
          <w:tcPr>
            <w:tcW w:w="3729" w:type="dxa"/>
          </w:tcPr>
          <w:p w14:paraId="4D87083E" w14:textId="20B4616A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50541641" w14:textId="486E5216" w:rsidR="004E5247" w:rsidRPr="001F3A56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40" w:type="dxa"/>
          </w:tcPr>
          <w:p w14:paraId="44E68C63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BA48476" w14:textId="446FB938" w:rsidR="004E5247" w:rsidRPr="001F3A56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68" w:type="dxa"/>
          </w:tcPr>
          <w:p w14:paraId="517A7C2E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2FADE54" w14:textId="4A6514A3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</w:tcPr>
          <w:p w14:paraId="4D3032C1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17E1B7" w14:textId="63CF5E9C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</w:tr>
      <w:tr w:rsidR="004E5247" w:rsidRPr="00C54974" w14:paraId="5E5411BB" w14:textId="77777777" w:rsidTr="007713EA">
        <w:tc>
          <w:tcPr>
            <w:tcW w:w="3729" w:type="dxa"/>
          </w:tcPr>
          <w:p w14:paraId="5B5ED4CE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016D88C" w14:textId="2DB4E46D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10,084</w:t>
            </w:r>
          </w:p>
        </w:tc>
        <w:tc>
          <w:tcPr>
            <w:tcW w:w="240" w:type="dxa"/>
          </w:tcPr>
          <w:p w14:paraId="677E5A68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55F4908" w14:textId="5840F8C1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1,740</w:t>
            </w:r>
          </w:p>
        </w:tc>
        <w:tc>
          <w:tcPr>
            <w:tcW w:w="268" w:type="dxa"/>
          </w:tcPr>
          <w:p w14:paraId="63819E68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EA6E833" w14:textId="22D59878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10,084</w:t>
            </w:r>
          </w:p>
        </w:tc>
        <w:tc>
          <w:tcPr>
            <w:tcW w:w="270" w:type="dxa"/>
          </w:tcPr>
          <w:p w14:paraId="6426E65C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603EC0" w14:textId="7232FB34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1,740</w:t>
            </w:r>
          </w:p>
        </w:tc>
      </w:tr>
      <w:tr w:rsidR="004E5247" w:rsidRPr="00C54974" w14:paraId="315A08C2" w14:textId="77777777" w:rsidTr="004E5945">
        <w:tc>
          <w:tcPr>
            <w:tcW w:w="3729" w:type="dxa"/>
          </w:tcPr>
          <w:p w14:paraId="2ED5DA24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D1E690C" w14:textId="77777777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2B0E69F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78C45DF" w14:textId="77777777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B6122E7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84B5CF" w14:textId="77777777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3FA164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1F2EF9" w14:textId="77777777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5247" w:rsidRPr="00C54974" w14:paraId="2872304E" w14:textId="77777777" w:rsidTr="004E5945">
        <w:tc>
          <w:tcPr>
            <w:tcW w:w="3729" w:type="dxa"/>
          </w:tcPr>
          <w:p w14:paraId="660ECF85" w14:textId="77777777" w:rsidR="004E5247" w:rsidRPr="00C54974" w:rsidRDefault="004E5247" w:rsidP="004E524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613C015F" w14:textId="77777777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60D9478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059C34" w14:textId="77777777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466437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7F45FC" w14:textId="77777777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C8A45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A415BF9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5247" w:rsidRPr="00C54974" w14:paraId="4104A008" w14:textId="77777777" w:rsidTr="004E5945">
        <w:tc>
          <w:tcPr>
            <w:tcW w:w="3729" w:type="dxa"/>
            <w:vAlign w:val="bottom"/>
          </w:tcPr>
          <w:p w14:paraId="3FB3F9CD" w14:textId="77777777" w:rsidR="004E5247" w:rsidRPr="00C54974" w:rsidRDefault="004E5247" w:rsidP="004E5247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68302AA" w14:textId="50442990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40" w:type="dxa"/>
          </w:tcPr>
          <w:p w14:paraId="1B0A21C1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EBDB576" w14:textId="75E4D4C0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11,666</w:t>
            </w:r>
          </w:p>
        </w:tc>
        <w:tc>
          <w:tcPr>
            <w:tcW w:w="268" w:type="dxa"/>
          </w:tcPr>
          <w:p w14:paraId="7EE77396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04A4E49" w14:textId="7746F29B" w:rsidR="004E5247" w:rsidRPr="001F3A56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70" w:type="dxa"/>
          </w:tcPr>
          <w:p w14:paraId="0DAA05B0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EA8E922" w14:textId="1A21BBF3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11,666</w:t>
            </w:r>
          </w:p>
        </w:tc>
      </w:tr>
      <w:tr w:rsidR="004E5247" w:rsidRPr="00C54974" w14:paraId="7224718D" w14:textId="77777777" w:rsidTr="004E5945">
        <w:tc>
          <w:tcPr>
            <w:tcW w:w="3729" w:type="dxa"/>
          </w:tcPr>
          <w:p w14:paraId="600455E9" w14:textId="77777777" w:rsidR="004E5247" w:rsidRPr="00C54974" w:rsidRDefault="004E5247" w:rsidP="004E524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0C302" w14:textId="0D64C07E" w:rsidR="004E5247" w:rsidRPr="00C54974" w:rsidRDefault="004E5247" w:rsidP="004E5247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40" w:type="dxa"/>
          </w:tcPr>
          <w:p w14:paraId="1825E4C4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0C60029" w14:textId="4AEE8BBA" w:rsidR="004E5247" w:rsidRPr="00C54974" w:rsidRDefault="004E5247" w:rsidP="004E5247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11,666</w:t>
            </w:r>
          </w:p>
        </w:tc>
        <w:tc>
          <w:tcPr>
            <w:tcW w:w="268" w:type="dxa"/>
          </w:tcPr>
          <w:p w14:paraId="4700C6E9" w14:textId="77777777" w:rsidR="004E5247" w:rsidRPr="00C54974" w:rsidRDefault="004E5247" w:rsidP="004E52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BC452" w14:textId="77D61B4B" w:rsidR="004E5247" w:rsidRPr="005E6083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70" w:type="dxa"/>
          </w:tcPr>
          <w:p w14:paraId="21073D68" w14:textId="77777777" w:rsidR="004E5247" w:rsidRPr="00C54974" w:rsidRDefault="004E5247" w:rsidP="004E5247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DCB7A6D" w14:textId="79360037" w:rsidR="004E5247" w:rsidRPr="00C54974" w:rsidRDefault="004E5247" w:rsidP="004E5247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11,666</w:t>
            </w:r>
          </w:p>
        </w:tc>
      </w:tr>
    </w:tbl>
    <w:p w14:paraId="1ED63B41" w14:textId="7315F39E" w:rsidR="00B96505" w:rsidRDefault="00B96505" w:rsidP="00FC5CB9">
      <w:pPr>
        <w:pStyle w:val="Bo-Blankline"/>
        <w:rPr>
          <w:cs/>
        </w:rPr>
      </w:pPr>
    </w:p>
    <w:p w14:paraId="3D70C994" w14:textId="77777777" w:rsidR="00AC5D2D" w:rsidRDefault="00AC5D2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669E6996" w14:textId="0C874BBA"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lastRenderedPageBreak/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E67AC8">
        <w:t>3</w:t>
      </w:r>
      <w:r w:rsidR="00FC5CB9">
        <w:t>1</w:t>
      </w:r>
      <w:r w:rsidR="0043243A">
        <w:rPr>
          <w:rFonts w:hint="cs"/>
          <w:cs/>
        </w:rPr>
        <w:t xml:space="preserve"> </w:t>
      </w:r>
      <w:r w:rsidR="00FC5CB9">
        <w:rPr>
          <w:rFonts w:hint="cs"/>
          <w:cs/>
        </w:rPr>
        <w:t>มีนาคม</w:t>
      </w:r>
      <w:r w:rsidR="0038525F" w:rsidRPr="00CA196F">
        <w:rPr>
          <w:rFonts w:hint="cs"/>
          <w:cs/>
        </w:rPr>
        <w:t xml:space="preserve">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40666">
        <w:rPr>
          <w:lang w:val="en-US"/>
        </w:rPr>
        <w:t>5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E67AC8">
        <w:t>3</w:t>
      </w:r>
      <w:r w:rsidR="00FC5CB9">
        <w:t>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40666">
        <w:rPr>
          <w:lang w:val="en-US"/>
        </w:rPr>
        <w:t>4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14:paraId="6645846B" w14:textId="38934F96" w:rsidR="00FC5CB9" w:rsidRPr="009B16AD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FC4250" w:rsidRPr="00EB7266" w14:paraId="749FF43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589E5C83" w14:textId="74D16631" w:rsidR="00FC4250" w:rsidRPr="00EB7266" w:rsidRDefault="00FC4250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4FFA63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4577E9" w14:textId="77777777" w:rsidR="00FC4250" w:rsidRPr="00EB7266" w:rsidRDefault="00FC4250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161E95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250" w:rsidRPr="00744476" w14:paraId="269C7F04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3078438" w14:textId="77777777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68231F" w14:textId="293DEBEB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01840BE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882C1" w14:textId="7B9EF95A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33CF5C4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AD16E6" w14:textId="224788D1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F546654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3E656CB" w14:textId="2D586BAE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4250" w:rsidRPr="00744476" w14:paraId="6BE0050A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768199A" w14:textId="77777777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AAF11A" w14:textId="0B5184B1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06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BF04936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35837E" w14:textId="3C496CB6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06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C0261AD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269E8B6" w14:textId="110F046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06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11772B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D15796C" w14:textId="095F3319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06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C4250" w:rsidRPr="00744476" w14:paraId="70710CB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0C2E448D" w14:textId="77777777" w:rsidR="00FC4250" w:rsidRDefault="00FC4250" w:rsidP="00FC425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60888B2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7AB6" w:rsidRPr="0033434F" w14:paraId="49628549" w14:textId="77777777" w:rsidTr="009B16AD">
        <w:tc>
          <w:tcPr>
            <w:tcW w:w="4050" w:type="dxa"/>
            <w:shd w:val="clear" w:color="auto" w:fill="auto"/>
          </w:tcPr>
          <w:p w14:paraId="5CDAE3B3" w14:textId="204A5B71" w:rsidR="00E07AB6" w:rsidRPr="00C12557" w:rsidRDefault="00E07AB6" w:rsidP="005E6083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545E2AC2" w14:textId="77777777" w:rsidR="00E07AB6" w:rsidRPr="005E6083" w:rsidRDefault="00E07AB6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9B416C" w14:textId="77777777" w:rsidR="00E07AB6" w:rsidRDefault="00E07AB6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29AA1E" w14:textId="77777777" w:rsidR="00E07AB6" w:rsidRDefault="00E07AB6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703198" w14:textId="77777777" w:rsidR="00E07AB6" w:rsidRPr="00BE704B" w:rsidRDefault="00E07AB6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E2B4EE2" w14:textId="77777777" w:rsidR="00E07AB6" w:rsidRPr="005E6083" w:rsidRDefault="00E07AB6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7E3CEB" w14:textId="77777777" w:rsidR="00E07AB6" w:rsidRPr="00BE704B" w:rsidRDefault="00E07AB6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BF3F749" w14:textId="77777777" w:rsidR="00E07AB6" w:rsidRDefault="00E07AB6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6904" w:rsidRPr="0033434F" w14:paraId="3A3CF22E" w14:textId="77777777" w:rsidTr="009B16AD">
        <w:tc>
          <w:tcPr>
            <w:tcW w:w="4050" w:type="dxa"/>
            <w:shd w:val="clear" w:color="auto" w:fill="auto"/>
          </w:tcPr>
          <w:p w14:paraId="3C01086B" w14:textId="77777777" w:rsidR="00106904" w:rsidRPr="00C12557" w:rsidRDefault="00106904" w:rsidP="0010690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EACBF2D" w14:textId="79A04C9A" w:rsidR="00106904" w:rsidRPr="0033434F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1,651,984</w:t>
            </w:r>
          </w:p>
        </w:tc>
        <w:tc>
          <w:tcPr>
            <w:tcW w:w="270" w:type="dxa"/>
          </w:tcPr>
          <w:p w14:paraId="142ECDB5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6609C" w14:textId="2587AF95" w:rsidR="00106904" w:rsidRPr="0033434F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  <w:tc>
          <w:tcPr>
            <w:tcW w:w="270" w:type="dxa"/>
          </w:tcPr>
          <w:p w14:paraId="3E0521EE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5F37875" w14:textId="657E38C1" w:rsidR="00106904" w:rsidRPr="0033434F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1,651,984</w:t>
            </w:r>
          </w:p>
        </w:tc>
        <w:tc>
          <w:tcPr>
            <w:tcW w:w="270" w:type="dxa"/>
            <w:shd w:val="clear" w:color="auto" w:fill="auto"/>
          </w:tcPr>
          <w:p w14:paraId="486107E8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D791C3B" w14:textId="054D7FB0" w:rsidR="00106904" w:rsidRPr="0033434F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</w:tr>
      <w:tr w:rsidR="00106904" w14:paraId="6245C87E" w14:textId="77777777" w:rsidTr="009B16AD">
        <w:tc>
          <w:tcPr>
            <w:tcW w:w="4050" w:type="dxa"/>
            <w:shd w:val="clear" w:color="auto" w:fill="auto"/>
          </w:tcPr>
          <w:p w14:paraId="4F239405" w14:textId="77777777" w:rsidR="00106904" w:rsidRPr="00C12557" w:rsidRDefault="00106904" w:rsidP="0010690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F25E55" w14:textId="77777777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19A68A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6D6CC" w14:textId="77777777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3B21B6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088EF2D" w14:textId="77777777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4C63B2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D996F0A" w14:textId="77777777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6904" w14:paraId="209B1D90" w14:textId="77777777" w:rsidTr="009B16AD">
        <w:tc>
          <w:tcPr>
            <w:tcW w:w="4050" w:type="dxa"/>
            <w:shd w:val="clear" w:color="auto" w:fill="auto"/>
          </w:tcPr>
          <w:p w14:paraId="2A297F43" w14:textId="77777777" w:rsidR="00106904" w:rsidRPr="00C12557" w:rsidRDefault="00106904" w:rsidP="0010690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1503FFFD" w14:textId="5AECECB2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5804DCC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35707D" w14:textId="5F1318EF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B293C09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7F0E9D4" w14:textId="3654321C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0474B93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A2B0CE9" w14:textId="64974AE1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06904" w14:paraId="13282AFE" w14:textId="77777777" w:rsidTr="009B16AD">
        <w:tc>
          <w:tcPr>
            <w:tcW w:w="4050" w:type="dxa"/>
            <w:shd w:val="clear" w:color="auto" w:fill="auto"/>
          </w:tcPr>
          <w:p w14:paraId="79C9EBC2" w14:textId="77777777" w:rsidR="00106904" w:rsidRPr="00C12557" w:rsidRDefault="00106904" w:rsidP="0010690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266787F" w14:textId="384244CE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40298644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10A849" w14:textId="605D9089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5E14BA3B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C394EBC" w14:textId="57132886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D8E7251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C4561A" w14:textId="49E744F1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106904" w14:paraId="784727DA" w14:textId="77777777" w:rsidTr="009B16AD">
        <w:tc>
          <w:tcPr>
            <w:tcW w:w="4050" w:type="dxa"/>
            <w:shd w:val="clear" w:color="auto" w:fill="auto"/>
          </w:tcPr>
          <w:p w14:paraId="07061C62" w14:textId="77777777" w:rsidR="00106904" w:rsidRPr="00C12557" w:rsidRDefault="00106904" w:rsidP="0010690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07B815E" w14:textId="48E4F96E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6D1EBB9A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FF596" w14:textId="17C0FBBA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324D5209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B50F53D" w14:textId="15067A0B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4BDD1A6C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4B8556" w14:textId="414C4202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106904" w14:paraId="039B0332" w14:textId="77777777" w:rsidTr="009B16AD">
        <w:tc>
          <w:tcPr>
            <w:tcW w:w="4050" w:type="dxa"/>
            <w:shd w:val="clear" w:color="auto" w:fill="auto"/>
          </w:tcPr>
          <w:p w14:paraId="5CD0E0E3" w14:textId="77777777" w:rsidR="00106904" w:rsidRPr="00C12557" w:rsidRDefault="00106904" w:rsidP="0010690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545046B2" w14:textId="5C1CA284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6B4F986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D561E0" w14:textId="635564D3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01879D6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606C7B4" w14:textId="3484B7E9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2830BD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9E28F29" w14:textId="315555CA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06904" w14:paraId="12383EBE" w14:textId="77777777" w:rsidTr="009B16AD">
        <w:tc>
          <w:tcPr>
            <w:tcW w:w="4050" w:type="dxa"/>
            <w:shd w:val="clear" w:color="auto" w:fill="auto"/>
          </w:tcPr>
          <w:p w14:paraId="15360162" w14:textId="77777777" w:rsidR="00106904" w:rsidRPr="00341FC7" w:rsidRDefault="00106904" w:rsidP="00106904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DFBE6E" w14:textId="254B2687" w:rsidR="00106904" w:rsidRPr="005E6083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99953C8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006FC" w14:textId="3B835217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F88B788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AF5A8E8" w14:textId="62903D29" w:rsidR="00106904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D5DB794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F5886CD" w14:textId="062047A2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106904" w14:paraId="582D75C1" w14:textId="77777777" w:rsidTr="009B16AD">
        <w:tc>
          <w:tcPr>
            <w:tcW w:w="4050" w:type="dxa"/>
            <w:shd w:val="clear" w:color="auto" w:fill="auto"/>
          </w:tcPr>
          <w:p w14:paraId="12CBB174" w14:textId="77777777" w:rsidR="00106904" w:rsidRPr="00341FC7" w:rsidRDefault="00106904" w:rsidP="00106904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636BFC" w14:textId="796E09F9" w:rsidR="00106904" w:rsidRDefault="00106904" w:rsidP="00106904">
            <w:pPr>
              <w:spacing w:line="240" w:lineRule="atLeast"/>
              <w:ind w:left="-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03268E8" w14:textId="77777777" w:rsidR="00106904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EF5543" w14:textId="34A5C817" w:rsidR="00106904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0A6C209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86E8CD1" w14:textId="52872DBA" w:rsidR="00106904" w:rsidRDefault="00106904" w:rsidP="00106904">
            <w:pPr>
              <w:spacing w:line="240" w:lineRule="atLeast"/>
              <w:ind w:left="-110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1CF496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5DFDCFB" w14:textId="13528313" w:rsidR="00106904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06904" w:rsidRPr="00911ADB" w14:paraId="0F7AED76" w14:textId="77777777" w:rsidTr="009B16AD">
        <w:tc>
          <w:tcPr>
            <w:tcW w:w="4050" w:type="dxa"/>
            <w:shd w:val="clear" w:color="auto" w:fill="auto"/>
            <w:vAlign w:val="bottom"/>
          </w:tcPr>
          <w:p w14:paraId="630B4E85" w14:textId="77777777" w:rsidR="00106904" w:rsidRPr="00AD37E5" w:rsidRDefault="00106904" w:rsidP="0010690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D02340" w14:textId="3DD33787" w:rsidR="00106904" w:rsidRPr="00911ADB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</w:tcPr>
          <w:p w14:paraId="22E52D69" w14:textId="77777777" w:rsidR="00106904" w:rsidRPr="00911ADB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BE2D8" w14:textId="4CEC216A" w:rsidR="00106904" w:rsidRPr="00911ADB" w:rsidRDefault="00106904" w:rsidP="00106904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</w:tcPr>
          <w:p w14:paraId="5C0A602B" w14:textId="77777777" w:rsidR="00106904" w:rsidRPr="00911AD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5183A73" w14:textId="26F21EA0" w:rsidR="00106904" w:rsidRPr="00911ADB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  <w:shd w:val="clear" w:color="auto" w:fill="auto"/>
          </w:tcPr>
          <w:p w14:paraId="5D8705AC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FF184A8" w14:textId="159848EB" w:rsidR="00106904" w:rsidRPr="00911ADB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106904" w14:paraId="31C7458C" w14:textId="77777777" w:rsidTr="009B16AD">
        <w:tc>
          <w:tcPr>
            <w:tcW w:w="4050" w:type="dxa"/>
            <w:shd w:val="clear" w:color="auto" w:fill="auto"/>
          </w:tcPr>
          <w:p w14:paraId="79F485D4" w14:textId="0448E491" w:rsidR="00106904" w:rsidRPr="004112D4" w:rsidRDefault="00106904" w:rsidP="00106904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12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1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12D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345D0" w14:textId="5FADE487" w:rsidR="00106904" w:rsidRPr="005E6083" w:rsidRDefault="00106904" w:rsidP="00106904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9A0072" w14:textId="77777777" w:rsidR="00106904" w:rsidRPr="00911ADB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BFCC8" w14:textId="12BF2B4A" w:rsidR="00106904" w:rsidRDefault="00106904" w:rsidP="00106904">
            <w:pPr>
              <w:spacing w:line="240" w:lineRule="atLeast"/>
              <w:ind w:left="-20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3D5833" w14:textId="77777777" w:rsidR="00106904" w:rsidRPr="00911AD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6DC2C6" w14:textId="318DA2BD" w:rsidR="00106904" w:rsidRPr="00911ADB" w:rsidRDefault="00106904" w:rsidP="00106904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FB0B" w14:textId="77777777" w:rsidR="00106904" w:rsidRPr="00BE704B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155C083" w14:textId="31AB04C6" w:rsidR="00106904" w:rsidRDefault="00106904" w:rsidP="00106904">
            <w:pPr>
              <w:spacing w:line="240" w:lineRule="atLeast"/>
              <w:ind w:left="-14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6904" w14:paraId="4ED27D91" w14:textId="77777777" w:rsidTr="009B16AD">
        <w:tc>
          <w:tcPr>
            <w:tcW w:w="4050" w:type="dxa"/>
            <w:shd w:val="clear" w:color="auto" w:fill="auto"/>
          </w:tcPr>
          <w:p w14:paraId="44C3CB2C" w14:textId="77777777" w:rsidR="00106904" w:rsidRPr="007A4505" w:rsidRDefault="00106904" w:rsidP="0010690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437C" w14:textId="7C2F35F6" w:rsidR="00106904" w:rsidRPr="005E6083" w:rsidRDefault="00106904" w:rsidP="00106904">
            <w:pPr>
              <w:tabs>
                <w:tab w:val="decimal" w:pos="8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</w:tcPr>
          <w:p w14:paraId="5667A01F" w14:textId="77777777" w:rsidR="00106904" w:rsidRPr="005E6083" w:rsidRDefault="00106904" w:rsidP="00106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A851" w14:textId="6C224E1D" w:rsidR="00106904" w:rsidRPr="005E6083" w:rsidRDefault="00106904" w:rsidP="00106904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</w:tcPr>
          <w:p w14:paraId="43240A36" w14:textId="77777777" w:rsidR="00106904" w:rsidRPr="005E6083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88AD7" w14:textId="21A8F27F" w:rsidR="00106904" w:rsidRPr="005E6083" w:rsidRDefault="00106904" w:rsidP="00106904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  <w:shd w:val="clear" w:color="auto" w:fill="auto"/>
          </w:tcPr>
          <w:p w14:paraId="54E3300C" w14:textId="77777777" w:rsidR="00106904" w:rsidRPr="005E6083" w:rsidRDefault="00106904" w:rsidP="00106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2350" w14:textId="03E5CB27" w:rsidR="00106904" w:rsidRPr="005E6083" w:rsidRDefault="00106904" w:rsidP="00106904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</w:tbl>
    <w:p w14:paraId="79D8BAE2" w14:textId="0D674975" w:rsidR="00B005EB" w:rsidRDefault="00B005EB">
      <w:pPr>
        <w:rPr>
          <w:rFonts w:asciiTheme="majorBidi" w:hAnsiTheme="majorBidi" w:cstheme="majorBidi"/>
          <w:sz w:val="20"/>
          <w:szCs w:val="20"/>
        </w:rPr>
      </w:pPr>
    </w:p>
    <w:p w14:paraId="4E79D788" w14:textId="77777777" w:rsidR="00B005EB" w:rsidRDefault="00B005EB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6"/>
        <w:gridCol w:w="230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F04358" w:rsidRPr="007E2029" w14:paraId="25BE9005" w14:textId="77777777" w:rsidTr="00F0435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379CBB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F461DBB" w14:textId="193F7B53" w:rsidR="00F04358" w:rsidRPr="00850F35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A845706" w14:textId="75FEDAC6" w:rsidR="00F04358" w:rsidRPr="00850F35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B57A7" w14:textId="77777777" w:rsidR="00F04358" w:rsidRPr="00850F35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782E5D4F" w14:textId="77777777" w:rsidR="00F04358" w:rsidRPr="00850F35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4358" w:rsidRPr="007E2029" w14:paraId="4676B3B4" w14:textId="77777777" w:rsidTr="00F0435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AA7CE16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bottom"/>
          </w:tcPr>
          <w:p w14:paraId="402A8860" w14:textId="2B4BF504" w:rsidR="00F04358" w:rsidRPr="007E2029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8" w:type="dxa"/>
            <w:gridSpan w:val="2"/>
            <w:vMerge w:val="restart"/>
            <w:shd w:val="clear" w:color="auto" w:fill="auto"/>
            <w:vAlign w:val="bottom"/>
          </w:tcPr>
          <w:p w14:paraId="0B80AFC2" w14:textId="34CDDE20" w:rsidR="00F04358" w:rsidRPr="007E2029" w:rsidRDefault="00074C75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สำหรับงวดสามเดือนสิ้นสุด</w:t>
            </w:r>
            <w:r w:rsidR="00F04358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</w:p>
          <w:p w14:paraId="3F9677F7" w14:textId="62E35847" w:rsidR="00F04358" w:rsidRPr="007E2029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520D1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489C7D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6CA8217A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93CC2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3CA6A2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16B9F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21A7347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52D54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E02DD0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4EB66613" w14:textId="304A465A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04358" w:rsidRPr="007E2029" w14:paraId="3D40EFB8" w14:textId="77777777" w:rsidTr="00F0435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2D8E132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gridSpan w:val="2"/>
            <w:vMerge/>
            <w:shd w:val="clear" w:color="auto" w:fill="auto"/>
            <w:vAlign w:val="bottom"/>
          </w:tcPr>
          <w:p w14:paraId="3D0BC33A" w14:textId="77777777" w:rsidR="00F04358" w:rsidRPr="003D23BD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28" w:type="dxa"/>
            <w:gridSpan w:val="2"/>
            <w:vMerge/>
            <w:shd w:val="clear" w:color="auto" w:fill="auto"/>
            <w:vAlign w:val="bottom"/>
          </w:tcPr>
          <w:p w14:paraId="3441B99C" w14:textId="48C4B2CA" w:rsidR="00F04358" w:rsidRPr="003D23BD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A732E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A19FEC" w14:textId="05BF83B5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811660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441B3E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60678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6C3077A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2C403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68820" w14:textId="5378EFD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F04358" w:rsidRPr="007E2029" w14:paraId="6FC50E50" w14:textId="77777777" w:rsidTr="00F04358">
        <w:trPr>
          <w:tblHeader/>
        </w:trPr>
        <w:tc>
          <w:tcPr>
            <w:tcW w:w="2160" w:type="dxa"/>
            <w:shd w:val="clear" w:color="auto" w:fill="auto"/>
          </w:tcPr>
          <w:p w14:paraId="7F39333E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B5BF08F" w14:textId="3D6824BD" w:rsidR="00F04358" w:rsidRPr="007E2029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506FC3B7" w14:textId="156441DD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B4166C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9CD305D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04358" w:rsidRPr="007E2029" w14:paraId="6F672818" w14:textId="77777777" w:rsidTr="00F04358">
        <w:trPr>
          <w:tblHeader/>
        </w:trPr>
        <w:tc>
          <w:tcPr>
            <w:tcW w:w="2160" w:type="dxa"/>
            <w:shd w:val="clear" w:color="auto" w:fill="auto"/>
          </w:tcPr>
          <w:p w14:paraId="75C30B8B" w14:textId="77777777" w:rsidR="00F04358" w:rsidRPr="00E866B5" w:rsidRDefault="00F04358" w:rsidP="00F04358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0BAFBAC" w14:textId="77777777" w:rsidR="00F04358" w:rsidRPr="007E2029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569ED6B2" w14:textId="7D11D8E6" w:rsidR="00F04358" w:rsidRPr="00074C75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9F469A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476456EA" w14:textId="77777777" w:rsidR="00F04358" w:rsidRPr="007E2029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04358" w:rsidRPr="007E2029" w14:paraId="7B6C9CFF" w14:textId="77777777" w:rsidTr="00F04358">
        <w:tc>
          <w:tcPr>
            <w:tcW w:w="2160" w:type="dxa"/>
            <w:shd w:val="clear" w:color="auto" w:fill="auto"/>
          </w:tcPr>
          <w:p w14:paraId="08484CE8" w14:textId="587A1B07" w:rsidR="00F04358" w:rsidRPr="004E5247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B9B4B5E" w14:textId="752B6CCC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49403C33" w14:textId="1DF9C566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35F2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1.45</w:t>
            </w:r>
          </w:p>
        </w:tc>
        <w:tc>
          <w:tcPr>
            <w:tcW w:w="236" w:type="dxa"/>
            <w:shd w:val="clear" w:color="auto" w:fill="auto"/>
          </w:tcPr>
          <w:p w14:paraId="40524858" w14:textId="77777777" w:rsidR="00F04358" w:rsidRPr="00985696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FAE2D50" w14:textId="0EF21DD6" w:rsidR="00F04358" w:rsidRPr="008E79B1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0D2BA1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C4FA9F6" w14:textId="09EFD240" w:rsidR="00F04358" w:rsidRPr="008E79B1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35F2E">
              <w:rPr>
                <w:rFonts w:asciiTheme="majorBidi" w:hAnsiTheme="majorBidi" w:cstheme="majorBidi"/>
                <w:sz w:val="27"/>
                <w:szCs w:val="27"/>
              </w:rPr>
              <w:t>700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738207A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F42C78E" w14:textId="3DEF55EB" w:rsidR="00F04358" w:rsidRPr="008E79B1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E6741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7FC0C31" w14:textId="40710A7C" w:rsidR="00F04358" w:rsidRPr="008E79B1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700,000</w:t>
            </w:r>
          </w:p>
        </w:tc>
      </w:tr>
      <w:tr w:rsidR="00F04358" w:rsidRPr="007E2029" w14:paraId="3BFF5D4F" w14:textId="77777777" w:rsidTr="002409AB">
        <w:tc>
          <w:tcPr>
            <w:tcW w:w="2160" w:type="dxa"/>
            <w:shd w:val="clear" w:color="auto" w:fill="auto"/>
          </w:tcPr>
          <w:p w14:paraId="305D0E3C" w14:textId="1E74FAAC" w:rsidR="00F04358" w:rsidRPr="004E5247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894" w:type="dxa"/>
            <w:shd w:val="clear" w:color="auto" w:fill="auto"/>
          </w:tcPr>
          <w:p w14:paraId="7CF7DC66" w14:textId="77777777" w:rsidR="00F04358" w:rsidRPr="00B46A24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CF35A2" w14:textId="77777777" w:rsidR="00F04358" w:rsidRPr="00216E52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67495600" w14:textId="77777777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752927" w14:textId="77777777" w:rsidR="00F04358" w:rsidRPr="00985696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0B866E7" w14:textId="77777777" w:rsidR="00F04358" w:rsidRPr="008E79B1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7D508C6C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162809A4" w14:textId="77777777" w:rsidR="00F04358" w:rsidRDefault="00F04358" w:rsidP="00F04358">
            <w:pPr>
              <w:spacing w:line="240" w:lineRule="atLeast"/>
              <w:ind w:left="-13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69C8A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DB02A4F" w14:textId="77777777" w:rsidR="00F04358" w:rsidRDefault="00F04358" w:rsidP="00F04358">
            <w:pPr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53D9D0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DD7D47B" w14:textId="77777777" w:rsidR="00F04358" w:rsidRDefault="00F04358" w:rsidP="00F04358">
            <w:pPr>
              <w:tabs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4358" w:rsidRPr="007E2029" w14:paraId="55C4C3D1" w14:textId="77777777" w:rsidTr="00F04358">
        <w:tc>
          <w:tcPr>
            <w:tcW w:w="2160" w:type="dxa"/>
            <w:shd w:val="clear" w:color="auto" w:fill="auto"/>
          </w:tcPr>
          <w:p w14:paraId="54F189B9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ไนเตรทไทย จำกัด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9C3DBC1" w14:textId="536E3F68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5F56E182" w14:textId="4783613B" w:rsidR="00F04358" w:rsidRPr="00E35F2E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35F2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23161584" w14:textId="77777777" w:rsidR="00F04358" w:rsidRPr="00985696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14421E7" w14:textId="03DCAB4F" w:rsidR="00F04358" w:rsidRPr="008E79B1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E79B1">
              <w:rPr>
                <w:rFonts w:asciiTheme="majorBidi" w:hAnsiTheme="majorBidi" w:cstheme="majorBidi"/>
                <w:sz w:val="27"/>
                <w:szCs w:val="27"/>
              </w:rPr>
              <w:t>230,</w:t>
            </w:r>
            <w:r w:rsidRPr="008E79B1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4DD55031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0B724743" w14:textId="5061A429" w:rsidR="00F04358" w:rsidRPr="008E79B1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4988D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8FD3071" w14:textId="21BFE819" w:rsidR="00F04358" w:rsidRPr="008E79B1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82304" w14:textId="77777777" w:rsidR="00F04358" w:rsidRPr="008E79B1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8A3FA43" w14:textId="6BB468D1" w:rsidR="00F04358" w:rsidRPr="008E79B1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230,000</w:t>
            </w:r>
          </w:p>
        </w:tc>
      </w:tr>
      <w:tr w:rsidR="00F04358" w:rsidRPr="007E2029" w14:paraId="0EF12E74" w14:textId="77777777" w:rsidTr="002409AB">
        <w:tc>
          <w:tcPr>
            <w:tcW w:w="2160" w:type="dxa"/>
            <w:shd w:val="clear" w:color="auto" w:fill="auto"/>
          </w:tcPr>
          <w:p w14:paraId="7898FCD8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2028D518" w14:textId="77777777" w:rsidR="00F04358" w:rsidRPr="00216E52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83BF7A" w14:textId="77777777" w:rsidR="00F04358" w:rsidRPr="00216E52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2E558948" w14:textId="77777777" w:rsidR="00F04358" w:rsidRPr="00216E52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806075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2011F0E" w14:textId="1BF897AE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3E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3E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7011188D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AE7C977" w14:textId="1C73ECD3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0928B7F8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7A26617C" w14:textId="09C11E5B" w:rsidR="00F04358" w:rsidRPr="00E35F2E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35F2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76BB53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FD1A92" w14:textId="332FD564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930,000</w:t>
            </w:r>
          </w:p>
        </w:tc>
      </w:tr>
      <w:tr w:rsidR="00F04358" w:rsidRPr="007E2029" w14:paraId="716AC487" w14:textId="77777777" w:rsidTr="002409AB">
        <w:tc>
          <w:tcPr>
            <w:tcW w:w="2160" w:type="dxa"/>
            <w:shd w:val="clear" w:color="auto" w:fill="auto"/>
          </w:tcPr>
          <w:p w14:paraId="558FE2B1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0BF8963E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A87840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0C1A2424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1E93A57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B6FFD76" w14:textId="64C2BB23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8" w:right="-3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240" w:type="dxa"/>
            <w:shd w:val="clear" w:color="auto" w:fill="auto"/>
          </w:tcPr>
          <w:p w14:paraId="225B7A40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A6DAFAF" w14:textId="4CAFD6D6" w:rsidR="00F04358" w:rsidRPr="004E4F9E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3,272</w:t>
            </w:r>
          </w:p>
        </w:tc>
        <w:tc>
          <w:tcPr>
            <w:tcW w:w="270" w:type="dxa"/>
            <w:shd w:val="clear" w:color="auto" w:fill="auto"/>
          </w:tcPr>
          <w:p w14:paraId="4CF99C86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EF69341" w14:textId="1F8AF5C2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(1,474)</w:t>
            </w:r>
          </w:p>
        </w:tc>
        <w:tc>
          <w:tcPr>
            <w:tcW w:w="270" w:type="dxa"/>
            <w:shd w:val="clear" w:color="auto" w:fill="auto"/>
          </w:tcPr>
          <w:p w14:paraId="747BDE88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4F0E8" w14:textId="2EF11F5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2,422</w:t>
            </w:r>
          </w:p>
        </w:tc>
      </w:tr>
      <w:tr w:rsidR="00F04358" w:rsidRPr="007E2029" w14:paraId="0DC83786" w14:textId="77777777" w:rsidTr="002409AB">
        <w:tc>
          <w:tcPr>
            <w:tcW w:w="2160" w:type="dxa"/>
            <w:shd w:val="clear" w:color="auto" w:fill="auto"/>
          </w:tcPr>
          <w:p w14:paraId="28025D7D" w14:textId="77777777" w:rsidR="00F04358" w:rsidRPr="00FC4250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7DC9545B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B61FFF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78F633B4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82A77D4" w14:textId="77777777" w:rsidR="00F04358" w:rsidRPr="003C7148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043C82C" w14:textId="079194BE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6A2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336316C1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B6CAAA0" w14:textId="57F0A00D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703,272</w:t>
            </w:r>
          </w:p>
        </w:tc>
        <w:tc>
          <w:tcPr>
            <w:tcW w:w="270" w:type="dxa"/>
            <w:shd w:val="clear" w:color="auto" w:fill="auto"/>
          </w:tcPr>
          <w:p w14:paraId="12DAA507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8F9BC68" w14:textId="2F88E1A0" w:rsidR="00F04358" w:rsidRPr="0050217E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(1,474)</w:t>
            </w:r>
          </w:p>
        </w:tc>
        <w:tc>
          <w:tcPr>
            <w:tcW w:w="270" w:type="dxa"/>
            <w:shd w:val="clear" w:color="auto" w:fill="auto"/>
          </w:tcPr>
          <w:p w14:paraId="4FBDCAD5" w14:textId="77777777" w:rsidR="00F04358" w:rsidRPr="00985696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F1B1A2E" w14:textId="1585590E" w:rsidR="00F04358" w:rsidRPr="00B46A24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932,422</w:t>
            </w:r>
          </w:p>
        </w:tc>
      </w:tr>
      <w:tr w:rsidR="00F04358" w:rsidRPr="007E2029" w14:paraId="19FD2DC5" w14:textId="77777777" w:rsidTr="002409AB">
        <w:tc>
          <w:tcPr>
            <w:tcW w:w="3054" w:type="dxa"/>
            <w:gridSpan w:val="2"/>
            <w:shd w:val="clear" w:color="auto" w:fill="auto"/>
          </w:tcPr>
          <w:p w14:paraId="5506B6DE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A23C69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F47936" w14:textId="77777777" w:rsidR="00F04358" w:rsidRPr="007E2029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AEA33" w14:textId="77777777" w:rsidR="00F04358" w:rsidRPr="007E2029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A1B6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E38E45" w14:textId="66880C20" w:rsidR="00F04358" w:rsidRPr="00B73E3B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D5CE06" w14:textId="00CA2A6D" w:rsidR="00F04358" w:rsidRPr="002E3912" w:rsidRDefault="00F04358" w:rsidP="00F04358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D97AB" w14:textId="77777777" w:rsidR="00F04358" w:rsidRPr="002E3912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9C04CA4" w14:textId="4F9ACD7E" w:rsidR="00F04358" w:rsidRPr="002E3912" w:rsidRDefault="00F04358" w:rsidP="00F04358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92164" w14:textId="77777777" w:rsidR="00F04358" w:rsidRPr="00B73E3B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2F63C" w14:textId="37B62C81" w:rsidR="00F04358" w:rsidRPr="00D03DD5" w:rsidRDefault="00F04358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04358" w:rsidRPr="007E2029" w14:paraId="0615786C" w14:textId="77777777" w:rsidTr="002409AB">
        <w:tc>
          <w:tcPr>
            <w:tcW w:w="2160" w:type="dxa"/>
            <w:shd w:val="clear" w:color="auto" w:fill="auto"/>
          </w:tcPr>
          <w:p w14:paraId="20D1AD78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26F89256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12BA7F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4E895807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602DFBC" w14:textId="77777777" w:rsidR="00F04358" w:rsidRPr="007E2029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DE4F2" w14:textId="29BB8FE9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4254F3DA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501BC72A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4B46F59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920820D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29E298" w14:textId="77777777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6D20F" w14:textId="4A9F754A" w:rsidR="00F04358" w:rsidRPr="00B73E3B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932,422</w:t>
            </w:r>
          </w:p>
        </w:tc>
      </w:tr>
    </w:tbl>
    <w:p w14:paraId="6C5B41E7" w14:textId="593003F3" w:rsidR="00B96505" w:rsidRDefault="00B96505" w:rsidP="00A45A34">
      <w:pPr>
        <w:pStyle w:val="Bo-Blankline"/>
        <w:rPr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FC4250" w:rsidRPr="00D92BC6" w14:paraId="191D787E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6C121CFF" w14:textId="127F40AF" w:rsidR="00FC4250" w:rsidRPr="00D92BC6" w:rsidRDefault="00FC4250" w:rsidP="00DA74F1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DEF6551" w14:textId="77777777" w:rsidR="00FC4250" w:rsidRPr="00D92BC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0E7F83" w14:textId="77777777" w:rsidR="00FC4250" w:rsidRPr="00D92BC6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3E8913" w14:textId="77777777" w:rsidR="00FC4250" w:rsidRPr="00D92BC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4A63" w:rsidRPr="00D92BC6" w14:paraId="2DE9FA1B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332F3643" w14:textId="77777777" w:rsidR="00874A63" w:rsidRPr="00D92BC6" w:rsidRDefault="00874A63" w:rsidP="00874A6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418A0C" w14:textId="09E9A32F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E59C2CE" w14:textId="77777777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932783" w14:textId="6325FEB0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C5F9BCA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E86DFF" w14:textId="6B90C893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1D0B2C5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E66EEF4" w14:textId="396228E3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74A63" w:rsidRPr="00D92BC6" w14:paraId="18E058F3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1AA44468" w14:textId="77777777" w:rsidR="00874A63" w:rsidRPr="00D92BC6" w:rsidRDefault="00874A63" w:rsidP="00874A6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E0F9F6" w14:textId="23485F64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13E22457" w14:textId="77777777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98EC81" w14:textId="0957C5F8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36B5F4F8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839B57" w14:textId="49D85C1C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CEB6339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D4A5D0C" w14:textId="50A255FB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874A63" w:rsidRPr="00D92BC6" w14:paraId="60EF335F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71C10F9B" w14:textId="6B50AC77" w:rsidR="00874A63" w:rsidRPr="00D92BC6" w:rsidRDefault="00874A63" w:rsidP="00874A6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8" w:type="dxa"/>
            <w:gridSpan w:val="7"/>
          </w:tcPr>
          <w:p w14:paraId="1680A965" w14:textId="77777777" w:rsidR="00874A63" w:rsidRPr="00D92BC6" w:rsidRDefault="00874A63" w:rsidP="00874A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74A63" w:rsidRPr="00D92BC6" w14:paraId="479EBF50" w14:textId="77777777" w:rsidTr="00FC4250">
        <w:tc>
          <w:tcPr>
            <w:tcW w:w="4050" w:type="dxa"/>
            <w:shd w:val="clear" w:color="auto" w:fill="auto"/>
          </w:tcPr>
          <w:p w14:paraId="14ABE9EA" w14:textId="10F54EAA" w:rsidR="00874A63" w:rsidRPr="00D92BC6" w:rsidRDefault="00874A63" w:rsidP="00874A6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ลูกหนี้และ</w:t>
            </w:r>
            <w:r w:rsidRPr="00D92BC6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เงินทดรอง</w:t>
            </w:r>
            <w:r w:rsidRPr="00D92BC6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จ่าย</w:t>
            </w:r>
            <w:r w:rsidRPr="00D92BC6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397CE4" w14:textId="77777777" w:rsidR="00874A63" w:rsidRPr="00D92BC6" w:rsidRDefault="00874A63" w:rsidP="00874A63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790A3A" w14:textId="77777777" w:rsidR="00874A63" w:rsidRPr="00D92BC6" w:rsidRDefault="00874A63" w:rsidP="00874A63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8A0CEA" w14:textId="77777777" w:rsidR="00874A63" w:rsidRPr="00D92BC6" w:rsidRDefault="00874A63" w:rsidP="00874A63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1E4F89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DE3580" w14:textId="77777777" w:rsidR="00874A63" w:rsidRPr="00D92BC6" w:rsidRDefault="00874A63" w:rsidP="00874A63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75DB9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4C933D2D" w14:textId="77777777" w:rsidR="00874A63" w:rsidRPr="00D92BC6" w:rsidRDefault="00874A63" w:rsidP="00874A63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5F2E" w:rsidRPr="00D92BC6" w14:paraId="7E4FCB8C" w14:textId="77777777" w:rsidTr="00FC4250">
        <w:tc>
          <w:tcPr>
            <w:tcW w:w="4050" w:type="dxa"/>
            <w:shd w:val="clear" w:color="auto" w:fill="auto"/>
          </w:tcPr>
          <w:p w14:paraId="5392BFBE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FD2BC02" w14:textId="1391DC69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9,974</w:t>
            </w:r>
          </w:p>
        </w:tc>
        <w:tc>
          <w:tcPr>
            <w:tcW w:w="270" w:type="dxa"/>
          </w:tcPr>
          <w:p w14:paraId="1283665B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FA6B6D" w14:textId="1DFFB71C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4,230</w:t>
            </w:r>
          </w:p>
        </w:tc>
        <w:tc>
          <w:tcPr>
            <w:tcW w:w="270" w:type="dxa"/>
          </w:tcPr>
          <w:p w14:paraId="02F8218C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2BAF63" w14:textId="4F1E7098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9,974</w:t>
            </w:r>
          </w:p>
        </w:tc>
        <w:tc>
          <w:tcPr>
            <w:tcW w:w="270" w:type="dxa"/>
            <w:shd w:val="clear" w:color="auto" w:fill="auto"/>
          </w:tcPr>
          <w:p w14:paraId="1AF40CEF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FA0FE7D" w14:textId="4E58D438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4,230</w:t>
            </w:r>
          </w:p>
        </w:tc>
      </w:tr>
      <w:tr w:rsidR="00E35F2E" w:rsidRPr="00D92BC6" w14:paraId="6E705AA4" w14:textId="77777777" w:rsidTr="00FC4250">
        <w:tc>
          <w:tcPr>
            <w:tcW w:w="4050" w:type="dxa"/>
            <w:shd w:val="clear" w:color="auto" w:fill="auto"/>
          </w:tcPr>
          <w:p w14:paraId="31045473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E289A38" w14:textId="77777777" w:rsidR="00E35F2E" w:rsidRPr="00D92BC6" w:rsidRDefault="00E35F2E" w:rsidP="00E35F2E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B11309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41F0F" w14:textId="77777777" w:rsidR="00E35F2E" w:rsidRPr="00D92BC6" w:rsidRDefault="00E35F2E" w:rsidP="00E35F2E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982D4E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0F05A5" w14:textId="77777777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584B9C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A5949C9" w14:textId="77777777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5F2E" w:rsidRPr="00D92BC6" w14:paraId="59B101BA" w14:textId="77777777" w:rsidTr="00FC4250">
        <w:tc>
          <w:tcPr>
            <w:tcW w:w="4050" w:type="dxa"/>
            <w:shd w:val="clear" w:color="auto" w:fill="auto"/>
          </w:tcPr>
          <w:p w14:paraId="67522F60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6F061FF" w14:textId="620684D7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</w:tcPr>
          <w:p w14:paraId="5EEC5198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032BE1" w14:textId="762079D2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</w:tcPr>
          <w:p w14:paraId="33B733A7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454A23" w14:textId="69E0EE15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B39EA97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7E9A6CD" w14:textId="40D23DC3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E35F2E" w:rsidRPr="00D92BC6" w14:paraId="2C1BCC95" w14:textId="77777777" w:rsidTr="00FC4250">
        <w:tc>
          <w:tcPr>
            <w:tcW w:w="4050" w:type="dxa"/>
            <w:shd w:val="clear" w:color="auto" w:fill="auto"/>
          </w:tcPr>
          <w:p w14:paraId="59EC2FDE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บางกอกสหประกัน</w:t>
            </w:r>
            <w:r w:rsidRPr="00D92BC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ชีวิต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จำกัด 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4F52BB8" w14:textId="2998437C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1,058</w:t>
            </w:r>
          </w:p>
        </w:tc>
        <w:tc>
          <w:tcPr>
            <w:tcW w:w="270" w:type="dxa"/>
          </w:tcPr>
          <w:p w14:paraId="5C9B040A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6D770" w14:textId="56EE6686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270" w:type="dxa"/>
          </w:tcPr>
          <w:p w14:paraId="35B3BB6E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2A3956" w14:textId="751A8F17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1,058</w:t>
            </w:r>
          </w:p>
        </w:tc>
        <w:tc>
          <w:tcPr>
            <w:tcW w:w="270" w:type="dxa"/>
            <w:shd w:val="clear" w:color="auto" w:fill="auto"/>
          </w:tcPr>
          <w:p w14:paraId="2DE671EF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CADA18E" w14:textId="5C983E60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723</w:t>
            </w:r>
          </w:p>
        </w:tc>
      </w:tr>
      <w:tr w:rsidR="00E35F2E" w:rsidRPr="00D92BC6" w14:paraId="67A7A2C0" w14:textId="77777777" w:rsidTr="00FC4250">
        <w:tc>
          <w:tcPr>
            <w:tcW w:w="4050" w:type="dxa"/>
            <w:shd w:val="clear" w:color="auto" w:fill="auto"/>
          </w:tcPr>
          <w:p w14:paraId="41843DAE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บางกอกสหประกันภัย จำกัด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D92BC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3F15FB" w14:textId="16547975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25,723</w:t>
            </w:r>
          </w:p>
        </w:tc>
        <w:tc>
          <w:tcPr>
            <w:tcW w:w="270" w:type="dxa"/>
          </w:tcPr>
          <w:p w14:paraId="543AE286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110C30" w14:textId="12DFF8A0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49,029</w:t>
            </w:r>
          </w:p>
        </w:tc>
        <w:tc>
          <w:tcPr>
            <w:tcW w:w="270" w:type="dxa"/>
          </w:tcPr>
          <w:p w14:paraId="130D81A8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33B305" w14:textId="16F0620A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25,723</w:t>
            </w:r>
          </w:p>
        </w:tc>
        <w:tc>
          <w:tcPr>
            <w:tcW w:w="270" w:type="dxa"/>
            <w:shd w:val="clear" w:color="auto" w:fill="auto"/>
          </w:tcPr>
          <w:p w14:paraId="42678801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8D96941" w14:textId="579DCF3A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49,029</w:t>
            </w:r>
          </w:p>
        </w:tc>
      </w:tr>
      <w:tr w:rsidR="00E35F2E" w:rsidRPr="00D92BC6" w14:paraId="1B674241" w14:textId="77777777" w:rsidTr="00FC4250">
        <w:tc>
          <w:tcPr>
            <w:tcW w:w="4050" w:type="dxa"/>
            <w:shd w:val="clear" w:color="auto" w:fill="auto"/>
          </w:tcPr>
          <w:p w14:paraId="251B8C2C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sz w:val="28"/>
                <w:szCs w:val="28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D4775" w14:textId="5EB6CF76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2,268</w:t>
            </w:r>
          </w:p>
        </w:tc>
        <w:tc>
          <w:tcPr>
            <w:tcW w:w="270" w:type="dxa"/>
          </w:tcPr>
          <w:p w14:paraId="400B1451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745D7" w14:textId="3551D2B7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2,268</w:t>
            </w:r>
          </w:p>
        </w:tc>
        <w:tc>
          <w:tcPr>
            <w:tcW w:w="270" w:type="dxa"/>
          </w:tcPr>
          <w:p w14:paraId="0BDEF77D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93A99" w14:textId="1EEDD6B4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2,268</w:t>
            </w:r>
          </w:p>
        </w:tc>
        <w:tc>
          <w:tcPr>
            <w:tcW w:w="270" w:type="dxa"/>
            <w:shd w:val="clear" w:color="auto" w:fill="auto"/>
          </w:tcPr>
          <w:p w14:paraId="59D9BE4C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16644BA" w14:textId="5C23C28E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2,268</w:t>
            </w:r>
          </w:p>
        </w:tc>
      </w:tr>
      <w:tr w:rsidR="00E35F2E" w:rsidRPr="00D92BC6" w14:paraId="73EA6741" w14:textId="77777777" w:rsidTr="00FC4250">
        <w:tc>
          <w:tcPr>
            <w:tcW w:w="4050" w:type="dxa"/>
            <w:shd w:val="clear" w:color="auto" w:fill="auto"/>
          </w:tcPr>
          <w:p w14:paraId="6365714E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B8B84B" w14:textId="6F451B7E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39,080</w:t>
            </w:r>
          </w:p>
        </w:tc>
        <w:tc>
          <w:tcPr>
            <w:tcW w:w="270" w:type="dxa"/>
          </w:tcPr>
          <w:p w14:paraId="5A82F1DB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854BE0" w14:textId="1F0D7FFD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  <w:tc>
          <w:tcPr>
            <w:tcW w:w="270" w:type="dxa"/>
          </w:tcPr>
          <w:p w14:paraId="50BCD11A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AEAEAE" w14:textId="25526C4B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39,080</w:t>
            </w:r>
          </w:p>
        </w:tc>
        <w:tc>
          <w:tcPr>
            <w:tcW w:w="270" w:type="dxa"/>
            <w:shd w:val="clear" w:color="auto" w:fill="auto"/>
          </w:tcPr>
          <w:p w14:paraId="26703A0E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A6FF3D8" w14:textId="62EB9D4C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</w:tr>
      <w:tr w:rsidR="00E35F2E" w:rsidRPr="00D92BC6" w14:paraId="11B7A4EA" w14:textId="77777777" w:rsidTr="00FC4250">
        <w:tc>
          <w:tcPr>
            <w:tcW w:w="4050" w:type="dxa"/>
            <w:shd w:val="clear" w:color="auto" w:fill="auto"/>
          </w:tcPr>
          <w:p w14:paraId="028814E4" w14:textId="214B442D" w:rsidR="00E35F2E" w:rsidRPr="00D92BC6" w:rsidRDefault="00E35F2E" w:rsidP="00E35F2E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92BC6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A6BEED" w14:textId="493CB219" w:rsidR="00E35F2E" w:rsidRPr="00D92BC6" w:rsidRDefault="00E35F2E" w:rsidP="00E35F2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3F77AA4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418930" w14:textId="63F3C7A7" w:rsidR="00E35F2E" w:rsidRPr="00D92BC6" w:rsidRDefault="00E35F2E" w:rsidP="00E35F2E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389CBA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F0EAD8" w14:textId="661135DC" w:rsidR="00E35F2E" w:rsidRPr="00D92BC6" w:rsidRDefault="00E35F2E" w:rsidP="00E35F2E">
            <w:pPr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E397C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D571B1A" w14:textId="03FE530A" w:rsidR="00E35F2E" w:rsidRPr="00D92BC6" w:rsidRDefault="00E35F2E" w:rsidP="00E35F2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35F2E" w:rsidRPr="00D92BC6" w14:paraId="142B869A" w14:textId="77777777" w:rsidTr="00FC4250">
        <w:tc>
          <w:tcPr>
            <w:tcW w:w="4050" w:type="dxa"/>
            <w:shd w:val="clear" w:color="auto" w:fill="auto"/>
          </w:tcPr>
          <w:p w14:paraId="4D3E7136" w14:textId="77777777" w:rsidR="00E35F2E" w:rsidRPr="00D92BC6" w:rsidRDefault="00E35F2E" w:rsidP="00E35F2E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9F40A" w14:textId="137138CB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39,080</w:t>
            </w:r>
          </w:p>
        </w:tc>
        <w:tc>
          <w:tcPr>
            <w:tcW w:w="270" w:type="dxa"/>
          </w:tcPr>
          <w:p w14:paraId="1A641228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3903" w14:textId="1A3F3B18" w:rsidR="00E35F2E" w:rsidRPr="00D92BC6" w:rsidRDefault="00E35F2E" w:rsidP="00E35F2E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  <w:tc>
          <w:tcPr>
            <w:tcW w:w="270" w:type="dxa"/>
          </w:tcPr>
          <w:p w14:paraId="3EACEF92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F98D2" w14:textId="3D4C371A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39,080</w:t>
            </w:r>
          </w:p>
        </w:tc>
        <w:tc>
          <w:tcPr>
            <w:tcW w:w="270" w:type="dxa"/>
            <w:shd w:val="clear" w:color="auto" w:fill="auto"/>
          </w:tcPr>
          <w:p w14:paraId="53466F87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7392" w14:textId="4EC465B9" w:rsidR="00E35F2E" w:rsidRPr="00D92BC6" w:rsidRDefault="00E35F2E" w:rsidP="00E35F2E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56,281</w:t>
            </w:r>
          </w:p>
        </w:tc>
      </w:tr>
    </w:tbl>
    <w:p w14:paraId="53956716" w14:textId="1B3EABC8" w:rsidR="00DA74F1" w:rsidRDefault="00DA74F1">
      <w:pPr>
        <w:rPr>
          <w:rFonts w:asciiTheme="majorBidi" w:hAnsiTheme="majorBidi" w:cstheme="majorBidi" w:hint="cs"/>
          <w:sz w:val="28"/>
          <w:szCs w:val="28"/>
        </w:rPr>
      </w:pPr>
    </w:p>
    <w:p w14:paraId="6D23FBF1" w14:textId="77777777" w:rsidR="00855B4F" w:rsidRDefault="00855B4F">
      <w:pPr>
        <w:rPr>
          <w:rFonts w:asciiTheme="majorBidi" w:hAnsiTheme="majorBidi" w:cstheme="majorBidi" w:hint="cs"/>
          <w:sz w:val="28"/>
          <w:szCs w:val="28"/>
        </w:rPr>
      </w:pPr>
    </w:p>
    <w:p w14:paraId="18854736" w14:textId="77777777" w:rsidR="00855B4F" w:rsidRPr="00D92BC6" w:rsidRDefault="00855B4F">
      <w:pPr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54"/>
        <w:gridCol w:w="216"/>
        <w:gridCol w:w="54"/>
        <w:gridCol w:w="990"/>
      </w:tblGrid>
      <w:tr w:rsidR="009134B7" w:rsidRPr="00D92BC6" w14:paraId="6109AC82" w14:textId="77777777" w:rsidTr="002409AB">
        <w:trPr>
          <w:tblHeader/>
        </w:trPr>
        <w:tc>
          <w:tcPr>
            <w:tcW w:w="4050" w:type="dxa"/>
            <w:shd w:val="clear" w:color="auto" w:fill="auto"/>
          </w:tcPr>
          <w:p w14:paraId="4EA80BEB" w14:textId="166CC160" w:rsidR="009134B7" w:rsidRPr="00D92BC6" w:rsidRDefault="009134B7" w:rsidP="009134B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1FDE21E5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C71AC5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1C5AC379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4B7" w:rsidRPr="00D92BC6" w14:paraId="1BC9C805" w14:textId="77777777" w:rsidTr="002409AB">
        <w:trPr>
          <w:tblHeader/>
        </w:trPr>
        <w:tc>
          <w:tcPr>
            <w:tcW w:w="4050" w:type="dxa"/>
            <w:shd w:val="clear" w:color="auto" w:fill="auto"/>
          </w:tcPr>
          <w:p w14:paraId="4B2BCFDE" w14:textId="65433F30" w:rsidR="009134B7" w:rsidRPr="00D92BC6" w:rsidRDefault="009134B7" w:rsidP="009134B7">
            <w:pPr>
              <w:spacing w:line="240" w:lineRule="atLeast"/>
              <w:ind w:left="156"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</w:t>
            </w:r>
            <w:r w:rsidRPr="00D92BC6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D92BC6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6AD24CEA" w14:textId="1C555336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0DDA1F9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9B95C3" w14:textId="323BF1EF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8CD3E8A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E53921" w14:textId="769B1A65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CD90B7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357B59" w14:textId="27B23ADB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9134B7" w:rsidRPr="00D92BC6" w14:paraId="1DA028CF" w14:textId="77777777" w:rsidTr="002409AB">
        <w:trPr>
          <w:tblHeader/>
        </w:trPr>
        <w:tc>
          <w:tcPr>
            <w:tcW w:w="4050" w:type="dxa"/>
            <w:shd w:val="clear" w:color="auto" w:fill="auto"/>
          </w:tcPr>
          <w:p w14:paraId="270B349F" w14:textId="77777777" w:rsidR="009134B7" w:rsidRPr="00D92BC6" w:rsidRDefault="009134B7" w:rsidP="009134B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9"/>
          </w:tcPr>
          <w:p w14:paraId="73EE7234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134B7" w:rsidRPr="00D92BC6" w14:paraId="7F2A743E" w14:textId="77777777" w:rsidTr="002409AB">
        <w:tc>
          <w:tcPr>
            <w:tcW w:w="4050" w:type="dxa"/>
            <w:shd w:val="clear" w:color="auto" w:fill="auto"/>
            <w:vAlign w:val="bottom"/>
          </w:tcPr>
          <w:p w14:paraId="1BA5384E" w14:textId="77777777" w:rsidR="009134B7" w:rsidRPr="00D92BC6" w:rsidRDefault="009134B7" w:rsidP="009134B7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C6DD849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0F3B18" w14:textId="77777777" w:rsidR="009134B7" w:rsidRPr="00D92BC6" w:rsidRDefault="009134B7" w:rsidP="009134B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5AC1A4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0C373B6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53B03BB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AE505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1009A41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134B7" w:rsidRPr="00D92BC6" w14:paraId="18F61AEB" w14:textId="77777777" w:rsidTr="002409AB">
        <w:tc>
          <w:tcPr>
            <w:tcW w:w="4050" w:type="dxa"/>
            <w:shd w:val="clear" w:color="auto" w:fill="auto"/>
          </w:tcPr>
          <w:p w14:paraId="1ABA7D6A" w14:textId="77777777" w:rsidR="009134B7" w:rsidRPr="00D92BC6" w:rsidRDefault="009134B7" w:rsidP="009134B7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2B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F6A0DF7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A6C15B" w14:textId="77777777" w:rsidR="009134B7" w:rsidRPr="00D92BC6" w:rsidRDefault="009134B7" w:rsidP="009134B7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548703" w14:textId="77777777" w:rsidR="009134B7" w:rsidRPr="00D92BC6" w:rsidRDefault="009134B7" w:rsidP="009134B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CC7ED1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329F429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88B9BD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74A5045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134B7" w:rsidRPr="00D92BC6" w14:paraId="0D1CA4B5" w14:textId="77777777" w:rsidTr="002409AB">
        <w:tc>
          <w:tcPr>
            <w:tcW w:w="4050" w:type="dxa"/>
            <w:shd w:val="clear" w:color="auto" w:fill="auto"/>
          </w:tcPr>
          <w:p w14:paraId="34737786" w14:textId="77777777" w:rsidR="009134B7" w:rsidRPr="00D92BC6" w:rsidRDefault="009134B7" w:rsidP="009134B7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BD1477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C6E955" w14:textId="77777777" w:rsidR="009134B7" w:rsidRPr="00D92BC6" w:rsidRDefault="009134B7" w:rsidP="009134B7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F21C06" w14:textId="77777777" w:rsidR="009134B7" w:rsidRPr="00D92BC6" w:rsidRDefault="009134B7" w:rsidP="009134B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29EA38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070B5099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1FA093" w14:textId="77777777" w:rsidR="009134B7" w:rsidRPr="00D92BC6" w:rsidRDefault="009134B7" w:rsidP="009134B7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05FFA92" w14:textId="77777777" w:rsidR="009134B7" w:rsidRPr="00D92BC6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6C39D54" w14:textId="429D5961" w:rsidR="00E07AB6" w:rsidRPr="00D92BC6" w:rsidRDefault="00E07AB6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34426" w:rsidRPr="00D92BC6" w14:paraId="7924E9A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2E57B85D" w14:textId="4C8EA9EC" w:rsidR="00D34426" w:rsidRPr="00D92BC6" w:rsidRDefault="00D34426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6489DF3" w14:textId="77777777" w:rsidR="00D34426" w:rsidRPr="00D92BC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E06F22" w14:textId="77777777" w:rsidR="00D34426" w:rsidRPr="00D92BC6" w:rsidRDefault="00D34426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44EEE" w14:textId="77777777" w:rsidR="00D34426" w:rsidRPr="00D92BC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B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4A63" w:rsidRPr="00D92BC6" w14:paraId="7209DE8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F92E125" w14:textId="77777777" w:rsidR="00874A63" w:rsidRPr="00D92BC6" w:rsidRDefault="00874A63" w:rsidP="00874A63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408BA" w14:textId="15CA873B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15FC1EE" w14:textId="77777777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9F92B1" w14:textId="15B2AB7E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1CB51DD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62A6" w14:textId="7DBAD51A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FA57290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28EC9C" w14:textId="05D42DA3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92B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74A63" w:rsidRPr="00D92BC6" w14:paraId="6722788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824D323" w14:textId="77777777" w:rsidR="00874A63" w:rsidRPr="00D92BC6" w:rsidRDefault="00874A63" w:rsidP="00874A63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C497FE" w14:textId="47388BC1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C07C08B" w14:textId="77777777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726319" w14:textId="0B83579C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F507E4F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0AA0CC" w14:textId="4625ED9F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C794F2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A9AB6E" w14:textId="4D2A530B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874A63" w:rsidRPr="00D92BC6" w14:paraId="393EBFA2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307767C1" w14:textId="77777777" w:rsidR="00874A63" w:rsidRPr="00D92BC6" w:rsidRDefault="00874A63" w:rsidP="00874A63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6FD4293B" w14:textId="77777777" w:rsidR="00874A63" w:rsidRPr="00D92BC6" w:rsidRDefault="00874A63" w:rsidP="00874A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92BC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74A63" w:rsidRPr="00D92BC6" w14:paraId="2AE74370" w14:textId="77777777" w:rsidTr="00D64CE9">
        <w:tc>
          <w:tcPr>
            <w:tcW w:w="4050" w:type="dxa"/>
            <w:shd w:val="clear" w:color="auto" w:fill="auto"/>
          </w:tcPr>
          <w:p w14:paraId="4C2A15EA" w14:textId="181999A7" w:rsidR="00874A63" w:rsidRPr="00D92BC6" w:rsidRDefault="00874A63" w:rsidP="00874A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5978BB3" w14:textId="77777777" w:rsidR="00874A63" w:rsidRPr="00D92BC6" w:rsidRDefault="00874A63" w:rsidP="00874A6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D715C4" w14:textId="77777777" w:rsidR="00874A63" w:rsidRPr="00D92BC6" w:rsidRDefault="00874A63" w:rsidP="00874A6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ABB78" w14:textId="77777777" w:rsidR="00874A63" w:rsidRPr="00D92BC6" w:rsidRDefault="00874A63" w:rsidP="00874A6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6DE6F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B01B1E" w14:textId="77777777" w:rsidR="00874A63" w:rsidRPr="00D92BC6" w:rsidRDefault="00874A63" w:rsidP="00874A63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D4315" w14:textId="77777777" w:rsidR="00874A63" w:rsidRPr="00D92BC6" w:rsidRDefault="00874A63" w:rsidP="00874A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38020" w14:textId="77777777" w:rsidR="00874A63" w:rsidRPr="00D92BC6" w:rsidRDefault="00874A63" w:rsidP="00874A63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5F2E" w:rsidRPr="00D92BC6" w14:paraId="74B71114" w14:textId="77777777" w:rsidTr="00D64CE9">
        <w:tc>
          <w:tcPr>
            <w:tcW w:w="4050" w:type="dxa"/>
            <w:shd w:val="clear" w:color="auto" w:fill="auto"/>
          </w:tcPr>
          <w:p w14:paraId="374A85CA" w14:textId="77777777" w:rsidR="00E35F2E" w:rsidRPr="00D92BC6" w:rsidRDefault="00E35F2E" w:rsidP="00E35F2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0FB6B5A" w14:textId="104B9720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140,944</w:t>
            </w:r>
          </w:p>
        </w:tc>
        <w:tc>
          <w:tcPr>
            <w:tcW w:w="270" w:type="dxa"/>
          </w:tcPr>
          <w:p w14:paraId="085234CA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FDBBC" w14:textId="2ABC9EF4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151,820</w:t>
            </w:r>
          </w:p>
        </w:tc>
        <w:tc>
          <w:tcPr>
            <w:tcW w:w="270" w:type="dxa"/>
          </w:tcPr>
          <w:p w14:paraId="5F5D9788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8B2D40" w14:textId="738BEE9C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140,944</w:t>
            </w:r>
          </w:p>
        </w:tc>
        <w:tc>
          <w:tcPr>
            <w:tcW w:w="270" w:type="dxa"/>
            <w:shd w:val="clear" w:color="auto" w:fill="auto"/>
          </w:tcPr>
          <w:p w14:paraId="0A53B8DC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783C6" w14:textId="10A40E5D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151,820</w:t>
            </w:r>
          </w:p>
        </w:tc>
      </w:tr>
      <w:tr w:rsidR="00E35F2E" w:rsidRPr="00D92BC6" w14:paraId="4E02188D" w14:textId="77777777" w:rsidTr="00D64CE9">
        <w:tc>
          <w:tcPr>
            <w:tcW w:w="4050" w:type="dxa"/>
            <w:shd w:val="clear" w:color="auto" w:fill="auto"/>
          </w:tcPr>
          <w:p w14:paraId="2E17176A" w14:textId="77777777" w:rsidR="00E35F2E" w:rsidRPr="00D92BC6" w:rsidRDefault="00E35F2E" w:rsidP="00E35F2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D92B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EA0DC2" w14:textId="77777777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1E938F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FA4BF" w14:textId="77777777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F301E62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0A7E20" w14:textId="77777777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57A60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848C2A" w14:textId="77777777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5F2E" w:rsidRPr="00D92BC6" w14:paraId="3D4FB6B0" w14:textId="77777777" w:rsidTr="00D64CE9">
        <w:tc>
          <w:tcPr>
            <w:tcW w:w="4050" w:type="dxa"/>
            <w:shd w:val="clear" w:color="auto" w:fill="auto"/>
          </w:tcPr>
          <w:p w14:paraId="4174A546" w14:textId="77777777" w:rsidR="00E35F2E" w:rsidRPr="00D92BC6" w:rsidRDefault="00E35F2E" w:rsidP="00E35F2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BC6">
              <w:rPr>
                <w:rFonts w:ascii="Angsana New" w:hAnsi="Angsana New"/>
                <w:sz w:val="28"/>
                <w:szCs w:val="28"/>
                <w:cs/>
              </w:rPr>
              <w:t>บริษัท ทีพีไอ</w:t>
            </w:r>
            <w:r w:rsidRPr="00D92B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2BC6">
              <w:rPr>
                <w:rFonts w:ascii="Angsana New" w:hAnsi="Angsana New"/>
                <w:sz w:val="28"/>
                <w:szCs w:val="28"/>
                <w:cs/>
              </w:rPr>
              <w:t>โพลีน ชีวะอินทรีย์</w:t>
            </w:r>
            <w:r w:rsidRPr="00D92B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92BC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92B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2F55648" w14:textId="5303FD35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270" w:type="dxa"/>
          </w:tcPr>
          <w:p w14:paraId="08FBD88F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AF959B" w14:textId="212AC877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270" w:type="dxa"/>
          </w:tcPr>
          <w:p w14:paraId="2B0B22DE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456408" w14:textId="5A4DCD5B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321B6864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8083DE" w14:textId="00C7C029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</w:tr>
      <w:tr w:rsidR="00E35F2E" w:rsidRPr="00D92BC6" w14:paraId="7548E0B0" w14:textId="77777777" w:rsidTr="00D64CE9">
        <w:tc>
          <w:tcPr>
            <w:tcW w:w="4050" w:type="dxa"/>
            <w:shd w:val="clear" w:color="auto" w:fill="auto"/>
          </w:tcPr>
          <w:p w14:paraId="36204C04" w14:textId="77777777" w:rsidR="00E35F2E" w:rsidRPr="00D92BC6" w:rsidRDefault="00E35F2E" w:rsidP="00E35F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2BC6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ทีพีไอ </w:t>
            </w:r>
            <w:r w:rsidRPr="00D92BC6">
              <w:rPr>
                <w:rFonts w:ascii="Angsana New" w:hAnsi="Angsana New" w:hint="cs"/>
                <w:sz w:val="28"/>
                <w:szCs w:val="28"/>
                <w:cs/>
              </w:rPr>
              <w:t>รักษ์สุขภาพ</w:t>
            </w:r>
            <w:r w:rsidRPr="00D92BC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1010F346" w14:textId="77BF8029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1,543</w:t>
            </w:r>
          </w:p>
        </w:tc>
        <w:tc>
          <w:tcPr>
            <w:tcW w:w="270" w:type="dxa"/>
          </w:tcPr>
          <w:p w14:paraId="75517248" w14:textId="77777777" w:rsidR="00E35F2E" w:rsidRPr="00D92BC6" w:rsidRDefault="00E35F2E" w:rsidP="00E35F2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A3AA7" w14:textId="01593E33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</w:tcPr>
          <w:p w14:paraId="47C8F44E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5133CC" w14:textId="75CC1178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1,543</w:t>
            </w:r>
          </w:p>
        </w:tc>
        <w:tc>
          <w:tcPr>
            <w:tcW w:w="270" w:type="dxa"/>
            <w:shd w:val="clear" w:color="auto" w:fill="auto"/>
          </w:tcPr>
          <w:p w14:paraId="5D3CDC52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DD0D03" w14:textId="0A23851E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</w:p>
        </w:tc>
      </w:tr>
      <w:tr w:rsidR="00E35F2E" w:rsidRPr="00D92BC6" w14:paraId="54605AE4" w14:textId="77777777" w:rsidTr="009134B7">
        <w:tc>
          <w:tcPr>
            <w:tcW w:w="4050" w:type="dxa"/>
            <w:shd w:val="clear" w:color="auto" w:fill="auto"/>
          </w:tcPr>
          <w:p w14:paraId="07E0AD6A" w14:textId="77777777" w:rsidR="00E35F2E" w:rsidRPr="00D92BC6" w:rsidRDefault="00E35F2E" w:rsidP="00E35F2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2BC6">
              <w:rPr>
                <w:rFonts w:ascii="Angsana New" w:hAnsi="Angsana New" w:hint="cs"/>
                <w:sz w:val="28"/>
                <w:szCs w:val="28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696E15" w14:textId="2D6A5855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54B10CC5" w14:textId="77777777" w:rsidR="00E35F2E" w:rsidRPr="00D92BC6" w:rsidRDefault="00E35F2E" w:rsidP="00E35F2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3C60C" w14:textId="57B3CA25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</w:tcPr>
          <w:p w14:paraId="6E118416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053601" w14:textId="30C71AA3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FF5A180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417CDE" w14:textId="0FB6876D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</w:tr>
      <w:tr w:rsidR="00E35F2E" w:rsidRPr="00D92BC6" w14:paraId="4C1BD96C" w14:textId="77777777" w:rsidTr="009134B7">
        <w:tc>
          <w:tcPr>
            <w:tcW w:w="4050" w:type="dxa"/>
            <w:shd w:val="clear" w:color="auto" w:fill="auto"/>
          </w:tcPr>
          <w:p w14:paraId="0F8BBB9E" w14:textId="77777777" w:rsidR="00E35F2E" w:rsidRPr="00D92BC6" w:rsidRDefault="00E35F2E" w:rsidP="00E35F2E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741" w14:textId="5FC69723" w:rsidR="00E35F2E" w:rsidRPr="00D92BC6" w:rsidRDefault="00E35F2E" w:rsidP="009134B7">
            <w:pPr>
              <w:tabs>
                <w:tab w:val="decimal" w:pos="86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143,145</w:t>
            </w:r>
          </w:p>
        </w:tc>
        <w:tc>
          <w:tcPr>
            <w:tcW w:w="270" w:type="dxa"/>
          </w:tcPr>
          <w:p w14:paraId="3F1F84EB" w14:textId="77777777" w:rsidR="00E35F2E" w:rsidRPr="00D92BC6" w:rsidRDefault="00E35F2E" w:rsidP="00E35F2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B1266" w14:textId="275EE04F" w:rsidR="00E35F2E" w:rsidRPr="00D92BC6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152,864</w:t>
            </w:r>
          </w:p>
        </w:tc>
        <w:tc>
          <w:tcPr>
            <w:tcW w:w="270" w:type="dxa"/>
          </w:tcPr>
          <w:p w14:paraId="703DA386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4F08" w14:textId="6155A45F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143,145</w:t>
            </w:r>
          </w:p>
        </w:tc>
        <w:tc>
          <w:tcPr>
            <w:tcW w:w="270" w:type="dxa"/>
            <w:shd w:val="clear" w:color="auto" w:fill="auto"/>
          </w:tcPr>
          <w:p w14:paraId="1E5FA96B" w14:textId="77777777" w:rsidR="00E35F2E" w:rsidRPr="00D92BC6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3A99" w14:textId="68761010" w:rsidR="00E35F2E" w:rsidRPr="00D92BC6" w:rsidRDefault="00E35F2E" w:rsidP="00E35F2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2B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152,864</w:t>
            </w:r>
          </w:p>
        </w:tc>
      </w:tr>
    </w:tbl>
    <w:p w14:paraId="0D9A2D3D" w14:textId="2F6129FA" w:rsidR="00DA74F1" w:rsidRDefault="00DA74F1"/>
    <w:p w14:paraId="3D943091" w14:textId="60124EBC" w:rsidR="007A7AC4" w:rsidRDefault="007A7AC4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5B1547" w14:paraId="3492A14E" w14:textId="77777777" w:rsidTr="005B1547">
        <w:tc>
          <w:tcPr>
            <w:tcW w:w="3959" w:type="dxa"/>
            <w:hideMark/>
          </w:tcPr>
          <w:p w14:paraId="6302DC21" w14:textId="1BA9C8B9" w:rsidR="005B1547" w:rsidRDefault="005B154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14:paraId="7FC3DAD1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7AE754C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  <w:hideMark/>
          </w:tcPr>
          <w:p w14:paraId="1AD69158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547" w14:paraId="4633A37D" w14:textId="77777777" w:rsidTr="005B1547">
        <w:tc>
          <w:tcPr>
            <w:tcW w:w="3959" w:type="dxa"/>
          </w:tcPr>
          <w:p w14:paraId="7842F9FC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3C7D31C8" w14:textId="77777777" w:rsidR="005B1547" w:rsidRDefault="005B154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9EB9B9A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hideMark/>
          </w:tcPr>
          <w:p w14:paraId="4EBD2388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9090846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7A8F4689" w14:textId="77777777" w:rsidR="005B1547" w:rsidRDefault="005B154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6591DF31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hideMark/>
          </w:tcPr>
          <w:p w14:paraId="282C4A85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6665" w14:paraId="375DA0A4" w14:textId="77777777" w:rsidTr="005B1547">
        <w:tc>
          <w:tcPr>
            <w:tcW w:w="3959" w:type="dxa"/>
          </w:tcPr>
          <w:p w14:paraId="4613BDB7" w14:textId="77777777" w:rsidR="00E56665" w:rsidRDefault="00E56665" w:rsidP="00E566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7E61DE02" w14:textId="3F4CD700" w:rsidR="00E56665" w:rsidRDefault="000F3E23" w:rsidP="00E56665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 w:rsidR="00E5666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B8EEC57" w14:textId="77777777" w:rsidR="00E56665" w:rsidRDefault="00E56665" w:rsidP="00E566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hideMark/>
          </w:tcPr>
          <w:p w14:paraId="050D7198" w14:textId="302036A1" w:rsidR="00E56665" w:rsidRDefault="000F3E23" w:rsidP="00E566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66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0" w:type="dxa"/>
          </w:tcPr>
          <w:p w14:paraId="6FCB793B" w14:textId="77777777" w:rsidR="00E56665" w:rsidRDefault="00E56665" w:rsidP="00E566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6BF6C24B" w14:textId="4E6B2719" w:rsidR="00E56665" w:rsidRDefault="000F3E23" w:rsidP="00E56665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 w:rsidR="00E5666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14:paraId="7488ACCE" w14:textId="77777777" w:rsidR="00E56665" w:rsidRDefault="00E56665" w:rsidP="00E566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hideMark/>
          </w:tcPr>
          <w:p w14:paraId="3A5A5AE4" w14:textId="2D8048BC" w:rsidR="00E56665" w:rsidRDefault="000F3E23" w:rsidP="00E566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666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6665" w14:paraId="6B044953" w14:textId="77777777" w:rsidTr="005B1547">
        <w:tc>
          <w:tcPr>
            <w:tcW w:w="3959" w:type="dxa"/>
          </w:tcPr>
          <w:p w14:paraId="1DE875D1" w14:textId="77777777" w:rsidR="00E56665" w:rsidRDefault="00E56665" w:rsidP="00E566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  <w:hideMark/>
          </w:tcPr>
          <w:p w14:paraId="79FC9C47" w14:textId="77777777" w:rsidR="00E56665" w:rsidRDefault="00E56665" w:rsidP="00E566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6665" w14:paraId="691C4734" w14:textId="77777777" w:rsidTr="005B1547">
        <w:tc>
          <w:tcPr>
            <w:tcW w:w="3959" w:type="dxa"/>
          </w:tcPr>
          <w:p w14:paraId="59CA5ED9" w14:textId="418AB920" w:rsidR="00E56665" w:rsidRDefault="00E56665" w:rsidP="00E5666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170" w:type="dxa"/>
          </w:tcPr>
          <w:p w14:paraId="43A58306" w14:textId="77777777" w:rsidR="00E56665" w:rsidRPr="005C47FD" w:rsidRDefault="00E56665" w:rsidP="00E56665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A04F00" w14:textId="77777777" w:rsidR="00E56665" w:rsidRDefault="00E56665" w:rsidP="00E5666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04039A55" w14:textId="77777777" w:rsidR="00E56665" w:rsidRDefault="00E56665" w:rsidP="00E566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9444E80" w14:textId="77777777" w:rsidR="00E56665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6C845100" w14:textId="77777777" w:rsidR="00E56665" w:rsidRPr="005C47FD" w:rsidRDefault="00E56665" w:rsidP="00E56665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B24584D" w14:textId="77777777" w:rsidR="00E56665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C5C39A5" w14:textId="77777777" w:rsidR="00E56665" w:rsidRDefault="00E56665" w:rsidP="00E566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F2E" w14:paraId="394D2E78" w14:textId="77777777" w:rsidTr="00E56665">
        <w:tc>
          <w:tcPr>
            <w:tcW w:w="3959" w:type="dxa"/>
            <w:hideMark/>
          </w:tcPr>
          <w:p w14:paraId="1E7DE6F9" w14:textId="77777777" w:rsidR="00E35F2E" w:rsidRDefault="00E35F2E" w:rsidP="00E35F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F128EA2" w14:textId="0DD1840F" w:rsidR="00E35F2E" w:rsidRDefault="00E35F2E" w:rsidP="00E35F2E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385,3</w:t>
            </w:r>
            <w:r w:rsidR="00704738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36" w:type="dxa"/>
          </w:tcPr>
          <w:p w14:paraId="65F6D52F" w14:textId="77777777" w:rsidR="00E35F2E" w:rsidRDefault="00E35F2E" w:rsidP="00E35F2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495D6156" w14:textId="037AD7BD" w:rsidR="00E35F2E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45,844</w:t>
            </w:r>
          </w:p>
        </w:tc>
        <w:tc>
          <w:tcPr>
            <w:tcW w:w="260" w:type="dxa"/>
          </w:tcPr>
          <w:p w14:paraId="1E6C0459" w14:textId="77777777" w:rsidR="00E35F2E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30EF9796" w14:textId="322A7BE4" w:rsidR="00E35F2E" w:rsidRDefault="00E35F2E" w:rsidP="00E35F2E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385,3</w:t>
            </w:r>
            <w:r w:rsidR="0020754D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45" w:type="dxa"/>
          </w:tcPr>
          <w:p w14:paraId="72971361" w14:textId="77777777" w:rsidR="00E35F2E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8CF71CB" w14:textId="7668B204" w:rsidR="00E35F2E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45,810</w:t>
            </w:r>
          </w:p>
        </w:tc>
      </w:tr>
      <w:tr w:rsidR="00E35F2E" w14:paraId="7103BAC4" w14:textId="77777777" w:rsidTr="005B1547">
        <w:tc>
          <w:tcPr>
            <w:tcW w:w="3959" w:type="dxa"/>
            <w:hideMark/>
          </w:tcPr>
          <w:p w14:paraId="60FC947F" w14:textId="77777777" w:rsidR="00E35F2E" w:rsidRDefault="00E35F2E" w:rsidP="00E35F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4D9C359" w14:textId="77777777" w:rsidR="00E35F2E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12806CC" w14:textId="77777777" w:rsidR="00E35F2E" w:rsidRDefault="00E35F2E" w:rsidP="00E35F2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799954E" w14:textId="77777777" w:rsidR="00E35F2E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A0198F8" w14:textId="77777777" w:rsidR="00E35F2E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4A562E72" w14:textId="77777777" w:rsidR="00E35F2E" w:rsidRDefault="00E35F2E" w:rsidP="00E35F2E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40A8C6" w14:textId="77777777" w:rsidR="00E35F2E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6979A35" w14:textId="77777777" w:rsidR="00E35F2E" w:rsidRDefault="00E35F2E" w:rsidP="00E35F2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54D" w14:paraId="100B88C0" w14:textId="77777777" w:rsidTr="00E56665">
        <w:tc>
          <w:tcPr>
            <w:tcW w:w="3959" w:type="dxa"/>
          </w:tcPr>
          <w:p w14:paraId="68D39D84" w14:textId="7A3B343C" w:rsidR="0020754D" w:rsidRDefault="0020754D" w:rsidP="002075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194ECB9D" w14:textId="03061D99" w:rsidR="0020754D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14:paraId="7EE606C5" w14:textId="77777777" w:rsidR="0020754D" w:rsidRDefault="0020754D" w:rsidP="0020754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599EB15F" w14:textId="75B27061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0" w:type="dxa"/>
          </w:tcPr>
          <w:p w14:paraId="38076274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0E58C6EC" w14:textId="14C0A062" w:rsidR="0020754D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45" w:type="dxa"/>
          </w:tcPr>
          <w:p w14:paraId="7ED409D9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78AB9ED" w14:textId="3F53383A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20754D" w14:paraId="52B1D394" w14:textId="77777777" w:rsidTr="00E56665">
        <w:tc>
          <w:tcPr>
            <w:tcW w:w="3959" w:type="dxa"/>
            <w:hideMark/>
          </w:tcPr>
          <w:p w14:paraId="3720F767" w14:textId="77777777" w:rsidR="0020754D" w:rsidRDefault="0020754D" w:rsidP="00207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14:paraId="06BFEA30" w14:textId="76D7C225" w:rsidR="0020754D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236" w:type="dxa"/>
          </w:tcPr>
          <w:p w14:paraId="0B87D6A8" w14:textId="77777777" w:rsidR="0020754D" w:rsidRDefault="0020754D" w:rsidP="0020754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542ACBE" w14:textId="367757D8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60" w:type="dxa"/>
          </w:tcPr>
          <w:p w14:paraId="19E9DA54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3B69922C" w14:textId="69CF9CDF" w:rsidR="0020754D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245" w:type="dxa"/>
          </w:tcPr>
          <w:p w14:paraId="5C196AAA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61DDCF0" w14:textId="2EBFC686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</w:tr>
      <w:tr w:rsidR="0020754D" w14:paraId="7B53FB38" w14:textId="77777777" w:rsidTr="00E56665">
        <w:tc>
          <w:tcPr>
            <w:tcW w:w="3959" w:type="dxa"/>
            <w:hideMark/>
          </w:tcPr>
          <w:p w14:paraId="433D5254" w14:textId="77777777" w:rsidR="0020754D" w:rsidRDefault="0020754D" w:rsidP="00207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14:paraId="228C36D6" w14:textId="7C54D1F8" w:rsidR="0020754D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36" w:type="dxa"/>
          </w:tcPr>
          <w:p w14:paraId="78206CCE" w14:textId="77777777" w:rsidR="0020754D" w:rsidRDefault="0020754D" w:rsidP="0020754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0EFB1C77" w14:textId="3D37FC2D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60" w:type="dxa"/>
          </w:tcPr>
          <w:p w14:paraId="527FBDFF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09A8C565" w14:textId="5E5AA379" w:rsidR="0020754D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45" w:type="dxa"/>
          </w:tcPr>
          <w:p w14:paraId="2AA95A6E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DFF0447" w14:textId="3834A1A6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20754D" w14:paraId="6F0F1779" w14:textId="77777777" w:rsidTr="00E56665">
        <w:tc>
          <w:tcPr>
            <w:tcW w:w="3959" w:type="dxa"/>
            <w:hideMark/>
          </w:tcPr>
          <w:p w14:paraId="5FD994F8" w14:textId="77777777" w:rsidR="0020754D" w:rsidRDefault="0020754D" w:rsidP="00207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170" w:type="dxa"/>
          </w:tcPr>
          <w:p w14:paraId="3934D13A" w14:textId="5D0824A2" w:rsidR="0020754D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A4B5D76" w14:textId="77777777" w:rsidR="0020754D" w:rsidRDefault="0020754D" w:rsidP="0020754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84D44F7" w14:textId="27D2283C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</w:tcPr>
          <w:p w14:paraId="475BB469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24250394" w14:textId="563E3CE9" w:rsidR="0020754D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</w:tcPr>
          <w:p w14:paraId="3B06F9AA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5A4D1BE" w14:textId="562A1DD1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754D" w14:paraId="21A3BBA2" w14:textId="77777777" w:rsidTr="00E35F2E">
        <w:tc>
          <w:tcPr>
            <w:tcW w:w="3959" w:type="dxa"/>
            <w:hideMark/>
          </w:tcPr>
          <w:p w14:paraId="310478AA" w14:textId="77777777" w:rsidR="0020754D" w:rsidRDefault="0020754D" w:rsidP="00207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14:paraId="1395E767" w14:textId="1C723957" w:rsidR="0020754D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8DB257E" w14:textId="77777777" w:rsidR="0020754D" w:rsidRDefault="0020754D" w:rsidP="0020754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0A3A5321" w14:textId="445E5020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60" w:type="dxa"/>
          </w:tcPr>
          <w:p w14:paraId="7A93D24E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13F7F8D1" w14:textId="2CB39C53" w:rsidR="0020754D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</w:tcPr>
          <w:p w14:paraId="2B1134C8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E22A1BD" w14:textId="28C6C3D4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20754D" w14:paraId="06033D59" w14:textId="77777777" w:rsidTr="00E35F2E">
        <w:tc>
          <w:tcPr>
            <w:tcW w:w="3959" w:type="dxa"/>
            <w:vAlign w:val="bottom"/>
          </w:tcPr>
          <w:p w14:paraId="688E472B" w14:textId="55F3F148" w:rsidR="0020754D" w:rsidRPr="00E35F2E" w:rsidRDefault="0020754D" w:rsidP="0020754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5F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มาสเตอร์ อาชีพ (ประเทศไทย</w:t>
            </w:r>
            <w:r w:rsidR="0070473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E35F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54D3DF3" w14:textId="23F0F7A1" w:rsidR="0020754D" w:rsidRPr="00E35F2E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5F2E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</w:tcPr>
          <w:p w14:paraId="6F4E5A62" w14:textId="77777777" w:rsidR="0020754D" w:rsidRDefault="0020754D" w:rsidP="0020754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14:paraId="2BEE49E7" w14:textId="199D9F48" w:rsidR="0020754D" w:rsidRPr="00E35F2E" w:rsidRDefault="0020754D" w:rsidP="0020754D">
            <w:pPr>
              <w:spacing w:line="240" w:lineRule="atLeast"/>
              <w:ind w:left="-78" w:right="-115" w:firstLine="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5F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6F95F6C3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67287A7E" w14:textId="0180E24A" w:rsidR="0020754D" w:rsidRPr="00E35F2E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5F2E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45" w:type="dxa"/>
          </w:tcPr>
          <w:p w14:paraId="16F02418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15A56AEA" w14:textId="555AB7CF" w:rsidR="0020754D" w:rsidRDefault="0020754D" w:rsidP="0020754D">
            <w:pPr>
              <w:spacing w:line="240" w:lineRule="atLeast"/>
              <w:ind w:left="-7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5F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754D" w14:paraId="15F3633A" w14:textId="77777777" w:rsidTr="00E35F2E">
        <w:tc>
          <w:tcPr>
            <w:tcW w:w="3959" w:type="dxa"/>
            <w:vAlign w:val="bottom"/>
            <w:hideMark/>
          </w:tcPr>
          <w:p w14:paraId="216205E1" w14:textId="77777777" w:rsidR="0020754D" w:rsidRDefault="0020754D" w:rsidP="002075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83BEA" w14:textId="6922AF89" w:rsidR="0020754D" w:rsidRPr="005C47FD" w:rsidRDefault="0020754D" w:rsidP="0020754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386,5</w:t>
            </w:r>
            <w:r w:rsidR="007047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</w:tcPr>
          <w:p w14:paraId="2D6F5C2C" w14:textId="77777777" w:rsidR="0020754D" w:rsidRDefault="0020754D" w:rsidP="0020754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FC77F" w14:textId="7134BCA8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47,604</w:t>
            </w:r>
          </w:p>
        </w:tc>
        <w:tc>
          <w:tcPr>
            <w:tcW w:w="260" w:type="dxa"/>
          </w:tcPr>
          <w:p w14:paraId="58051FDD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3B20" w14:textId="37963BDC" w:rsidR="0020754D" w:rsidRPr="005C47FD" w:rsidRDefault="0020754D" w:rsidP="0020754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386,557</w:t>
            </w:r>
          </w:p>
        </w:tc>
        <w:tc>
          <w:tcPr>
            <w:tcW w:w="245" w:type="dxa"/>
          </w:tcPr>
          <w:p w14:paraId="527D0C4C" w14:textId="77777777" w:rsidR="0020754D" w:rsidRDefault="0020754D" w:rsidP="002075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D9900" w14:textId="6C535AE1" w:rsidR="0020754D" w:rsidRDefault="0020754D" w:rsidP="0020754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47,570</w:t>
            </w:r>
          </w:p>
        </w:tc>
      </w:tr>
    </w:tbl>
    <w:p w14:paraId="17E82465" w14:textId="3FC8EAFE" w:rsidR="005B1547" w:rsidRPr="005C47FD" w:rsidRDefault="005B1547" w:rsidP="005B1547">
      <w:pPr>
        <w:pStyle w:val="Bo-Blankline"/>
        <w:ind w:left="0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D1840" w:rsidRPr="000E72B7" w14:paraId="0F3EBA5E" w14:textId="77777777" w:rsidTr="00D64CE9">
        <w:tc>
          <w:tcPr>
            <w:tcW w:w="4050" w:type="dxa"/>
          </w:tcPr>
          <w:p w14:paraId="6D2F3D27" w14:textId="5F0AED91" w:rsidR="007D1840" w:rsidRPr="00E07AB6" w:rsidRDefault="007D1840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</w:tcPr>
          <w:p w14:paraId="4849E3C6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3FE44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2E60A6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E6" w:rsidRPr="000E72B7" w14:paraId="4F96BA93" w14:textId="77777777" w:rsidTr="00D64CE9">
        <w:tc>
          <w:tcPr>
            <w:tcW w:w="4050" w:type="dxa"/>
          </w:tcPr>
          <w:p w14:paraId="62A6DC94" w14:textId="4148C5F1" w:rsidR="00B42DE6" w:rsidRPr="00E07AB6" w:rsidRDefault="00B42DE6" w:rsidP="00B42DE6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366911E0" w14:textId="782FEBB2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7DF9EBB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5C66" w14:textId="61720DF6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AA79F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4E31" w14:textId="6F8E91C6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D6D4F97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350FD" w14:textId="4B7B38FD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56665" w:rsidRPr="000E72B7" w14:paraId="5F812DF2" w14:textId="77777777" w:rsidTr="00D64CE9">
        <w:tc>
          <w:tcPr>
            <w:tcW w:w="4050" w:type="dxa"/>
          </w:tcPr>
          <w:p w14:paraId="74805793" w14:textId="10E4211F" w:rsidR="00E56665" w:rsidRPr="000E72B7" w:rsidRDefault="00E56665" w:rsidP="00E56665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ACA1C7" w14:textId="364ACB90" w:rsidR="00E56665" w:rsidRPr="000E72B7" w:rsidRDefault="000F3E23" w:rsidP="00E5666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 w:rsidR="00E5666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BC74767" w14:textId="77777777" w:rsidR="00E56665" w:rsidRPr="000E72B7" w:rsidRDefault="00E56665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B1ADA" w14:textId="5C64F22C" w:rsidR="00E56665" w:rsidRPr="000E72B7" w:rsidRDefault="000F3E23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66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11EE45" w14:textId="77777777" w:rsidR="00E56665" w:rsidRPr="000E72B7" w:rsidRDefault="00E56665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E9513" w14:textId="75AEEB25" w:rsidR="00E56665" w:rsidRPr="000E72B7" w:rsidRDefault="000F3E23" w:rsidP="00E5666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 w:rsidR="00E5666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DD9C2BB" w14:textId="77777777" w:rsidR="00E56665" w:rsidRPr="000E72B7" w:rsidRDefault="00E56665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06F0E" w14:textId="11ACBE6E" w:rsidR="00E56665" w:rsidRPr="000E72B7" w:rsidRDefault="000F3E23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666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6665" w:rsidRPr="000E72B7" w14:paraId="5147806B" w14:textId="77777777" w:rsidTr="00D64CE9">
        <w:tc>
          <w:tcPr>
            <w:tcW w:w="4050" w:type="dxa"/>
          </w:tcPr>
          <w:p w14:paraId="79CC9027" w14:textId="77777777" w:rsidR="00E56665" w:rsidRPr="000E72B7" w:rsidRDefault="00E56665" w:rsidP="00E5666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7C30FF2" w14:textId="77777777" w:rsidR="00E56665" w:rsidRPr="000E72B7" w:rsidRDefault="00E56665" w:rsidP="00E5666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56665" w:rsidRPr="000E72B7" w14:paraId="0E5C30ED" w14:textId="77777777" w:rsidTr="00D64CE9">
        <w:tc>
          <w:tcPr>
            <w:tcW w:w="4050" w:type="dxa"/>
          </w:tcPr>
          <w:p w14:paraId="6F82D3BE" w14:textId="7FF1E88F" w:rsidR="00E56665" w:rsidRPr="00B522DB" w:rsidRDefault="00E56665" w:rsidP="00E566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2D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0902045B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6DD2EE" w14:textId="77777777" w:rsidR="00E56665" w:rsidRPr="000E72B7" w:rsidRDefault="00E56665" w:rsidP="00E5666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41ACF4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950B33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DB4EFC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200E0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8575C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6665" w:rsidRPr="000E72B7" w14:paraId="241272EB" w14:textId="77777777" w:rsidTr="00D64CE9">
        <w:tc>
          <w:tcPr>
            <w:tcW w:w="4050" w:type="dxa"/>
          </w:tcPr>
          <w:p w14:paraId="01CDB909" w14:textId="7E73B46D" w:rsidR="00E56665" w:rsidRPr="00B522DB" w:rsidRDefault="00E56665" w:rsidP="00E56665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2D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C4045F1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C806D1" w14:textId="77777777" w:rsidR="00E56665" w:rsidRPr="000E72B7" w:rsidRDefault="00E56665" w:rsidP="00E5666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A6FB9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CBFFB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3DEDBA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D5E7D7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BF2E8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5F2E" w:rsidRPr="000E72B7" w14:paraId="14E73B18" w14:textId="77777777" w:rsidTr="00D64CE9">
        <w:tc>
          <w:tcPr>
            <w:tcW w:w="4050" w:type="dxa"/>
          </w:tcPr>
          <w:p w14:paraId="3F1669FB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59EC853E" w14:textId="02303E89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4,367</w:t>
            </w:r>
          </w:p>
        </w:tc>
        <w:tc>
          <w:tcPr>
            <w:tcW w:w="270" w:type="dxa"/>
            <w:shd w:val="clear" w:color="auto" w:fill="auto"/>
          </w:tcPr>
          <w:p w14:paraId="61C08B2A" w14:textId="77777777" w:rsidR="00E35F2E" w:rsidRPr="000E72B7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A7BCD3" w14:textId="1C60A12B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  <w:tc>
          <w:tcPr>
            <w:tcW w:w="270" w:type="dxa"/>
            <w:shd w:val="clear" w:color="auto" w:fill="auto"/>
          </w:tcPr>
          <w:p w14:paraId="6803BA13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06596B" w14:textId="2E4B84BA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4,367</w:t>
            </w:r>
          </w:p>
        </w:tc>
        <w:tc>
          <w:tcPr>
            <w:tcW w:w="270" w:type="dxa"/>
          </w:tcPr>
          <w:p w14:paraId="78A15B00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CF606" w14:textId="5F390696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</w:tr>
      <w:tr w:rsidR="00E35F2E" w:rsidRPr="000056FC" w14:paraId="5712740F" w14:textId="77777777" w:rsidTr="00D64CE9">
        <w:tc>
          <w:tcPr>
            <w:tcW w:w="4050" w:type="dxa"/>
          </w:tcPr>
          <w:p w14:paraId="05D2C550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E84D62" w14:textId="77777777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D485F" w14:textId="77777777" w:rsidR="00E35F2E" w:rsidRPr="000E72B7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FE3EF3" w14:textId="77777777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C1EA56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47BB0A" w14:textId="77777777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DF2149" w14:textId="77777777" w:rsidR="00E35F2E" w:rsidRPr="000056FC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CBF44" w14:textId="77777777" w:rsidR="00E35F2E" w:rsidRPr="000056FC" w:rsidRDefault="00E35F2E" w:rsidP="00E35F2E">
            <w:pPr>
              <w:tabs>
                <w:tab w:val="decimal" w:pos="600"/>
                <w:tab w:val="decimal" w:pos="86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5F2E" w:rsidRPr="000E72B7" w14:paraId="49F722D0" w14:textId="77777777" w:rsidTr="00D64CE9">
        <w:tc>
          <w:tcPr>
            <w:tcW w:w="4050" w:type="dxa"/>
          </w:tcPr>
          <w:p w14:paraId="79FB5410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D4EA3E" w14:textId="6AC65261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70" w:type="dxa"/>
            <w:shd w:val="clear" w:color="auto" w:fill="auto"/>
          </w:tcPr>
          <w:p w14:paraId="382B0CE3" w14:textId="77777777" w:rsidR="00E35F2E" w:rsidRPr="000E72B7" w:rsidRDefault="00E35F2E" w:rsidP="00E35F2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A3B6D" w14:textId="4213BE0C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270" w:type="dxa"/>
            <w:shd w:val="clear" w:color="auto" w:fill="auto"/>
          </w:tcPr>
          <w:p w14:paraId="45E6B211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1E7A" w14:textId="222FAE9C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70" w:type="dxa"/>
          </w:tcPr>
          <w:p w14:paraId="3C80022A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DFE8EA" w14:textId="29BE88C7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</w:tr>
      <w:tr w:rsidR="00E35F2E" w:rsidRPr="000E72B7" w14:paraId="3B5912E5" w14:textId="77777777" w:rsidTr="00D64CE9">
        <w:tc>
          <w:tcPr>
            <w:tcW w:w="4050" w:type="dxa"/>
          </w:tcPr>
          <w:p w14:paraId="28FF5C2E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029A6" w14:textId="4B113526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2,801</w:t>
            </w:r>
          </w:p>
        </w:tc>
        <w:tc>
          <w:tcPr>
            <w:tcW w:w="270" w:type="dxa"/>
            <w:shd w:val="clear" w:color="auto" w:fill="auto"/>
          </w:tcPr>
          <w:p w14:paraId="3ACAB672" w14:textId="77777777" w:rsidR="00E35F2E" w:rsidRPr="000E72B7" w:rsidRDefault="00E35F2E" w:rsidP="00E35F2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617E5" w14:textId="0A6E9A85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</w:t>
            </w:r>
          </w:p>
        </w:tc>
        <w:tc>
          <w:tcPr>
            <w:tcW w:w="270" w:type="dxa"/>
            <w:shd w:val="clear" w:color="auto" w:fill="auto"/>
          </w:tcPr>
          <w:p w14:paraId="038F75ED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BAE62" w14:textId="1A4A64C0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2,801</w:t>
            </w:r>
          </w:p>
        </w:tc>
        <w:tc>
          <w:tcPr>
            <w:tcW w:w="270" w:type="dxa"/>
          </w:tcPr>
          <w:p w14:paraId="224DC2AA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E2A" w14:textId="0D91FD6F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</w:t>
            </w:r>
          </w:p>
        </w:tc>
      </w:tr>
      <w:tr w:rsidR="00E35F2E" w:rsidRPr="000E72B7" w14:paraId="19C21A33" w14:textId="77777777" w:rsidTr="00D64CE9">
        <w:tc>
          <w:tcPr>
            <w:tcW w:w="4050" w:type="dxa"/>
          </w:tcPr>
          <w:p w14:paraId="6336B986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83DD2" w14:textId="5C131E17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270" w:type="dxa"/>
            <w:shd w:val="clear" w:color="auto" w:fill="auto"/>
          </w:tcPr>
          <w:p w14:paraId="30E86999" w14:textId="77777777" w:rsidR="00E35F2E" w:rsidRPr="000E72B7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7D0EC" w14:textId="502A90B8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1586CC5F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1BCB" w14:textId="3307D791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270" w:type="dxa"/>
          </w:tcPr>
          <w:p w14:paraId="15463F4C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70686" w14:textId="34B43536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  <w:tr w:rsidR="00E35F2E" w:rsidRPr="000E72B7" w14:paraId="65AE76E1" w14:textId="77777777" w:rsidTr="00D64CE9">
        <w:tc>
          <w:tcPr>
            <w:tcW w:w="4050" w:type="dxa"/>
          </w:tcPr>
          <w:p w14:paraId="4673CFFF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4FB0" w14:textId="16844859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270" w:type="dxa"/>
            <w:shd w:val="clear" w:color="auto" w:fill="auto"/>
          </w:tcPr>
          <w:p w14:paraId="54A0FBE9" w14:textId="77777777" w:rsidR="00E35F2E" w:rsidRPr="000E72B7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D05D7" w14:textId="0BFEC9B9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2605EE09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9C72" w14:textId="4EE5A9E5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270" w:type="dxa"/>
          </w:tcPr>
          <w:p w14:paraId="56439EB3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2C1855" w14:textId="006A20B4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  <w:tr w:rsidR="00E35F2E" w:rsidRPr="000E72B7" w14:paraId="599A8972" w14:textId="77777777" w:rsidTr="00D64CE9">
        <w:tc>
          <w:tcPr>
            <w:tcW w:w="4050" w:type="dxa"/>
          </w:tcPr>
          <w:p w14:paraId="71137545" w14:textId="77777777" w:rsidR="00E35F2E" w:rsidRPr="000E72B7" w:rsidRDefault="00E35F2E" w:rsidP="00E35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6C89D" w14:textId="1D27DDEE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3,552</w:t>
            </w:r>
          </w:p>
        </w:tc>
        <w:tc>
          <w:tcPr>
            <w:tcW w:w="270" w:type="dxa"/>
            <w:shd w:val="clear" w:color="auto" w:fill="auto"/>
          </w:tcPr>
          <w:p w14:paraId="57CADBEB" w14:textId="77777777" w:rsidR="00E35F2E" w:rsidRPr="000E72B7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398A5" w14:textId="488D80BE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  <w:shd w:val="clear" w:color="auto" w:fill="auto"/>
          </w:tcPr>
          <w:p w14:paraId="33E3B65A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6E51" w14:textId="5BB39653" w:rsidR="00E35F2E" w:rsidRPr="000E72B7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3,552</w:t>
            </w:r>
          </w:p>
        </w:tc>
        <w:tc>
          <w:tcPr>
            <w:tcW w:w="270" w:type="dxa"/>
          </w:tcPr>
          <w:p w14:paraId="00AFE82E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ADC83" w14:textId="027542D4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</w:tr>
      <w:tr w:rsidR="00E35F2E" w:rsidRPr="000E72B7" w14:paraId="7631E7E2" w14:textId="77777777" w:rsidTr="00D64CE9">
        <w:tc>
          <w:tcPr>
            <w:tcW w:w="4050" w:type="dxa"/>
            <w:vAlign w:val="bottom"/>
          </w:tcPr>
          <w:p w14:paraId="1897C989" w14:textId="77777777" w:rsidR="00E35F2E" w:rsidRPr="000E72B7" w:rsidRDefault="00E35F2E" w:rsidP="00E35F2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B4E8F" w14:textId="58F1E8F7" w:rsidR="00E35F2E" w:rsidRPr="000056FC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15,329</w:t>
            </w:r>
          </w:p>
        </w:tc>
        <w:tc>
          <w:tcPr>
            <w:tcW w:w="270" w:type="dxa"/>
            <w:shd w:val="clear" w:color="auto" w:fill="auto"/>
          </w:tcPr>
          <w:p w14:paraId="3CA189DC" w14:textId="77777777" w:rsidR="00E35F2E" w:rsidRPr="000E72B7" w:rsidRDefault="00E35F2E" w:rsidP="00E35F2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28275" w14:textId="7790DE40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15,169</w:t>
            </w:r>
          </w:p>
        </w:tc>
        <w:tc>
          <w:tcPr>
            <w:tcW w:w="270" w:type="dxa"/>
            <w:shd w:val="clear" w:color="auto" w:fill="auto"/>
          </w:tcPr>
          <w:p w14:paraId="58C38B8F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DCA9C" w14:textId="139AC9B8" w:rsidR="00E35F2E" w:rsidRPr="000056FC" w:rsidRDefault="00E35F2E" w:rsidP="00E35F2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15,329</w:t>
            </w:r>
          </w:p>
        </w:tc>
        <w:tc>
          <w:tcPr>
            <w:tcW w:w="270" w:type="dxa"/>
          </w:tcPr>
          <w:p w14:paraId="51E29E75" w14:textId="77777777" w:rsidR="00E35F2E" w:rsidRPr="000E72B7" w:rsidRDefault="00E35F2E" w:rsidP="00E35F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E5DBE5" w14:textId="679183A6" w:rsidR="00E35F2E" w:rsidRPr="000E72B7" w:rsidRDefault="00E35F2E" w:rsidP="00E35F2E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15,169</w:t>
            </w:r>
          </w:p>
        </w:tc>
      </w:tr>
    </w:tbl>
    <w:p w14:paraId="42E03EEC" w14:textId="029B6A7B" w:rsidR="005C47FD" w:rsidRDefault="005C47FD">
      <w:pPr>
        <w:rPr>
          <w:sz w:val="20"/>
          <w:szCs w:val="20"/>
        </w:rPr>
      </w:pPr>
    </w:p>
    <w:p w14:paraId="1F50AA88" w14:textId="77777777" w:rsidR="005C47FD" w:rsidRDefault="005C47F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62"/>
        <w:gridCol w:w="270"/>
        <w:gridCol w:w="1098"/>
        <w:gridCol w:w="270"/>
        <w:gridCol w:w="1134"/>
        <w:gridCol w:w="270"/>
        <w:gridCol w:w="1053"/>
      </w:tblGrid>
      <w:tr w:rsidR="00B42DE6" w:rsidRPr="000E72B7" w14:paraId="292AEA71" w14:textId="77777777" w:rsidTr="00B42DE6">
        <w:tc>
          <w:tcPr>
            <w:tcW w:w="4050" w:type="dxa"/>
          </w:tcPr>
          <w:p w14:paraId="7B67F27A" w14:textId="60987A14" w:rsidR="00B42DE6" w:rsidRPr="000E72B7" w:rsidRDefault="00B42DE6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CE3B83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CE00E8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3905A8D6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E6" w:rsidRPr="000E72B7" w14:paraId="2B8796E2" w14:textId="77777777" w:rsidTr="00B42DE6">
        <w:tc>
          <w:tcPr>
            <w:tcW w:w="4050" w:type="dxa"/>
          </w:tcPr>
          <w:p w14:paraId="59DE2D56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B7E12C9" w14:textId="31EDBB17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EA37AFD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2312D" w14:textId="082F2252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15492A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A4A47B" w14:textId="134469C6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D46BC7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B889B3" w14:textId="429A9D6F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56665" w:rsidRPr="000E72B7" w14:paraId="499A4D7E" w14:textId="77777777" w:rsidTr="00B42DE6">
        <w:tc>
          <w:tcPr>
            <w:tcW w:w="4050" w:type="dxa"/>
          </w:tcPr>
          <w:p w14:paraId="6E70BC93" w14:textId="77777777" w:rsidR="00E56665" w:rsidRPr="000E72B7" w:rsidRDefault="00E56665" w:rsidP="00E5666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75FF5733" w14:textId="77701AA3" w:rsidR="00E56665" w:rsidRPr="000E72B7" w:rsidRDefault="000F3E23" w:rsidP="00E5666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 w:rsidR="00E5666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C12CD9" w14:textId="77777777" w:rsidR="00E56665" w:rsidRPr="000E72B7" w:rsidRDefault="00E56665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E25B46" w14:textId="75030A3C" w:rsidR="00E56665" w:rsidRPr="000E72B7" w:rsidRDefault="000F3E23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66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D4491F" w14:textId="77777777" w:rsidR="00E56665" w:rsidRPr="000E72B7" w:rsidRDefault="00E56665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06090C" w14:textId="4832A0F4" w:rsidR="00E56665" w:rsidRPr="000E72B7" w:rsidRDefault="000F3E23" w:rsidP="00E5666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 w:rsidR="00E5666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795E294" w14:textId="77777777" w:rsidR="00E56665" w:rsidRPr="000E72B7" w:rsidRDefault="00E56665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224411" w14:textId="413887A8" w:rsidR="00E56665" w:rsidRPr="000E72B7" w:rsidRDefault="000F3E23" w:rsidP="00E5666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666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6665" w:rsidRPr="000E72B7" w14:paraId="0226ECC4" w14:textId="77777777" w:rsidTr="00B42DE6">
        <w:tc>
          <w:tcPr>
            <w:tcW w:w="4050" w:type="dxa"/>
          </w:tcPr>
          <w:p w14:paraId="3F9BA46E" w14:textId="77777777" w:rsidR="00E56665" w:rsidRPr="000E72B7" w:rsidRDefault="00E56665" w:rsidP="00E5666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50FFD8A4" w14:textId="77777777" w:rsidR="00E56665" w:rsidRPr="000E72B7" w:rsidRDefault="00E56665" w:rsidP="00E5666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56665" w:rsidRPr="000E72B7" w14:paraId="3F9CEA76" w14:textId="77777777" w:rsidTr="00B42DE6">
        <w:tc>
          <w:tcPr>
            <w:tcW w:w="4050" w:type="dxa"/>
          </w:tcPr>
          <w:p w14:paraId="73B57051" w14:textId="5490288F" w:rsidR="00E56665" w:rsidRPr="000E72B7" w:rsidRDefault="00E56665" w:rsidP="00E566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auto"/>
          </w:tcPr>
          <w:p w14:paraId="12A2D6B4" w14:textId="77777777" w:rsidR="00E56665" w:rsidRDefault="00E56665" w:rsidP="00E56665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1373DC" w14:textId="77777777" w:rsidR="00E56665" w:rsidRPr="000E72B7" w:rsidRDefault="00E56665" w:rsidP="00E5666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5088CD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9CFE0E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6CB5A45" w14:textId="77777777" w:rsidR="00E56665" w:rsidRDefault="00E56665" w:rsidP="00E56665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2D439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A4494D" w14:textId="77777777" w:rsidR="00E56665" w:rsidRDefault="00E56665" w:rsidP="00E56665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85C" w:rsidRPr="000E72B7" w14:paraId="1B0319F1" w14:textId="77777777" w:rsidTr="00B42DE6">
        <w:tc>
          <w:tcPr>
            <w:tcW w:w="4050" w:type="dxa"/>
          </w:tcPr>
          <w:p w14:paraId="2A55BEDF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  <w:shd w:val="clear" w:color="auto" w:fill="auto"/>
          </w:tcPr>
          <w:p w14:paraId="3688362C" w14:textId="522CD6A7" w:rsidR="00FA685C" w:rsidRPr="000E72B7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07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,739</w:t>
            </w:r>
          </w:p>
        </w:tc>
        <w:tc>
          <w:tcPr>
            <w:tcW w:w="270" w:type="dxa"/>
            <w:shd w:val="clear" w:color="auto" w:fill="auto"/>
          </w:tcPr>
          <w:p w14:paraId="22931991" w14:textId="77777777" w:rsidR="00FA685C" w:rsidRPr="000E72B7" w:rsidRDefault="00FA685C" w:rsidP="00FA685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0489284" w14:textId="2807AEA1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  <w:tc>
          <w:tcPr>
            <w:tcW w:w="270" w:type="dxa"/>
            <w:shd w:val="clear" w:color="auto" w:fill="auto"/>
          </w:tcPr>
          <w:p w14:paraId="7B298653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31D16" w14:textId="78E6CDD1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07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,739</w:t>
            </w:r>
          </w:p>
        </w:tc>
        <w:tc>
          <w:tcPr>
            <w:tcW w:w="270" w:type="dxa"/>
          </w:tcPr>
          <w:p w14:paraId="0F4F8B52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0705A" w14:textId="56C62A8C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</w:tr>
      <w:tr w:rsidR="00FA685C" w:rsidRPr="000E72B7" w14:paraId="5239682B" w14:textId="77777777" w:rsidTr="00B42DE6">
        <w:tc>
          <w:tcPr>
            <w:tcW w:w="4050" w:type="dxa"/>
          </w:tcPr>
          <w:p w14:paraId="61070618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581B4DD" w14:textId="77777777" w:rsidR="00FA685C" w:rsidRPr="000E72B7" w:rsidRDefault="00FA685C" w:rsidP="00FA685C">
            <w:pPr>
              <w:tabs>
                <w:tab w:val="decimal" w:pos="840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045C93" w14:textId="77777777" w:rsidR="00FA685C" w:rsidRPr="000E72B7" w:rsidRDefault="00FA685C" w:rsidP="00FA685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04886" w14:textId="77777777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CAFD58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65E970" w14:textId="77777777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9710A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325025" w14:textId="77777777" w:rsidR="00FA685C" w:rsidRPr="000E72B7" w:rsidRDefault="00FA685C" w:rsidP="00FA685C">
            <w:pPr>
              <w:tabs>
                <w:tab w:val="decimal" w:pos="630"/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85C" w:rsidRPr="000E72B7" w14:paraId="6CD011F1" w14:textId="77777777" w:rsidTr="00D64CE9">
        <w:tc>
          <w:tcPr>
            <w:tcW w:w="4050" w:type="dxa"/>
          </w:tcPr>
          <w:p w14:paraId="7F5E1375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71D678A" w14:textId="14190A3C" w:rsidR="00FA685C" w:rsidRPr="000E72B7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152,641</w:t>
            </w:r>
          </w:p>
        </w:tc>
        <w:tc>
          <w:tcPr>
            <w:tcW w:w="270" w:type="dxa"/>
            <w:shd w:val="clear" w:color="auto" w:fill="auto"/>
          </w:tcPr>
          <w:p w14:paraId="1E19F2AD" w14:textId="77777777" w:rsidR="00FA685C" w:rsidRPr="000E72B7" w:rsidRDefault="00FA685C" w:rsidP="00FA685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8CA5" w14:textId="49C317D3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  <w:tc>
          <w:tcPr>
            <w:tcW w:w="270" w:type="dxa"/>
            <w:shd w:val="clear" w:color="auto" w:fill="auto"/>
          </w:tcPr>
          <w:p w14:paraId="0C437FD2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41A8" w14:textId="7A4DBDCA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152,641</w:t>
            </w:r>
          </w:p>
        </w:tc>
        <w:tc>
          <w:tcPr>
            <w:tcW w:w="270" w:type="dxa"/>
          </w:tcPr>
          <w:p w14:paraId="3D627D82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75B5E7" w14:textId="0B5B1A00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</w:tr>
      <w:tr w:rsidR="00FA685C" w:rsidRPr="000E72B7" w14:paraId="2DF8A35C" w14:textId="77777777" w:rsidTr="00D64CE9">
        <w:tc>
          <w:tcPr>
            <w:tcW w:w="4050" w:type="dxa"/>
          </w:tcPr>
          <w:p w14:paraId="054D3F25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C13D4" w14:textId="09034CF6" w:rsidR="00FA685C" w:rsidRPr="000E72B7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3,783</w:t>
            </w:r>
          </w:p>
        </w:tc>
        <w:tc>
          <w:tcPr>
            <w:tcW w:w="270" w:type="dxa"/>
            <w:shd w:val="clear" w:color="auto" w:fill="auto"/>
          </w:tcPr>
          <w:p w14:paraId="56119E5B" w14:textId="77777777" w:rsidR="00FA685C" w:rsidRPr="000E72B7" w:rsidRDefault="00FA685C" w:rsidP="00FA685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F4EA16" w14:textId="5C75E27A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70" w:type="dxa"/>
            <w:shd w:val="clear" w:color="auto" w:fill="auto"/>
          </w:tcPr>
          <w:p w14:paraId="5AC556CF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371D" w14:textId="1376DDF4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3,783</w:t>
            </w:r>
          </w:p>
        </w:tc>
        <w:tc>
          <w:tcPr>
            <w:tcW w:w="270" w:type="dxa"/>
          </w:tcPr>
          <w:p w14:paraId="206F2D4D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29ADAD" w14:textId="41011D02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</w:tr>
      <w:tr w:rsidR="00FA685C" w:rsidRPr="000E72B7" w14:paraId="6CF9D0C7" w14:textId="77777777" w:rsidTr="00D64CE9">
        <w:tc>
          <w:tcPr>
            <w:tcW w:w="4050" w:type="dxa"/>
          </w:tcPr>
          <w:p w14:paraId="369FCE46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B922B5" w14:textId="015E5030" w:rsidR="00FA685C" w:rsidRPr="000E72B7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2,839</w:t>
            </w:r>
          </w:p>
        </w:tc>
        <w:tc>
          <w:tcPr>
            <w:tcW w:w="270" w:type="dxa"/>
            <w:shd w:val="clear" w:color="auto" w:fill="auto"/>
          </w:tcPr>
          <w:p w14:paraId="787533F8" w14:textId="77777777" w:rsidR="00FA685C" w:rsidRPr="000E72B7" w:rsidRDefault="00FA685C" w:rsidP="00FA685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57B677" w14:textId="317E4095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16FFD95C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800" w14:textId="522D9EF3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2,839</w:t>
            </w:r>
          </w:p>
        </w:tc>
        <w:tc>
          <w:tcPr>
            <w:tcW w:w="270" w:type="dxa"/>
          </w:tcPr>
          <w:p w14:paraId="3E9CB013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1BAE48" w14:textId="62C2B99B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FA685C" w:rsidRPr="000E72B7" w14:paraId="6AD8237B" w14:textId="77777777" w:rsidTr="00D64CE9">
        <w:tc>
          <w:tcPr>
            <w:tcW w:w="4050" w:type="dxa"/>
          </w:tcPr>
          <w:p w14:paraId="46CB4D37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5E189E" w14:textId="5B28DFFC" w:rsidR="00FA685C" w:rsidRPr="000E72B7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2,839</w:t>
            </w:r>
          </w:p>
        </w:tc>
        <w:tc>
          <w:tcPr>
            <w:tcW w:w="270" w:type="dxa"/>
            <w:shd w:val="clear" w:color="auto" w:fill="auto"/>
          </w:tcPr>
          <w:p w14:paraId="34E30C83" w14:textId="77777777" w:rsidR="00FA685C" w:rsidRPr="000E72B7" w:rsidRDefault="00FA685C" w:rsidP="00FA685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3D064" w14:textId="53805AEF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613E432D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EDB1" w14:textId="3B37AACB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2,839</w:t>
            </w:r>
          </w:p>
        </w:tc>
        <w:tc>
          <w:tcPr>
            <w:tcW w:w="270" w:type="dxa"/>
          </w:tcPr>
          <w:p w14:paraId="27E258B3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7183C0" w14:textId="63574E04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FA685C" w:rsidRPr="000E72B7" w14:paraId="60EDEA57" w14:textId="77777777" w:rsidTr="00D64CE9">
        <w:tc>
          <w:tcPr>
            <w:tcW w:w="4050" w:type="dxa"/>
          </w:tcPr>
          <w:p w14:paraId="00D61182" w14:textId="77777777" w:rsidR="00FA685C" w:rsidRPr="000E72B7" w:rsidRDefault="00FA685C" w:rsidP="00FA68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6A6A64" w14:textId="2DA0A31A" w:rsidR="00FA685C" w:rsidRPr="000E72B7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8,517</w:t>
            </w:r>
          </w:p>
        </w:tc>
        <w:tc>
          <w:tcPr>
            <w:tcW w:w="270" w:type="dxa"/>
            <w:shd w:val="clear" w:color="auto" w:fill="auto"/>
          </w:tcPr>
          <w:p w14:paraId="208040B8" w14:textId="77777777" w:rsidR="00FA685C" w:rsidRPr="000E72B7" w:rsidRDefault="00FA685C" w:rsidP="00FA685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3F8F45" w14:textId="7E2D759C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  <w:tc>
          <w:tcPr>
            <w:tcW w:w="270" w:type="dxa"/>
            <w:shd w:val="clear" w:color="auto" w:fill="auto"/>
          </w:tcPr>
          <w:p w14:paraId="68684A01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FB3B" w14:textId="619FF168" w:rsidR="00FA685C" w:rsidRPr="000E72B7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8,517</w:t>
            </w:r>
          </w:p>
        </w:tc>
        <w:tc>
          <w:tcPr>
            <w:tcW w:w="270" w:type="dxa"/>
          </w:tcPr>
          <w:p w14:paraId="0F11CB5F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8B3B32F" w14:textId="2758E012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</w:tr>
      <w:tr w:rsidR="00FA685C" w:rsidRPr="000E72B7" w14:paraId="01E3B01B" w14:textId="77777777" w:rsidTr="00B42DE6">
        <w:tc>
          <w:tcPr>
            <w:tcW w:w="4050" w:type="dxa"/>
            <w:vAlign w:val="bottom"/>
          </w:tcPr>
          <w:p w14:paraId="2243E466" w14:textId="77777777" w:rsidR="00FA685C" w:rsidRPr="000E72B7" w:rsidRDefault="00FA685C" w:rsidP="00FA68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DD9E6" w14:textId="24B122BC" w:rsidR="00FA685C" w:rsidRPr="00097199" w:rsidRDefault="00FA685C" w:rsidP="00FA685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624,358</w:t>
            </w:r>
          </w:p>
        </w:tc>
        <w:tc>
          <w:tcPr>
            <w:tcW w:w="270" w:type="dxa"/>
            <w:shd w:val="clear" w:color="auto" w:fill="auto"/>
          </w:tcPr>
          <w:p w14:paraId="3FBD12EA" w14:textId="77777777" w:rsidR="00FA685C" w:rsidRPr="000E72B7" w:rsidRDefault="00FA685C" w:rsidP="00FA685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63FD" w14:textId="3105EC5E" w:rsidR="00FA685C" w:rsidRPr="000E72B7" w:rsidRDefault="00FA685C" w:rsidP="00FA685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  <w:tc>
          <w:tcPr>
            <w:tcW w:w="270" w:type="dxa"/>
            <w:shd w:val="clear" w:color="auto" w:fill="auto"/>
          </w:tcPr>
          <w:p w14:paraId="2587B79B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B6EDA" w14:textId="4FFCFD72" w:rsidR="00FA685C" w:rsidRPr="00097199" w:rsidRDefault="00FA685C" w:rsidP="00FA685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624,358</w:t>
            </w:r>
          </w:p>
        </w:tc>
        <w:tc>
          <w:tcPr>
            <w:tcW w:w="270" w:type="dxa"/>
          </w:tcPr>
          <w:p w14:paraId="7FF88E36" w14:textId="77777777" w:rsidR="00FA685C" w:rsidRPr="000E72B7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D74B8D5" w14:textId="1798EC9B" w:rsidR="00FA685C" w:rsidRPr="000E72B7" w:rsidRDefault="00FA685C" w:rsidP="00FA685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</w:tr>
    </w:tbl>
    <w:p w14:paraId="2623FF6A" w14:textId="0CF492DA" w:rsidR="00A54401" w:rsidRPr="005C47FD" w:rsidRDefault="00A54401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487B1196" w14:textId="44532FFF" w:rsidR="001229FB" w:rsidRPr="00AE0BB7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BB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726FCD" w:rsidRDefault="001229FB" w:rsidP="004827CC">
      <w:pPr>
        <w:pStyle w:val="Ang15"/>
        <w:rPr>
          <w:sz w:val="20"/>
          <w:szCs w:val="20"/>
        </w:rPr>
      </w:pPr>
    </w:p>
    <w:p w14:paraId="296EE1B9" w14:textId="455CDCB6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>
        <w:rPr>
          <w:rFonts w:ascii="Angsana New" w:hAnsi="Angsana New"/>
          <w:sz w:val="30"/>
          <w:szCs w:val="30"/>
        </w:rPr>
        <w:br/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F09A1EC" w:rsidR="00B32FF3" w:rsidRPr="00726FC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8748" w:type="dxa"/>
        <w:tblInd w:w="882" w:type="dxa"/>
        <w:tblLayout w:type="fixed"/>
        <w:tblLook w:val="04A0" w:firstRow="1" w:lastRow="0" w:firstColumn="1" w:lastColumn="0" w:noHBand="0" w:noVBand="1"/>
      </w:tblPr>
      <w:tblGrid>
        <w:gridCol w:w="3618"/>
        <w:gridCol w:w="1080"/>
        <w:gridCol w:w="270"/>
        <w:gridCol w:w="1080"/>
        <w:gridCol w:w="270"/>
        <w:gridCol w:w="1080"/>
        <w:gridCol w:w="270"/>
        <w:gridCol w:w="1080"/>
      </w:tblGrid>
      <w:tr w:rsidR="00D64CE9" w:rsidRPr="00070CC6" w14:paraId="456BBD15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71C26D33" w14:textId="77777777" w:rsidR="00D64CE9" w:rsidRPr="00070CC6" w:rsidRDefault="00D64CE9" w:rsidP="00D64CE9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E42588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80A175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ABED12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CE9" w:rsidRPr="00070CC6" w14:paraId="6F9FEAB9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4D9919F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6363C" w14:textId="49CCF912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8DB47E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34EC6" w14:textId="577C0A5E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1EF8C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FC419" w14:textId="4CA6A864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A72BED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FE3B9" w14:textId="3096E1EA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4CE9" w:rsidRPr="00070CC6" w14:paraId="364A7783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5141B3A2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521FF" w14:textId="521F19DD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56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4460CCD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65F429" w14:textId="65548C35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56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547AA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F1FD28" w14:textId="79FEED0A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56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89D2F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FACF1" w14:textId="6469BE25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56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64CE9" w:rsidRPr="00070CC6" w14:paraId="6D25AB7C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61D7AE0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A3C7A1E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4CE9" w:rsidRPr="00070CC6" w14:paraId="249E51C2" w14:textId="77777777" w:rsidTr="00D64CE9">
        <w:tc>
          <w:tcPr>
            <w:tcW w:w="3618" w:type="dxa"/>
            <w:shd w:val="clear" w:color="auto" w:fill="auto"/>
          </w:tcPr>
          <w:p w14:paraId="5930A50A" w14:textId="77777777" w:rsidR="00D64CE9" w:rsidRPr="00070CC6" w:rsidRDefault="00D64CE9" w:rsidP="00D64CE9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3A38472D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5B52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F27B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26F0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3AC640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4433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37724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4CE9" w:rsidRPr="00070CC6" w14:paraId="1AA91CF9" w14:textId="77777777" w:rsidTr="00D64CE9">
        <w:tc>
          <w:tcPr>
            <w:tcW w:w="3618" w:type="dxa"/>
            <w:shd w:val="clear" w:color="auto" w:fill="auto"/>
          </w:tcPr>
          <w:p w14:paraId="68B3435C" w14:textId="77777777" w:rsidR="00D64CE9" w:rsidRPr="00070CC6" w:rsidRDefault="00D64CE9" w:rsidP="00D64CE9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402C0FFE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E488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E076C6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951C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36D46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840DC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11E5CA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685C" w:rsidRPr="00070CC6" w14:paraId="279F6D38" w14:textId="77777777" w:rsidTr="00D64CE9">
        <w:tc>
          <w:tcPr>
            <w:tcW w:w="3618" w:type="dxa"/>
            <w:shd w:val="clear" w:color="auto" w:fill="auto"/>
          </w:tcPr>
          <w:p w14:paraId="64C944D6" w14:textId="77777777" w:rsidR="00FA685C" w:rsidRPr="00070CC6" w:rsidRDefault="00FA685C" w:rsidP="00FA685C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862B16B" w14:textId="399FBF69" w:rsidR="00FA685C" w:rsidRPr="00070CC6" w:rsidRDefault="00FA685C" w:rsidP="00FA685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5,104</w:t>
            </w:r>
          </w:p>
        </w:tc>
        <w:tc>
          <w:tcPr>
            <w:tcW w:w="270" w:type="dxa"/>
            <w:shd w:val="clear" w:color="auto" w:fill="auto"/>
          </w:tcPr>
          <w:p w14:paraId="1D3D0A06" w14:textId="77777777" w:rsidR="00FA685C" w:rsidRPr="00070CC6" w:rsidRDefault="00FA685C" w:rsidP="00FA685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B64BD7" w14:textId="1D859C68" w:rsidR="00FA685C" w:rsidRPr="00070CC6" w:rsidRDefault="00FA685C" w:rsidP="00FA685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  <w:tc>
          <w:tcPr>
            <w:tcW w:w="270" w:type="dxa"/>
            <w:shd w:val="clear" w:color="auto" w:fill="auto"/>
          </w:tcPr>
          <w:p w14:paraId="718851C4" w14:textId="77777777" w:rsidR="00FA685C" w:rsidRPr="00070CC6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B5C42B" w14:textId="379EEC24" w:rsidR="00FA685C" w:rsidRPr="00070CC6" w:rsidRDefault="00FA685C" w:rsidP="00FA685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5,104</w:t>
            </w:r>
          </w:p>
        </w:tc>
        <w:tc>
          <w:tcPr>
            <w:tcW w:w="270" w:type="dxa"/>
            <w:shd w:val="clear" w:color="auto" w:fill="auto"/>
          </w:tcPr>
          <w:p w14:paraId="793351C0" w14:textId="77777777" w:rsidR="00FA685C" w:rsidRPr="00070CC6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4326E" w14:textId="4FB0B385" w:rsidR="00FA685C" w:rsidRPr="00070CC6" w:rsidRDefault="00FA685C" w:rsidP="00FA685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</w:tr>
      <w:tr w:rsidR="00FA685C" w:rsidRPr="00070CC6" w14:paraId="5DB00905" w14:textId="77777777" w:rsidTr="00D64CE9">
        <w:tc>
          <w:tcPr>
            <w:tcW w:w="3618" w:type="dxa"/>
            <w:shd w:val="clear" w:color="auto" w:fill="auto"/>
          </w:tcPr>
          <w:p w14:paraId="2A2DCD38" w14:textId="77777777" w:rsidR="00FA685C" w:rsidRPr="00070CC6" w:rsidRDefault="00FA685C" w:rsidP="00FA685C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3A26A8F2" w14:textId="40CB403C" w:rsidR="00FA685C" w:rsidRPr="00070CC6" w:rsidRDefault="00FA685C" w:rsidP="00FA685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4,898</w:t>
            </w:r>
          </w:p>
        </w:tc>
        <w:tc>
          <w:tcPr>
            <w:tcW w:w="270" w:type="dxa"/>
            <w:shd w:val="clear" w:color="auto" w:fill="auto"/>
          </w:tcPr>
          <w:p w14:paraId="782C3051" w14:textId="77777777" w:rsidR="00FA685C" w:rsidRPr="00070CC6" w:rsidRDefault="00FA685C" w:rsidP="00FA685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67C8D" w14:textId="29CE1481" w:rsidR="00FA685C" w:rsidRPr="00070CC6" w:rsidRDefault="00FA685C" w:rsidP="00FA685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  <w:tc>
          <w:tcPr>
            <w:tcW w:w="270" w:type="dxa"/>
            <w:shd w:val="clear" w:color="auto" w:fill="auto"/>
          </w:tcPr>
          <w:p w14:paraId="75250111" w14:textId="77777777" w:rsidR="00FA685C" w:rsidRPr="00070CC6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6CCD5" w14:textId="66D60076" w:rsidR="00FA685C" w:rsidRPr="00070CC6" w:rsidRDefault="00FA685C" w:rsidP="00FA685C">
            <w:pPr>
              <w:spacing w:line="240" w:lineRule="atLeast"/>
              <w:ind w:left="-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4,898</w:t>
            </w:r>
          </w:p>
        </w:tc>
        <w:tc>
          <w:tcPr>
            <w:tcW w:w="270" w:type="dxa"/>
            <w:shd w:val="clear" w:color="auto" w:fill="auto"/>
          </w:tcPr>
          <w:p w14:paraId="450CD155" w14:textId="77777777" w:rsidR="00FA685C" w:rsidRPr="00070CC6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C78E6F" w14:textId="48E3D081" w:rsidR="00FA685C" w:rsidRPr="00070CC6" w:rsidRDefault="00FA685C" w:rsidP="00FA685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</w:tr>
      <w:tr w:rsidR="00FA685C" w:rsidRPr="00070CC6" w14:paraId="226EB130" w14:textId="77777777" w:rsidTr="00D64CE9">
        <w:tc>
          <w:tcPr>
            <w:tcW w:w="3618" w:type="dxa"/>
            <w:shd w:val="clear" w:color="auto" w:fill="auto"/>
          </w:tcPr>
          <w:p w14:paraId="4556F6B5" w14:textId="77777777" w:rsidR="00FA685C" w:rsidRPr="00070CC6" w:rsidRDefault="00FA685C" w:rsidP="00FA685C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35B31" w14:textId="13023FB5" w:rsidR="00FA685C" w:rsidRPr="00070CC6" w:rsidRDefault="00FA685C" w:rsidP="00FA685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10,002</w:t>
            </w:r>
          </w:p>
        </w:tc>
        <w:tc>
          <w:tcPr>
            <w:tcW w:w="270" w:type="dxa"/>
            <w:shd w:val="clear" w:color="auto" w:fill="auto"/>
          </w:tcPr>
          <w:p w14:paraId="170E2DB0" w14:textId="77777777" w:rsidR="00FA685C" w:rsidRPr="00070CC6" w:rsidRDefault="00FA685C" w:rsidP="00FA685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5F9" w14:textId="61F560B8" w:rsidR="00FA685C" w:rsidRPr="00070CC6" w:rsidRDefault="00FA685C" w:rsidP="00FA685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70" w:type="dxa"/>
            <w:shd w:val="clear" w:color="auto" w:fill="auto"/>
          </w:tcPr>
          <w:p w14:paraId="6883BB4D" w14:textId="77777777" w:rsidR="00FA685C" w:rsidRPr="00070CC6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5B81" w14:textId="3ADC9179" w:rsidR="00FA685C" w:rsidRPr="00070CC6" w:rsidRDefault="00FA685C" w:rsidP="00FA685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10,002</w:t>
            </w:r>
          </w:p>
        </w:tc>
        <w:tc>
          <w:tcPr>
            <w:tcW w:w="270" w:type="dxa"/>
            <w:shd w:val="clear" w:color="auto" w:fill="auto"/>
          </w:tcPr>
          <w:p w14:paraId="6884383B" w14:textId="77777777" w:rsidR="00FA685C" w:rsidRPr="00070CC6" w:rsidRDefault="00FA685C" w:rsidP="00FA685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E1D81" w14:textId="66C2CC56" w:rsidR="00FA685C" w:rsidRPr="00070CC6" w:rsidRDefault="00FA685C" w:rsidP="00FA685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</w:tr>
    </w:tbl>
    <w:p w14:paraId="0FC87969" w14:textId="3BDB07AF" w:rsidR="005C47FD" w:rsidRDefault="005C47FD">
      <w:pPr>
        <w:spacing w:line="240" w:lineRule="auto"/>
        <w:rPr>
          <w:rFonts w:ascii="Angsana New" w:hAnsi="Angsana New"/>
          <w:spacing w:val="-2"/>
          <w:sz w:val="20"/>
          <w:szCs w:val="20"/>
          <w:lang w:val="en-US"/>
        </w:rPr>
      </w:pPr>
    </w:p>
    <w:p w14:paraId="2AAEC3A1" w14:textId="11EEB00A" w:rsidR="00B32FF3" w:rsidRDefault="00B32FF3" w:rsidP="009B739D">
      <w:pPr>
        <w:pStyle w:val="Bo-Blankline"/>
        <w:numPr>
          <w:ilvl w:val="0"/>
          <w:numId w:val="5"/>
        </w:numPr>
        <w:ind w:right="18"/>
        <w:jc w:val="thaiDistribute"/>
        <w:rPr>
          <w:i/>
          <w:iCs/>
          <w:sz w:val="30"/>
          <w:szCs w:val="30"/>
          <w:lang w:val="en-US"/>
        </w:rPr>
      </w:pPr>
      <w:r w:rsidRPr="00967AC8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E67AC8" w:rsidRPr="00967AC8">
        <w:rPr>
          <w:spacing w:val="4"/>
          <w:sz w:val="30"/>
          <w:szCs w:val="30"/>
        </w:rPr>
        <w:t>3</w:t>
      </w:r>
      <w:r w:rsidRPr="00967AC8">
        <w:rPr>
          <w:spacing w:val="4"/>
          <w:sz w:val="30"/>
          <w:szCs w:val="30"/>
        </w:rPr>
        <w:t>1</w:t>
      </w:r>
      <w:r w:rsidRPr="00967AC8">
        <w:rPr>
          <w:rFonts w:hint="cs"/>
          <w:spacing w:val="4"/>
          <w:sz w:val="30"/>
          <w:szCs w:val="30"/>
          <w:cs/>
        </w:rPr>
        <w:t xml:space="preserve"> มีนาคม </w:t>
      </w:r>
      <w:r w:rsidRPr="00967AC8">
        <w:rPr>
          <w:spacing w:val="4"/>
          <w:sz w:val="30"/>
          <w:szCs w:val="30"/>
        </w:rPr>
        <w:t>2</w:t>
      </w:r>
      <w:r w:rsidR="00E67AC8" w:rsidRPr="00967AC8">
        <w:rPr>
          <w:spacing w:val="4"/>
          <w:sz w:val="30"/>
          <w:szCs w:val="30"/>
        </w:rPr>
        <w:t>56</w:t>
      </w:r>
      <w:r w:rsidR="00967AC8">
        <w:rPr>
          <w:spacing w:val="4"/>
          <w:sz w:val="30"/>
          <w:szCs w:val="30"/>
        </w:rPr>
        <w:t>5</w:t>
      </w:r>
      <w:r w:rsidRPr="00967AC8">
        <w:rPr>
          <w:rFonts w:hint="cs"/>
          <w:spacing w:val="4"/>
          <w:sz w:val="30"/>
          <w:szCs w:val="30"/>
          <w:cs/>
        </w:rPr>
        <w:t xml:space="preserve"> เป็นจำนวน </w:t>
      </w:r>
      <w:r w:rsidR="00704738">
        <w:rPr>
          <w:spacing w:val="4"/>
          <w:sz w:val="30"/>
          <w:szCs w:val="30"/>
          <w:lang w:val="en-US"/>
        </w:rPr>
        <w:t>271</w:t>
      </w:r>
      <w:r w:rsidRPr="00967AC8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967AC8">
        <w:rPr>
          <w:spacing w:val="2"/>
          <w:sz w:val="30"/>
          <w:szCs w:val="30"/>
        </w:rPr>
        <w:t xml:space="preserve"> </w:t>
      </w:r>
      <w:r w:rsidRPr="00967AC8">
        <w:rPr>
          <w:rFonts w:hint="cs"/>
          <w:i/>
          <w:iCs/>
          <w:spacing w:val="2"/>
          <w:sz w:val="30"/>
          <w:szCs w:val="30"/>
          <w:cs/>
        </w:rPr>
        <w:t>(</w:t>
      </w:r>
      <w:r w:rsidR="00E67AC8" w:rsidRPr="00967AC8">
        <w:rPr>
          <w:i/>
          <w:iCs/>
          <w:spacing w:val="2"/>
          <w:sz w:val="30"/>
          <w:szCs w:val="30"/>
        </w:rPr>
        <w:t>3</w:t>
      </w:r>
      <w:r w:rsidRPr="00967AC8">
        <w:rPr>
          <w:i/>
          <w:iCs/>
          <w:spacing w:val="2"/>
          <w:sz w:val="30"/>
          <w:szCs w:val="30"/>
        </w:rPr>
        <w:t>1</w:t>
      </w:r>
      <w:r w:rsidRPr="00967AC8">
        <w:rPr>
          <w:i/>
          <w:iCs/>
          <w:sz w:val="30"/>
          <w:szCs w:val="30"/>
        </w:rPr>
        <w:t xml:space="preserve"> </w:t>
      </w:r>
      <w:r w:rsidRPr="00967AC8">
        <w:rPr>
          <w:rFonts w:hint="cs"/>
          <w:i/>
          <w:iCs/>
          <w:sz w:val="30"/>
          <w:szCs w:val="30"/>
          <w:cs/>
        </w:rPr>
        <w:t>ธันวาคม</w:t>
      </w:r>
      <w:r w:rsidRPr="00967AC8">
        <w:rPr>
          <w:i/>
          <w:iCs/>
          <w:sz w:val="30"/>
          <w:szCs w:val="30"/>
        </w:rPr>
        <w:t xml:space="preserve"> </w:t>
      </w:r>
      <w:r w:rsidR="000F3E23" w:rsidRPr="000F3E23">
        <w:rPr>
          <w:rFonts w:hint="cs"/>
          <w:i/>
          <w:iCs/>
          <w:sz w:val="30"/>
          <w:szCs w:val="30"/>
          <w:lang w:val="en-US"/>
        </w:rPr>
        <w:t>25</w:t>
      </w:r>
      <w:r w:rsidR="00E67AC8" w:rsidRPr="00967AC8">
        <w:rPr>
          <w:i/>
          <w:iCs/>
          <w:sz w:val="30"/>
          <w:szCs w:val="30"/>
        </w:rPr>
        <w:t>6</w:t>
      </w:r>
      <w:r w:rsidR="00967AC8">
        <w:rPr>
          <w:i/>
          <w:iCs/>
          <w:sz w:val="30"/>
          <w:szCs w:val="30"/>
        </w:rPr>
        <w:t>4</w:t>
      </w:r>
      <w:r w:rsidRPr="00967AC8">
        <w:rPr>
          <w:i/>
          <w:iCs/>
          <w:sz w:val="30"/>
          <w:szCs w:val="30"/>
          <w:lang w:val="en-US"/>
        </w:rPr>
        <w:t xml:space="preserve">: </w:t>
      </w:r>
      <w:r w:rsidR="00967AC8">
        <w:rPr>
          <w:i/>
          <w:iCs/>
          <w:sz w:val="30"/>
          <w:szCs w:val="30"/>
        </w:rPr>
        <w:t>270</w:t>
      </w:r>
      <w:r w:rsidRPr="00967AC8">
        <w:rPr>
          <w:i/>
          <w:iCs/>
          <w:sz w:val="30"/>
          <w:szCs w:val="30"/>
          <w:lang w:val="en-US"/>
        </w:rPr>
        <w:t xml:space="preserve"> </w:t>
      </w:r>
      <w:r w:rsidRPr="00967AC8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14:paraId="158B4A0F" w14:textId="1BA4DBF9" w:rsidR="00D92BC6" w:rsidRDefault="00D92BC6">
      <w:pPr>
        <w:spacing w:line="240" w:lineRule="auto"/>
        <w:rPr>
          <w:rFonts w:ascii="Angsana New" w:hAnsi="Angsana New"/>
          <w:i/>
          <w:iCs/>
          <w:sz w:val="30"/>
          <w:szCs w:val="30"/>
          <w:lang w:val="en-US" w:eastAsia="x-none"/>
        </w:rPr>
      </w:pPr>
      <w:r>
        <w:rPr>
          <w:i/>
          <w:iCs/>
          <w:sz w:val="30"/>
          <w:szCs w:val="30"/>
          <w:lang w:val="en-US"/>
        </w:rPr>
        <w:br w:type="page"/>
      </w:r>
    </w:p>
    <w:p w14:paraId="411F6DB2" w14:textId="77777777" w:rsidR="00234C45" w:rsidRPr="00967AC8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7AC8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967AC8">
        <w:rPr>
          <w:rFonts w:ascii="Angsana New" w:hAnsi="Angsana New"/>
          <w:sz w:val="30"/>
          <w:szCs w:val="30"/>
        </w:rPr>
        <w:t xml:space="preserve"> </w:t>
      </w:r>
      <w:r w:rsidRPr="00967AC8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967AC8" w:rsidRDefault="006554A2" w:rsidP="006554A2">
      <w:pPr>
        <w:pStyle w:val="Bo-Blankline"/>
      </w:pPr>
    </w:p>
    <w:p w14:paraId="7C9CBF84" w14:textId="4875BC5D" w:rsidR="006554A2" w:rsidRPr="00967AC8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7AC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967AC8">
        <w:rPr>
          <w:rFonts w:ascii="Angsana New" w:hAnsi="Angsana New"/>
          <w:sz w:val="30"/>
          <w:szCs w:val="30"/>
          <w:lang w:val="en-US"/>
        </w:rPr>
        <w:t>1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967AC8">
        <w:rPr>
          <w:rFonts w:ascii="Angsana New" w:hAnsi="Angsana New"/>
          <w:sz w:val="30"/>
          <w:szCs w:val="30"/>
          <w:lang w:val="en-US"/>
        </w:rPr>
        <w:t>2</w:t>
      </w:r>
      <w:r w:rsidR="00E67AC8" w:rsidRPr="00967AC8">
        <w:rPr>
          <w:rFonts w:ascii="Angsana New" w:hAnsi="Angsana New"/>
          <w:sz w:val="30"/>
          <w:szCs w:val="30"/>
          <w:lang w:val="en-US"/>
        </w:rPr>
        <w:t>55</w:t>
      </w:r>
      <w:r w:rsidR="00816401" w:rsidRPr="00967AC8">
        <w:rPr>
          <w:rFonts w:ascii="Angsana New" w:hAnsi="Angsana New"/>
          <w:sz w:val="30"/>
          <w:szCs w:val="30"/>
          <w:lang w:val="en-US"/>
        </w:rPr>
        <w:t>9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967AC8">
        <w:rPr>
          <w:rFonts w:ascii="Angsana New" w:hAnsi="Angsana New"/>
          <w:sz w:val="30"/>
          <w:szCs w:val="30"/>
          <w:cs/>
          <w:lang w:val="en-US"/>
        </w:rPr>
        <w:br/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967AC8">
        <w:rPr>
          <w:rFonts w:ascii="Angsana New" w:hAnsi="Angsana New"/>
          <w:sz w:val="30"/>
          <w:szCs w:val="30"/>
          <w:lang w:val="en-US"/>
        </w:rPr>
        <w:t>3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967AC8">
        <w:rPr>
          <w:rFonts w:ascii="Angsana New" w:hAnsi="Angsana New"/>
          <w:sz w:val="30"/>
          <w:szCs w:val="30"/>
          <w:lang w:val="en-US"/>
        </w:rPr>
        <w:t>1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967AC8">
        <w:rPr>
          <w:rFonts w:ascii="Angsana New" w:hAnsi="Angsana New"/>
          <w:sz w:val="30"/>
          <w:szCs w:val="30"/>
          <w:lang w:val="en-US"/>
        </w:rPr>
        <w:t>2</w:t>
      </w:r>
      <w:r w:rsidR="00E67AC8" w:rsidRPr="00967AC8">
        <w:rPr>
          <w:rFonts w:ascii="Angsana New" w:hAnsi="Angsana New"/>
          <w:sz w:val="30"/>
          <w:szCs w:val="30"/>
          <w:lang w:val="en-US"/>
        </w:rPr>
        <w:t>55</w:t>
      </w:r>
      <w:r w:rsidR="00816401" w:rsidRPr="00967AC8">
        <w:rPr>
          <w:rFonts w:ascii="Angsana New" w:hAnsi="Angsana New"/>
          <w:sz w:val="30"/>
          <w:szCs w:val="30"/>
          <w:lang w:val="en-US"/>
        </w:rPr>
        <w:t>9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967AC8">
        <w:rPr>
          <w:rFonts w:ascii="Angsana New" w:hAnsi="Angsana New"/>
          <w:sz w:val="30"/>
          <w:szCs w:val="30"/>
          <w:lang w:val="en-US"/>
        </w:rPr>
        <w:t>3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6827D8FE" w14:textId="77777777" w:rsidR="00B95862" w:rsidRDefault="00B95862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0117E5F3" w14:textId="121D4F7C" w:rsidR="00A70BB7" w:rsidRDefault="00A70BB7" w:rsidP="00AC36F8">
      <w:pPr>
        <w:pStyle w:val="Caption"/>
      </w:pPr>
      <w:r>
        <w:rPr>
          <w:rFonts w:hint="cs"/>
          <w:cs/>
        </w:rPr>
        <w:t>ลูก</w:t>
      </w:r>
      <w:r w:rsidRPr="00967AC8">
        <w:rPr>
          <w:rFonts w:hint="cs"/>
          <w:cs/>
        </w:rPr>
        <w:t>หนี้การค้า</w:t>
      </w:r>
    </w:p>
    <w:p w14:paraId="097EFF6C" w14:textId="68198EA0" w:rsidR="006D39FA" w:rsidRPr="00967690" w:rsidRDefault="006D39FA" w:rsidP="006D39FA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E5525E" w:rsidRPr="00196AF2" w14:paraId="2ADCFE06" w14:textId="77777777" w:rsidTr="00196AF2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CF46" w14:textId="7A0805E3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61998713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3996" w14:textId="36648257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D3E0" w14:textId="47152641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532" w14:textId="2D808469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0A4" w:rsidRPr="00196AF2" w14:paraId="149D22C0" w14:textId="77777777" w:rsidTr="0019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F1B7312" w14:textId="77777777" w:rsidR="00D470A4" w:rsidRPr="00196AF2" w:rsidRDefault="00D470A4" w:rsidP="007713EA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A54F4" w14:textId="77777777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C39DF31" w14:textId="77777777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3450BD" w14:textId="77777777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90A38C0" w14:textId="77777777" w:rsidR="00D470A4" w:rsidRPr="00196AF2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3012A4" w14:textId="77777777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747DED8" w14:textId="77777777" w:rsidR="00D470A4" w:rsidRPr="00196AF2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CBFF6" w14:textId="77777777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470A4" w:rsidRPr="00196AF2" w14:paraId="3C368B7E" w14:textId="77777777" w:rsidTr="0019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6B4AE641" w14:textId="77777777" w:rsidR="00D470A4" w:rsidRPr="00196AF2" w:rsidRDefault="00D470A4" w:rsidP="007713EA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048E5" w14:textId="28FBCF83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67AC8"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5A947A3" w14:textId="77777777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F3B" w14:textId="49D7DBA1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67AC8"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B3CC6EC" w14:textId="77777777" w:rsidR="00D470A4" w:rsidRPr="00196AF2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A83BC1" w14:textId="56A9EE39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67AC8"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0923CB" w14:textId="77777777" w:rsidR="00D470A4" w:rsidRPr="00196AF2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F03EE" w14:textId="307F42EE" w:rsidR="00D470A4" w:rsidRPr="00196AF2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67AC8"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470A4" w:rsidRPr="00196AF2" w14:paraId="3394881C" w14:textId="77777777" w:rsidTr="00196AF2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171AE0" w14:textId="5EDF0D61" w:rsidR="00D470A4" w:rsidRPr="00196AF2" w:rsidDel="00B75B12" w:rsidRDefault="00D470A4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34D323" w14:textId="75C7AAF6" w:rsidR="00D470A4" w:rsidRPr="00196AF2" w:rsidRDefault="00D470A4" w:rsidP="00E5525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8B5" w:rsidRPr="00196AF2" w14:paraId="3CA71A9F" w14:textId="77777777" w:rsidTr="00196AF2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CF6F7E" w14:textId="0C813B97" w:rsidR="00BB78B5" w:rsidRPr="00196AF2" w:rsidRDefault="00BB78B5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F4E2A1" w14:textId="77777777" w:rsidR="00BB78B5" w:rsidRPr="00196AF2" w:rsidRDefault="00BB78B5" w:rsidP="00E5525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bookmarkEnd w:id="1"/>
      <w:tr w:rsidR="00FA685C" w:rsidRPr="00196AF2" w14:paraId="69A405D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04F4" w14:textId="77777777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A22E28" w14:textId="22CA54DB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17DE2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0A2" w14:textId="3AA218DA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FD285" w14:textId="6B69384F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707D8" w14:textId="45A2722E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49F0A" w14:textId="77777777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A63DF7" w14:textId="21A2EA33" w:rsidR="00FA685C" w:rsidRPr="00196AF2" w:rsidRDefault="00FA685C" w:rsidP="00FA685C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</w:tr>
      <w:tr w:rsidR="00FA685C" w:rsidRPr="00196AF2" w14:paraId="5446A51A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02201" w14:textId="77777777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D0EAA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6861BA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7A11D4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8489D" w14:textId="5DD778AB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A55C99" w14:textId="223C1C59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E4A6D" w14:textId="77777777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A0033" w14:textId="77777777" w:rsidR="00FA685C" w:rsidRPr="00196AF2" w:rsidRDefault="00FA685C" w:rsidP="00FA685C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685C" w:rsidRPr="00196AF2" w14:paraId="159CD0C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7F4C" w14:textId="687FA044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7434E" w14:textId="0B56491B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DBFC1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246B4" w14:textId="77A04858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F16F9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10F0B" w14:textId="04032628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B08DD" w14:textId="77777777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FE765" w14:textId="01FF73B5" w:rsidR="00FA685C" w:rsidRPr="00196AF2" w:rsidRDefault="00FA685C" w:rsidP="00FA685C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</w:tr>
      <w:tr w:rsidR="00FA685C" w:rsidRPr="00196AF2" w14:paraId="52DE156D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0927" w14:textId="49312FB0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</w:t>
            </w:r>
            <w:r w:rsidRPr="000F3E2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AF309" w14:textId="6F235044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A8041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0B3E" w14:textId="5B046069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703E4" w14:textId="77777777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D2EC6" w14:textId="07DB7F09" w:rsidR="00FA685C" w:rsidRPr="00196AF2" w:rsidRDefault="00FA685C" w:rsidP="00FA685C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83FF8" w14:textId="77777777" w:rsidR="00FA685C" w:rsidRPr="00196AF2" w:rsidRDefault="00FA685C" w:rsidP="00FA685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ABEFF" w14:textId="40069DAD" w:rsidR="00FA685C" w:rsidRPr="00196AF2" w:rsidRDefault="00FA685C" w:rsidP="00FA685C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</w:tr>
      <w:tr w:rsidR="0020754D" w:rsidRPr="00196AF2" w14:paraId="3C8360E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E399" w14:textId="3628029A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61 </w:t>
            </w:r>
            <w:r w:rsidR="00F043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82B51" w14:textId="6CFCDB83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287E2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13D18D" w14:textId="3B46CC3C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AF002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631C7" w14:textId="0AA54015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069D9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097968" w14:textId="4D974E8A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</w:tr>
      <w:tr w:rsidR="0020754D" w:rsidRPr="00196AF2" w14:paraId="546B62E9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5789" w14:textId="261D95BA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2C83D" w14:textId="49DA4FB6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88FBD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F0A1B" w14:textId="1AF4A58E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39817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AEB0B5" w14:textId="009827DF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B718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25D50E" w14:textId="463923AF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</w:tr>
      <w:tr w:rsidR="0020754D" w:rsidRPr="00196AF2" w14:paraId="42A3F0F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FCF5B" w14:textId="114088FF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3B75" w14:textId="7AB0534E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5C7AF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A3654" w14:textId="086EA345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AF914" w14:textId="01B8FF8B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2A63B" w14:textId="683E3900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00CE9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C1A91" w14:textId="048D522D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20754D" w:rsidRPr="00196AF2" w14:paraId="02ABA828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ECDF" w14:textId="7DA930FF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96A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28E6" w14:textId="77777777" w:rsidR="0020754D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3BA498" w14:textId="3935DD71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64730" w14:textId="77777777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A34A8" w14:textId="77777777" w:rsidR="0020754D" w:rsidRPr="00196AF2" w:rsidRDefault="0020754D" w:rsidP="0020754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5F2D4" w14:textId="4642D969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907CE" w14:textId="5DF2FF5E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DAE89" w14:textId="77777777" w:rsidR="0020754D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1FE01" w14:textId="2BBD948A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A41C9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3861" w14:textId="77777777" w:rsidR="0020754D" w:rsidRPr="00196AF2" w:rsidRDefault="0020754D" w:rsidP="0020754D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6A7232" w14:textId="69FDA545" w:rsidR="0020754D" w:rsidRPr="00196AF2" w:rsidRDefault="0020754D" w:rsidP="0020754D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754D" w:rsidRPr="00196AF2" w14:paraId="43261DA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BEA8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0CDF7" w14:textId="427E3E18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A4065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516FE" w14:textId="0D9B7CD2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855AB" w14:textId="71C16230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4E861" w14:textId="22F832A6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1,652,109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3CEAC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5282" w14:textId="42BA4592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20754D" w:rsidRPr="00196AF2" w14:paraId="1774D63B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B41F2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D9C8E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E3E7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2F978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3967A8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A6390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A4263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196D8" w14:textId="77777777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0754D" w:rsidRPr="00196AF2" w14:paraId="000B1B7D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B52F18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DC7F44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04B34417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2A3E56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63E5E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2A9398C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7D2B6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6B89D6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7B07761A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57FEEC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DBA9A1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5AF03FA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4AC3F2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4C0889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1B4EE0AF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C6688B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A580E6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655D23EF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0E46FB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5E7E0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37563DE7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B4C759" w14:textId="2763C911" w:rsidR="0020754D" w:rsidRPr="00196AF2" w:rsidDel="00B75B1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ลูกหนี้การค้า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196A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506597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754D" w:rsidRPr="00196AF2" w14:paraId="032B3909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A45A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EFEF09" w14:textId="3F264BB8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1,385,906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1D3AF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2A8E2" w14:textId="48E9C79B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5A471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261AF" w14:textId="3B864971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1,385,906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A6039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A48E4" w14:textId="139F1A86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</w:tr>
      <w:tr w:rsidR="0020754D" w:rsidRPr="00196AF2" w14:paraId="11DEE61C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B875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AC1E18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B7B67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89DB7C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5FF50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05CAE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C05706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D77CE4" w14:textId="77777777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54D" w:rsidRPr="00196AF2" w14:paraId="14DA522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E8B40" w14:textId="1D003156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0F03E" w14:textId="49B29A36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33C4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7DDB7" w14:textId="4B9B58A1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18474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34136" w14:textId="29BC5990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9A41C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9AACD" w14:textId="59C94458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20754D" w:rsidRPr="00196AF2" w14:paraId="5D40EE43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F53E8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D36E" w14:textId="2A84272A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1,386,214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60F3C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33654" w14:textId="21A3F1BB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823EF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657D" w14:textId="39C4A960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1,386,214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D21D6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7D5C6" w14:textId="194FD09E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20754D" w:rsidRPr="00196AF2" w14:paraId="6DED7EBE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1584F" w14:textId="66B23BE0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96A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0D26A" w14:textId="77777777" w:rsidR="0020754D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8B9E" w14:textId="33550F7D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9F9BA" w14:textId="77777777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D5339" w14:textId="77777777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26808" w14:textId="47EE85B4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DB0ED" w14:textId="77777777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2AD54" w14:textId="77777777" w:rsidR="0020754D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972E1" w14:textId="23E0471C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8F92D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2FF6A" w14:textId="77777777" w:rsidR="0020754D" w:rsidRPr="00196AF2" w:rsidRDefault="0020754D" w:rsidP="002075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D1BBB" w14:textId="5C0D39F5" w:rsidR="0020754D" w:rsidRPr="00196AF2" w:rsidRDefault="0020754D" w:rsidP="0020754D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754D" w:rsidRPr="00196AF2" w14:paraId="17F2354E" w14:textId="77777777" w:rsidTr="00196AF2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2680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5D07F" w14:textId="703BB469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1,386,214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C635D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CCEB6" w14:textId="248C159F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2F37B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3ADF1" w14:textId="6E14BD9C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1,386,214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4E4EC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EFAA4" w14:textId="02754B8B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20754D" w:rsidRPr="00196AF2" w14:paraId="469F2CBC" w14:textId="77777777" w:rsidTr="00196AF2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2D40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496FD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3E3B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1A81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E7BC4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DECAD1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7B21B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188B28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754D" w:rsidRPr="00196AF2" w14:paraId="4B423D2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4053" w14:textId="63EBE24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4C6E0C" w14:textId="3692EF8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3,038,323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67730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B72215" w14:textId="2D263653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381EE" w14:textId="77777777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C5C81" w14:textId="2CBAEB9B" w:rsidR="0020754D" w:rsidRPr="00196AF2" w:rsidRDefault="0020754D" w:rsidP="0020754D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3,038,323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5A0EC" w14:textId="77777777" w:rsidR="0020754D" w:rsidRPr="00196AF2" w:rsidRDefault="0020754D" w:rsidP="0020754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5254" w14:textId="68DFB74F" w:rsidR="0020754D" w:rsidRPr="00196AF2" w:rsidRDefault="0020754D" w:rsidP="0020754D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</w:tr>
    </w:tbl>
    <w:p w14:paraId="3A435827" w14:textId="486F5A12" w:rsidR="00475AB5" w:rsidRDefault="00475AB5" w:rsidP="006D39FA">
      <w:pPr>
        <w:rPr>
          <w:sz w:val="20"/>
          <w:szCs w:val="20"/>
          <w:cs/>
          <w:lang w:val="en-US"/>
        </w:rPr>
      </w:pPr>
    </w:p>
    <w:p w14:paraId="304FFD37" w14:textId="08480879" w:rsidR="00C13355" w:rsidRDefault="00C13355" w:rsidP="00B51B97">
      <w:pPr>
        <w:pStyle w:val="Caption"/>
      </w:pPr>
      <w:r w:rsidRPr="00AE0BB7">
        <w:rPr>
          <w:cs/>
        </w:rPr>
        <w:t>เงินลงทุนในบริษัทย่อย</w:t>
      </w:r>
    </w:p>
    <w:p w14:paraId="4E79BB8F" w14:textId="2F1D403B" w:rsidR="00025E83" w:rsidRPr="00025E83" w:rsidRDefault="00025E83" w:rsidP="00025E83">
      <w:pPr>
        <w:pStyle w:val="Bo-Blankline"/>
        <w:rPr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383FA0" w:rsidRPr="00D041CF" w14:paraId="5C52FF12" w14:textId="77777777" w:rsidTr="00383FA0">
        <w:trPr>
          <w:tblHeader/>
        </w:trPr>
        <w:tc>
          <w:tcPr>
            <w:tcW w:w="3089" w:type="pct"/>
          </w:tcPr>
          <w:p w14:paraId="3F9DB8AC" w14:textId="77777777" w:rsidR="00383FA0" w:rsidRPr="00D041CF" w:rsidRDefault="00383FA0" w:rsidP="00383F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20C262BF" w14:textId="77777777" w:rsidR="00383FA0" w:rsidRPr="00D041CF" w:rsidRDefault="00383FA0" w:rsidP="00383FA0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FA0" w:rsidRPr="00D041CF" w14:paraId="105B0BDF" w14:textId="77777777" w:rsidTr="00383FA0">
        <w:trPr>
          <w:trHeight w:val="299"/>
          <w:tblHeader/>
        </w:trPr>
        <w:tc>
          <w:tcPr>
            <w:tcW w:w="3089" w:type="pct"/>
          </w:tcPr>
          <w:p w14:paraId="77102C87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</w:tcPr>
          <w:p w14:paraId="428932D3" w14:textId="7EB0AC84" w:rsidR="00383FA0" w:rsidRPr="00D041CF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3F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46FA53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6A2108CA" w14:textId="0EBD8B86" w:rsidR="00383FA0" w:rsidRPr="00383FA0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3F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83FA0" w:rsidRPr="00D041CF" w14:paraId="55B30EBC" w14:textId="77777777" w:rsidTr="00383FA0">
        <w:trPr>
          <w:trHeight w:val="299"/>
          <w:tblHeader/>
        </w:trPr>
        <w:tc>
          <w:tcPr>
            <w:tcW w:w="3089" w:type="pct"/>
          </w:tcPr>
          <w:p w14:paraId="36389664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33EE3D5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FA0" w:rsidRPr="00D041CF" w14:paraId="3D1A4CD6" w14:textId="77777777" w:rsidTr="00383FA0">
        <w:tc>
          <w:tcPr>
            <w:tcW w:w="3089" w:type="pct"/>
          </w:tcPr>
          <w:p w14:paraId="514938FC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011BEA9A" w14:textId="77777777" w:rsidR="00383FA0" w:rsidRPr="00D041CF" w:rsidRDefault="00383FA0" w:rsidP="00383FA0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03BB43" w14:textId="77777777" w:rsidR="00383FA0" w:rsidRPr="00D041CF" w:rsidRDefault="00383FA0" w:rsidP="00383FA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5533BE59" w14:textId="77777777" w:rsidR="00383FA0" w:rsidRPr="00D041CF" w:rsidRDefault="00383FA0" w:rsidP="00383FA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FA0" w:rsidRPr="00D041CF" w14:paraId="78EB9501" w14:textId="77777777" w:rsidTr="00383FA0">
        <w:tc>
          <w:tcPr>
            <w:tcW w:w="3089" w:type="pct"/>
          </w:tcPr>
          <w:p w14:paraId="5F0313EC" w14:textId="5104891B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142027A5" w14:textId="6D9CE440" w:rsidR="00383FA0" w:rsidRPr="00D041CF" w:rsidRDefault="00FA685C" w:rsidP="00383FA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  <w:tc>
          <w:tcPr>
            <w:tcW w:w="148" w:type="pct"/>
          </w:tcPr>
          <w:p w14:paraId="309D8F6D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27942210" w14:textId="0A4167A4" w:rsidR="00383FA0" w:rsidRPr="00D041CF" w:rsidRDefault="00383FA0" w:rsidP="00383FA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329,933</w:t>
            </w:r>
          </w:p>
        </w:tc>
      </w:tr>
      <w:tr w:rsidR="00FA685C" w:rsidRPr="00D041CF" w14:paraId="6DC4432A" w14:textId="77777777" w:rsidTr="00A3382C">
        <w:tc>
          <w:tcPr>
            <w:tcW w:w="3089" w:type="pct"/>
            <w:shd w:val="clear" w:color="auto" w:fill="auto"/>
          </w:tcPr>
          <w:p w14:paraId="12877790" w14:textId="05949AAF" w:rsidR="00FA685C" w:rsidRPr="00D041CF" w:rsidRDefault="00704738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738">
              <w:rPr>
                <w:rFonts w:asciiTheme="majorBidi" w:hAnsi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883" w:type="pct"/>
          </w:tcPr>
          <w:p w14:paraId="72028C4D" w14:textId="1475D51D" w:rsidR="00FA685C" w:rsidRPr="00D041CF" w:rsidRDefault="00FA685C" w:rsidP="00383FA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AA1D01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6CD60A1" w14:textId="77777777" w:rsidR="00FA685C" w:rsidRPr="00D041CF" w:rsidRDefault="00FA685C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7000E7A9" w14:textId="797356D7" w:rsidR="00FA685C" w:rsidRDefault="00FA685C" w:rsidP="00FA685C">
            <w:pPr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3FA0" w:rsidRPr="00D041CF" w14:paraId="23C570C7" w14:textId="77777777" w:rsidTr="00383FA0">
        <w:tc>
          <w:tcPr>
            <w:tcW w:w="3089" w:type="pct"/>
          </w:tcPr>
          <w:p w14:paraId="00C0355D" w14:textId="2309339C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20754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075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68CBD6C6" w14:textId="1A0328BA" w:rsidR="00383FA0" w:rsidRPr="00D041CF" w:rsidRDefault="0020754D" w:rsidP="00383FA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685C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6EFB474A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38EAD3A0" w14:textId="2F57B6F5" w:rsidR="00383FA0" w:rsidRPr="00D041CF" w:rsidRDefault="00383FA0" w:rsidP="00383FA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1,648</w:t>
            </w:r>
          </w:p>
        </w:tc>
      </w:tr>
      <w:tr w:rsidR="00383FA0" w:rsidRPr="00D041CF" w14:paraId="560AA478" w14:textId="77777777" w:rsidTr="00383FA0">
        <w:tc>
          <w:tcPr>
            <w:tcW w:w="3089" w:type="pct"/>
          </w:tcPr>
          <w:p w14:paraId="688438FD" w14:textId="5B2B6045" w:rsidR="00383FA0" w:rsidRPr="00D041CF" w:rsidRDefault="00383FA0" w:rsidP="00383FA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007D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883" w:type="pct"/>
          </w:tcPr>
          <w:p w14:paraId="338B32AE" w14:textId="0DDD056E" w:rsidR="00383FA0" w:rsidRPr="00D041CF" w:rsidRDefault="00AA1D01" w:rsidP="00AA1D01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148" w:type="pct"/>
          </w:tcPr>
          <w:p w14:paraId="7E23FED8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45F4A92B" w14:textId="0DB9526E" w:rsidR="00383FA0" w:rsidRPr="00D041CF" w:rsidRDefault="00383FA0" w:rsidP="00383FA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383FA0" w:rsidRPr="00D041CF" w14:paraId="7368931B" w14:textId="77777777" w:rsidTr="00383FA0">
        <w:tc>
          <w:tcPr>
            <w:tcW w:w="3089" w:type="pct"/>
          </w:tcPr>
          <w:p w14:paraId="7154853A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2880904" w14:textId="41C6D0A3" w:rsidR="00383FA0" w:rsidRPr="00D041CF" w:rsidRDefault="00FA685C" w:rsidP="00383FA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328,119</w:t>
            </w:r>
          </w:p>
        </w:tc>
        <w:tc>
          <w:tcPr>
            <w:tcW w:w="148" w:type="pct"/>
          </w:tcPr>
          <w:p w14:paraId="47CEBD89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614A1DDD" w14:textId="10D9A28F" w:rsidR="00383FA0" w:rsidRPr="00D041CF" w:rsidRDefault="00383FA0" w:rsidP="00383FA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331,718</w:t>
            </w:r>
          </w:p>
        </w:tc>
      </w:tr>
    </w:tbl>
    <w:p w14:paraId="5B9CCC44" w14:textId="77777777" w:rsidR="00FA685C" w:rsidRDefault="00FA685C">
      <w:pPr>
        <w:spacing w:line="240" w:lineRule="auto"/>
      </w:pPr>
    </w:p>
    <w:p w14:paraId="15C02629" w14:textId="6C1BA005" w:rsidR="00FA685C" w:rsidRPr="0075724C" w:rsidRDefault="0075724C" w:rsidP="0075724C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75724C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75724C">
        <w:rPr>
          <w:rFonts w:asciiTheme="majorBidi" w:hAnsiTheme="majorBidi" w:cstheme="majorBidi"/>
          <w:sz w:val="30"/>
          <w:szCs w:val="30"/>
        </w:rPr>
        <w:t xml:space="preserve"> Power investment </w:t>
      </w:r>
      <w:r w:rsidRPr="0075724C">
        <w:rPr>
          <w:rFonts w:asciiTheme="majorBidi" w:hAnsiTheme="majorBidi" w:cstheme="majorBidi"/>
          <w:sz w:val="30"/>
          <w:szCs w:val="30"/>
          <w:cs/>
        </w:rPr>
        <w:t>ประเทศกัมพูชา (</w:t>
      </w:r>
      <w:r w:rsidR="00DC0066">
        <w:rPr>
          <w:rFonts w:asciiTheme="majorBidi" w:hAnsiTheme="majorBidi" w:cstheme="majorBidi"/>
          <w:sz w:val="30"/>
          <w:szCs w:val="30"/>
        </w:rPr>
        <w:t>“</w:t>
      </w:r>
      <w:r w:rsidRPr="0075724C">
        <w:rPr>
          <w:rFonts w:asciiTheme="majorBidi" w:hAnsiTheme="majorBidi" w:cstheme="majorBidi"/>
          <w:sz w:val="30"/>
          <w:szCs w:val="30"/>
        </w:rPr>
        <w:t>TPIPPI</w:t>
      </w:r>
      <w:r w:rsidR="00DC0066">
        <w:rPr>
          <w:rFonts w:asciiTheme="majorBidi" w:hAnsiTheme="majorBidi" w:cstheme="majorBidi"/>
          <w:sz w:val="30"/>
          <w:szCs w:val="30"/>
        </w:rPr>
        <w:t>”</w:t>
      </w:r>
      <w:r w:rsidRPr="0075724C">
        <w:rPr>
          <w:rFonts w:asciiTheme="majorBidi" w:hAnsiTheme="majorBidi" w:cstheme="majorBidi"/>
          <w:sz w:val="30"/>
          <w:szCs w:val="30"/>
        </w:rPr>
        <w:t xml:space="preserve">)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ได้จดทะเบียนเลิกกิจการเรียบร้อยแล้ว ทาง </w:t>
      </w:r>
      <w:r w:rsidRPr="0075724C">
        <w:rPr>
          <w:rFonts w:asciiTheme="majorBidi" w:hAnsiTheme="majorBidi" w:cstheme="majorBidi"/>
          <w:sz w:val="30"/>
          <w:szCs w:val="30"/>
        </w:rPr>
        <w:t xml:space="preserve">TPIPPI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ได้ดำเนินการปิดบัญชีและโอนเงินกลับมาให้บริษัทแม่ที่ประเทศไทยในเดือนมกราคม </w:t>
      </w:r>
      <w:r w:rsidR="00F05214">
        <w:rPr>
          <w:rFonts w:asciiTheme="majorBidi" w:hAnsiTheme="majorBidi" w:cstheme="majorBidi"/>
          <w:sz w:val="30"/>
          <w:szCs w:val="30"/>
        </w:rPr>
        <w:t>2565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 ดังนั้น</w:t>
      </w:r>
      <w:r w:rsidR="00FC74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24C">
        <w:rPr>
          <w:rFonts w:asciiTheme="majorBidi" w:hAnsiTheme="majorBidi" w:cstheme="majorBidi"/>
          <w:sz w:val="30"/>
          <w:szCs w:val="30"/>
          <w:cs/>
        </w:rPr>
        <w:t>บริษัทจึงทำการรับรู้</w:t>
      </w:r>
      <w:r w:rsidR="0062607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0A1FB775" w14:textId="77777777" w:rsidR="00FA685C" w:rsidRDefault="00FA685C">
      <w:pPr>
        <w:spacing w:line="240" w:lineRule="auto"/>
      </w:pPr>
    </w:p>
    <w:p w14:paraId="1ADBBC22" w14:textId="0784BBA7" w:rsidR="00383FA0" w:rsidRDefault="00025E83">
      <w:pPr>
        <w:spacing w:line="240" w:lineRule="auto"/>
      </w:pPr>
      <w:r>
        <w:br w:type="page"/>
      </w:r>
    </w:p>
    <w:p w14:paraId="5241D4D7" w14:textId="28BD6D80" w:rsidR="00FA685C" w:rsidRDefault="00FA685C">
      <w:pPr>
        <w:spacing w:line="240" w:lineRule="auto"/>
        <w:sectPr w:rsidR="00FA685C" w:rsidSect="00E10C8B">
          <w:headerReference w:type="default" r:id="rId9"/>
          <w:footerReference w:type="default" r:id="rId10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</w:p>
    <w:p w14:paraId="58A89ED9" w14:textId="6F4A269B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2565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77777777" w:rsidR="00383FA0" w:rsidRPr="00B005EB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4"/>
        <w:gridCol w:w="222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B005EB" w:rsidRPr="004F2D3D" w14:paraId="486C9F07" w14:textId="77777777" w:rsidTr="00F12AB9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734F57E" w14:textId="77777777" w:rsidR="00B005EB" w:rsidRPr="004F2D3D" w:rsidRDefault="00B005EB" w:rsidP="00F12AB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</w:p>
        </w:tc>
        <w:tc>
          <w:tcPr>
            <w:tcW w:w="114" w:type="dxa"/>
            <w:shd w:val="clear" w:color="auto" w:fill="auto"/>
          </w:tcPr>
          <w:p w14:paraId="55BABF4F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84A200C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BC7135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2E4FDA0B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005EB" w:rsidRPr="004F2D3D" w14:paraId="1079D3C5" w14:textId="77777777" w:rsidTr="00F12AB9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A1DB0E1" w14:textId="77777777" w:rsidR="00B005EB" w:rsidRPr="004F2D3D" w:rsidRDefault="00B005EB" w:rsidP="00F12AB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175958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ACB41E4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2AB6ECB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5C6269A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DC3DF60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E5D4269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AC99C80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738592C5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  <w:p w14:paraId="665C7937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4A31152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7EDC1E33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D7F7932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E5957F0" w14:textId="77777777" w:rsidR="00B005EB" w:rsidRPr="004F2D3D" w:rsidRDefault="00B005EB" w:rsidP="00F12AB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448F9E27" w14:textId="77777777" w:rsidR="00B005EB" w:rsidRPr="004F2D3D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</w:t>
            </w:r>
          </w:p>
          <w:p w14:paraId="54B323B2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776D4238" w14:textId="77777777" w:rsidR="00B005EB" w:rsidRPr="004F2D3D" w:rsidRDefault="00B005EB" w:rsidP="00F12AB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5926763" w14:textId="77777777" w:rsidR="00B005EB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952358" w14:textId="77777777" w:rsidR="00B005EB" w:rsidRPr="00E6799B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B005EB" w:rsidRPr="004F2D3D" w14:paraId="62D971CD" w14:textId="77777777" w:rsidTr="00F12AB9">
        <w:trPr>
          <w:trHeight w:val="234"/>
          <w:tblHeader/>
        </w:trPr>
        <w:tc>
          <w:tcPr>
            <w:tcW w:w="2520" w:type="dxa"/>
            <w:shd w:val="clear" w:color="auto" w:fill="auto"/>
            <w:vAlign w:val="bottom"/>
          </w:tcPr>
          <w:p w14:paraId="2CBDD627" w14:textId="77777777" w:rsidR="00B005EB" w:rsidRPr="004F2D3D" w:rsidRDefault="00B005EB" w:rsidP="00B005E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9CD68BE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837FAF2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A2D90E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6D97F9" w14:textId="77777777" w:rsidR="00B005EB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776BF389" w14:textId="51DAB35F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36AC4EF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11C989" w14:textId="77777777" w:rsidR="00B005EB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6F6D55E6" w14:textId="4393DA87" w:rsidR="00B005EB" w:rsidRPr="004F2D3D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50853D2F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486D16C" w14:textId="77777777" w:rsidR="00B005EB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7E971F4C" w14:textId="531CFDCA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0698A6AA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EBF6388" w14:textId="77777777" w:rsidR="00B005EB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5F7D2246" w14:textId="1F5A26DC" w:rsidR="00B005EB" w:rsidRPr="004F2D3D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5E98C725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0B18F61" w14:textId="77777777" w:rsidR="00B005EB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3A637520" w14:textId="16D66E5B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6" w:type="dxa"/>
            <w:shd w:val="clear" w:color="auto" w:fill="auto"/>
          </w:tcPr>
          <w:p w14:paraId="14911529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FB4EB27" w14:textId="77777777" w:rsidR="00B005EB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29710E91" w14:textId="4AAE0BB0" w:rsidR="00B005EB" w:rsidRPr="004F2D3D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71489515" w14:textId="77777777" w:rsidR="00B005EB" w:rsidRPr="004F2D3D" w:rsidRDefault="00B005EB" w:rsidP="00B005E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B731C09" w14:textId="77777777" w:rsidR="00B005EB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079795CA" w14:textId="7A075DC2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D5A1630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C673D3" w14:textId="77777777" w:rsidR="00B005EB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225401F8" w14:textId="7356537F" w:rsidR="00B005EB" w:rsidRPr="008C7BBB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0BDC42F7" w14:textId="77777777" w:rsidR="00B005EB" w:rsidRPr="004F2D3D" w:rsidRDefault="00B005EB" w:rsidP="00B005E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175F8E5" w14:textId="77777777" w:rsidR="00B005EB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08B8A744" w14:textId="75DA214F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2EF5872A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4E1F35B" w14:textId="50EA8DCF" w:rsidR="00B005EB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194B05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213AABB1" w14:textId="7B41CF82" w:rsidR="00B005EB" w:rsidRPr="004F2D3D" w:rsidRDefault="00B005EB" w:rsidP="00B005E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B005EB" w:rsidRPr="004F2D3D" w14:paraId="3B06520D" w14:textId="77777777" w:rsidTr="00F12AB9">
        <w:trPr>
          <w:trHeight w:val="135"/>
          <w:tblHeader/>
        </w:trPr>
        <w:tc>
          <w:tcPr>
            <w:tcW w:w="2520" w:type="dxa"/>
            <w:shd w:val="clear" w:color="auto" w:fill="auto"/>
            <w:vAlign w:val="bottom"/>
          </w:tcPr>
          <w:p w14:paraId="4AEFB0C5" w14:textId="77777777" w:rsidR="00B005EB" w:rsidRPr="004F2D3D" w:rsidRDefault="00B005EB" w:rsidP="00B005E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85D5399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F5D1336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B6D769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7293FC" w14:textId="77777777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A41745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391D7B0C" w14:textId="77777777" w:rsidR="00B005EB" w:rsidRPr="004F2D3D" w:rsidRDefault="00B005EB" w:rsidP="00B005E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B005EB" w:rsidRPr="004F2D3D" w14:paraId="05C71687" w14:textId="77777777" w:rsidTr="00F12AB9">
        <w:tc>
          <w:tcPr>
            <w:tcW w:w="2520" w:type="dxa"/>
            <w:shd w:val="clear" w:color="auto" w:fill="auto"/>
            <w:vAlign w:val="bottom"/>
          </w:tcPr>
          <w:p w14:paraId="7C869CA1" w14:textId="77777777" w:rsidR="00B005EB" w:rsidRPr="004F2D3D" w:rsidRDefault="00B005EB" w:rsidP="00B005E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5333B982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2609529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46ECB5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F3B90C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0EAAF2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C0D87D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83DED55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AC69904" w14:textId="77777777" w:rsidR="00B005EB" w:rsidRPr="004F2D3D" w:rsidRDefault="00B005EB" w:rsidP="00B005E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FE8FEB3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8800778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AB7CE8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7E3A2DA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EB657B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BA0E2D2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62A628B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3132738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D45614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F702B9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B305BA9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9391DD0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F398FF9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55345F" w14:textId="77777777" w:rsidR="00B005EB" w:rsidRPr="004F2D3D" w:rsidRDefault="00B005EB" w:rsidP="00B005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005EB" w:rsidRPr="004F2D3D" w14:paraId="7C857E0D" w14:textId="77777777" w:rsidTr="00F12AB9">
        <w:tc>
          <w:tcPr>
            <w:tcW w:w="2520" w:type="dxa"/>
            <w:shd w:val="clear" w:color="auto" w:fill="auto"/>
          </w:tcPr>
          <w:p w14:paraId="41B7EFBE" w14:textId="77777777" w:rsidR="00B005EB" w:rsidRPr="004F2D3D" w:rsidRDefault="00B005EB" w:rsidP="00B005EB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TPI </w:t>
            </w:r>
            <w:proofErr w:type="spellStart"/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Polene</w:t>
            </w:r>
            <w:proofErr w:type="spellEnd"/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 Power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Investment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Co., Ltd.</w:t>
            </w:r>
          </w:p>
        </w:tc>
        <w:tc>
          <w:tcPr>
            <w:tcW w:w="114" w:type="dxa"/>
            <w:shd w:val="clear" w:color="auto" w:fill="auto"/>
          </w:tcPr>
          <w:p w14:paraId="4875166D" w14:textId="77777777" w:rsidR="00B005EB" w:rsidRPr="002B7B73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EEA3B99" w14:textId="5151CDAD" w:rsidR="00B005EB" w:rsidRPr="002B7B73" w:rsidRDefault="00B005EB" w:rsidP="00B005EB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ลงทุนในกิจกา</w:t>
            </w:r>
            <w:r w:rsidRPr="002B7B73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รผลิต</w:t>
            </w: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กระแส</w:t>
            </w:r>
            <w:r w:rsidRPr="002B7B7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ไฟฟ้าในประเทศกัมพูชา</w:t>
            </w:r>
            <w:r w:rsidR="00704738" w:rsidRPr="002B7B7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0AFD3AEC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A1726" w14:textId="06229323" w:rsidR="00B005EB" w:rsidRPr="004F2D3D" w:rsidRDefault="00FA685C" w:rsidP="00FA685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6D51C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A77E1" w14:textId="77777777" w:rsidR="00B005EB" w:rsidRPr="004F2D3D" w:rsidRDefault="00B005EB" w:rsidP="00B005E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2B25AB03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F1E5560" w14:textId="54590900" w:rsidR="00B005EB" w:rsidRPr="004F2D3D" w:rsidRDefault="00FA685C" w:rsidP="00FA685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9BE2210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E2D7FA6" w14:textId="77777777" w:rsidR="00B005EB" w:rsidRPr="004F2D3D" w:rsidRDefault="00B005EB" w:rsidP="00B005EB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9" w:type="dxa"/>
            <w:shd w:val="clear" w:color="auto" w:fill="auto"/>
          </w:tcPr>
          <w:p w14:paraId="3286FA38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F39F402" w14:textId="05279DEF" w:rsidR="00B005EB" w:rsidRPr="004F2D3D" w:rsidRDefault="00FA685C" w:rsidP="00FA685C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D52DD5F" w14:textId="77777777" w:rsidR="00B005EB" w:rsidRPr="004F2D3D" w:rsidRDefault="00B005EB" w:rsidP="00B005EB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F036E0A" w14:textId="77777777" w:rsidR="00B005EB" w:rsidRPr="004F2D3D" w:rsidRDefault="00B005EB" w:rsidP="00B005EB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5" w:type="dxa"/>
            <w:shd w:val="clear" w:color="auto" w:fill="auto"/>
          </w:tcPr>
          <w:p w14:paraId="61A13818" w14:textId="77777777" w:rsidR="00B005EB" w:rsidRPr="004F2D3D" w:rsidRDefault="00B005EB" w:rsidP="00B005E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0F1CEFC" w14:textId="22BD12C2" w:rsidR="00B005EB" w:rsidRPr="004F2D3D" w:rsidRDefault="000E0CEA" w:rsidP="000E0CEA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E39FD" w14:textId="77777777" w:rsidR="00B005EB" w:rsidRPr="004F2D3D" w:rsidRDefault="00B005EB" w:rsidP="00B005EB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2391B3" w14:textId="1BA058F1" w:rsidR="00B005EB" w:rsidRPr="004F2D3D" w:rsidRDefault="000E0CEA" w:rsidP="00B005EB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3,476</w:t>
            </w:r>
          </w:p>
        </w:tc>
        <w:tc>
          <w:tcPr>
            <w:tcW w:w="72" w:type="dxa"/>
            <w:shd w:val="clear" w:color="auto" w:fill="auto"/>
          </w:tcPr>
          <w:p w14:paraId="2B996FD2" w14:textId="77777777" w:rsidR="00B005EB" w:rsidRPr="004F2D3D" w:rsidRDefault="00B005EB" w:rsidP="00B005E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863A56E" w14:textId="77777777" w:rsidR="00B005EB" w:rsidRPr="004F2D3D" w:rsidRDefault="00B005EB" w:rsidP="00B005EB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1CE3424" w14:textId="77777777" w:rsidR="00B005EB" w:rsidRPr="004F2D3D" w:rsidRDefault="00B005EB" w:rsidP="00B005EB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B33859" w14:textId="77777777" w:rsidR="00B005EB" w:rsidRPr="004F2D3D" w:rsidRDefault="00B005EB" w:rsidP="00B005EB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005EB" w:rsidRPr="004F2D3D" w14:paraId="74258025" w14:textId="77777777" w:rsidTr="00F12AB9">
        <w:tc>
          <w:tcPr>
            <w:tcW w:w="2520" w:type="dxa"/>
            <w:shd w:val="clear" w:color="auto" w:fill="auto"/>
          </w:tcPr>
          <w:p w14:paraId="2841C31E" w14:textId="77777777" w:rsidR="00B005EB" w:rsidRPr="004F2D3D" w:rsidRDefault="00B005EB" w:rsidP="00B005EB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14" w:type="dxa"/>
            <w:shd w:val="clear" w:color="auto" w:fill="auto"/>
          </w:tcPr>
          <w:p w14:paraId="7DE71C41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633D8F5" w14:textId="77777777" w:rsidR="00B005EB" w:rsidRPr="004F2D3D" w:rsidRDefault="00B005EB" w:rsidP="00B005EB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ลงทุนในกิจการผลิ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กระแส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ไฟฟ้าจากขยะมูลฝอย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E1705D9" w14:textId="77777777" w:rsidR="00B005EB" w:rsidRPr="004F2D3D" w:rsidRDefault="00B005EB" w:rsidP="00B005E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481D50" w14:textId="77777777" w:rsidR="00B005EB" w:rsidRPr="004F2D3D" w:rsidRDefault="00B005EB" w:rsidP="00B005E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996AD8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A49FB6" w14:textId="77777777" w:rsidR="00B005EB" w:rsidRPr="004F2D3D" w:rsidRDefault="00B005EB" w:rsidP="00B005E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38FC848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0350B6" w14:textId="77777777" w:rsidR="00B005EB" w:rsidRPr="004F2D3D" w:rsidRDefault="00B005EB" w:rsidP="00B005EB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603C5F29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71B8A47" w14:textId="77777777" w:rsidR="00B005EB" w:rsidRPr="004F2D3D" w:rsidRDefault="00B005EB" w:rsidP="00B005EB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6948C3A" w14:textId="77777777" w:rsidR="00B005EB" w:rsidRPr="004F2D3D" w:rsidRDefault="00B005EB" w:rsidP="00B005E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BD45D05" w14:textId="77777777" w:rsidR="00B005EB" w:rsidRPr="004F2D3D" w:rsidRDefault="00B005EB" w:rsidP="00B005EB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2D015B64" w14:textId="77777777" w:rsidR="00B005EB" w:rsidRPr="004F2D3D" w:rsidRDefault="00B005EB" w:rsidP="00B005EB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81BC540" w14:textId="77777777" w:rsidR="00B005EB" w:rsidRPr="004F2D3D" w:rsidRDefault="00B005EB" w:rsidP="00B005EB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4C6AEB63" w14:textId="77777777" w:rsidR="00B005EB" w:rsidRPr="004F2D3D" w:rsidRDefault="00B005EB" w:rsidP="00B005E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CD50537" w14:textId="00AB3591" w:rsidR="00B005EB" w:rsidRPr="004F2D3D" w:rsidRDefault="000E0CEA" w:rsidP="00B005EB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189,917</w:t>
            </w:r>
          </w:p>
        </w:tc>
        <w:tc>
          <w:tcPr>
            <w:tcW w:w="90" w:type="dxa"/>
            <w:shd w:val="clear" w:color="auto" w:fill="auto"/>
          </w:tcPr>
          <w:p w14:paraId="5335D710" w14:textId="77777777" w:rsidR="00B005EB" w:rsidRPr="004F2D3D" w:rsidRDefault="00B005EB" w:rsidP="00B005EB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88509C" w14:textId="5F5E7B10" w:rsidR="00B005EB" w:rsidRPr="004F2D3D" w:rsidRDefault="000E0CEA" w:rsidP="00B005EB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190,166</w:t>
            </w:r>
          </w:p>
        </w:tc>
        <w:tc>
          <w:tcPr>
            <w:tcW w:w="72" w:type="dxa"/>
            <w:shd w:val="clear" w:color="auto" w:fill="auto"/>
          </w:tcPr>
          <w:p w14:paraId="2F895BAC" w14:textId="77777777" w:rsidR="00B005EB" w:rsidRPr="004F2D3D" w:rsidRDefault="00B005EB" w:rsidP="00B005E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8E97A5" w14:textId="77777777" w:rsidR="00B005EB" w:rsidRPr="004F2D3D" w:rsidRDefault="00B005EB" w:rsidP="00B005EB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05C7DB1" w14:textId="77777777" w:rsidR="00B005EB" w:rsidRPr="004F2D3D" w:rsidRDefault="00B005EB" w:rsidP="00B005EB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74EC699" w14:textId="77777777" w:rsidR="00B005EB" w:rsidRPr="004F2D3D" w:rsidRDefault="00B005EB" w:rsidP="00B005EB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0CEA" w:rsidRPr="004F2D3D" w14:paraId="659BB1D9" w14:textId="77777777" w:rsidTr="00F12AB9">
        <w:tc>
          <w:tcPr>
            <w:tcW w:w="2520" w:type="dxa"/>
            <w:shd w:val="clear" w:color="auto" w:fill="auto"/>
          </w:tcPr>
          <w:p w14:paraId="5DB1FDDB" w14:textId="77777777" w:rsidR="000E0CEA" w:rsidRPr="004F2D3D" w:rsidRDefault="000E0CEA" w:rsidP="000E0CEA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</w:r>
          </w:p>
        </w:tc>
        <w:tc>
          <w:tcPr>
            <w:tcW w:w="114" w:type="dxa"/>
            <w:shd w:val="clear" w:color="auto" w:fill="auto"/>
          </w:tcPr>
          <w:p w14:paraId="1064A27D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FBA4669" w14:textId="77777777" w:rsidR="000E0CEA" w:rsidRPr="004F2D3D" w:rsidRDefault="000E0CEA" w:rsidP="000E0CEA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82C2268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30B7CA" w14:textId="77777777" w:rsidR="000E0CEA" w:rsidRPr="004F2D3D" w:rsidRDefault="000E0CEA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78937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27CBBC" w14:textId="77777777" w:rsidR="000E0CEA" w:rsidRPr="004F2D3D" w:rsidRDefault="000E0CEA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5BFD372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B1FA8AF" w14:textId="77777777" w:rsidR="000E0CEA" w:rsidRPr="004F2D3D" w:rsidRDefault="000E0CEA" w:rsidP="000E0C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8972D79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AB84404" w14:textId="77777777" w:rsidR="000E0CEA" w:rsidRPr="004F2D3D" w:rsidRDefault="000E0CEA" w:rsidP="000E0CEA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2A1604C0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9C1158A" w14:textId="77777777" w:rsidR="000E0CEA" w:rsidRPr="004F2D3D" w:rsidRDefault="000E0CEA" w:rsidP="000E0CEA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6F64162A" w14:textId="77777777" w:rsidR="000E0CEA" w:rsidRPr="004F2D3D" w:rsidRDefault="000E0CEA" w:rsidP="000E0C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DB32A96" w14:textId="77777777" w:rsidR="000E0CEA" w:rsidRPr="004F2D3D" w:rsidRDefault="000E0CEA" w:rsidP="000E0C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0D75BAE6" w14:textId="77777777" w:rsidR="000E0CEA" w:rsidRPr="004F2D3D" w:rsidRDefault="000E0CEA" w:rsidP="000E0C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88FCD83" w14:textId="10D134E5" w:rsidR="000E0CEA" w:rsidRPr="004F2D3D" w:rsidRDefault="000E0CEA" w:rsidP="000E0CEA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107,179</w:t>
            </w:r>
          </w:p>
        </w:tc>
        <w:tc>
          <w:tcPr>
            <w:tcW w:w="90" w:type="dxa"/>
            <w:shd w:val="clear" w:color="auto" w:fill="auto"/>
          </w:tcPr>
          <w:p w14:paraId="3FCC1120" w14:textId="77777777" w:rsidR="000E0CEA" w:rsidRPr="004F2D3D" w:rsidRDefault="000E0CEA" w:rsidP="000E0CE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B9E041" w14:textId="7E076B2C" w:rsidR="000E0CEA" w:rsidRPr="004F2D3D" w:rsidRDefault="000E0CEA" w:rsidP="000E0CEA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107,179</w:t>
            </w:r>
          </w:p>
        </w:tc>
        <w:tc>
          <w:tcPr>
            <w:tcW w:w="72" w:type="dxa"/>
            <w:shd w:val="clear" w:color="auto" w:fill="auto"/>
          </w:tcPr>
          <w:p w14:paraId="7FDCD91A" w14:textId="77777777" w:rsidR="000E0CEA" w:rsidRPr="004F2D3D" w:rsidRDefault="000E0CEA" w:rsidP="000E0C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681C330" w14:textId="77777777" w:rsidR="000E0CEA" w:rsidRPr="004F2D3D" w:rsidRDefault="000E0CEA" w:rsidP="000E0C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B29F54F" w14:textId="77777777" w:rsidR="000E0CEA" w:rsidRPr="004F2D3D" w:rsidRDefault="000E0CEA" w:rsidP="000E0CE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3B4AE9E" w14:textId="77777777" w:rsidR="000E0CEA" w:rsidRPr="004F2D3D" w:rsidRDefault="000E0CEA" w:rsidP="000E0C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0CEA" w:rsidRPr="004F2D3D" w14:paraId="4E5BF812" w14:textId="77777777" w:rsidTr="00F12AB9">
        <w:tc>
          <w:tcPr>
            <w:tcW w:w="2520" w:type="dxa"/>
            <w:shd w:val="clear" w:color="auto" w:fill="auto"/>
          </w:tcPr>
          <w:p w14:paraId="2102B27E" w14:textId="77777777" w:rsidR="000E0CEA" w:rsidRPr="004F2D3D" w:rsidRDefault="000E0CEA" w:rsidP="000E0CEA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7F864B62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E06F6F8" w14:textId="77777777" w:rsidR="000E0CEA" w:rsidRPr="004F2D3D" w:rsidRDefault="000E0CEA" w:rsidP="000E0CEA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4C3D7869" w14:textId="77777777" w:rsidR="000E0CEA" w:rsidRPr="004F2D3D" w:rsidRDefault="000E0CEA" w:rsidP="000E0CEA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D4138B2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8FBB9" w14:textId="77777777" w:rsidR="000E0CEA" w:rsidRPr="004F2D3D" w:rsidRDefault="000E0CEA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DDA2D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B7AE76" w14:textId="77777777" w:rsidR="000E0CEA" w:rsidRPr="004F2D3D" w:rsidRDefault="000E0CEA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BACD4F7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72B105" w14:textId="77777777" w:rsidR="000E0CEA" w:rsidRPr="004F2D3D" w:rsidRDefault="000E0CEA" w:rsidP="000E0C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4AFDC384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442695D" w14:textId="77777777" w:rsidR="000E0CEA" w:rsidRPr="004F2D3D" w:rsidRDefault="000E0CEA" w:rsidP="000E0CEA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02D0BB87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CB6DA00" w14:textId="77777777" w:rsidR="000E0CEA" w:rsidRPr="004F2D3D" w:rsidRDefault="000E0CEA" w:rsidP="000E0CEA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2DD5EF12" w14:textId="77777777" w:rsidR="000E0CEA" w:rsidRPr="004F2D3D" w:rsidRDefault="000E0CEA" w:rsidP="000E0C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3415172" w14:textId="77777777" w:rsidR="000E0CEA" w:rsidRPr="004F2D3D" w:rsidRDefault="000E0CEA" w:rsidP="000E0C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7BDE35F6" w14:textId="77777777" w:rsidR="000E0CEA" w:rsidRPr="004F2D3D" w:rsidRDefault="000E0CEA" w:rsidP="000E0C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6C91D60" w14:textId="5330064E" w:rsidR="000E0CEA" w:rsidRPr="004F2D3D" w:rsidRDefault="000E0CEA" w:rsidP="000E0CEA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0" w:type="dxa"/>
            <w:shd w:val="clear" w:color="auto" w:fill="auto"/>
          </w:tcPr>
          <w:p w14:paraId="3C78B1C9" w14:textId="77777777" w:rsidR="000E0CEA" w:rsidRPr="004F2D3D" w:rsidRDefault="000E0CEA" w:rsidP="000E0CE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9318D" w14:textId="7DA76799" w:rsidR="000E0CEA" w:rsidRPr="004F2D3D" w:rsidRDefault="000E0CEA" w:rsidP="000E0CEA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72" w:type="dxa"/>
            <w:shd w:val="clear" w:color="auto" w:fill="auto"/>
          </w:tcPr>
          <w:p w14:paraId="7BFEDDA3" w14:textId="77777777" w:rsidR="000E0CEA" w:rsidRPr="004F2D3D" w:rsidRDefault="000E0CEA" w:rsidP="000E0C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B89BA4F" w14:textId="77777777" w:rsidR="000E0CEA" w:rsidRPr="004F2D3D" w:rsidRDefault="000E0CEA" w:rsidP="000E0C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DBD71E4" w14:textId="77777777" w:rsidR="000E0CEA" w:rsidRPr="004F2D3D" w:rsidRDefault="000E0CEA" w:rsidP="000E0CE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C72826" w14:textId="77777777" w:rsidR="000E0CEA" w:rsidRPr="004F2D3D" w:rsidRDefault="000E0CEA" w:rsidP="000E0C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0CEA" w:rsidRPr="004F2D3D" w14:paraId="341AD960" w14:textId="77777777" w:rsidTr="00F12AB9">
        <w:tc>
          <w:tcPr>
            <w:tcW w:w="2520" w:type="dxa"/>
            <w:shd w:val="clear" w:color="auto" w:fill="auto"/>
          </w:tcPr>
          <w:p w14:paraId="3948A235" w14:textId="77777777" w:rsidR="000E0CEA" w:rsidRPr="004F2D3D" w:rsidRDefault="000E0CEA" w:rsidP="000E0CE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4" w:type="dxa"/>
            <w:shd w:val="clear" w:color="auto" w:fill="auto"/>
          </w:tcPr>
          <w:p w14:paraId="328392A9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C9E3B34" w14:textId="77777777" w:rsidR="000E0CEA" w:rsidRPr="004F2D3D" w:rsidRDefault="000E0CEA" w:rsidP="000E0CE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ประกอบธุรกิจโรงไฟฟ้าและธุรกิจที่เกี่ยวข้อง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52239D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2D2344" w14:textId="77777777" w:rsidR="000E0CEA" w:rsidRPr="004F2D3D" w:rsidRDefault="000E0CEA" w:rsidP="000E0CE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AEAA63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8B20" w14:textId="77777777" w:rsidR="000E0CEA" w:rsidRPr="004F2D3D" w:rsidRDefault="000E0CEA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33A551CC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3FCCA8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29B4928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527499" w14:textId="77777777" w:rsidR="000E0CEA" w:rsidRPr="004F2D3D" w:rsidRDefault="000E0CEA" w:rsidP="000E0CE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84FEF2B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D971971" w14:textId="77777777" w:rsidR="000E0CEA" w:rsidRPr="004F2D3D" w:rsidRDefault="000E0CEA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78B7CF33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E94DED9" w14:textId="77777777" w:rsidR="000E0CEA" w:rsidRPr="004F2D3D" w:rsidRDefault="000E0CEA" w:rsidP="000E0CEA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70360677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3A3090D" w14:textId="69DB39D2" w:rsidR="000E0CEA" w:rsidRPr="004F2D3D" w:rsidRDefault="000E0CEA" w:rsidP="000E0CE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3,146</w:t>
            </w:r>
          </w:p>
        </w:tc>
        <w:tc>
          <w:tcPr>
            <w:tcW w:w="90" w:type="dxa"/>
            <w:shd w:val="clear" w:color="auto" w:fill="auto"/>
          </w:tcPr>
          <w:p w14:paraId="009F2173" w14:textId="77777777" w:rsidR="000E0CEA" w:rsidRPr="004F2D3D" w:rsidRDefault="000E0CEA" w:rsidP="000E0CE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D2F790" w14:textId="7BF90BA4" w:rsidR="000E0CEA" w:rsidRPr="004F2D3D" w:rsidRDefault="000E0CEA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3,122</w:t>
            </w:r>
          </w:p>
        </w:tc>
        <w:tc>
          <w:tcPr>
            <w:tcW w:w="72" w:type="dxa"/>
            <w:shd w:val="clear" w:color="auto" w:fill="auto"/>
          </w:tcPr>
          <w:p w14:paraId="7F7057C1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E38A04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B327B85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AB95C67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225" w:rsidRPr="004F2D3D" w14:paraId="55617A28" w14:textId="77777777" w:rsidTr="00F12AB9">
        <w:tc>
          <w:tcPr>
            <w:tcW w:w="2520" w:type="dxa"/>
            <w:shd w:val="clear" w:color="auto" w:fill="auto"/>
          </w:tcPr>
          <w:p w14:paraId="2E9358C5" w14:textId="77777777" w:rsidR="00FC1225" w:rsidRPr="004F2D3D" w:rsidRDefault="00FC1225" w:rsidP="000E0CE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5C14738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2D61E63" w14:textId="77777777" w:rsidR="00FC1225" w:rsidRPr="004F2D3D" w:rsidRDefault="00FC1225" w:rsidP="000E0CE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89D26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184D7" w14:textId="77777777" w:rsidR="00FC1225" w:rsidRPr="004F2D3D" w:rsidRDefault="00FC1225" w:rsidP="000E0CE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A1CAE7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F1CC7F" w14:textId="77777777" w:rsidR="00FC1225" w:rsidRPr="004F2D3D" w:rsidRDefault="00FC1225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23EFB81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4355C2" w14:textId="77777777" w:rsidR="00FC1225" w:rsidRPr="004F2D3D" w:rsidRDefault="00FC1225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3DE1C5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80B2ACA" w14:textId="77777777" w:rsidR="00FC1225" w:rsidRPr="004F2D3D" w:rsidRDefault="00FC1225" w:rsidP="000E0CE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F757A9F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8EE0D8A" w14:textId="77777777" w:rsidR="00FC1225" w:rsidRPr="004F2D3D" w:rsidRDefault="00FC1225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F8A308F" w14:textId="77777777" w:rsidR="00FC1225" w:rsidRPr="004F2D3D" w:rsidRDefault="00FC1225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375DE73" w14:textId="77777777" w:rsidR="00FC1225" w:rsidRPr="004F2D3D" w:rsidRDefault="00FC1225" w:rsidP="000E0CEA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BE3CF67" w14:textId="77777777" w:rsidR="00FC1225" w:rsidRPr="004F2D3D" w:rsidRDefault="00FC1225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D984C01" w14:textId="77777777" w:rsidR="00FC1225" w:rsidRDefault="00FC1225" w:rsidP="000E0CE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A894F0" w14:textId="77777777" w:rsidR="00FC1225" w:rsidRPr="004F2D3D" w:rsidRDefault="00FC1225" w:rsidP="000E0CE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66751B" w14:textId="77777777" w:rsidR="00FC1225" w:rsidRDefault="00FC1225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1A7764E" w14:textId="77777777" w:rsidR="00FC1225" w:rsidRPr="004F2D3D" w:rsidRDefault="00FC1225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07284F2" w14:textId="77777777" w:rsidR="00FC1225" w:rsidRPr="004F2D3D" w:rsidRDefault="00FC1225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463265B" w14:textId="77777777" w:rsidR="00FC1225" w:rsidRPr="004F2D3D" w:rsidRDefault="00FC1225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AC3675F" w14:textId="77777777" w:rsidR="00FC1225" w:rsidRPr="004F2D3D" w:rsidRDefault="00FC1225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1225" w:rsidRPr="004F2D3D" w14:paraId="0647F1DA" w14:textId="77777777" w:rsidTr="00F12AB9">
        <w:tc>
          <w:tcPr>
            <w:tcW w:w="2520" w:type="dxa"/>
            <w:shd w:val="clear" w:color="auto" w:fill="auto"/>
          </w:tcPr>
          <w:p w14:paraId="2D3AA025" w14:textId="77777777" w:rsidR="00FC1225" w:rsidRPr="004F2D3D" w:rsidRDefault="00FC1225" w:rsidP="000E0CE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D1E7672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4B2C66F" w14:textId="77777777" w:rsidR="00FC1225" w:rsidRPr="004F2D3D" w:rsidRDefault="00FC1225" w:rsidP="000E0CE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73740D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380DDD" w14:textId="77777777" w:rsidR="00FC1225" w:rsidRPr="004F2D3D" w:rsidRDefault="00FC1225" w:rsidP="000E0CE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78836B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567930" w14:textId="77777777" w:rsidR="00FC1225" w:rsidRPr="004F2D3D" w:rsidRDefault="00FC1225" w:rsidP="000E0CE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C73EDB1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6729589" w14:textId="77777777" w:rsidR="00FC1225" w:rsidRPr="004F2D3D" w:rsidRDefault="00FC1225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4DF9ABC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14002B4" w14:textId="77777777" w:rsidR="00FC1225" w:rsidRPr="004F2D3D" w:rsidRDefault="00FC1225" w:rsidP="000E0CE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FB47627" w14:textId="77777777" w:rsidR="00FC1225" w:rsidRPr="004F2D3D" w:rsidRDefault="00FC1225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92589F0" w14:textId="77777777" w:rsidR="00FC1225" w:rsidRPr="004F2D3D" w:rsidRDefault="00FC1225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2998DF" w14:textId="77777777" w:rsidR="00FC1225" w:rsidRPr="004F2D3D" w:rsidRDefault="00FC1225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6DA974E" w14:textId="77777777" w:rsidR="00FC1225" w:rsidRPr="004F2D3D" w:rsidRDefault="00FC1225" w:rsidP="000E0CEA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AEB3B38" w14:textId="77777777" w:rsidR="00FC1225" w:rsidRPr="004F2D3D" w:rsidRDefault="00FC1225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D4B8970" w14:textId="77777777" w:rsidR="00FC1225" w:rsidRDefault="00FC1225" w:rsidP="000E0CE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E4936F" w14:textId="77777777" w:rsidR="00FC1225" w:rsidRPr="004F2D3D" w:rsidRDefault="00FC1225" w:rsidP="000E0CE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8EC01" w14:textId="77777777" w:rsidR="00FC1225" w:rsidRDefault="00FC1225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482C4AC" w14:textId="77777777" w:rsidR="00FC1225" w:rsidRPr="004F2D3D" w:rsidRDefault="00FC1225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7BFB9F4" w14:textId="77777777" w:rsidR="00FC1225" w:rsidRPr="004F2D3D" w:rsidRDefault="00FC1225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314D7359" w14:textId="77777777" w:rsidR="00FC1225" w:rsidRPr="004F2D3D" w:rsidRDefault="00FC1225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4EEF88" w14:textId="77777777" w:rsidR="00FC1225" w:rsidRPr="004F2D3D" w:rsidRDefault="00FC1225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0CEA" w:rsidRPr="004F2D3D" w14:paraId="71BC58CC" w14:textId="77777777" w:rsidTr="00F12AB9">
        <w:tc>
          <w:tcPr>
            <w:tcW w:w="2520" w:type="dxa"/>
            <w:shd w:val="clear" w:color="auto" w:fill="auto"/>
            <w:vAlign w:val="bottom"/>
          </w:tcPr>
          <w:p w14:paraId="0511F864" w14:textId="77777777" w:rsidR="000E0CEA" w:rsidRPr="004F2D3D" w:rsidRDefault="000E0CEA" w:rsidP="000E0CE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1D72D6DE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9A9C183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71A7A3" w14:textId="77777777" w:rsidR="000E0CEA" w:rsidRPr="004F2D3D" w:rsidRDefault="000E0CEA" w:rsidP="000E0C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390B62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76690C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A8BEE9" w14:textId="77777777" w:rsidR="000E0CEA" w:rsidRPr="004F2D3D" w:rsidRDefault="000E0CEA" w:rsidP="000E0CEA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7B0E169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C46126" w14:textId="77777777" w:rsidR="000E0CEA" w:rsidRPr="004F2D3D" w:rsidRDefault="000E0CEA" w:rsidP="000E0CE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3CFA6C7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03DEE12" w14:textId="77777777" w:rsidR="000E0CEA" w:rsidRPr="004F2D3D" w:rsidRDefault="000E0CEA" w:rsidP="000E0CEA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2E2F0D9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3E732C" w14:textId="77777777" w:rsidR="000E0CEA" w:rsidRPr="004F2D3D" w:rsidRDefault="000E0CEA" w:rsidP="000E0CEA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1D53DA0" w14:textId="77777777" w:rsidR="000E0CEA" w:rsidRPr="004F2D3D" w:rsidRDefault="000E0CEA" w:rsidP="000E0C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CA9D70D" w14:textId="77777777" w:rsidR="000E0CEA" w:rsidRPr="004F2D3D" w:rsidRDefault="000E0CEA" w:rsidP="000E0CEA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AABE2D7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F2A3923" w14:textId="77777777" w:rsidR="000E0CEA" w:rsidRPr="004F2D3D" w:rsidRDefault="000E0CEA" w:rsidP="000E0CEA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DE9DD3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5984A4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9424B03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449E36" w14:textId="77777777" w:rsidR="000E0CEA" w:rsidRPr="004F2D3D" w:rsidRDefault="000E0CEA" w:rsidP="000E0C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6765B93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5A40E10" w14:textId="77777777" w:rsidR="000E0CEA" w:rsidRPr="004F2D3D" w:rsidRDefault="000E0CEA" w:rsidP="000E0C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0CEA" w:rsidRPr="004F2D3D" w14:paraId="55D2F524" w14:textId="77777777" w:rsidTr="00F12AB9">
        <w:tc>
          <w:tcPr>
            <w:tcW w:w="2520" w:type="dxa"/>
            <w:shd w:val="clear" w:color="auto" w:fill="auto"/>
          </w:tcPr>
          <w:p w14:paraId="61A773E8" w14:textId="77777777" w:rsidR="000E0CEA" w:rsidRPr="004F2D3D" w:rsidRDefault="000E0CEA" w:rsidP="000E0CE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114" w:type="dxa"/>
            <w:shd w:val="clear" w:color="auto" w:fill="auto"/>
          </w:tcPr>
          <w:p w14:paraId="70167766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8EF8861" w14:textId="77777777" w:rsidR="000E0CEA" w:rsidRPr="004F2D3D" w:rsidRDefault="000E0CEA" w:rsidP="000E0CE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ไฟฟ้าจากพลังงานขยะและพลังงาน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84FC2B0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EC9E6B" w14:textId="77777777" w:rsidR="000E0CEA" w:rsidRPr="004F2D3D" w:rsidRDefault="000E0CEA" w:rsidP="000E0CE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866FD2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7CBC5B" w14:textId="77777777" w:rsidR="000E0CEA" w:rsidRPr="004F2D3D" w:rsidRDefault="000E0CEA" w:rsidP="000E0CE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A52CCA4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581AAC4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5A80C5FE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938823C" w14:textId="77777777" w:rsidR="000E0CEA" w:rsidRPr="004F2D3D" w:rsidRDefault="000E0CEA" w:rsidP="000E0CE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27E8ECEC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D5EB42" w14:textId="77777777" w:rsidR="000E0CEA" w:rsidRPr="004F2D3D" w:rsidRDefault="000E0CEA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02AF0E6F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C9686E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19B80EF8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52303C1" w14:textId="2048935B" w:rsidR="000E0CEA" w:rsidRPr="004F2D3D" w:rsidRDefault="000E0CEA" w:rsidP="000E0CE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6B53DDC6" w14:textId="77777777" w:rsidR="000E0CEA" w:rsidRPr="004F2D3D" w:rsidRDefault="000E0CEA" w:rsidP="000E0CE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FECE5" w14:textId="03766EE0" w:rsidR="000E0CEA" w:rsidRPr="004F2D3D" w:rsidRDefault="000E0CEA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72" w:type="dxa"/>
            <w:shd w:val="clear" w:color="auto" w:fill="auto"/>
          </w:tcPr>
          <w:p w14:paraId="5FDFB953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4D57E78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6188DA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1CBE312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0CEA" w:rsidRPr="004F2D3D" w14:paraId="511EF2D7" w14:textId="77777777" w:rsidTr="00F12AB9">
        <w:tc>
          <w:tcPr>
            <w:tcW w:w="2520" w:type="dxa"/>
            <w:shd w:val="clear" w:color="auto" w:fill="auto"/>
          </w:tcPr>
          <w:p w14:paraId="19134A7C" w14:textId="77777777" w:rsidR="000E0CEA" w:rsidRPr="004F2D3D" w:rsidRDefault="000E0CEA" w:rsidP="000E0CE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141D39D0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03F8DF8" w14:textId="77777777" w:rsidR="000E0CEA" w:rsidRPr="004F2D3D" w:rsidRDefault="000E0CEA" w:rsidP="000E0CEA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1363FC7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39A994" w14:textId="77777777" w:rsidR="000E0CEA" w:rsidRPr="004F2D3D" w:rsidRDefault="000E0CEA" w:rsidP="000E0CE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2B8F5F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280C0D" w14:textId="77777777" w:rsidR="000E0CEA" w:rsidRPr="004F2D3D" w:rsidRDefault="000E0CEA" w:rsidP="000E0CE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9630EB6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8383A99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202D01A9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9A57074" w14:textId="77777777" w:rsidR="000E0CEA" w:rsidRPr="004F2D3D" w:rsidRDefault="000E0CEA" w:rsidP="000E0CE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AD81DF5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0217BF" w14:textId="77777777" w:rsidR="000E0CEA" w:rsidRPr="004F2D3D" w:rsidRDefault="000E0CEA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5B55C8C3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503BA88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B17B723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7D9C1B5" w14:textId="10496674" w:rsidR="000E0CEA" w:rsidRPr="004F2D3D" w:rsidRDefault="000E0CEA" w:rsidP="000E0CE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57E930AB" w14:textId="77777777" w:rsidR="000E0CEA" w:rsidRPr="004F2D3D" w:rsidRDefault="000E0CEA" w:rsidP="000E0CE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FCE9E3" w14:textId="71884C62" w:rsidR="000E0CEA" w:rsidRPr="004F2D3D" w:rsidRDefault="000E0CEA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2CA5742B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2667321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F5BAD35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B10732A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0CEA" w:rsidRPr="004F2D3D" w14:paraId="12C07248" w14:textId="77777777" w:rsidTr="00F12AB9">
        <w:tc>
          <w:tcPr>
            <w:tcW w:w="2520" w:type="dxa"/>
            <w:shd w:val="clear" w:color="auto" w:fill="auto"/>
          </w:tcPr>
          <w:p w14:paraId="2B57011E" w14:textId="77777777" w:rsidR="000E0CEA" w:rsidRPr="004F2D3D" w:rsidRDefault="000E0CEA" w:rsidP="000E0CE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43D29BAA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1AA9257" w14:textId="77777777" w:rsidR="000E0CEA" w:rsidRPr="004F2D3D" w:rsidRDefault="000E0CEA" w:rsidP="000E0CE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7BCD552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5069BA" w14:textId="77777777" w:rsidR="000E0CEA" w:rsidRPr="004F2D3D" w:rsidRDefault="000E0CEA" w:rsidP="000E0CE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F50B96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CA29FA" w14:textId="77777777" w:rsidR="000E0CEA" w:rsidRPr="004F2D3D" w:rsidRDefault="000E0CEA" w:rsidP="000E0CE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6B8FCF0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1CC67F7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9BD5FCB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10F29E" w14:textId="77777777" w:rsidR="000E0CEA" w:rsidRPr="004F2D3D" w:rsidRDefault="000E0CEA" w:rsidP="000E0CE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32388B9D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E50D562" w14:textId="77777777" w:rsidR="000E0CEA" w:rsidRPr="004F2D3D" w:rsidRDefault="000E0CEA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3E16F827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23ACB0F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48CBE96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6786CEA" w14:textId="38785AC7" w:rsidR="000E0CEA" w:rsidRPr="004F2D3D" w:rsidRDefault="000E0CEA" w:rsidP="000E0CE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64F7208D" w14:textId="77777777" w:rsidR="000E0CEA" w:rsidRPr="004F2D3D" w:rsidRDefault="000E0CEA" w:rsidP="000E0CE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A8AF5D" w14:textId="14E7309C" w:rsidR="000E0CEA" w:rsidRPr="004F2D3D" w:rsidRDefault="000E0CEA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1D5C8371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12B34E3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19889BB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E8BDA7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0CEA" w:rsidRPr="004F2D3D" w14:paraId="302A456B" w14:textId="77777777" w:rsidTr="00F12AB9">
        <w:tc>
          <w:tcPr>
            <w:tcW w:w="2520" w:type="dxa"/>
            <w:shd w:val="clear" w:color="auto" w:fill="auto"/>
          </w:tcPr>
          <w:p w14:paraId="7BECF9FC" w14:textId="77777777" w:rsidR="000E0CEA" w:rsidRPr="004F2D3D" w:rsidRDefault="000E0CEA" w:rsidP="000E0CEA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4D3F43D7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F1A5C5C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55F351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641F40" w14:textId="77777777" w:rsidR="000E0CEA" w:rsidRPr="004F2D3D" w:rsidRDefault="000E0CEA" w:rsidP="000E0CEA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0FB643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00FBF" w14:textId="77777777" w:rsidR="000E0CEA" w:rsidRPr="004F2D3D" w:rsidRDefault="000E0CEA" w:rsidP="000E0CEA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2F8B8FB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ADD1735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ED00233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CF12854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A51B7F" w14:textId="77777777" w:rsidR="000E0CEA" w:rsidRPr="004F2D3D" w:rsidRDefault="000E0CEA" w:rsidP="000E0CE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CB014" w14:textId="2F89A860" w:rsidR="000E0CEA" w:rsidRPr="004F2D3D" w:rsidRDefault="000E0CEA" w:rsidP="000E0CEA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</w:t>
            </w:r>
            <w:r w:rsidR="0020754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4,446</w:t>
            </w:r>
          </w:p>
        </w:tc>
        <w:tc>
          <w:tcPr>
            <w:tcW w:w="56" w:type="dxa"/>
            <w:shd w:val="clear" w:color="auto" w:fill="auto"/>
          </w:tcPr>
          <w:p w14:paraId="569BBA0B" w14:textId="77777777" w:rsidR="000E0CEA" w:rsidRPr="004F2D3D" w:rsidRDefault="000E0CEA" w:rsidP="000E0CEA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1C7A" w14:textId="77777777" w:rsidR="000E0CEA" w:rsidRPr="004F2D3D" w:rsidRDefault="000E0CEA" w:rsidP="000E0CE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95" w:type="dxa"/>
            <w:shd w:val="clear" w:color="auto" w:fill="auto"/>
          </w:tcPr>
          <w:p w14:paraId="567A3E0C" w14:textId="77777777" w:rsidR="000E0CEA" w:rsidRPr="004F2D3D" w:rsidRDefault="000E0CEA" w:rsidP="000E0CE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B4860" w14:textId="421DF914" w:rsidR="000E0CEA" w:rsidRPr="004F2D3D" w:rsidRDefault="000E0CEA" w:rsidP="000E0CEA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328,119</w:t>
            </w:r>
          </w:p>
        </w:tc>
        <w:tc>
          <w:tcPr>
            <w:tcW w:w="90" w:type="dxa"/>
            <w:shd w:val="clear" w:color="auto" w:fill="auto"/>
          </w:tcPr>
          <w:p w14:paraId="08044194" w14:textId="77777777" w:rsidR="000E0CEA" w:rsidRPr="004F2D3D" w:rsidRDefault="000E0CEA" w:rsidP="000E0CEA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6ECF" w14:textId="535713A1" w:rsidR="000E0CEA" w:rsidRPr="00967690" w:rsidRDefault="000E0CEA" w:rsidP="000E0CE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331,820</w:t>
            </w:r>
          </w:p>
        </w:tc>
        <w:tc>
          <w:tcPr>
            <w:tcW w:w="72" w:type="dxa"/>
            <w:shd w:val="clear" w:color="auto" w:fill="auto"/>
          </w:tcPr>
          <w:p w14:paraId="102BBCD7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3C13" w14:textId="77777777" w:rsidR="000E0CEA" w:rsidRPr="004F2D3D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625990A" w14:textId="77777777" w:rsidR="000E0CEA" w:rsidRPr="004F2D3D" w:rsidRDefault="000E0CEA" w:rsidP="000E0CE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D0374" w14:textId="77777777" w:rsidR="000E0CEA" w:rsidRPr="00436903" w:rsidRDefault="000E0CEA" w:rsidP="000E0CEA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30CF1825" w14:textId="77777777" w:rsidR="00383FA0" w:rsidRPr="00B005EB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02D048C" w14:textId="699F0A83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5632B72" w14:textId="77777777" w:rsidR="0075724C" w:rsidRPr="0075724C" w:rsidRDefault="0075724C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4AD8CA73" w14:textId="3BF86483" w:rsidR="00383FA0" w:rsidRPr="0075724C" w:rsidRDefault="0075724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</w:rPr>
        <w:t>*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75724C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75724C">
        <w:rPr>
          <w:rFonts w:asciiTheme="majorBidi" w:hAnsiTheme="majorBidi" w:cstheme="majorBidi"/>
          <w:sz w:val="30"/>
          <w:szCs w:val="30"/>
        </w:rPr>
        <w:t xml:space="preserve"> Power Investment Co., Ltd. </w:t>
      </w:r>
      <w:r w:rsidRPr="0075724C">
        <w:rPr>
          <w:rFonts w:asciiTheme="majorBidi" w:hAnsiTheme="majorBidi" w:cstheme="majorBidi"/>
          <w:sz w:val="30"/>
          <w:szCs w:val="30"/>
          <w:cs/>
        </w:rPr>
        <w:t>ได้โอนเงินคงเหลือในบัญชีคืนบริษัทแม่แล้ว จึงทำการรับรู้</w:t>
      </w:r>
      <w:r w:rsidR="0062607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1997A4EE" w14:textId="77777777" w:rsidR="0075724C" w:rsidRDefault="0075724C" w:rsidP="00704738">
      <w:pPr>
        <w:ind w:left="45" w:hanging="18"/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068DAFC4" w:rsidR="00BB6F61" w:rsidRPr="00AE0BB7" w:rsidRDefault="00F356C1" w:rsidP="00BB6F61">
      <w:pPr>
        <w:pStyle w:val="Caption"/>
        <w:ind w:left="567" w:hanging="567"/>
      </w:pPr>
      <w:r w:rsidRPr="00AE0BB7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CF1B09" w:rsidRDefault="00EB712A" w:rsidP="008B5FE8">
      <w:pPr>
        <w:pStyle w:val="Bo-Blankline"/>
        <w:rPr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297E5F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7BC29F78" w:rsidR="00E31BBD" w:rsidRPr="00297E5F" w:rsidRDefault="00E31BBD" w:rsidP="007A7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467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0B5F9A" w:rsidRDefault="00E31BBD" w:rsidP="007A7A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77777777" w:rsidR="00E31BBD" w:rsidRPr="00297E5F" w:rsidRDefault="00E31BBD" w:rsidP="007A7AC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97E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297E5F" w:rsidRDefault="00E31BBD" w:rsidP="007A7AC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892528" w14:textId="77777777" w:rsidR="00E31BBD" w:rsidRPr="00297E5F" w:rsidRDefault="00E31BBD" w:rsidP="007A7AC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C631AFE" w14:textId="77777777" w:rsidR="00E31BBD" w:rsidRPr="00297E5F" w:rsidRDefault="00E31BBD" w:rsidP="007A7AC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297E5F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746722" w:rsidRDefault="00E31BBD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297E5F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297E5F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256" w:rsidRPr="00297E5F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854256" w:rsidRPr="00297E5F" w:rsidRDefault="00854256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854256" w:rsidRPr="00297E5F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2EF8D423" w:rsidR="00854256" w:rsidRPr="00297E5F" w:rsidRDefault="0020754D" w:rsidP="007A7A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1,176,846</w:t>
            </w:r>
          </w:p>
        </w:tc>
        <w:tc>
          <w:tcPr>
            <w:tcW w:w="180" w:type="dxa"/>
          </w:tcPr>
          <w:p w14:paraId="49B7D7D7" w14:textId="77777777" w:rsidR="00854256" w:rsidRPr="00297E5F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6080B844" w:rsidR="00854256" w:rsidRPr="00297E5F" w:rsidRDefault="0020754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1,176,846</w:t>
            </w:r>
          </w:p>
        </w:tc>
      </w:tr>
    </w:tbl>
    <w:p w14:paraId="77DFF85E" w14:textId="77777777" w:rsidR="005A0B83" w:rsidRPr="005A0B83" w:rsidRDefault="005A0B83" w:rsidP="005A0B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EA841" w14:textId="7734AA27" w:rsidR="00FC6716" w:rsidRDefault="00FC6716" w:rsidP="00FC6716">
      <w:pPr>
        <w:pStyle w:val="Caption"/>
        <w:ind w:left="900" w:hanging="900"/>
      </w:pPr>
      <w:r w:rsidRPr="00AE0BB7">
        <w:rPr>
          <w:rFonts w:hint="cs"/>
          <w:cs/>
        </w:rPr>
        <w:t>หุ้นกู้</w:t>
      </w:r>
    </w:p>
    <w:p w14:paraId="3A708517" w14:textId="15A3BA97" w:rsidR="00E31BBD" w:rsidRPr="00E31BBD" w:rsidRDefault="00E31BBD" w:rsidP="00E31BBD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539DF23" w14:textId="1B3DE403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1B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31BB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E31BBD">
        <w:rPr>
          <w:rFonts w:asciiTheme="majorBidi" w:hAnsiTheme="majorBidi" w:cstheme="majorBidi"/>
          <w:sz w:val="30"/>
          <w:szCs w:val="30"/>
        </w:rPr>
        <w:t xml:space="preserve">3 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เดือน มูลค่ารวม </w:t>
      </w:r>
      <w:r w:rsidR="000E0CEA">
        <w:rPr>
          <w:rFonts w:asciiTheme="majorBidi" w:hAnsiTheme="majorBidi" w:cstheme="majorBidi"/>
          <w:sz w:val="30"/>
          <w:szCs w:val="30"/>
        </w:rPr>
        <w:t>15,524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196AF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96A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96AF2">
        <w:rPr>
          <w:rFonts w:asciiTheme="majorBidi" w:hAnsiTheme="majorBidi" w:cstheme="majorBidi"/>
          <w:i/>
          <w:iCs/>
          <w:sz w:val="30"/>
          <w:szCs w:val="30"/>
        </w:rPr>
        <w:t xml:space="preserve">2564: 15,524 </w:t>
      </w:r>
      <w:r w:rsidRPr="00196A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31BB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7777777" w:rsidR="00E31BBD" w:rsidRPr="00E31BBD" w:rsidRDefault="00E31BBD" w:rsidP="00E31BB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31BBD" w:rsidRPr="00744476" w14:paraId="38826C82" w14:textId="77777777" w:rsidTr="007A7AC4">
        <w:tc>
          <w:tcPr>
            <w:tcW w:w="1727" w:type="dxa"/>
          </w:tcPr>
          <w:p w14:paraId="3ABD05AD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08F9166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EC9977A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36C4D73F" w14:textId="77777777" w:rsidR="00E31BBD" w:rsidRPr="00532769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งบการเงินรวมและเฉพาะกิจการ</w:t>
            </w:r>
          </w:p>
        </w:tc>
      </w:tr>
      <w:tr w:rsidR="00E31BBD" w:rsidRPr="00744476" w14:paraId="6B2EC9C1" w14:textId="77777777" w:rsidTr="007A7AC4">
        <w:tc>
          <w:tcPr>
            <w:tcW w:w="1727" w:type="dxa"/>
          </w:tcPr>
          <w:p w14:paraId="7E89867F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CF9BD14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D7ADB7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54300C49" w14:textId="59EDF376" w:rsidR="00E31BBD" w:rsidRP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</w:tcPr>
          <w:p w14:paraId="52543F4F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50D9E08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67454B2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67E22EEB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31BBD" w:rsidRPr="00744476" w14:paraId="37E8806A" w14:textId="77777777" w:rsidTr="007A7AC4">
        <w:tc>
          <w:tcPr>
            <w:tcW w:w="1727" w:type="dxa"/>
          </w:tcPr>
          <w:p w14:paraId="7CFEEFE3" w14:textId="77777777" w:rsidR="00E31BBD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B45E48E" w14:textId="77777777" w:rsidR="00E31BBD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35DF6A0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66CB2633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A8556B6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85C31FA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53F5FD97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F0E656C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0655925E" w14:textId="77777777" w:rsidR="00E31BBD" w:rsidRPr="00744476" w:rsidRDefault="00E31BBD" w:rsidP="007A7A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DCC11F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E972BD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E3AA81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510FBCB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79867ED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D7A605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08ED21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597DC043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845A9CC" w14:textId="3956096B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4B41175" w14:textId="77777777" w:rsidR="00782500" w:rsidRDefault="00782500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1AB70CB" w14:textId="24645D25" w:rsidR="00E31BBD" w:rsidRPr="00744476" w:rsidRDefault="00E31BBD" w:rsidP="0078250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912DFB5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41CF2EE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5A05592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2FFBC52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31BBD" w:rsidRPr="00744476" w14:paraId="394928F5" w14:textId="77777777" w:rsidTr="007A7AC4">
        <w:tc>
          <w:tcPr>
            <w:tcW w:w="1727" w:type="dxa"/>
          </w:tcPr>
          <w:p w14:paraId="6D932830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4179B6CB" w14:textId="77777777" w:rsidR="00E31BBD" w:rsidRPr="002E2B5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665F3D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73608AAA" w14:textId="77777777" w:rsidR="00E31BBD" w:rsidRPr="00532769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59B47DFD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7C5231D7" w14:textId="77352F15" w:rsidR="00E31BBD" w:rsidRPr="00744476" w:rsidRDefault="00782500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784F0AA0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B579058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E0CEA" w:rsidRPr="00744476" w14:paraId="4A901199" w14:textId="77777777" w:rsidTr="007A7AC4">
        <w:tc>
          <w:tcPr>
            <w:tcW w:w="1727" w:type="dxa"/>
          </w:tcPr>
          <w:p w14:paraId="46B50031" w14:textId="06D3B6D0" w:rsidR="000E0CEA" w:rsidRPr="00744476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28D532B1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6067071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14651D" w14:textId="1C5C1DE2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977B6A4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A698C2" w14:textId="6012BBBD" w:rsidR="000E0CEA" w:rsidRPr="00744476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F029A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53834C" w14:textId="561D8639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CE0C62D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61F7A15" w14:textId="082A8F69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309B75FF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70A8B55" w14:textId="14050145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744476" w14:paraId="0F0056A9" w14:textId="77777777" w:rsidTr="007A7AC4">
        <w:tc>
          <w:tcPr>
            <w:tcW w:w="1727" w:type="dxa"/>
          </w:tcPr>
          <w:p w14:paraId="13FFECA2" w14:textId="6BAD0395" w:rsidR="000E0CEA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5C25B25B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D382D0B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24CC9F" w14:textId="14F31AE1" w:rsidR="000E0CEA" w:rsidRPr="00744476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AD07F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AD5EB7" w14:textId="70CDCD9F" w:rsidR="000E0CEA" w:rsidRPr="00744476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21796BB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FE4E55" w14:textId="030B46BC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010213F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5D825DC" w14:textId="5C6E9F4A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703136B2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B0C3956" w14:textId="313481C1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744476" w14:paraId="22223D95" w14:textId="77777777" w:rsidTr="007A7AC4">
        <w:tc>
          <w:tcPr>
            <w:tcW w:w="1727" w:type="dxa"/>
          </w:tcPr>
          <w:p w14:paraId="1B0950A3" w14:textId="27C18A7A" w:rsidR="000E0CEA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F673C61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68433CC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C3FBCA" w14:textId="4D5AF0EB" w:rsidR="000E0CEA" w:rsidRPr="00744476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9F56B0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CD83C5" w14:textId="105B763D" w:rsidR="000E0CEA" w:rsidRPr="00744476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F44CA59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139180" w14:textId="20037BD5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2C194D3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7771468" w14:textId="14EF3FBA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1E56A4A3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CF6C64C" w14:textId="5A70684D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744476" w14:paraId="24F89CC9" w14:textId="77777777" w:rsidTr="007A7AC4">
        <w:tc>
          <w:tcPr>
            <w:tcW w:w="1727" w:type="dxa"/>
          </w:tcPr>
          <w:p w14:paraId="16A14D3B" w14:textId="6E4E3C1A" w:rsidR="000E0CEA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51C8A94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2FD27CE" w14:textId="77777777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ECF415" w14:textId="34D956A4" w:rsidR="000E0CEA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CB959" w14:textId="77777777" w:rsidR="000E0CEA" w:rsidRPr="00744476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3F5E94" w14:textId="4BF36599" w:rsidR="000E0CEA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231C260A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C120C" w14:textId="6905D09E" w:rsidR="000E0CEA" w:rsidRPr="00744476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407D039E" w14:textId="77777777" w:rsidR="000E0CEA" w:rsidRPr="00744476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7009327" w14:textId="0A425ECC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0C19EEFA" w14:textId="77777777" w:rsidR="000E0CEA" w:rsidRPr="00744476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9F19BF3" w14:textId="2914189D" w:rsidR="000E0CEA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7726A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726A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E31BBD" w:rsidRPr="00744476" w14:paraId="0D1E0C3A" w14:textId="77777777" w:rsidTr="007A7AC4">
        <w:tc>
          <w:tcPr>
            <w:tcW w:w="1727" w:type="dxa"/>
          </w:tcPr>
          <w:p w14:paraId="70A386E2" w14:textId="77777777" w:rsidR="00E31BBD" w:rsidRPr="0018344E" w:rsidRDefault="00E31BBD" w:rsidP="007A7AC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4C7A9153" w14:textId="05401DBE" w:rsidR="00E31BBD" w:rsidRPr="002E2B56" w:rsidRDefault="00F04358" w:rsidP="007A7AC4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1525F57F" w14:textId="77777777" w:rsidR="00E31BBD" w:rsidRDefault="00E31BBD" w:rsidP="007A7AC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C288" w14:textId="464BAC03" w:rsidR="00E31BBD" w:rsidRPr="0018344E" w:rsidRDefault="000E0CEA" w:rsidP="007A7AC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7FEBA7E" w14:textId="77777777" w:rsidR="00E31BBD" w:rsidRPr="0018344E" w:rsidRDefault="00E31BBD" w:rsidP="007A7AC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3A95" w14:textId="61CD53C6" w:rsidR="00E31BBD" w:rsidRPr="00721122" w:rsidRDefault="000E0CEA" w:rsidP="007A7AC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11,523,600</w:t>
            </w:r>
          </w:p>
        </w:tc>
        <w:tc>
          <w:tcPr>
            <w:tcW w:w="270" w:type="dxa"/>
            <w:shd w:val="clear" w:color="auto" w:fill="auto"/>
          </w:tcPr>
          <w:p w14:paraId="54E5328E" w14:textId="77777777" w:rsidR="00E31BBD" w:rsidRPr="00721122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155E9" w14:textId="3602D9B1" w:rsidR="00E31BBD" w:rsidRPr="00721122" w:rsidRDefault="000E0CEA" w:rsidP="007A7AC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15,523,600</w:t>
            </w:r>
          </w:p>
        </w:tc>
        <w:tc>
          <w:tcPr>
            <w:tcW w:w="236" w:type="dxa"/>
          </w:tcPr>
          <w:p w14:paraId="34D9D42A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23AD274D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44C978DC" w14:textId="77777777" w:rsidR="00E31BBD" w:rsidRPr="005964F0" w:rsidRDefault="00E31BBD" w:rsidP="007A7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002E5922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41A03925" w14:textId="2DE2C70D" w:rsidR="005A0B83" w:rsidRDefault="005A0B83" w:rsidP="00E31BB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FB14DD" w14:textId="77777777" w:rsidR="005A0B83" w:rsidRDefault="005A0B83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3CEBFDB" w14:textId="3CF9F27D" w:rsidR="00C21040" w:rsidRPr="008E1464" w:rsidRDefault="005A0745" w:rsidP="00C50CF6">
      <w:pPr>
        <w:pStyle w:val="Caption"/>
      </w:pPr>
      <w:r w:rsidRPr="005A0745">
        <w:rPr>
          <w:cs/>
        </w:rPr>
        <w:lastRenderedPageBreak/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EE75F6" w:rsidRDefault="00C21040" w:rsidP="00EE75F6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EE75F6" w:rsidRDefault="00EE0881" w:rsidP="00EE75F6">
      <w:pPr>
        <w:pStyle w:val="Bo-Blankline"/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EE75F6" w:rsidRDefault="00CD37FD" w:rsidP="00EE75F6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7777777" w:rsidR="0043318E" w:rsidRPr="008C7BBB" w:rsidRDefault="0043318E" w:rsidP="00EE75F6">
      <w:pPr>
        <w:pStyle w:val="Bo-Blankline"/>
      </w:pPr>
    </w:p>
    <w:tbl>
      <w:tblPr>
        <w:tblW w:w="13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4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F2037A" w:rsidRPr="00844EC7" w14:paraId="453C9DD0" w14:textId="77777777" w:rsidTr="00353F33">
        <w:tc>
          <w:tcPr>
            <w:tcW w:w="3024" w:type="dxa"/>
            <w:shd w:val="clear" w:color="auto" w:fill="auto"/>
            <w:vAlign w:val="bottom"/>
          </w:tcPr>
          <w:p w14:paraId="26CBE957" w14:textId="6389C2E4" w:rsidR="00F2037A" w:rsidRPr="00844EC7" w:rsidRDefault="00F2037A" w:rsidP="004331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773EC4A" w14:textId="245990F9" w:rsidR="00F2037A" w:rsidRPr="00F2037A" w:rsidRDefault="00F2037A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6079" w:rsidRPr="00844EC7" w14:paraId="6F67BC67" w14:textId="77777777" w:rsidTr="00353F33">
        <w:tc>
          <w:tcPr>
            <w:tcW w:w="3024" w:type="dxa"/>
            <w:shd w:val="clear" w:color="auto" w:fill="auto"/>
            <w:vAlign w:val="bottom"/>
          </w:tcPr>
          <w:p w14:paraId="5C886915" w14:textId="77777777" w:rsidR="00936079" w:rsidRPr="00844EC7" w:rsidRDefault="00936079" w:rsidP="00936079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8341F98" w14:textId="77777777" w:rsidR="00936079" w:rsidRPr="00844EC7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D09AD" w14:textId="77777777" w:rsidR="00936079" w:rsidRPr="00844EC7" w:rsidRDefault="00936079" w:rsidP="0093607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4358E446" w14:textId="77777777" w:rsidR="00936079" w:rsidRPr="0095749C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A34A3" w14:textId="77777777" w:rsidR="00936079" w:rsidRPr="00844EC7" w:rsidRDefault="00936079" w:rsidP="0093607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8022E94" w14:textId="77777777" w:rsidR="00936079" w:rsidRPr="00844EC7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1A3AE" w14:textId="77777777" w:rsidR="00936079" w:rsidRPr="00844EC7" w:rsidRDefault="00936079" w:rsidP="0093607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3AF8C88" w14:textId="77777777" w:rsidR="00936079" w:rsidRDefault="00936079" w:rsidP="0093607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00AEF35C" w14:textId="77777777" w:rsidR="00936079" w:rsidRDefault="00936079" w:rsidP="0093607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DB121BA" w14:textId="52BABB81" w:rsidR="00936079" w:rsidRPr="00844EC7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353F33" w:rsidRPr="00844EC7" w14:paraId="4B1E10E4" w14:textId="77777777" w:rsidTr="00353F33">
        <w:tc>
          <w:tcPr>
            <w:tcW w:w="3024" w:type="dxa"/>
            <w:shd w:val="clear" w:color="auto" w:fill="auto"/>
            <w:vAlign w:val="bottom"/>
          </w:tcPr>
          <w:p w14:paraId="417F009D" w14:textId="380C904A" w:rsidR="00353F33" w:rsidRPr="00844EC7" w:rsidRDefault="00353F33" w:rsidP="00353F33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F3E23" w:rsidRPr="000F3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476EE3" w14:textId="7D13BC70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5CADE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4564E" w14:textId="1F4C8C14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FB5E5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1D793" w14:textId="32917083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803E2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E09DB01" w14:textId="69582BCC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39067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78D7F" w14:textId="1C845996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BFEF4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60AADC" w14:textId="323A5F44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79A0F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DE6A7" w14:textId="77B77887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646CB" w14:textId="77777777" w:rsidR="00353F33" w:rsidRPr="00844EC7" w:rsidRDefault="00353F33" w:rsidP="00353F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06C772" w14:textId="5E64F715" w:rsidR="00353F33" w:rsidRPr="00844EC7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53F33" w:rsidRPr="00844EC7" w14:paraId="5E4D36F1" w14:textId="77777777" w:rsidTr="00353F33">
        <w:tc>
          <w:tcPr>
            <w:tcW w:w="3024" w:type="dxa"/>
            <w:shd w:val="clear" w:color="auto" w:fill="auto"/>
          </w:tcPr>
          <w:p w14:paraId="5B7AE8AC" w14:textId="77777777" w:rsidR="00353F33" w:rsidRPr="00844EC7" w:rsidRDefault="00353F33" w:rsidP="00353F3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53CF344" w14:textId="5DC13671" w:rsidR="00353F33" w:rsidRPr="0095749C" w:rsidRDefault="00353F33" w:rsidP="00353F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2B7B73" w:rsidRPr="003818AE" w14:paraId="27BA90F6" w14:textId="77777777" w:rsidTr="00353F33">
        <w:tc>
          <w:tcPr>
            <w:tcW w:w="3024" w:type="dxa"/>
            <w:shd w:val="clear" w:color="auto" w:fill="auto"/>
            <w:vAlign w:val="center"/>
          </w:tcPr>
          <w:p w14:paraId="5341A114" w14:textId="77777777" w:rsidR="002B7B73" w:rsidRPr="00844EC7" w:rsidRDefault="002B7B73" w:rsidP="002B7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CD5AD4" w14:textId="0DC4C909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2,650,447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23355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182630" w14:textId="78BDEF94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2,522,458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7DBEE7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1177FD" w14:textId="59DDBF7F" w:rsidR="002B7B73" w:rsidRPr="0095749C" w:rsidRDefault="002B7B73" w:rsidP="002B7B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434F71B" w14:textId="77777777" w:rsidR="002B7B73" w:rsidRPr="0095749C" w:rsidRDefault="002B7B73" w:rsidP="002B7B73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EF8AA9D" w14:textId="101C553C" w:rsidR="002B7B73" w:rsidRPr="0095749C" w:rsidRDefault="002B7B73" w:rsidP="002B7B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620C8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1440AB" w14:textId="23A83DCE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2,650,447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01B9CF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42244D" w14:textId="7812AA67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2,522,458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77593D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A76D00" w14:textId="54682A6B" w:rsidR="002B7B73" w:rsidRPr="00844EC7" w:rsidRDefault="00F86472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1,113,785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0D6BCC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ED3FF0" w14:textId="3BB00F2C" w:rsidR="002B7B73" w:rsidRPr="00844EC7" w:rsidRDefault="00F86472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1,392,086</w:t>
            </w:r>
          </w:p>
        </w:tc>
      </w:tr>
      <w:tr w:rsidR="002B7B73" w:rsidRPr="003818AE" w14:paraId="6FFBDFE4" w14:textId="77777777" w:rsidTr="00353F33">
        <w:tc>
          <w:tcPr>
            <w:tcW w:w="3024" w:type="dxa"/>
            <w:shd w:val="clear" w:color="auto" w:fill="auto"/>
            <w:vAlign w:val="center"/>
          </w:tcPr>
          <w:p w14:paraId="3B57FEBD" w14:textId="77777777" w:rsidR="002B7B73" w:rsidRPr="00844EC7" w:rsidRDefault="002B7B73" w:rsidP="002B7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D47C8A" w14:textId="02F60853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BA98D8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8660B9" w14:textId="06F5FEF3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127,697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397346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0804A4" w14:textId="2B0859CF" w:rsidR="002B7B73" w:rsidRPr="0095749C" w:rsidRDefault="002B7B73" w:rsidP="002B7B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23A6FAF8" w14:textId="77777777" w:rsidR="002B7B73" w:rsidRPr="0095749C" w:rsidRDefault="002B7B73" w:rsidP="002B7B73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7F6CB71" w14:textId="267AB663" w:rsidR="002B7B73" w:rsidRPr="0095749C" w:rsidRDefault="002B7B73" w:rsidP="002B7B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E7959A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630FD6" w14:textId="18057E6A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6344E2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565829" w14:textId="0FF17FF6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127,697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80F05E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9206F7" w14:textId="7CDBEAE8" w:rsidR="002B7B73" w:rsidRPr="00844EC7" w:rsidRDefault="00F86472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21E9C6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124C0A" w14:textId="1531F6DE" w:rsidR="002B7B73" w:rsidRPr="00844EC7" w:rsidRDefault="00F86472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3,248</w:t>
            </w:r>
          </w:p>
        </w:tc>
      </w:tr>
      <w:tr w:rsidR="002B7B73" w:rsidRPr="003818AE" w14:paraId="2599305A" w14:textId="77777777" w:rsidTr="00353F33">
        <w:tc>
          <w:tcPr>
            <w:tcW w:w="3024" w:type="dxa"/>
            <w:shd w:val="clear" w:color="auto" w:fill="auto"/>
            <w:vAlign w:val="center"/>
          </w:tcPr>
          <w:p w14:paraId="2CC919E1" w14:textId="77777777" w:rsidR="002B7B73" w:rsidRPr="00844EC7" w:rsidRDefault="002B7B73" w:rsidP="002B7B7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29472" w14:textId="5E222AC8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2,787,592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5ACBC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08189" w14:textId="5A86E578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E64B6C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8423B" w14:textId="7A6A1889" w:rsidR="002B7B73" w:rsidRPr="0095749C" w:rsidRDefault="002B7B73" w:rsidP="002B7B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1419CAA" w14:textId="77777777" w:rsidR="002B7B73" w:rsidRPr="0095749C" w:rsidRDefault="002B7B73" w:rsidP="002B7B73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3E753" w14:textId="27615B3A" w:rsidR="002B7B73" w:rsidRPr="0095749C" w:rsidRDefault="002B7B73" w:rsidP="002B7B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E0C29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52C6D" w14:textId="05B37F85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2,787,592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163FE5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DF60E" w14:textId="69E82061" w:rsidR="002B7B73" w:rsidRPr="00844EC7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F543F7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D1C25" w14:textId="54D2BCF8" w:rsidR="002B7B73" w:rsidRPr="00844EC7" w:rsidRDefault="00F86472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1,124,795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6D80DF" w14:textId="77777777" w:rsidR="002B7B73" w:rsidRPr="00844EC7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5C527" w14:textId="22269394" w:rsidR="002B7B73" w:rsidRPr="00844EC7" w:rsidRDefault="00F86472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1,395,334</w:t>
            </w:r>
          </w:p>
        </w:tc>
      </w:tr>
      <w:tr w:rsidR="002B7B73" w:rsidRPr="003818AE" w14:paraId="517CAD5B" w14:textId="77777777" w:rsidTr="00353F33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23ED0734" w14:textId="080C83D9" w:rsidR="002B7B73" w:rsidRPr="00FF0171" w:rsidRDefault="002B7B73" w:rsidP="002B7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3A2B88" w14:textId="77777777" w:rsidR="002B7B73" w:rsidRPr="00844EC7" w:rsidRDefault="002B7B73" w:rsidP="002B7B73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A4F1D8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DEEBD2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09B6F9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BD46A6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4C2020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C7952F3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70209F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A066A1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8DF36C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C05446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6DB356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59CAC" w14:textId="77777777" w:rsidR="002B7B73" w:rsidRPr="00216B61" w:rsidRDefault="002B7B73" w:rsidP="002B7B73">
            <w:pPr>
              <w:pStyle w:val="Ang15"/>
              <w:rPr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D82F54" w14:textId="77777777" w:rsidR="002B7B73" w:rsidRPr="00216B61" w:rsidRDefault="002B7B73" w:rsidP="002B7B73">
            <w:pPr>
              <w:pStyle w:val="Ang15"/>
              <w:rPr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C6FE0" w14:textId="77777777" w:rsidR="002B7B73" w:rsidRPr="00216B61" w:rsidRDefault="002B7B73" w:rsidP="002B7B73">
            <w:pPr>
              <w:pStyle w:val="Ang15"/>
              <w:rPr>
                <w:b/>
                <w:bCs/>
                <w:cs/>
                <w:lang w:val="en-US"/>
              </w:rPr>
            </w:pPr>
          </w:p>
        </w:tc>
      </w:tr>
      <w:tr w:rsidR="002B7B73" w:rsidRPr="003818AE" w14:paraId="0508C337" w14:textId="77777777" w:rsidTr="00353F33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632249FE" w14:textId="3D82E0BD" w:rsidR="002B7B73" w:rsidRPr="00FF0171" w:rsidRDefault="002B7B73" w:rsidP="002B7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7D8657" w14:textId="77777777" w:rsidR="002B7B73" w:rsidRPr="00844EC7" w:rsidRDefault="002B7B73" w:rsidP="002B7B73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97951E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406DBF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BF2E06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557CE9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EA5E398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D18F5E5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9E0419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0FE581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E48F6E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5F5BAF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4D118F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A74B48" w14:textId="45EF7818" w:rsidR="002B7B73" w:rsidRPr="00B66BA6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(21,147)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FFC2B3" w14:textId="77777777" w:rsidR="002B7B73" w:rsidRPr="00451E6D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D3A0D" w14:textId="26299869" w:rsidR="002B7B73" w:rsidRPr="00504FD8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(81,</w:t>
            </w:r>
            <w:r w:rsidRPr="00451E6D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B7B73" w:rsidRPr="003818AE" w14:paraId="6768B5BF" w14:textId="77777777" w:rsidTr="00353F33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40D1D356" w14:textId="60F48D9F" w:rsidR="002B7B73" w:rsidRPr="00FF0171" w:rsidRDefault="002B7B73" w:rsidP="002B7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A566EE" w14:textId="77777777" w:rsidR="002B7B73" w:rsidRPr="00844EC7" w:rsidRDefault="002B7B73" w:rsidP="002B7B73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6A8664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B25A36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3B7FB8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9F7A5E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426330A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880F95A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AA8B1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567494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C3295B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166EDC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A7CFDB" w14:textId="77777777" w:rsidR="002B7B73" w:rsidRPr="00844EC7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DDC78C" w14:textId="2A31533F" w:rsidR="002B7B73" w:rsidRPr="00B66BA6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(244,666)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3D082B" w14:textId="77777777" w:rsidR="002B7B73" w:rsidRPr="00451E6D" w:rsidRDefault="002B7B73" w:rsidP="002B7B73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6F504F" w14:textId="445FA791" w:rsidR="002B7B73" w:rsidRPr="00504FD8" w:rsidRDefault="002B7B73" w:rsidP="002B7B7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(217,536)</w:t>
            </w:r>
          </w:p>
        </w:tc>
      </w:tr>
      <w:tr w:rsidR="002B7B73" w:rsidRPr="003818AE" w14:paraId="2CB6257C" w14:textId="3D7FF91C" w:rsidTr="00353F33">
        <w:tc>
          <w:tcPr>
            <w:tcW w:w="5564" w:type="dxa"/>
            <w:gridSpan w:val="4"/>
            <w:shd w:val="clear" w:color="auto" w:fill="auto"/>
            <w:vAlign w:val="center"/>
          </w:tcPr>
          <w:p w14:paraId="6C24F6CD" w14:textId="77777777" w:rsidR="002B7B73" w:rsidRPr="00090330" w:rsidRDefault="002B7B73" w:rsidP="002B7B7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1CFC4C" w14:textId="77777777" w:rsidR="002B7B73" w:rsidRPr="00090330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07EA1E" w14:textId="77777777" w:rsidR="002B7B73" w:rsidRPr="00090330" w:rsidRDefault="002B7B73" w:rsidP="002B7B7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AAD5A10" w14:textId="77777777" w:rsidR="002B7B73" w:rsidRPr="00090330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764F77F" w14:textId="77777777" w:rsidR="002B7B73" w:rsidRPr="00090330" w:rsidRDefault="002B7B73" w:rsidP="002B7B7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779B40" w14:textId="77777777" w:rsidR="002B7B73" w:rsidRPr="00090330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8BD777" w14:textId="77777777" w:rsidR="002B7B73" w:rsidRPr="00090330" w:rsidRDefault="002B7B73" w:rsidP="002B7B7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D5DBAD" w14:textId="77777777" w:rsidR="002B7B73" w:rsidRPr="00090330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5967F9" w14:textId="77777777" w:rsidR="002B7B73" w:rsidRPr="00090330" w:rsidRDefault="002B7B73" w:rsidP="002B7B7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F67321" w14:textId="77777777" w:rsidR="002B7B73" w:rsidRPr="00090330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AB9142" w14:textId="546CD8DF" w:rsidR="002B7B73" w:rsidRPr="00EE75F6" w:rsidRDefault="002B7B73" w:rsidP="002B7B73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858,982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F04368" w14:textId="77777777" w:rsidR="002B7B73" w:rsidRPr="00EE75F6" w:rsidRDefault="002B7B73" w:rsidP="002B7B7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6A9A0" w14:textId="3E056E92" w:rsidR="002B7B73" w:rsidRPr="00EE75F6" w:rsidRDefault="002B7B73" w:rsidP="002B7B73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1,096,693</w:t>
            </w:r>
          </w:p>
        </w:tc>
      </w:tr>
    </w:tbl>
    <w:p w14:paraId="62C8CF06" w14:textId="77777777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7D5286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7D5286">
          <w:footerReference w:type="default" r:id="rId11"/>
          <w:pgSz w:w="16834" w:h="11909" w:orient="landscape" w:code="9"/>
          <w:pgMar w:top="1166" w:right="1264" w:bottom="1152" w:left="1170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F0171" w:rsidRPr="0027504C" w14:paraId="08183A80" w14:textId="77777777" w:rsidTr="001A765A">
        <w:tc>
          <w:tcPr>
            <w:tcW w:w="4842" w:type="dxa"/>
            <w:shd w:val="clear" w:color="auto" w:fill="auto"/>
          </w:tcPr>
          <w:p w14:paraId="59BD9C0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A16FFA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BF8EFE7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27504C" w14:paraId="65ECEBE8" w14:textId="77777777" w:rsidTr="001A765A">
        <w:tc>
          <w:tcPr>
            <w:tcW w:w="4842" w:type="dxa"/>
            <w:shd w:val="clear" w:color="auto" w:fill="auto"/>
          </w:tcPr>
          <w:p w14:paraId="24890237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3726B6E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D26D602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F0171" w:rsidRPr="0027504C" w14:paraId="0E67DEC5" w14:textId="77777777" w:rsidTr="001A765A">
        <w:tc>
          <w:tcPr>
            <w:tcW w:w="4842" w:type="dxa"/>
            <w:shd w:val="clear" w:color="auto" w:fill="auto"/>
          </w:tcPr>
          <w:p w14:paraId="4D2313AC" w14:textId="37D78651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06" w:type="dxa"/>
            <w:shd w:val="clear" w:color="auto" w:fill="auto"/>
          </w:tcPr>
          <w:p w14:paraId="55B69901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2E3B23E" w14:textId="16102A28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3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FF0171" w:rsidRPr="00FB34CF" w:rsidRDefault="00FF0171" w:rsidP="001A76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305100F6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3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F0171" w:rsidRPr="0027504C" w14:paraId="0D16D095" w14:textId="77777777" w:rsidTr="001A765A">
        <w:tc>
          <w:tcPr>
            <w:tcW w:w="4842" w:type="dxa"/>
            <w:shd w:val="clear" w:color="auto" w:fill="auto"/>
          </w:tcPr>
          <w:p w14:paraId="41D9D3C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C9F6512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F7A2CD4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3F33" w:rsidRPr="0027504C" w14:paraId="25481871" w14:textId="77777777" w:rsidTr="007A7AC4">
        <w:tc>
          <w:tcPr>
            <w:tcW w:w="4842" w:type="dxa"/>
            <w:shd w:val="clear" w:color="auto" w:fill="auto"/>
            <w:vAlign w:val="center"/>
          </w:tcPr>
          <w:p w14:paraId="3F4C9881" w14:textId="77777777" w:rsidR="00353F33" w:rsidRPr="00FB34CF" w:rsidRDefault="00353F33" w:rsidP="00353F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7883656D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9720C23" w14:textId="6EE95937" w:rsidR="00353F33" w:rsidRPr="00FB34CF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852,522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2686A9BA" w:rsidR="00353F33" w:rsidRPr="00FB34CF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1,100,267</w:t>
            </w:r>
          </w:p>
        </w:tc>
      </w:tr>
      <w:tr w:rsidR="00353F33" w:rsidRPr="0027504C" w14:paraId="1B40B213" w14:textId="77777777" w:rsidTr="007A7AC4">
        <w:tc>
          <w:tcPr>
            <w:tcW w:w="4842" w:type="dxa"/>
            <w:shd w:val="clear" w:color="auto" w:fill="auto"/>
            <w:vAlign w:val="center"/>
          </w:tcPr>
          <w:p w14:paraId="59DE64B7" w14:textId="77777777" w:rsidR="00353F33" w:rsidRPr="00FB34CF" w:rsidRDefault="00353F33" w:rsidP="00353F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43CAAD20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0E13D1" w14:textId="60A2418B" w:rsidR="00353F33" w:rsidRPr="00FB34CF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6,460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42AA38AD" w:rsidR="00353F33" w:rsidRPr="00FB34CF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(3,574)</w:t>
            </w:r>
          </w:p>
        </w:tc>
      </w:tr>
      <w:tr w:rsidR="00353F33" w:rsidRPr="0027504C" w14:paraId="79B38F1A" w14:textId="77777777" w:rsidTr="007A7AC4">
        <w:tc>
          <w:tcPr>
            <w:tcW w:w="4842" w:type="dxa"/>
            <w:shd w:val="clear" w:color="auto" w:fill="auto"/>
          </w:tcPr>
          <w:p w14:paraId="1BFC497D" w14:textId="77777777" w:rsidR="00353F33" w:rsidRPr="00BB268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389BF7EF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8CF734" w14:textId="73188AB1" w:rsidR="00353F33" w:rsidRPr="00FB34CF" w:rsidRDefault="002B7B73" w:rsidP="00353F3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858,982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025791DE" w:rsidR="00353F33" w:rsidRPr="00FB34CF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1,096,693</w:t>
            </w:r>
          </w:p>
        </w:tc>
      </w:tr>
      <w:tr w:rsidR="00353F33" w:rsidRPr="0027504C" w14:paraId="1ABC1C86" w14:textId="77777777" w:rsidTr="007A7AC4">
        <w:tc>
          <w:tcPr>
            <w:tcW w:w="4842" w:type="dxa"/>
            <w:shd w:val="clear" w:color="auto" w:fill="auto"/>
            <w:vAlign w:val="center"/>
          </w:tcPr>
          <w:p w14:paraId="7885D1C0" w14:textId="77777777" w:rsidR="00353F33" w:rsidRPr="00BB268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40CCB5F3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9BA9DF3" w14:textId="0F8D9E17" w:rsidR="00353F33" w:rsidRPr="00FB34CF" w:rsidRDefault="002B7B73" w:rsidP="00353F33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7834BBE0" w:rsidR="00353F33" w:rsidRPr="00FB34CF" w:rsidRDefault="00353F33" w:rsidP="00353F33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F33" w:rsidRPr="0027504C" w14:paraId="2963CF92" w14:textId="77777777" w:rsidTr="007A7AC4">
        <w:trPr>
          <w:trHeight w:val="415"/>
        </w:trPr>
        <w:tc>
          <w:tcPr>
            <w:tcW w:w="4842" w:type="dxa"/>
            <w:shd w:val="clear" w:color="auto" w:fill="auto"/>
          </w:tcPr>
          <w:p w14:paraId="3D9F0B29" w14:textId="77777777" w:rsidR="00353F33" w:rsidRPr="00353F33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3F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197BEC81" w14:textId="77777777" w:rsidR="00353F33" w:rsidRPr="0027504C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353F33" w:rsidRPr="0027504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711EA4C4" w:rsidR="00353F33" w:rsidRPr="0027504C" w:rsidRDefault="002B7B73" w:rsidP="00353F3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858,982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353F33" w:rsidRPr="0027504C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3846084F" w:rsidR="00353F33" w:rsidRPr="00C151FC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1,096,693</w:t>
            </w:r>
          </w:p>
        </w:tc>
      </w:tr>
    </w:tbl>
    <w:p w14:paraId="0E9FC4F6" w14:textId="77777777" w:rsidR="00FF0171" w:rsidRPr="00FF0171" w:rsidRDefault="00FF0171" w:rsidP="00FF0171">
      <w:pPr>
        <w:pStyle w:val="Bo-Blankline"/>
        <w:rPr>
          <w:rFonts w:asciiTheme="majorBidi" w:hAnsiTheme="majorBidi" w:cstheme="majorBidi"/>
        </w:rPr>
      </w:pPr>
    </w:p>
    <w:p w14:paraId="7AEA21FF" w14:textId="48F0CDB3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4B5965A1" w:rsidR="001B3E66" w:rsidRPr="00153447" w:rsidRDefault="001B3E66" w:rsidP="00E62E7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73002E" w:rsidRPr="0078123E" w14:paraId="2A10E122" w14:textId="77777777" w:rsidTr="00B521D7">
        <w:tc>
          <w:tcPr>
            <w:tcW w:w="4860" w:type="dxa"/>
            <w:shd w:val="clear" w:color="auto" w:fill="auto"/>
          </w:tcPr>
          <w:p w14:paraId="64C9580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B41EB1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E4AB32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886ED6" w14:textId="261AA8BC" w:rsidR="0073002E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75C" w:rsidRPr="0078123E" w14:paraId="02DA424E" w14:textId="77777777" w:rsidTr="00B521D7">
        <w:tc>
          <w:tcPr>
            <w:tcW w:w="4860" w:type="dxa"/>
            <w:shd w:val="clear" w:color="auto" w:fill="auto"/>
          </w:tcPr>
          <w:p w14:paraId="2D44A9CD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E32DA8A" w14:textId="77777777" w:rsidR="00F0475C" w:rsidRPr="0078123E" w:rsidRDefault="00F0475C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FF6BB65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77FF4AB" w14:textId="452E0ABD" w:rsidR="00F0475C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3002E" w:rsidRPr="0078123E" w14:paraId="50957838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D81866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D0CFBF3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62A627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10F447" w14:textId="115EAF0A" w:rsidR="0073002E" w:rsidRPr="006145CD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14:paraId="6C7841B3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C7D5E3F" w14:textId="137BC77A" w:rsidR="0073002E" w:rsidRPr="006145CD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002E" w:rsidRPr="0078123E" w14:paraId="6EAA3C7E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499A393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5253084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EC32A4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A6048" w14:textId="658CD69D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3F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2A8C6640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673B72A6" w14:textId="3A2586E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3F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3002E" w:rsidRPr="0078123E" w14:paraId="26AFD80E" w14:textId="77777777" w:rsidTr="00B521D7">
        <w:tc>
          <w:tcPr>
            <w:tcW w:w="4860" w:type="dxa"/>
            <w:shd w:val="clear" w:color="auto" w:fill="auto"/>
          </w:tcPr>
          <w:p w14:paraId="13DFA716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619AD7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208A18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55E88B8" w14:textId="7777777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3F33" w:rsidRPr="00C30615" w14:paraId="09ECE14B" w14:textId="77777777" w:rsidTr="00D072E5">
        <w:tc>
          <w:tcPr>
            <w:tcW w:w="4860" w:type="dxa"/>
            <w:shd w:val="clear" w:color="auto" w:fill="auto"/>
            <w:vAlign w:val="center"/>
          </w:tcPr>
          <w:p w14:paraId="4300696D" w14:textId="77777777" w:rsidR="00353F33" w:rsidRPr="0078123E" w:rsidRDefault="00353F33" w:rsidP="00353F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01D95A5C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A6C3425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9362C" w14:textId="64CE655D" w:rsidR="00353F33" w:rsidRPr="00E7659B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44,720,570</w:t>
            </w:r>
          </w:p>
        </w:tc>
        <w:tc>
          <w:tcPr>
            <w:tcW w:w="234" w:type="dxa"/>
            <w:shd w:val="clear" w:color="auto" w:fill="auto"/>
          </w:tcPr>
          <w:p w14:paraId="064038CE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8CFE0B8" w14:textId="4650FB8B" w:rsidR="00353F33" w:rsidRPr="00C30615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42,956,956</w:t>
            </w:r>
          </w:p>
        </w:tc>
      </w:tr>
      <w:tr w:rsidR="00353F33" w:rsidRPr="00E7659B" w14:paraId="1A6D6E45" w14:textId="77777777" w:rsidTr="00D072E5">
        <w:tc>
          <w:tcPr>
            <w:tcW w:w="4860" w:type="dxa"/>
            <w:shd w:val="clear" w:color="auto" w:fill="auto"/>
            <w:vAlign w:val="center"/>
          </w:tcPr>
          <w:p w14:paraId="5F8BA3AE" w14:textId="77777777" w:rsidR="00353F33" w:rsidRPr="0078123E" w:rsidRDefault="00353F33" w:rsidP="00353F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B133536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AED1AC7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92D0A" w14:textId="2BF4CC65" w:rsidR="00353F33" w:rsidRPr="00E7659B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78,812</w:t>
            </w:r>
          </w:p>
        </w:tc>
        <w:tc>
          <w:tcPr>
            <w:tcW w:w="234" w:type="dxa"/>
            <w:shd w:val="clear" w:color="auto" w:fill="auto"/>
          </w:tcPr>
          <w:p w14:paraId="47B1D670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C7C5FA1" w14:textId="2BCEDB2A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74,742</w:t>
            </w:r>
          </w:p>
        </w:tc>
      </w:tr>
      <w:tr w:rsidR="00353F33" w:rsidRPr="00E7659B" w14:paraId="0095EBF6" w14:textId="77777777" w:rsidTr="00D072E5">
        <w:tc>
          <w:tcPr>
            <w:tcW w:w="4860" w:type="dxa"/>
            <w:shd w:val="clear" w:color="auto" w:fill="auto"/>
          </w:tcPr>
          <w:p w14:paraId="732C0B2E" w14:textId="77777777" w:rsidR="00353F33" w:rsidRPr="00153447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7BB5D3CD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98B557D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532F" w14:textId="49A96E86" w:rsidR="00353F33" w:rsidRPr="00E7659B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44,799,382</w:t>
            </w:r>
          </w:p>
        </w:tc>
        <w:tc>
          <w:tcPr>
            <w:tcW w:w="234" w:type="dxa"/>
            <w:shd w:val="clear" w:color="auto" w:fill="auto"/>
          </w:tcPr>
          <w:p w14:paraId="67930372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104C" w14:textId="39BAA1AA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43,031,698</w:t>
            </w:r>
          </w:p>
        </w:tc>
      </w:tr>
      <w:tr w:rsidR="00353F33" w:rsidRPr="00E7659B" w14:paraId="039E1F75" w14:textId="77777777" w:rsidTr="00D072E5">
        <w:tc>
          <w:tcPr>
            <w:tcW w:w="4860" w:type="dxa"/>
            <w:shd w:val="clear" w:color="auto" w:fill="auto"/>
          </w:tcPr>
          <w:p w14:paraId="1289E043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4E6D1E0A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2657B6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BCD5" w14:textId="5C2FE273" w:rsidR="00353F33" w:rsidRPr="00E7659B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4,894,383</w:t>
            </w:r>
          </w:p>
        </w:tc>
        <w:tc>
          <w:tcPr>
            <w:tcW w:w="234" w:type="dxa"/>
            <w:shd w:val="clear" w:color="auto" w:fill="auto"/>
          </w:tcPr>
          <w:p w14:paraId="25FBF772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F81" w14:textId="47D8D491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5,453,652</w:t>
            </w:r>
          </w:p>
        </w:tc>
      </w:tr>
      <w:tr w:rsidR="00353F33" w:rsidRPr="00E7659B" w14:paraId="5479398D" w14:textId="77777777" w:rsidTr="00D072E5">
        <w:tc>
          <w:tcPr>
            <w:tcW w:w="4860" w:type="dxa"/>
            <w:shd w:val="clear" w:color="auto" w:fill="auto"/>
          </w:tcPr>
          <w:p w14:paraId="64298BF1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28EA7E7C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7031E08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40194" w14:textId="50F1D32B" w:rsidR="00353F33" w:rsidRPr="00E7659B" w:rsidRDefault="002B7B73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49,693,765</w:t>
            </w:r>
          </w:p>
        </w:tc>
        <w:tc>
          <w:tcPr>
            <w:tcW w:w="234" w:type="dxa"/>
            <w:shd w:val="clear" w:color="auto" w:fill="auto"/>
          </w:tcPr>
          <w:p w14:paraId="77DD8173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C0E32" w14:textId="645FA866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48,485,350</w:t>
            </w:r>
          </w:p>
        </w:tc>
      </w:tr>
    </w:tbl>
    <w:p w14:paraId="3F9CB884" w14:textId="061CA88D" w:rsidR="00F0475C" w:rsidRDefault="00F0475C" w:rsidP="00E62E7A">
      <w:pPr>
        <w:pStyle w:val="Bo-Blankline"/>
      </w:pPr>
    </w:p>
    <w:p w14:paraId="147AE698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2E84BDA0" w14:textId="77777777" w:rsidR="00581076" w:rsidRPr="00AE0BB7" w:rsidRDefault="00581076" w:rsidP="006E00CD">
      <w:pPr>
        <w:pStyle w:val="Caption"/>
        <w:ind w:left="567" w:hanging="567"/>
      </w:pPr>
      <w:r w:rsidRPr="00AE0BB7">
        <w:rPr>
          <w:rFonts w:hint="cs"/>
          <w:cs/>
        </w:rPr>
        <w:lastRenderedPageBreak/>
        <w:t>ภาษีเงินได้</w:t>
      </w:r>
    </w:p>
    <w:p w14:paraId="356B722D" w14:textId="444F9F19" w:rsidR="00A97089" w:rsidRPr="00153447" w:rsidRDefault="00A97089" w:rsidP="00E62E7A">
      <w:pPr>
        <w:pStyle w:val="Bo-Blankline"/>
        <w:rPr>
          <w:lang w:val="en-US"/>
        </w:rPr>
      </w:pPr>
    </w:p>
    <w:p w14:paraId="70E09D45" w14:textId="32379DF3" w:rsidR="00255406" w:rsidRPr="00AE0BB7" w:rsidRDefault="00255406" w:rsidP="00255406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 xml:space="preserve">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AE0BB7">
        <w:rPr>
          <w:spacing w:val="-2"/>
          <w:lang w:val="en-US"/>
        </w:rPr>
        <w:t>31</w:t>
      </w:r>
      <w:r w:rsidRPr="00AE0BB7">
        <w:rPr>
          <w:spacing w:val="-2"/>
          <w:cs/>
          <w:lang w:val="en-US"/>
        </w:rPr>
        <w:t xml:space="preserve"> มีนาคม </w:t>
      </w:r>
      <w:r w:rsidRPr="00AE0BB7">
        <w:rPr>
          <w:spacing w:val="-2"/>
          <w:lang w:val="en-US"/>
        </w:rPr>
        <w:t>256</w:t>
      </w:r>
      <w:r w:rsidR="00353F33">
        <w:rPr>
          <w:spacing w:val="-2"/>
          <w:lang w:val="en-US"/>
        </w:rPr>
        <w:t>5</w:t>
      </w:r>
      <w:r w:rsidR="00590313" w:rsidRPr="00AE0BB7">
        <w:rPr>
          <w:spacing w:val="-2"/>
          <w:lang w:val="en-US"/>
        </w:rPr>
        <w:t xml:space="preserve"> </w:t>
      </w:r>
      <w:r w:rsidRPr="00AE0BB7">
        <w:rPr>
          <w:cs/>
          <w:lang w:val="en-US"/>
        </w:rPr>
        <w:t xml:space="preserve">คือร้อยละ </w:t>
      </w:r>
      <w:r w:rsidR="000E0CEA">
        <w:rPr>
          <w:lang w:val="en-US"/>
        </w:rPr>
        <w:t>0.5</w:t>
      </w:r>
      <w:r w:rsidRPr="00AE0BB7">
        <w:rPr>
          <w:cs/>
          <w:lang w:val="en-US"/>
        </w:rPr>
        <w:t xml:space="preserve"> และ </w:t>
      </w:r>
      <w:r w:rsidR="000E0CEA">
        <w:rPr>
          <w:lang w:val="en-US"/>
        </w:rPr>
        <w:t>0.5</w:t>
      </w:r>
      <w:r w:rsidR="006C6F56">
        <w:rPr>
          <w:lang w:val="en-US"/>
        </w:rPr>
        <w:t xml:space="preserve"> </w:t>
      </w:r>
      <w:r w:rsidRPr="00AE0BB7">
        <w:rPr>
          <w:cs/>
          <w:lang w:val="en-US"/>
        </w:rPr>
        <w:t xml:space="preserve">ตามลำดับ </w:t>
      </w:r>
      <w:r w:rsidRPr="00A9302F">
        <w:rPr>
          <w:i/>
          <w:iCs/>
          <w:cs/>
          <w:lang w:val="en-US"/>
        </w:rPr>
        <w:t>(</w:t>
      </w:r>
      <w:r w:rsidRPr="00A9302F">
        <w:rPr>
          <w:i/>
          <w:iCs/>
          <w:lang w:val="en-US"/>
        </w:rPr>
        <w:t>31</w:t>
      </w:r>
      <w:r w:rsidRPr="00A9302F">
        <w:rPr>
          <w:i/>
          <w:iCs/>
          <w:cs/>
          <w:lang w:val="en-US"/>
        </w:rPr>
        <w:t xml:space="preserve"> </w:t>
      </w:r>
      <w:r w:rsidR="00B25A89">
        <w:rPr>
          <w:rFonts w:hint="cs"/>
          <w:i/>
          <w:iCs/>
          <w:cs/>
          <w:lang w:val="en-US"/>
        </w:rPr>
        <w:t>มีนาคม</w:t>
      </w:r>
      <w:r w:rsidRPr="00A9302F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 w:rsidR="00353F33">
        <w:rPr>
          <w:i/>
          <w:iCs/>
          <w:lang w:val="en-US"/>
        </w:rPr>
        <w:t>4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B25A89">
        <w:rPr>
          <w:i/>
          <w:iCs/>
          <w:lang w:val="en-US"/>
        </w:rPr>
        <w:t>3.3</w:t>
      </w:r>
      <w:r w:rsidRPr="00A9302F">
        <w:rPr>
          <w:i/>
          <w:iCs/>
          <w:cs/>
          <w:lang w:val="en-US"/>
        </w:rPr>
        <w:t xml:space="preserve"> และ </w:t>
      </w:r>
      <w:r w:rsidR="00B25A89">
        <w:rPr>
          <w:i/>
          <w:iCs/>
          <w:lang w:val="en-US"/>
        </w:rPr>
        <w:t>3.3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0A9151C3" w14:textId="77777777" w:rsidR="00DC7AC1" w:rsidRPr="00153447" w:rsidRDefault="00DC7AC1" w:rsidP="00255406">
      <w:pPr>
        <w:pStyle w:val="Ang15"/>
        <w:rPr>
          <w:sz w:val="20"/>
          <w:szCs w:val="20"/>
          <w:lang w:val="en-US"/>
        </w:rPr>
      </w:pPr>
    </w:p>
    <w:p w14:paraId="73FE52DB" w14:textId="5485B2B9" w:rsidR="00255406" w:rsidRP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255406">
        <w:rPr>
          <w:rFonts w:ascii="Angsana New" w:hAnsi="Angsana New"/>
          <w:sz w:val="30"/>
          <w:szCs w:val="30"/>
        </w:rPr>
        <w:t>604</w:t>
      </w:r>
      <w:r w:rsidRPr="00255406">
        <w:rPr>
          <w:rFonts w:ascii="Angsana New" w:hAnsi="Angsana New"/>
          <w:sz w:val="30"/>
          <w:szCs w:val="30"/>
          <w:cs/>
        </w:rPr>
        <w:t xml:space="preserve"> และฉบับที่ </w:t>
      </w:r>
      <w:r w:rsidRPr="00255406">
        <w:rPr>
          <w:rFonts w:ascii="Angsana New" w:hAnsi="Angsana New"/>
          <w:sz w:val="30"/>
          <w:szCs w:val="30"/>
        </w:rPr>
        <w:t>642</w:t>
      </w:r>
    </w:p>
    <w:p w14:paraId="3D974AFD" w14:textId="34614D41" w:rsidR="00255406" w:rsidRDefault="00B25A89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การลดลงของกำไรจากกิจการที่ไม่ได้รับการส่งเสริมการลงทุน</w:t>
      </w:r>
    </w:p>
    <w:p w14:paraId="13DD940D" w14:textId="33A8AE95" w:rsidR="00B25A89" w:rsidRDefault="00B25A89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การลดลงของค่าใช้จ่ายต้องห้ามทางภาษี</w:t>
      </w:r>
    </w:p>
    <w:p w14:paraId="087602EB" w14:textId="4231F5B2" w:rsidR="00F0475C" w:rsidRDefault="00F0475C" w:rsidP="00E62E7A">
      <w:pPr>
        <w:pStyle w:val="Bo-Blankline"/>
      </w:pPr>
    </w:p>
    <w:p w14:paraId="52AF824D" w14:textId="09461BE3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2269ABE" w14:textId="77777777" w:rsidR="00A95E68" w:rsidRPr="00153447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153447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015D1A99" w14:textId="6BA410D9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F04358" w14:paraId="6EC8E7B7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F08F396" w14:textId="77777777" w:rsidR="00171EAE" w:rsidRPr="00F04358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57591A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A620E3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71EAE" w:rsidRPr="00F04358" w14:paraId="23721834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6E421B" w14:textId="77777777" w:rsidR="00171EAE" w:rsidRPr="00F04358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CEACB9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57A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A7ED98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539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F04358" w14:paraId="1CC6F85A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6B1748A6" w14:textId="69998800" w:rsidR="00171EAE" w:rsidRPr="00F04358" w:rsidRDefault="00171EAE" w:rsidP="007A7AC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F0435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720" w:type="dxa"/>
            <w:shd w:val="clear" w:color="auto" w:fill="auto"/>
          </w:tcPr>
          <w:p w14:paraId="774AE643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709027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C56ECBA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5DC47D20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21A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4749BC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A75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4AFD6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A5D51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51AA539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14968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AA027C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2E118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62867D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CE3037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1CA0C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089E6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F04358" w14:paraId="4E0EDF30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1832463A" w14:textId="77777777" w:rsidR="00171EAE" w:rsidRPr="00F04358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D50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644F243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F04358" w14:paraId="09BEFBA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11ADA018" w14:textId="77777777" w:rsidR="00171EAE" w:rsidRPr="00F04358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CE3739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4CD71F0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3CE5D4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EDE6CA6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FB0B2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AE696E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B37F25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C57AB1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4BB53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742F23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5412CF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06755C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753714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2DF93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F04358" w14:paraId="132BA7CB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EC886AF" w14:textId="77777777" w:rsidR="00171EAE" w:rsidRPr="00F04358" w:rsidRDefault="00171EAE" w:rsidP="007A7A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DE3EC0C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BE3679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0A06F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1B9F5E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1BF71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9E2E21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08FAD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38C5D40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E25B3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D1EA9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8210003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50A6189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4C94B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F2296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F04358" w14:paraId="1227AC82" w14:textId="77777777" w:rsidTr="00B862C6">
        <w:trPr>
          <w:trHeight w:val="261"/>
        </w:trPr>
        <w:tc>
          <w:tcPr>
            <w:tcW w:w="2610" w:type="dxa"/>
            <w:shd w:val="clear" w:color="auto" w:fill="auto"/>
          </w:tcPr>
          <w:p w14:paraId="0CD0D9E3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4343835A" w14:textId="77777777" w:rsidR="00171EAE" w:rsidRPr="00F04358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1012DBC8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95BCC9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D162A5B" w14:textId="5B4CA318" w:rsidR="000E0CEA" w:rsidRPr="00F04358" w:rsidRDefault="000E0CEA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43,814</w:t>
            </w:r>
          </w:p>
        </w:tc>
        <w:tc>
          <w:tcPr>
            <w:tcW w:w="270" w:type="dxa"/>
            <w:shd w:val="clear" w:color="auto" w:fill="auto"/>
          </w:tcPr>
          <w:p w14:paraId="1663A73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55F969A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C48802" w14:textId="7F217D17" w:rsidR="000E0CEA" w:rsidRPr="00F04358" w:rsidRDefault="000E0CEA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2A60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D44CF5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FFE0180" w14:textId="18E693D0" w:rsidR="00E431D1" w:rsidRPr="00F04358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43,814</w:t>
            </w:r>
          </w:p>
        </w:tc>
        <w:tc>
          <w:tcPr>
            <w:tcW w:w="270" w:type="dxa"/>
            <w:shd w:val="clear" w:color="auto" w:fill="auto"/>
          </w:tcPr>
          <w:p w14:paraId="6E8C5BE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20E131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1223AF5" w14:textId="40FFFF99" w:rsidR="00E431D1" w:rsidRPr="00F04358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CB4C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8FFB80C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58EBC57" w14:textId="1DFA9CA1" w:rsidR="00E431D1" w:rsidRPr="00F04358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43,814</w:t>
            </w:r>
          </w:p>
        </w:tc>
        <w:tc>
          <w:tcPr>
            <w:tcW w:w="270" w:type="dxa"/>
            <w:shd w:val="clear" w:color="auto" w:fill="auto"/>
          </w:tcPr>
          <w:p w14:paraId="6FDC0A47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4D4A22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05DCDC4" w14:textId="4C5E34E5" w:rsidR="00E431D1" w:rsidRPr="00F04358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B940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92C8F4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0FE985C" w14:textId="5A3AED6E" w:rsidR="00E431D1" w:rsidRPr="00F04358" w:rsidRDefault="00B862C6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43,814</w:t>
            </w:r>
          </w:p>
        </w:tc>
      </w:tr>
      <w:tr w:rsidR="00171EAE" w:rsidRPr="00F04358" w14:paraId="35FBC768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1711BBB7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1E5B0FB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26765D62" w14:textId="3BCEA714" w:rsidR="00171EAE" w:rsidRPr="00F04358" w:rsidRDefault="00681703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1,404,202</w:t>
            </w:r>
          </w:p>
        </w:tc>
        <w:tc>
          <w:tcPr>
            <w:tcW w:w="270" w:type="dxa"/>
            <w:shd w:val="clear" w:color="auto" w:fill="auto"/>
          </w:tcPr>
          <w:p w14:paraId="25E94F2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28E106B" w14:textId="310217C8" w:rsidR="00171EAE" w:rsidRPr="00F04358" w:rsidRDefault="000E0CEA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182,342</w:t>
            </w:r>
          </w:p>
        </w:tc>
        <w:tc>
          <w:tcPr>
            <w:tcW w:w="270" w:type="dxa"/>
            <w:shd w:val="clear" w:color="auto" w:fill="auto"/>
          </w:tcPr>
          <w:p w14:paraId="1F188169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A2956E4" w14:textId="46B43203" w:rsidR="00171EAE" w:rsidRPr="00F04358" w:rsidRDefault="00681703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1,586,544</w:t>
            </w:r>
          </w:p>
        </w:tc>
        <w:tc>
          <w:tcPr>
            <w:tcW w:w="270" w:type="dxa"/>
            <w:shd w:val="clear" w:color="auto" w:fill="auto"/>
          </w:tcPr>
          <w:p w14:paraId="6EF726B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953C09" w14:textId="38475EE7" w:rsidR="00171EAE" w:rsidRPr="00F04358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1,404,202</w:t>
            </w:r>
          </w:p>
        </w:tc>
        <w:tc>
          <w:tcPr>
            <w:tcW w:w="270" w:type="dxa"/>
            <w:shd w:val="clear" w:color="auto" w:fill="auto"/>
          </w:tcPr>
          <w:p w14:paraId="6A2CDAF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DA252E" w14:textId="0A31F574" w:rsidR="00171EAE" w:rsidRPr="00F04358" w:rsidRDefault="00681703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183,662</w:t>
            </w:r>
          </w:p>
        </w:tc>
        <w:tc>
          <w:tcPr>
            <w:tcW w:w="270" w:type="dxa"/>
            <w:shd w:val="clear" w:color="auto" w:fill="auto"/>
          </w:tcPr>
          <w:p w14:paraId="2CD1268F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EC11569" w14:textId="0C0BE386" w:rsidR="00171EAE" w:rsidRPr="00F04358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58B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4DAB918" w14:textId="0FB425E7" w:rsidR="00171EAE" w:rsidRPr="00F04358" w:rsidRDefault="00681703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1,587,864</w:t>
            </w:r>
          </w:p>
        </w:tc>
      </w:tr>
      <w:tr w:rsidR="00171EAE" w:rsidRPr="00F04358" w14:paraId="16315CFE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171DA20C" w14:textId="73DBF5D7" w:rsidR="00171EAE" w:rsidRPr="00F04358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 w:rsidR="003B59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6DE61D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7C5CCA93" w14:textId="326077ED" w:rsidR="00171EAE" w:rsidRPr="00F04358" w:rsidRDefault="00171EAE" w:rsidP="000E0CE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D45634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2FBB27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FAC4E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B603F1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6215A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BE5F90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0900F93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1B25D6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5506A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0DAEE36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F1898C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236AA5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1EAE" w:rsidRPr="00F04358" w14:paraId="778CD1BD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7EC93524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808A11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1992E7" w14:textId="18A2A353" w:rsidR="00171EAE" w:rsidRPr="00F04358" w:rsidRDefault="000E0CEA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578B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93F0CC" w14:textId="3DB87B12" w:rsidR="00171EAE" w:rsidRPr="00F04358" w:rsidRDefault="00681703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490,493</w:t>
            </w:r>
          </w:p>
        </w:tc>
        <w:tc>
          <w:tcPr>
            <w:tcW w:w="270" w:type="dxa"/>
            <w:shd w:val="clear" w:color="auto" w:fill="auto"/>
          </w:tcPr>
          <w:p w14:paraId="14899B6D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1C6BDA" w14:textId="5AEAB864" w:rsidR="00171EAE" w:rsidRPr="00F04358" w:rsidRDefault="00681703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490,493</w:t>
            </w:r>
          </w:p>
        </w:tc>
        <w:tc>
          <w:tcPr>
            <w:tcW w:w="270" w:type="dxa"/>
            <w:shd w:val="clear" w:color="auto" w:fill="auto"/>
          </w:tcPr>
          <w:p w14:paraId="2362806F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E5EE14" w14:textId="2510894E" w:rsidR="00171EAE" w:rsidRPr="00F04358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EB413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332C869" w14:textId="020D0E10" w:rsidR="00171EAE" w:rsidRPr="00F04358" w:rsidRDefault="00681703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447,010</w:t>
            </w:r>
          </w:p>
        </w:tc>
        <w:tc>
          <w:tcPr>
            <w:tcW w:w="270" w:type="dxa"/>
            <w:shd w:val="clear" w:color="auto" w:fill="auto"/>
          </w:tcPr>
          <w:p w14:paraId="4E3F124D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4ADE99E" w14:textId="3F245256" w:rsidR="00171EAE" w:rsidRPr="00F04358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8347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32239C" w14:textId="756D02DE" w:rsidR="00171EAE" w:rsidRPr="00F04358" w:rsidRDefault="00681703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447,010</w:t>
            </w:r>
          </w:p>
        </w:tc>
      </w:tr>
      <w:tr w:rsidR="00060415" w:rsidRPr="00F04358" w14:paraId="546BA60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0573718" w14:textId="77777777" w:rsidR="00060415" w:rsidRPr="00F04358" w:rsidRDefault="00060415" w:rsidP="00060415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5CE9823D" w14:textId="387FD5DA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502" w14:textId="3B572FBC" w:rsidR="00060415" w:rsidRPr="00F04358" w:rsidRDefault="000E0CEA" w:rsidP="00060415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68170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,448,016</w:t>
            </w:r>
          </w:p>
        </w:tc>
        <w:tc>
          <w:tcPr>
            <w:tcW w:w="270" w:type="dxa"/>
            <w:shd w:val="clear" w:color="auto" w:fill="auto"/>
          </w:tcPr>
          <w:p w14:paraId="0B9C2ED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DF940" w14:textId="3138A2BE" w:rsidR="00060415" w:rsidRPr="00F04358" w:rsidRDefault="00681703" w:rsidP="000604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672,835</w:t>
            </w:r>
          </w:p>
        </w:tc>
        <w:tc>
          <w:tcPr>
            <w:tcW w:w="270" w:type="dxa"/>
            <w:shd w:val="clear" w:color="auto" w:fill="auto"/>
          </w:tcPr>
          <w:p w14:paraId="700FCB7D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5FF1" w14:textId="775FAC90" w:rsidR="00060415" w:rsidRPr="00F04358" w:rsidRDefault="00E431D1" w:rsidP="000604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2,120,85</w:t>
            </w:r>
            <w:r w:rsidR="0020754D" w:rsidRPr="00F0435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B36FC0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D2F25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6A8BCEB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26442C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B61FFF1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9A496D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3CA61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BC2888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0415" w:rsidRPr="00F04358" w14:paraId="68350EAB" w14:textId="77777777" w:rsidTr="00B1748B">
        <w:trPr>
          <w:trHeight w:val="168"/>
        </w:trPr>
        <w:tc>
          <w:tcPr>
            <w:tcW w:w="2610" w:type="dxa"/>
            <w:shd w:val="clear" w:color="auto" w:fill="auto"/>
          </w:tcPr>
          <w:p w14:paraId="40CD0BFF" w14:textId="77777777" w:rsidR="00060415" w:rsidRPr="00F04358" w:rsidRDefault="00060415" w:rsidP="000604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520AF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77C14C1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34F43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08A0CD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B1A8D2A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4A63290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EEA1E4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C59108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559944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9A66B8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639582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56B6EF3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58C282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EC819D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0415" w:rsidRPr="00F04358" w14:paraId="1D2AAF33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6809D85" w14:textId="77777777" w:rsidR="00060415" w:rsidRPr="00F04358" w:rsidRDefault="00060415" w:rsidP="000604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F27EAA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5961113B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BDEF01A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2AE165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9B31D0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BD2D33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1FE29A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91579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DB21B7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9A930B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BF9289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2655D60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BBE9EA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5099F2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72A8" w:rsidRPr="00F04358" w14:paraId="651E636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98FF4D3" w14:textId="77777777" w:rsidR="003472A8" w:rsidRPr="00F04358" w:rsidRDefault="003472A8" w:rsidP="003472A8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72AFE617" w14:textId="61E9907A" w:rsidR="003472A8" w:rsidRPr="00F04358" w:rsidRDefault="00B862C6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B862C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611AFD56" w14:textId="49FDE0A2" w:rsidR="003472A8" w:rsidRPr="00F04358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5A52E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34EC6DB" w14:textId="696844F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02F7DAC" w14:textId="77777777" w:rsidR="003472A8" w:rsidRPr="00F04358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8F51F93" w14:textId="556EA5E9" w:rsidR="003472A8" w:rsidRPr="00F04358" w:rsidRDefault="003472A8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EC9406B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9B8FF92" w14:textId="599DBD5A" w:rsidR="003472A8" w:rsidRPr="00F04358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14E72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9B2D0D" w14:textId="01771A1A" w:rsidR="003472A8" w:rsidRPr="00F04358" w:rsidRDefault="003472A8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15,554,806</w:t>
            </w:r>
          </w:p>
        </w:tc>
        <w:tc>
          <w:tcPr>
            <w:tcW w:w="270" w:type="dxa"/>
            <w:shd w:val="clear" w:color="auto" w:fill="auto"/>
          </w:tcPr>
          <w:p w14:paraId="631C2A0E" w14:textId="77777777" w:rsidR="003472A8" w:rsidRPr="00F04358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A864F39" w14:textId="18047232" w:rsidR="003472A8" w:rsidRPr="00F04358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A2C61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EA54394" w14:textId="11BA0FF1" w:rsidR="003472A8" w:rsidRPr="00F04358" w:rsidRDefault="003472A8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</w:rPr>
              <w:t>15,554,806</w:t>
            </w:r>
          </w:p>
        </w:tc>
      </w:tr>
      <w:tr w:rsidR="003472A8" w:rsidRPr="00F04358" w14:paraId="2681BBED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9D829B4" w14:textId="77777777" w:rsidR="003472A8" w:rsidRPr="00F04358" w:rsidRDefault="003472A8" w:rsidP="003472A8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4C4BC93" w14:textId="77777777" w:rsidR="003472A8" w:rsidRPr="00F04358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3399B" w14:textId="2B9F7980" w:rsidR="003472A8" w:rsidRPr="00F04358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5BFDB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E1884" w14:textId="5C953A68" w:rsidR="003472A8" w:rsidRPr="00F04358" w:rsidRDefault="003472A8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85F3F45" w14:textId="77777777" w:rsidR="003472A8" w:rsidRPr="00F04358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B0032" w14:textId="10DFBE1A" w:rsidR="003472A8" w:rsidRPr="00F04358" w:rsidRDefault="003472A8" w:rsidP="003472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66137EF7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FAACCA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C379CD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924A50F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DD0664" w14:textId="77777777" w:rsidR="003472A8" w:rsidRPr="00F04358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34B1148" w14:textId="77777777" w:rsidR="003472A8" w:rsidRPr="00F04358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1E2C0A9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05F480" w14:textId="77777777" w:rsidR="003472A8" w:rsidRPr="00F04358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23C71DD0" w14:textId="77777777" w:rsidR="00CD09A8" w:rsidRDefault="00CD09A8">
      <w:r>
        <w:br w:type="page"/>
      </w: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B862C6" w14:paraId="32999A4A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AA11BDA" w14:textId="77777777" w:rsidR="00171EAE" w:rsidRPr="00B862C6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1B65E13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C43DD9C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71EAE" w:rsidRPr="00B862C6" w14:paraId="375E7EFF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9C0E2F2" w14:textId="77777777" w:rsidR="00171EAE" w:rsidRPr="00B862C6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7CF447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62CD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C7221D3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5CD8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B862C6" w14:paraId="671AD6B0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3F3ABCC7" w14:textId="63F48CBA" w:rsidR="00171EAE" w:rsidRPr="00B862C6" w:rsidRDefault="00171EAE" w:rsidP="007A7AC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4C2CAB01" w14:textId="77777777" w:rsidR="00171EAE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9D72E4E" w14:textId="77777777" w:rsid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1BBC080" w14:textId="77777777" w:rsid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667EEBD" w14:textId="2AC73BB3" w:rsidR="00536EE2" w:rsidRPr="00B862C6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770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69A52E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BAC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B280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0872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DFECFC5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758D2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B53A81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2543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B46984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0A9A5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B8FDBB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A99C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B862C6" w14:paraId="7393AE2C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0BAB04F8" w14:textId="77777777" w:rsidR="00171EAE" w:rsidRPr="00B862C6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EA4834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8E0CFE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B862C6" w14:paraId="4C77D4B0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5FF8CF1" w14:textId="77777777" w:rsidR="00171EAE" w:rsidRPr="00B862C6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7CEB7A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068E4D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204ED9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97D918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44D8C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3E653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BD33D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7B730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CF9F51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C3D64A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4C2686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6ECF2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0ECBC9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6ACC114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B862C6" w14:paraId="23E2A2EA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C273529" w14:textId="77777777" w:rsidR="00171EAE" w:rsidRPr="00B862C6" w:rsidRDefault="00171EAE" w:rsidP="007A7A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772F3BD6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A1767B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F1E152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5DCF78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9ED0FC6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6830F52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EFA85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18D1A5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2F4C7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195E49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6FA5BA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C358E1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D9A30A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F48B8B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B862C6" w14:paraId="57AA07CC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4890B676" w14:textId="77777777" w:rsidR="00171EAE" w:rsidRPr="00B862C6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72B4A355" w14:textId="77777777" w:rsidR="00171EAE" w:rsidRPr="00B862C6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16EAE54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6974F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4B9ABE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6203C9C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65FC3FC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EE705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8929E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0FDAF8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F42EEA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75CA9A7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94B5B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C0D5D9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C57C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5032C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0B7D83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7EDFE4F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041F81D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D83B1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FB0E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13708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1D1C61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</w:tr>
      <w:tr w:rsidR="00171EAE" w:rsidRPr="00B862C6" w14:paraId="0122AFFC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0F9FEF8" w14:textId="77777777" w:rsidR="00171EAE" w:rsidRPr="00B862C6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1B72C1E" w14:textId="3EEF15D3" w:rsidR="00171EAE" w:rsidRP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783BA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B241AF7" w14:textId="1EE493D1" w:rsidR="00171EAE" w:rsidRPr="00B862C6" w:rsidRDefault="00536EE2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32B6C0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3DCCB9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187A7742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D3DE2F0" w14:textId="7473B559" w:rsidR="00171EAE" w:rsidRPr="00B862C6" w:rsidRDefault="00536EE2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2,004,505</w:t>
            </w:r>
          </w:p>
        </w:tc>
        <w:tc>
          <w:tcPr>
            <w:tcW w:w="270" w:type="dxa"/>
            <w:shd w:val="clear" w:color="auto" w:fill="auto"/>
          </w:tcPr>
          <w:p w14:paraId="3A37E15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CD6DE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3FFDE47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32E095" w14:textId="10A66FA9" w:rsidR="00171EAE" w:rsidRPr="00B862C6" w:rsidRDefault="00536EE2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2,029</w:t>
            </w:r>
          </w:p>
        </w:tc>
        <w:tc>
          <w:tcPr>
            <w:tcW w:w="270" w:type="dxa"/>
            <w:shd w:val="clear" w:color="auto" w:fill="auto"/>
          </w:tcPr>
          <w:p w14:paraId="5CDE79D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DF3F78E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CD80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A77AE7" w14:textId="77F6EE72" w:rsidR="00171EAE" w:rsidRPr="00B862C6" w:rsidRDefault="00536EE2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2,004,534</w:t>
            </w:r>
          </w:p>
        </w:tc>
      </w:tr>
      <w:tr w:rsidR="00171EAE" w:rsidRPr="00B862C6" w14:paraId="4838141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AC615A3" w14:textId="1666B7AC" w:rsidR="00171EAE" w:rsidRPr="00B862C6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 w:rsidR="003B59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C38E5D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7DD5022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BFE94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065CC1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C548E1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2DADC9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4E8D5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D900FD4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BC02B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9C135D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3A7F2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32BAD3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9FFDF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DF3D1C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36EE2" w:rsidRPr="00B862C6" w14:paraId="7F58CF9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A689E8A" w14:textId="77777777" w:rsidR="00536EE2" w:rsidRPr="00B862C6" w:rsidRDefault="00536EE2" w:rsidP="00536EE2">
            <w:pPr>
              <w:ind w:left="16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A96CD3B" w14:textId="2B0ACB8D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783BA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4C13A5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A782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0080DB" w14:textId="5F8CD4DF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670,890</w:t>
            </w:r>
          </w:p>
        </w:tc>
        <w:tc>
          <w:tcPr>
            <w:tcW w:w="270" w:type="dxa"/>
            <w:shd w:val="clear" w:color="auto" w:fill="auto"/>
          </w:tcPr>
          <w:p w14:paraId="425C21B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86EA68" w14:textId="0456C191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670,890</w:t>
            </w:r>
          </w:p>
        </w:tc>
        <w:tc>
          <w:tcPr>
            <w:tcW w:w="270" w:type="dxa"/>
            <w:shd w:val="clear" w:color="auto" w:fill="auto"/>
          </w:tcPr>
          <w:p w14:paraId="49DB9210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7F5A70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D405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65B5380" w14:textId="680C3E78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656,182</w:t>
            </w:r>
          </w:p>
        </w:tc>
        <w:tc>
          <w:tcPr>
            <w:tcW w:w="270" w:type="dxa"/>
            <w:shd w:val="clear" w:color="auto" w:fill="auto"/>
          </w:tcPr>
          <w:p w14:paraId="589F5148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2FE13B1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653A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D040C4D" w14:textId="479052B8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656,182</w:t>
            </w:r>
          </w:p>
        </w:tc>
      </w:tr>
      <w:tr w:rsidR="00536EE2" w:rsidRPr="00B862C6" w14:paraId="63A28045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D21E4F3" w14:textId="77777777" w:rsidR="00536EE2" w:rsidRPr="00B862C6" w:rsidRDefault="00536EE2" w:rsidP="00536EE2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858FE30" w14:textId="3C0A8601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7551" w14:textId="4326F07C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045,797</w:t>
            </w:r>
          </w:p>
        </w:tc>
        <w:tc>
          <w:tcPr>
            <w:tcW w:w="270" w:type="dxa"/>
            <w:shd w:val="clear" w:color="auto" w:fill="auto"/>
          </w:tcPr>
          <w:p w14:paraId="13CD8443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7BE07" w14:textId="4236BC0F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672,890</w:t>
            </w:r>
          </w:p>
        </w:tc>
        <w:tc>
          <w:tcPr>
            <w:tcW w:w="270" w:type="dxa"/>
            <w:shd w:val="clear" w:color="auto" w:fill="auto"/>
          </w:tcPr>
          <w:p w14:paraId="1721FB85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AE32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2,718,687</w:t>
            </w:r>
          </w:p>
        </w:tc>
        <w:tc>
          <w:tcPr>
            <w:tcW w:w="270" w:type="dxa"/>
            <w:shd w:val="clear" w:color="auto" w:fill="auto"/>
          </w:tcPr>
          <w:p w14:paraId="55A90DB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180B27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4BA93E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A88ED5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7C5D05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50941E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32713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2E4890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278145AC" w14:textId="77777777" w:rsidTr="00B1748B">
        <w:trPr>
          <w:trHeight w:val="168"/>
        </w:trPr>
        <w:tc>
          <w:tcPr>
            <w:tcW w:w="2610" w:type="dxa"/>
            <w:shd w:val="clear" w:color="auto" w:fill="auto"/>
          </w:tcPr>
          <w:p w14:paraId="6C1FCD9A" w14:textId="77777777" w:rsidR="00536EE2" w:rsidRPr="00B862C6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1F746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0C2273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367CDA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049B45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978528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DDC216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FB40E5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F5530E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B800CF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7E212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CA51E0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3B3B228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C6495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F8CA9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21D09D21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55A9527" w14:textId="77777777" w:rsidR="00536EE2" w:rsidRPr="00B862C6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F18BF7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1375872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CEBDF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C5B25B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FC2CE06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F668F6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C991AD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8A8A19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4B3F9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9D3971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5582447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745FE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8F1B66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1AD7A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1AC4A2D9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B28C4F1" w14:textId="77777777" w:rsidR="00536EE2" w:rsidRPr="00B862C6" w:rsidRDefault="00536EE2" w:rsidP="00536EE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4618361B" w14:textId="7AC3B145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9E07A8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898C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199018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5DD451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4B0F03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2FBDB1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11309D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2CB6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C21C7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32CBBAB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CC7712C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D8BA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BF2C036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</w:tr>
      <w:tr w:rsidR="00536EE2" w:rsidRPr="00B862C6" w14:paraId="094FCA75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4A82066" w14:textId="77777777" w:rsidR="00536EE2" w:rsidRPr="00B862C6" w:rsidRDefault="00536EE2" w:rsidP="00536EE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40EF9A0F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035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EB3543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3391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6320EA1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7FED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5A97651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2D024E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BE2DF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8F76A4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6B5E90A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B9C8AD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54567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86B16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98CFAFC" w14:textId="77777777" w:rsidR="00933BB6" w:rsidRDefault="00933BB6">
      <w:pPr>
        <w:spacing w:line="240" w:lineRule="auto"/>
      </w:pPr>
      <w:r>
        <w:br w:type="page"/>
      </w: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EA1E45" w14:paraId="498E3361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13B17B6C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AD88A7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43F15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1EAE" w:rsidRPr="00EA1E45" w14:paraId="017D0CC1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F55E07C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91F1E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90FE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EE37EC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3C08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EA1E45" w14:paraId="633FC9D8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355EED34" w14:textId="3CC90A98" w:rsidR="00171EAE" w:rsidRPr="00EA1E45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มีนาค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720" w:type="dxa"/>
            <w:shd w:val="clear" w:color="auto" w:fill="auto"/>
          </w:tcPr>
          <w:p w14:paraId="15BEBA5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10031E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F8832C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77106D4E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3CF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B51A9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8E7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431F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3D89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A5850D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27FC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8BF0AB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CBCF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20B3345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A8D33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C79AA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58B5B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EA1E45" w14:paraId="19F884FC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212F4E9E" w14:textId="77777777" w:rsidR="00171EAE" w:rsidRPr="00EA1E45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EE7D380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EA98FA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EA1E45" w14:paraId="55D95000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40BC04B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01DCFE4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613952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4EBFB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01D63D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8CD859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54979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492E3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7FA995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99A7A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7C1622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0DF134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8F3BC4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98B953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E81E2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20ABAD0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CDEF2A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010DF84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25BB0C9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99BCBB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EE9FDC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1B94302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B4C98C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8D666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F9E5709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87DB10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8FD8C0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F18F48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B129379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B06C6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3AED3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594788C3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51AA389" w14:textId="77777777" w:rsidR="00171EAE" w:rsidRPr="00EA1E45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1A00BA7B" w14:textId="77777777" w:rsidR="00171EAE" w:rsidRPr="00EA1E45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28FEAFF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09CD8B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9021C31" w14:textId="5DC88B30" w:rsidR="00E431D1" w:rsidRPr="00EA1E45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43,814</w:t>
            </w:r>
          </w:p>
        </w:tc>
        <w:tc>
          <w:tcPr>
            <w:tcW w:w="270" w:type="dxa"/>
            <w:shd w:val="clear" w:color="auto" w:fill="auto"/>
          </w:tcPr>
          <w:p w14:paraId="51003D0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490F8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F63833" w14:textId="62E56DCE" w:rsidR="00E431D1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6E799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CAD6B8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2B6587" w14:textId="35C5FBA5" w:rsidR="00E431D1" w:rsidRPr="00EA1E45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43,814</w:t>
            </w:r>
          </w:p>
        </w:tc>
        <w:tc>
          <w:tcPr>
            <w:tcW w:w="270" w:type="dxa"/>
            <w:shd w:val="clear" w:color="auto" w:fill="auto"/>
          </w:tcPr>
          <w:p w14:paraId="12E2EA13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63E578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718E83" w14:textId="10AFBADF" w:rsidR="00E431D1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4FAF3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BA6F02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D2B5B0A" w14:textId="53AA69E1" w:rsidR="00E431D1" w:rsidRPr="00EA1E45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43,814</w:t>
            </w:r>
          </w:p>
        </w:tc>
        <w:tc>
          <w:tcPr>
            <w:tcW w:w="270" w:type="dxa"/>
            <w:shd w:val="clear" w:color="auto" w:fill="auto"/>
          </w:tcPr>
          <w:p w14:paraId="635085EB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732A87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67777E9" w14:textId="0D7601ED" w:rsidR="00E431D1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FEDA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2FF8B05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BC03F42" w14:textId="42A43BC6" w:rsidR="00E431D1" w:rsidRPr="00EA1E45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43,814</w:t>
            </w:r>
          </w:p>
        </w:tc>
      </w:tr>
      <w:tr w:rsidR="00171EAE" w:rsidRPr="00EA1E45" w14:paraId="3E52DDFE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28568D1D" w14:textId="77777777" w:rsidR="00171EAE" w:rsidRPr="00EA1E45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1B70571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3FC91698" w14:textId="6C7EDCCA" w:rsidR="00171EAE" w:rsidRPr="00EA1E45" w:rsidRDefault="00681703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1,404,202</w:t>
            </w:r>
          </w:p>
        </w:tc>
        <w:tc>
          <w:tcPr>
            <w:tcW w:w="270" w:type="dxa"/>
            <w:shd w:val="clear" w:color="auto" w:fill="auto"/>
          </w:tcPr>
          <w:p w14:paraId="2074A2E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5996D87" w14:textId="16B267C8" w:rsidR="00171EAE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B9B13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A49093D" w14:textId="6A3D7450" w:rsidR="00171EAE" w:rsidRPr="00EA1E45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681703">
              <w:rPr>
                <w:rFonts w:asciiTheme="majorBidi" w:hAnsiTheme="majorBidi" w:cstheme="majorBidi"/>
                <w:sz w:val="27"/>
                <w:szCs w:val="27"/>
              </w:rPr>
              <w:t>404,202</w:t>
            </w:r>
          </w:p>
        </w:tc>
        <w:tc>
          <w:tcPr>
            <w:tcW w:w="270" w:type="dxa"/>
            <w:shd w:val="clear" w:color="auto" w:fill="auto"/>
          </w:tcPr>
          <w:p w14:paraId="2EF41AC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B38E1E" w14:textId="0E3F1140" w:rsidR="00171EAE" w:rsidRPr="00EA1E45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1,404,202</w:t>
            </w:r>
          </w:p>
        </w:tc>
        <w:tc>
          <w:tcPr>
            <w:tcW w:w="270" w:type="dxa"/>
            <w:shd w:val="clear" w:color="auto" w:fill="auto"/>
          </w:tcPr>
          <w:p w14:paraId="3460089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3364DB6" w14:textId="7D9FDF3E" w:rsidR="00171EAE" w:rsidRPr="00EA1E45" w:rsidRDefault="00681703" w:rsidP="00681703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03C8C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22FA33F" w14:textId="03349E05" w:rsidR="00171EAE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6804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C4F0B4" w14:textId="1EBFDDB3" w:rsidR="00171EAE" w:rsidRPr="00EA1E45" w:rsidRDefault="00EA1E45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681703">
              <w:rPr>
                <w:rFonts w:asciiTheme="majorBidi" w:hAnsiTheme="majorBidi" w:cstheme="majorBidi"/>
                <w:sz w:val="27"/>
                <w:szCs w:val="27"/>
              </w:rPr>
              <w:t>404,202</w:t>
            </w:r>
          </w:p>
        </w:tc>
      </w:tr>
      <w:tr w:rsidR="00171EAE" w:rsidRPr="00EA1E45" w14:paraId="3F33AD0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0C1B2062" w14:textId="57424120" w:rsidR="00171EAE" w:rsidRPr="00EA1E45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 w:rsidR="003B59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7B6118B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6ECBAEFA" w14:textId="16C49E90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704907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527624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2F1FBFB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85CC33F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BB137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E786D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52BC2B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D8ADB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58CD571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E51E0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EBEB5EF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566A2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0D558790" w14:textId="77777777" w:rsidTr="00EA1E45">
        <w:trPr>
          <w:trHeight w:val="261"/>
        </w:trPr>
        <w:tc>
          <w:tcPr>
            <w:tcW w:w="2610" w:type="dxa"/>
            <w:shd w:val="clear" w:color="auto" w:fill="auto"/>
          </w:tcPr>
          <w:p w14:paraId="3C81518A" w14:textId="77777777" w:rsidR="00171EAE" w:rsidRPr="00EA1E45" w:rsidRDefault="00171EAE" w:rsidP="007A7AC4">
            <w:pPr>
              <w:ind w:left="1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4821E1D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E2C71B" w14:textId="1003AACB" w:rsidR="00171EAE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D3F4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70A8C3" w14:textId="4D7EA7C0" w:rsidR="00171EAE" w:rsidRPr="00EA1E45" w:rsidRDefault="00681703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490,493</w:t>
            </w:r>
          </w:p>
        </w:tc>
        <w:tc>
          <w:tcPr>
            <w:tcW w:w="270" w:type="dxa"/>
            <w:shd w:val="clear" w:color="auto" w:fill="auto"/>
          </w:tcPr>
          <w:p w14:paraId="0706F5E5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113F662" w14:textId="10EC46E9" w:rsidR="00171EAE" w:rsidRPr="00EA1E45" w:rsidRDefault="00681703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490,493</w:t>
            </w:r>
          </w:p>
        </w:tc>
        <w:tc>
          <w:tcPr>
            <w:tcW w:w="270" w:type="dxa"/>
            <w:shd w:val="clear" w:color="auto" w:fill="auto"/>
          </w:tcPr>
          <w:p w14:paraId="65DFDD2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34DD70" w14:textId="24858AC2" w:rsidR="00171EAE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0069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A91D08" w14:textId="25185BB2" w:rsidR="00171EAE" w:rsidRPr="00EA1E45" w:rsidRDefault="00681703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447,010</w:t>
            </w:r>
          </w:p>
        </w:tc>
        <w:tc>
          <w:tcPr>
            <w:tcW w:w="270" w:type="dxa"/>
            <w:shd w:val="clear" w:color="auto" w:fill="auto"/>
          </w:tcPr>
          <w:p w14:paraId="14CB777A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CB3464E" w14:textId="149ECCC8" w:rsidR="00171EAE" w:rsidRPr="00EA1E45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D070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722CE69" w14:textId="3BF283B8" w:rsidR="00171EAE" w:rsidRPr="00EA1E45" w:rsidRDefault="00681703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447,010</w:t>
            </w:r>
          </w:p>
        </w:tc>
      </w:tr>
      <w:tr w:rsidR="00171EAE" w:rsidRPr="00EA1E45" w14:paraId="0288DA6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53E44B4" w14:textId="77777777" w:rsidR="00171EAE" w:rsidRPr="00EA1E45" w:rsidRDefault="00171EAE" w:rsidP="007A7AC4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0DE795E" w14:textId="21B3874E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2EC08" w14:textId="36E92DBC" w:rsidR="00171EAE" w:rsidRPr="00EA1E45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 w:rsidR="0068170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448,016</w:t>
            </w:r>
          </w:p>
        </w:tc>
        <w:tc>
          <w:tcPr>
            <w:tcW w:w="270" w:type="dxa"/>
            <w:shd w:val="clear" w:color="auto" w:fill="auto"/>
          </w:tcPr>
          <w:p w14:paraId="0985C36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7023D" w14:textId="5C340CAB" w:rsidR="00171EAE" w:rsidRPr="00EA1E45" w:rsidRDefault="00681703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490,493</w:t>
            </w:r>
          </w:p>
        </w:tc>
        <w:tc>
          <w:tcPr>
            <w:tcW w:w="270" w:type="dxa"/>
            <w:shd w:val="clear" w:color="auto" w:fill="auto"/>
          </w:tcPr>
          <w:p w14:paraId="010DCF9B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22116" w14:textId="230AE1C7" w:rsidR="00171EAE" w:rsidRPr="00EA1E45" w:rsidRDefault="00E431D1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1,938,509</w:t>
            </w:r>
          </w:p>
        </w:tc>
        <w:tc>
          <w:tcPr>
            <w:tcW w:w="270" w:type="dxa"/>
            <w:shd w:val="clear" w:color="auto" w:fill="auto"/>
          </w:tcPr>
          <w:p w14:paraId="431C102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6A562C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1CA648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7F3D6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86442C7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962D7B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FB227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066CB1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417E0BC9" w14:textId="77777777" w:rsidTr="00B1748B">
        <w:trPr>
          <w:trHeight w:val="26"/>
        </w:trPr>
        <w:tc>
          <w:tcPr>
            <w:tcW w:w="2610" w:type="dxa"/>
            <w:shd w:val="clear" w:color="auto" w:fill="auto"/>
          </w:tcPr>
          <w:p w14:paraId="572EDCE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DEA44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7517EE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C7D48F8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D6513A8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9AFEB66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CE679F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E14D93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69C24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4E7795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F4E5C01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2C7A24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56808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8CD55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E23E5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2FBCA5F9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1B96EDB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082B760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065CBD5F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ED9A78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EFC9A7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BFB34E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44EA7F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88E15C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E660D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1DE102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4DFFD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65BB298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DF3780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C6111E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2F79930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72A8" w:rsidRPr="00EA1E45" w14:paraId="574E32DB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73380BA2" w14:textId="77777777" w:rsidR="003472A8" w:rsidRPr="00EA1E45" w:rsidRDefault="003472A8" w:rsidP="003472A8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48233F4F" w14:textId="4C682714" w:rsidR="003472A8" w:rsidRPr="00EA1E45" w:rsidRDefault="00B862C6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B40A47A" w14:textId="675E0BF5" w:rsidR="003472A8" w:rsidRPr="00EA1E45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28994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894C183" w14:textId="1DFDB220" w:rsidR="003472A8" w:rsidRPr="00EA1E45" w:rsidRDefault="003472A8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DD0BB1E" w14:textId="77777777" w:rsidR="003472A8" w:rsidRPr="00EA1E45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BA769E8" w14:textId="28A73803" w:rsidR="003472A8" w:rsidRPr="00EA1E45" w:rsidRDefault="003472A8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096B46F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094E748" w14:textId="2A6A7D4E" w:rsidR="003472A8" w:rsidRPr="00EA1E45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990CB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B49B35" w14:textId="5255F51F" w:rsidR="003472A8" w:rsidRPr="00EA1E45" w:rsidRDefault="003472A8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15,554,806</w:t>
            </w:r>
          </w:p>
        </w:tc>
        <w:tc>
          <w:tcPr>
            <w:tcW w:w="270" w:type="dxa"/>
            <w:shd w:val="clear" w:color="auto" w:fill="auto"/>
          </w:tcPr>
          <w:p w14:paraId="58B30377" w14:textId="77777777" w:rsidR="003472A8" w:rsidRPr="00EA1E45" w:rsidRDefault="003472A8" w:rsidP="003472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698C372" w14:textId="46A993A8" w:rsidR="003472A8" w:rsidRPr="00EA1E45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8ED6BE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BD0E0D6" w14:textId="7292755C" w:rsidR="003472A8" w:rsidRPr="00EA1E45" w:rsidRDefault="003472A8" w:rsidP="00347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15,554,806</w:t>
            </w:r>
          </w:p>
        </w:tc>
      </w:tr>
      <w:tr w:rsidR="003472A8" w:rsidRPr="00EA1E45" w14:paraId="48C6945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6E01CF7A" w14:textId="77777777" w:rsidR="003472A8" w:rsidRPr="00EA1E45" w:rsidRDefault="003472A8" w:rsidP="003472A8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68165F1" w14:textId="77777777" w:rsidR="003472A8" w:rsidRPr="00EA1E45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0BAAC" w14:textId="321CA262" w:rsidR="003472A8" w:rsidRPr="00EA1E45" w:rsidRDefault="003472A8" w:rsidP="003472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63673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84B5" w14:textId="0F8E5488" w:rsidR="003472A8" w:rsidRPr="00EA1E45" w:rsidRDefault="003472A8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AD71708" w14:textId="77777777" w:rsidR="003472A8" w:rsidRPr="00EA1E45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B4A60" w14:textId="624DB175" w:rsidR="003472A8" w:rsidRPr="00EA1E45" w:rsidRDefault="003472A8" w:rsidP="003472A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8810EC2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A1FDFB3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D5AAD9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70811FC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A6D180" w14:textId="77777777" w:rsidR="003472A8" w:rsidRPr="00EA1E45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9C01D59" w14:textId="77777777" w:rsidR="003472A8" w:rsidRPr="00EA1E45" w:rsidRDefault="003472A8" w:rsidP="003472A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32D74A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B7A2ABD" w14:textId="77777777" w:rsidR="003472A8" w:rsidRPr="00EA1E45" w:rsidRDefault="003472A8" w:rsidP="003472A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D544428" w14:textId="77777777" w:rsidR="00CD09A8" w:rsidRDefault="00CD09A8">
      <w:r>
        <w:br w:type="page"/>
      </w:r>
    </w:p>
    <w:tbl>
      <w:tblPr>
        <w:tblW w:w="138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EA1E45" w14:paraId="38BDDD95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E34AA96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58119C8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4C6C69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1EAE" w:rsidRPr="00EA1E45" w14:paraId="5E4FD294" w14:textId="77777777" w:rsidTr="00B1748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6EA7C96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BA701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A136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B76CDA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C4FD8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536EE2" w:rsidRPr="00EA1E45" w14:paraId="5F1A83A4" w14:textId="77777777" w:rsidTr="00B1748B">
        <w:trPr>
          <w:trHeight w:val="1441"/>
        </w:trPr>
        <w:tc>
          <w:tcPr>
            <w:tcW w:w="2610" w:type="dxa"/>
            <w:shd w:val="clear" w:color="auto" w:fill="auto"/>
            <w:vAlign w:val="bottom"/>
          </w:tcPr>
          <w:p w14:paraId="374E720D" w14:textId="58DEA546" w:rsidR="00536EE2" w:rsidRPr="00EA1E45" w:rsidRDefault="00536EE2" w:rsidP="00536E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36DBD652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AB9E7A0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8F7A4D1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9069206" w14:textId="0F7AA88A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C96F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D96B8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C4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BB9E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0557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4BCAC5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CA98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D71612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A358C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D4FDDE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C2ED4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3D342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7DF9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36EE2" w:rsidRPr="00EA1E45" w14:paraId="4973AD07" w14:textId="77777777" w:rsidTr="00B1748B">
        <w:trPr>
          <w:trHeight w:val="333"/>
        </w:trPr>
        <w:tc>
          <w:tcPr>
            <w:tcW w:w="2610" w:type="dxa"/>
            <w:shd w:val="clear" w:color="auto" w:fill="auto"/>
            <w:vAlign w:val="bottom"/>
          </w:tcPr>
          <w:p w14:paraId="17392337" w14:textId="77777777" w:rsidR="00536EE2" w:rsidRPr="00EA1E45" w:rsidRDefault="00536EE2" w:rsidP="00536E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08B96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7BD04F3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36EE2" w:rsidRPr="00EA1E45" w14:paraId="76350BF6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E3F2C84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9B9C8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4D0689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4A481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EBD951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A0E812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7DAC8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509E7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0DB485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774068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92B54B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5DCAF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415C4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7EAA4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57110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38D774D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6C18D513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FB32BB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7A1086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7CB8FF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75DB916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926518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83D3D5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66CA3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268356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2D5D50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05AA4F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7717CF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3D91AA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DFF97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733C2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1563BD1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CAB342D" w14:textId="77777777" w:rsidR="00536EE2" w:rsidRPr="00EA1E45" w:rsidRDefault="00536EE2" w:rsidP="00536EE2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0EFD7FC9" w14:textId="77777777" w:rsidR="00536EE2" w:rsidRPr="00EA1E45" w:rsidRDefault="00536EE2" w:rsidP="00536EE2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2E1C08E7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48E595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05324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666639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107B8F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4F305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E99A7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A5974E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E6CEE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59D7AD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57D958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DDD0E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31F1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9ED20B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0C87B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0BE384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C814D9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89646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CC52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8343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C89E0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</w:tr>
      <w:tr w:rsidR="00536EE2" w:rsidRPr="00EA1E45" w14:paraId="32F012CE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E595AD8" w14:textId="77777777" w:rsidR="00536EE2" w:rsidRPr="00EA1E45" w:rsidRDefault="00536EE2" w:rsidP="00536EE2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34FEDB40" w14:textId="378965F0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783BA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02DE45E" w14:textId="10E66011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B9EB3E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2678E63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E491A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9D73BD2" w14:textId="334F03A0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711EA4C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5518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4436321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E2D5C99" w14:textId="723DF6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6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464028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B1831F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2D9F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B04913" w14:textId="6FA4CDD1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002,505</w:t>
            </w:r>
          </w:p>
        </w:tc>
      </w:tr>
      <w:tr w:rsidR="00536EE2" w:rsidRPr="00EA1E45" w14:paraId="2EAC8864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F0E2574" w14:textId="66BBAFBB" w:rsidR="00536EE2" w:rsidRPr="00EA1E45" w:rsidRDefault="00536EE2" w:rsidP="00536EE2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1CBFAAF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000E4E5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FE081E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2E43F0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52DB4B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AB3875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45CE0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249AF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95A36E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4F8D38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8D7777A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D0F34D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6B452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486DE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78435F23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2BF91F86" w14:textId="77777777" w:rsidR="00536EE2" w:rsidRPr="00EA1E45" w:rsidRDefault="00536EE2" w:rsidP="00536EE2">
            <w:pPr>
              <w:ind w:left="1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F3B1E31" w14:textId="1E13714E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783BA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01EE5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1E78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BB46E3" w14:textId="390D688E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1D9B321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DD0B45" w14:textId="0915ABE3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6C06466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C7022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A896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6527B5" w14:textId="68F0E27A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474,181</w:t>
            </w:r>
          </w:p>
        </w:tc>
        <w:tc>
          <w:tcPr>
            <w:tcW w:w="270" w:type="dxa"/>
            <w:shd w:val="clear" w:color="auto" w:fill="auto"/>
          </w:tcPr>
          <w:p w14:paraId="20B0F99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063B720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51E7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41F1A5E" w14:textId="630AE13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474,181</w:t>
            </w:r>
          </w:p>
        </w:tc>
      </w:tr>
      <w:tr w:rsidR="00536EE2" w:rsidRPr="00EA1E45" w14:paraId="0B6FF547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4BA5BD7F" w14:textId="77777777" w:rsidR="00536EE2" w:rsidRPr="00EA1E45" w:rsidRDefault="00536EE2" w:rsidP="00536EE2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0638DAD" w14:textId="3F202A58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EE5D5" w14:textId="375909F4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,045,797</w:t>
            </w:r>
          </w:p>
        </w:tc>
        <w:tc>
          <w:tcPr>
            <w:tcW w:w="270" w:type="dxa"/>
            <w:shd w:val="clear" w:color="auto" w:fill="auto"/>
          </w:tcPr>
          <w:p w14:paraId="6604213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B89DB" w14:textId="6DF2352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696483F4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708F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2,536,240</w:t>
            </w:r>
          </w:p>
        </w:tc>
        <w:tc>
          <w:tcPr>
            <w:tcW w:w="270" w:type="dxa"/>
            <w:shd w:val="clear" w:color="auto" w:fill="auto"/>
          </w:tcPr>
          <w:p w14:paraId="0490106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5D2E28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648AF4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D79220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B1ACA8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DD82CB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937CDC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DF3E9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258E124A" w14:textId="77777777" w:rsidTr="00B1748B">
        <w:trPr>
          <w:trHeight w:val="26"/>
        </w:trPr>
        <w:tc>
          <w:tcPr>
            <w:tcW w:w="2610" w:type="dxa"/>
            <w:shd w:val="clear" w:color="auto" w:fill="auto"/>
          </w:tcPr>
          <w:p w14:paraId="61216BE6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A353EDB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B92B6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5C2F21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2CD8CB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29BD25F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EE25F7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74AFE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8DAED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79AAE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49F15B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121D8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0036F0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EC8299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F0D7A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3ED01119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56605495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99BEB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4D35F2C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AFB20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44CB7E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3866E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4D045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0E83B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8E023C0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9C86AF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BC8D5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48786B1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E471BC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901754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7FD631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6E184BA5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4F2CC373" w14:textId="77777777" w:rsidR="00536EE2" w:rsidRPr="00EA1E45" w:rsidRDefault="00536EE2" w:rsidP="00536EE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0352E4AE" w14:textId="50054823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1B88C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B228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482C3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BD458E0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C6253A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332F218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22704CD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EFF98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4372D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2899D662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0C2487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63C9E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745DC1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</w:tr>
      <w:tr w:rsidR="00536EE2" w:rsidRPr="00EA1E45" w14:paraId="3381CC8F" w14:textId="77777777" w:rsidTr="00B1748B">
        <w:trPr>
          <w:trHeight w:val="261"/>
        </w:trPr>
        <w:tc>
          <w:tcPr>
            <w:tcW w:w="2610" w:type="dxa"/>
            <w:shd w:val="clear" w:color="auto" w:fill="auto"/>
          </w:tcPr>
          <w:p w14:paraId="351AE01E" w14:textId="77777777" w:rsidR="00536EE2" w:rsidRPr="00EA1E45" w:rsidRDefault="00536EE2" w:rsidP="00536EE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6314BD6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2345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DC77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AEBD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3A754E1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FFC2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42A2C4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0F1892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D2712C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F07467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2605BC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EB6EF56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08A1C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32A8C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1221A2CF" w14:textId="51F46DD0" w:rsidR="00EC0458" w:rsidRDefault="00EC0458">
      <w:pPr>
        <w:spacing w:line="240" w:lineRule="auto"/>
      </w:pPr>
      <w:r>
        <w:br w:type="page"/>
      </w: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A128FC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171EAE" w:rsidRPr="002274A4" w14:paraId="4B616E42" w14:textId="77777777" w:rsidTr="007A7AC4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71EAE" w:rsidRPr="002274A4" w14:paraId="46A64552" w14:textId="77777777" w:rsidTr="007A7AC4">
        <w:tc>
          <w:tcPr>
            <w:tcW w:w="296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1EAFC78E" w14:textId="77777777" w:rsidTr="007A7AC4">
        <w:tc>
          <w:tcPr>
            <w:tcW w:w="2960" w:type="dxa"/>
            <w:shd w:val="clear" w:color="auto" w:fill="auto"/>
          </w:tcPr>
          <w:p w14:paraId="73BE2650" w14:textId="77777777" w:rsidR="00171EAE" w:rsidRPr="00E1550C" w:rsidRDefault="00171EAE" w:rsidP="007A7A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60D0CEDC" w14:textId="77777777" w:rsidR="00171EAE" w:rsidRPr="00E1550C" w:rsidRDefault="00171EAE" w:rsidP="007A7A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459CBB3E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8C813E4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171EAE" w:rsidRPr="002274A4" w14:paraId="4DD00272" w14:textId="77777777" w:rsidTr="007A7AC4">
        <w:tc>
          <w:tcPr>
            <w:tcW w:w="296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3A23D747" w14:textId="2CEDAE8C" w:rsidR="006D3EA2" w:rsidRPr="00AE0BB7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AE0BB7">
        <w:rPr>
          <w:rFonts w:asciiTheme="majorBidi" w:hAnsiTheme="majorBidi" w:cstheme="majorBidi"/>
          <w:cs/>
        </w:rPr>
        <w:t>ภาระผูกพัน</w:t>
      </w:r>
      <w:r w:rsidR="0086682D">
        <w:rPr>
          <w:rFonts w:asciiTheme="majorBidi" w:hAnsiTheme="majorBidi" w:cstheme="majorBidi" w:hint="cs"/>
          <w:cs/>
        </w:rPr>
        <w:t>กับ</w:t>
      </w:r>
      <w:r w:rsidRPr="00AE0BB7">
        <w:rPr>
          <w:rFonts w:asciiTheme="majorBidi" w:hAnsiTheme="majorBidi" w:cstheme="majorBidi"/>
          <w:cs/>
        </w:rPr>
        <w:t>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171EAE" w:rsidRPr="00744476" w14:paraId="42BB55B6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7FB4C26B" w:rsidR="00171EAE" w:rsidRP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7A7AC4">
        <w:tc>
          <w:tcPr>
            <w:tcW w:w="531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77777777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9013B3">
        <w:tc>
          <w:tcPr>
            <w:tcW w:w="5310" w:type="dxa"/>
            <w:shd w:val="clear" w:color="auto" w:fill="auto"/>
          </w:tcPr>
          <w:p w14:paraId="759DBB87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4982D791" w:rsidR="00171EAE" w:rsidRPr="002B54B1" w:rsidRDefault="00D12584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</w:t>
            </w:r>
            <w:r w:rsidR="006137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56,045</w:t>
            </w:r>
          </w:p>
        </w:tc>
        <w:tc>
          <w:tcPr>
            <w:tcW w:w="270" w:type="dxa"/>
            <w:shd w:val="clear" w:color="auto" w:fill="auto"/>
          </w:tcPr>
          <w:p w14:paraId="371C15D6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519301AA" w:rsidR="00171EAE" w:rsidRPr="002B54B1" w:rsidRDefault="00D12584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</w:t>
            </w:r>
            <w:r w:rsidR="006137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14,641</w:t>
            </w:r>
          </w:p>
        </w:tc>
      </w:tr>
      <w:tr w:rsidR="00171EAE" w:rsidRPr="00AE0BB7" w14:paraId="27BC12B8" w14:textId="77777777" w:rsidTr="007A7AC4">
        <w:tc>
          <w:tcPr>
            <w:tcW w:w="531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7A7AC4">
        <w:tc>
          <w:tcPr>
            <w:tcW w:w="531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FF56A39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6D5" w:rsidRPr="00B00DEA" w14:paraId="26956FFA" w14:textId="77777777" w:rsidTr="00D12584">
        <w:tc>
          <w:tcPr>
            <w:tcW w:w="5310" w:type="dxa"/>
            <w:shd w:val="clear" w:color="auto" w:fill="auto"/>
          </w:tcPr>
          <w:p w14:paraId="5D3EEDF7" w14:textId="77777777" w:rsidR="009C66D5" w:rsidRPr="00A91138" w:rsidRDefault="009C66D5" w:rsidP="009C66D5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23C0F85" w14:textId="4BEE1D3A" w:rsidR="009C66D5" w:rsidRPr="002B54B1" w:rsidRDefault="009C66D5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36533484" w:rsidR="009C66D5" w:rsidRPr="002B54B1" w:rsidRDefault="009C66D5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9C66D5" w:rsidRPr="0033434F" w14:paraId="251AFB22" w14:textId="77777777" w:rsidTr="00D12584">
        <w:tc>
          <w:tcPr>
            <w:tcW w:w="5310" w:type="dxa"/>
            <w:shd w:val="clear" w:color="auto" w:fill="auto"/>
          </w:tcPr>
          <w:p w14:paraId="52BA9B8F" w14:textId="12517584" w:rsidR="009C66D5" w:rsidRPr="005A64AC" w:rsidRDefault="009C66D5" w:rsidP="009C66D5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10" w:type="dxa"/>
            <w:shd w:val="clear" w:color="auto" w:fill="auto"/>
          </w:tcPr>
          <w:p w14:paraId="5BEE9BCF" w14:textId="08E420CD" w:rsidR="009C66D5" w:rsidRPr="002B54B1" w:rsidRDefault="009C66D5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376,811</w:t>
            </w:r>
          </w:p>
        </w:tc>
        <w:tc>
          <w:tcPr>
            <w:tcW w:w="270" w:type="dxa"/>
            <w:shd w:val="clear" w:color="auto" w:fill="auto"/>
          </w:tcPr>
          <w:p w14:paraId="6BDC2C63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89FCA26" w14:textId="60332ED2" w:rsidR="009C66D5" w:rsidRPr="002B54B1" w:rsidRDefault="009C66D5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376,811</w:t>
            </w:r>
          </w:p>
        </w:tc>
      </w:tr>
      <w:tr w:rsidR="009C66D5" w:rsidRPr="0033434F" w14:paraId="5C05C84A" w14:textId="77777777" w:rsidTr="00D12584">
        <w:tc>
          <w:tcPr>
            <w:tcW w:w="5310" w:type="dxa"/>
            <w:shd w:val="clear" w:color="auto" w:fill="auto"/>
          </w:tcPr>
          <w:p w14:paraId="4DF57FD8" w14:textId="77777777" w:rsidR="009C66D5" w:rsidRPr="005A64AC" w:rsidRDefault="009C66D5" w:rsidP="009C66D5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E3659E2" w14:textId="32CB0D13" w:rsidR="009C66D5" w:rsidRPr="002B54B1" w:rsidRDefault="009C66D5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117,283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A2B4FA" w14:textId="02BC9786" w:rsidR="009C66D5" w:rsidRPr="002B54B1" w:rsidRDefault="009C66D5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117,283</w:t>
            </w:r>
          </w:p>
        </w:tc>
      </w:tr>
      <w:tr w:rsidR="009C66D5" w:rsidRPr="005A0632" w14:paraId="1277A252" w14:textId="77777777" w:rsidTr="00D12584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64E1A742" w14:textId="77777777" w:rsidR="009C66D5" w:rsidRPr="005A64AC" w:rsidRDefault="009C66D5" w:rsidP="009C66D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32C15903" w:rsidR="009C66D5" w:rsidRPr="002B54B1" w:rsidRDefault="009C66D5" w:rsidP="009C66D5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494,219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9C66D5" w:rsidRPr="002B54B1" w:rsidRDefault="009C66D5" w:rsidP="009C66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582ACC43" w:rsidR="009C66D5" w:rsidRPr="002B54B1" w:rsidRDefault="009C66D5" w:rsidP="009C66D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494,219</w:t>
            </w:r>
          </w:p>
        </w:tc>
      </w:tr>
    </w:tbl>
    <w:p w14:paraId="190CEF11" w14:textId="77777777" w:rsidR="00485CD3" w:rsidRPr="00AE0BB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2B0B05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5730BFEA" w:rsidR="00485CD3" w:rsidRPr="00565380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2B0B05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2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4766D13E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F45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C0F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1435F4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</w:tbl>
    <w:p w14:paraId="6FF9727C" w14:textId="30BD2637" w:rsidR="00171EAE" w:rsidRPr="00C110DC" w:rsidRDefault="00171EAE">
      <w:pPr>
        <w:rPr>
          <w:sz w:val="20"/>
          <w:szCs w:val="20"/>
        </w:rPr>
      </w:pPr>
    </w:p>
    <w:bookmarkEnd w:id="2"/>
    <w:p w14:paraId="443BBCAD" w14:textId="1AE6CCEA" w:rsidR="00654AEC" w:rsidRPr="00DB5F11" w:rsidRDefault="00433C05" w:rsidP="00433C05">
      <w:pPr>
        <w:pStyle w:val="Caption"/>
      </w:pPr>
      <w:r w:rsidRPr="00DB5F11">
        <w:rPr>
          <w:rFonts w:hint="cs"/>
          <w:cs/>
        </w:rPr>
        <w:t>คดีฟ้องร้อง</w:t>
      </w:r>
    </w:p>
    <w:p w14:paraId="4A6E3508" w14:textId="5CD31CA0" w:rsidR="00433C05" w:rsidRPr="002B0B05" w:rsidRDefault="00433C05" w:rsidP="00433C05">
      <w:pPr>
        <w:pStyle w:val="Bo-Blankline"/>
        <w:rPr>
          <w:lang w:val="en-US"/>
        </w:rPr>
      </w:pPr>
    </w:p>
    <w:p w14:paraId="2C6C7852" w14:textId="77777777" w:rsidR="002B0B05" w:rsidRPr="00BE013B" w:rsidRDefault="002B0B05" w:rsidP="002B0B05">
      <w:pPr>
        <w:pStyle w:val="Ang15"/>
        <w:rPr>
          <w:rFonts w:asciiTheme="majorBidi" w:hAnsiTheme="majorBidi" w:cstheme="majorBidi"/>
        </w:rPr>
      </w:pPr>
      <w:r w:rsidRPr="00BE013B">
        <w:rPr>
          <w:rFonts w:asciiTheme="majorBidi" w:hAnsiTheme="majorBidi" w:cstheme="majorBidi"/>
          <w:cs/>
        </w:rPr>
        <w:t xml:space="preserve">เมื่อวันที่ </w:t>
      </w:r>
      <w:r w:rsidRPr="00BE013B">
        <w:rPr>
          <w:rFonts w:asciiTheme="majorBidi" w:hAnsiTheme="majorBidi" w:cstheme="majorBidi"/>
          <w:lang w:val="en-US"/>
        </w:rPr>
        <w:t>16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ธันวาคม </w:t>
      </w:r>
      <w:r w:rsidRPr="00BE013B">
        <w:rPr>
          <w:rFonts w:asciiTheme="majorBidi" w:hAnsiTheme="majorBidi" w:cstheme="majorBidi"/>
          <w:lang w:val="en-US"/>
        </w:rPr>
        <w:t>2562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เอกชนรวม </w:t>
      </w:r>
      <w:r w:rsidRPr="00BE013B">
        <w:rPr>
          <w:rFonts w:asciiTheme="majorBidi" w:hAnsiTheme="majorBidi" w:cstheme="majorBidi"/>
          <w:lang w:val="en-US"/>
        </w:rPr>
        <w:t>222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BE013B">
        <w:rPr>
          <w:rFonts w:asciiTheme="majorBidi" w:hAnsiTheme="majorBidi" w:cstheme="majorBidi"/>
          <w:lang w:val="en-US"/>
        </w:rPr>
        <w:t>5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BE013B">
        <w:rPr>
          <w:rFonts w:asciiTheme="majorBidi" w:hAnsiTheme="majorBidi" w:cstheme="majorBidi"/>
          <w:lang w:val="en-US"/>
        </w:rPr>
        <w:t>5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BE013B">
        <w:rPr>
          <w:rFonts w:asciiTheme="majorBidi" w:hAnsiTheme="majorBidi" w:cstheme="majorBidi"/>
        </w:rPr>
        <w:t xml:space="preserve">EHIA) </w:t>
      </w:r>
      <w:r w:rsidRPr="00BE013B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BE013B">
        <w:rPr>
          <w:rFonts w:asciiTheme="majorBidi" w:hAnsiTheme="majorBidi" w:cstheme="majorBidi"/>
          <w:lang w:val="en-US"/>
        </w:rPr>
        <w:t>150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BE013B">
        <w:rPr>
          <w:rFonts w:asciiTheme="majorBidi" w:hAnsiTheme="majorBidi" w:cstheme="majorBidi"/>
          <w:lang w:val="en-US"/>
        </w:rPr>
        <w:t>150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BE013B" w:rsidRDefault="002B0B05" w:rsidP="002B0B05">
      <w:pPr>
        <w:pStyle w:val="Bo-Blankline"/>
      </w:pPr>
    </w:p>
    <w:p w14:paraId="2935A3F3" w14:textId="77777777" w:rsidR="002B0B05" w:rsidRPr="00BE013B" w:rsidRDefault="002B0B05" w:rsidP="002B0B05">
      <w:pPr>
        <w:pStyle w:val="Ang15"/>
        <w:rPr>
          <w:rFonts w:asciiTheme="majorBidi" w:hAnsiTheme="majorBidi" w:cstheme="majorBidi"/>
        </w:rPr>
      </w:pPr>
      <w:r w:rsidRPr="00BE013B">
        <w:rPr>
          <w:rFonts w:asciiTheme="majorBidi" w:hAnsiTheme="majorBidi" w:cstheme="majorBidi"/>
          <w:cs/>
        </w:rPr>
        <w:t xml:space="preserve">เมื่อวันที่ </w:t>
      </w:r>
      <w:r w:rsidRPr="00BE013B">
        <w:rPr>
          <w:rFonts w:asciiTheme="majorBidi" w:hAnsiTheme="majorBidi" w:cstheme="majorBidi"/>
          <w:lang w:val="en-US"/>
        </w:rPr>
        <w:t>25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ธันวาคม </w:t>
      </w:r>
      <w:r w:rsidRPr="00BE013B">
        <w:rPr>
          <w:rFonts w:asciiTheme="majorBidi" w:hAnsiTheme="majorBidi" w:cstheme="majorBidi"/>
          <w:lang w:val="en-US"/>
        </w:rPr>
        <w:t>2562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BE013B">
        <w:rPr>
          <w:rFonts w:asciiTheme="majorBidi" w:hAnsiTheme="majorBidi" w:cstheme="majorBidi"/>
          <w:lang w:val="en-US"/>
        </w:rPr>
        <w:t>28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 xml:space="preserve">มกราคม </w:t>
      </w:r>
      <w:r w:rsidRPr="00BE013B">
        <w:rPr>
          <w:rFonts w:asciiTheme="majorBidi" w:hAnsiTheme="majorBidi" w:cstheme="majorBidi"/>
          <w:lang w:val="en-US"/>
        </w:rPr>
        <w:t>2563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09DF76B3" w14:textId="177E800D" w:rsidR="004B10E4" w:rsidRPr="00BE013B" w:rsidRDefault="004B10E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5CD96733" w14:textId="0423A7D7" w:rsidR="002B0B05" w:rsidRPr="00BE013B" w:rsidRDefault="002B0B05" w:rsidP="002B0B05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BE013B">
        <w:rPr>
          <w:rFonts w:asciiTheme="majorBidi" w:hAnsiTheme="majorBidi"/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BE013B" w:rsidRDefault="002B0B05" w:rsidP="002B0B05">
      <w:pPr>
        <w:pStyle w:val="Bo-Blankline"/>
      </w:pPr>
    </w:p>
    <w:p w14:paraId="3EDD9739" w14:textId="00529382" w:rsidR="002B0B05" w:rsidRPr="00BE013B" w:rsidRDefault="002B0B05" w:rsidP="002B0B05">
      <w:pPr>
        <w:pStyle w:val="Bo-Blankline"/>
        <w:rPr>
          <w:sz w:val="30"/>
          <w:szCs w:val="30"/>
          <w:cs/>
          <w:lang w:val="en-US"/>
        </w:rPr>
      </w:pPr>
      <w:r w:rsidRPr="00BE013B">
        <w:rPr>
          <w:rFonts w:hint="cs"/>
          <w:sz w:val="30"/>
          <w:szCs w:val="30"/>
          <w:cs/>
        </w:rPr>
        <w:t xml:space="preserve">เมื่อวันที่ </w:t>
      </w:r>
      <w:r w:rsidRPr="00BE013B">
        <w:rPr>
          <w:sz w:val="30"/>
          <w:szCs w:val="30"/>
          <w:lang w:val="en-US"/>
        </w:rPr>
        <w:t xml:space="preserve">7 </w:t>
      </w:r>
      <w:r w:rsidRPr="00BE013B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BE013B">
        <w:rPr>
          <w:sz w:val="30"/>
          <w:szCs w:val="30"/>
          <w:lang w:val="en-US"/>
        </w:rPr>
        <w:t xml:space="preserve">2563 </w:t>
      </w:r>
      <w:r w:rsidRPr="00BE013B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BE013B">
        <w:rPr>
          <w:sz w:val="30"/>
          <w:szCs w:val="30"/>
          <w:lang w:val="en-US"/>
        </w:rPr>
        <w:t xml:space="preserve">5 </w:t>
      </w:r>
      <w:r w:rsidRPr="00BE013B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BE013B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BE013B">
        <w:rPr>
          <w:sz w:val="30"/>
          <w:szCs w:val="30"/>
          <w:lang w:val="en-US"/>
        </w:rPr>
        <w:t xml:space="preserve">12 </w:t>
      </w:r>
      <w:r w:rsidR="00E92F93" w:rsidRPr="00BE013B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BE013B">
        <w:rPr>
          <w:sz w:val="30"/>
          <w:szCs w:val="30"/>
          <w:lang w:val="en-US"/>
        </w:rPr>
        <w:t xml:space="preserve">2564 </w:t>
      </w:r>
      <w:r w:rsidR="00E92F93" w:rsidRPr="00BE013B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BE013B" w:rsidRDefault="002B0B05" w:rsidP="002B0B05">
      <w:pPr>
        <w:pStyle w:val="Bo-Blankline"/>
      </w:pPr>
    </w:p>
    <w:p w14:paraId="3C7D8C4C" w14:textId="16A2D27E" w:rsidR="002B0B05" w:rsidRDefault="002B0B05" w:rsidP="002B0B05">
      <w:pPr>
        <w:pStyle w:val="Ang15"/>
        <w:rPr>
          <w:rFonts w:asciiTheme="majorBidi" w:hAnsiTheme="majorBidi" w:cstheme="majorBidi"/>
        </w:rPr>
      </w:pPr>
      <w:r w:rsidRPr="00BE013B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BE013B">
        <w:rPr>
          <w:rFonts w:asciiTheme="majorBidi" w:hAnsiTheme="majorBidi" w:cstheme="majorBidi"/>
          <w:lang w:val="en-US"/>
        </w:rPr>
        <w:t>222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EF7EEC" w:rsidRDefault="00EF7EEC" w:rsidP="002B0B05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6E9A7A22" w14:textId="77777777" w:rsidR="00EF7EEC" w:rsidRPr="00BE013B" w:rsidRDefault="00EF7EEC" w:rsidP="00EF7EEC">
      <w:pPr>
        <w:pStyle w:val="Caption"/>
      </w:pPr>
      <w:r w:rsidRPr="00BE013B">
        <w:rPr>
          <w:rFonts w:hint="cs"/>
          <w:cs/>
        </w:rPr>
        <w:t>เรื่องอื่น</w:t>
      </w:r>
    </w:p>
    <w:p w14:paraId="374C5E44" w14:textId="77777777" w:rsidR="00EF7EEC" w:rsidRPr="00BE013B" w:rsidRDefault="00EF7EEC" w:rsidP="00EF7EEC">
      <w:pPr>
        <w:pStyle w:val="Bo-Blankline"/>
        <w:rPr>
          <w:lang w:val="en-US"/>
        </w:rPr>
      </w:pPr>
    </w:p>
    <w:p w14:paraId="07C9308C" w14:textId="77777777" w:rsidR="00EF7EEC" w:rsidRPr="00BE013B" w:rsidRDefault="00EF7EEC" w:rsidP="00EF7EEC">
      <w:pPr>
        <w:pStyle w:val="Bo-Blankline"/>
        <w:numPr>
          <w:ilvl w:val="0"/>
          <w:numId w:val="23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Pr="00BE013B">
        <w:rPr>
          <w:rFonts w:asciiTheme="majorBidi" w:hAnsiTheme="majorBidi"/>
          <w:spacing w:val="-2"/>
          <w:sz w:val="30"/>
          <w:szCs w:val="30"/>
        </w:rPr>
        <w:t>4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 w:rsidRPr="00BE013B">
        <w:rPr>
          <w:rFonts w:asciiTheme="majorBidi" w:hAnsiTheme="majorBidi"/>
          <w:spacing w:val="-2"/>
          <w:sz w:val="30"/>
          <w:szCs w:val="30"/>
        </w:rPr>
        <w:t>2553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BE013B">
        <w:rPr>
          <w:rFonts w:asciiTheme="majorBidi" w:hAnsiTheme="majorBidi"/>
          <w:spacing w:val="-2"/>
          <w:sz w:val="30"/>
          <w:szCs w:val="30"/>
        </w:rPr>
        <w:t>396,000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7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Pr="00BE013B">
        <w:rPr>
          <w:rFonts w:asciiTheme="majorBidi" w:hAnsiTheme="majorBidi"/>
          <w:spacing w:val="-2"/>
          <w:sz w:val="30"/>
          <w:szCs w:val="30"/>
        </w:rPr>
        <w:t>2562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4C58162B" w14:textId="77777777" w:rsidR="00EF7EEC" w:rsidRPr="00BE013B" w:rsidRDefault="00EF7EEC" w:rsidP="00EF7EE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6A574902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6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Pr="00BE013B">
        <w:rPr>
          <w:rFonts w:asciiTheme="majorBidi" w:hAnsiTheme="majorBidi"/>
          <w:spacing w:val="-2"/>
          <w:sz w:val="30"/>
          <w:szCs w:val="30"/>
        </w:rPr>
        <w:t>2563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 w:rsidRPr="00BE013B">
        <w:rPr>
          <w:rFonts w:asciiTheme="majorBidi" w:hAnsiTheme="majorBidi"/>
          <w:spacing w:val="-2"/>
          <w:sz w:val="30"/>
          <w:szCs w:val="30"/>
        </w:rPr>
        <w:t>1/2562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31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 w:rsidRPr="00BE013B">
        <w:rPr>
          <w:rFonts w:asciiTheme="majorBidi" w:hAnsiTheme="majorBidi"/>
          <w:spacing w:val="-2"/>
          <w:sz w:val="30"/>
          <w:szCs w:val="30"/>
        </w:rPr>
        <w:t>2562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21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BE013B">
        <w:rPr>
          <w:rFonts w:asciiTheme="majorBidi" w:hAnsiTheme="majorBidi"/>
          <w:spacing w:val="-2"/>
          <w:sz w:val="30"/>
          <w:szCs w:val="30"/>
        </w:rPr>
        <w:t>2563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lastRenderedPageBreak/>
        <w:t>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 w:rsidRPr="00BE013B">
        <w:rPr>
          <w:rFonts w:asciiTheme="majorBidi" w:hAnsiTheme="majorBidi"/>
          <w:spacing w:val="-2"/>
          <w:sz w:val="30"/>
          <w:szCs w:val="30"/>
        </w:rPr>
        <w:t>3,700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BE013B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BE013B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BE013B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BE013B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BE013B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BE013B">
        <w:rPr>
          <w:rFonts w:asciiTheme="majorBidi" w:hAnsiTheme="majorBidi"/>
          <w:sz w:val="30"/>
          <w:szCs w:val="30"/>
        </w:rPr>
        <w:t>2564</w:t>
      </w:r>
      <w:r w:rsidRPr="00BE013B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198C651" w14:textId="77777777" w:rsidR="00EF7EEC" w:rsidRPr="00BE013B" w:rsidRDefault="00EF7EEC" w:rsidP="00EF7EE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4CFCDD2E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(ภายในเดือนมีนาคม </w:t>
      </w:r>
      <w:r w:rsidRPr="00BE013B">
        <w:rPr>
          <w:rFonts w:asciiTheme="majorBidi" w:hAnsiTheme="majorBidi"/>
          <w:spacing w:val="-2"/>
          <w:sz w:val="30"/>
          <w:szCs w:val="30"/>
        </w:rPr>
        <w:t>2564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) และก็เป็นหน้าที่ของบริษัท ที่ต้องทำ 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BE013B">
        <w:rPr>
          <w:rFonts w:asciiTheme="majorBidi" w:hAnsiTheme="majorBidi"/>
          <w:spacing w:val="-2"/>
          <w:sz w:val="30"/>
          <w:szCs w:val="30"/>
        </w:rPr>
        <w:t>EHIA</w:t>
      </w:r>
    </w:p>
    <w:p w14:paraId="1BBDF9B1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-2"/>
        </w:rPr>
      </w:pPr>
    </w:p>
    <w:p w14:paraId="6220B5D1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lastRenderedPageBreak/>
        <w:t>ขอให้บริษัทดำเนินการในส่วนที่เกี่ยวข้อง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1BEC0DD0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2"/>
          <w:cs/>
        </w:rPr>
      </w:pPr>
    </w:p>
    <w:p w14:paraId="49DA93D8" w14:textId="77777777" w:rsidR="00EF7EEC" w:rsidRPr="00BE013B" w:rsidRDefault="00EF7EEC" w:rsidP="00EF7EEC">
      <w:p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25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BE013B">
        <w:rPr>
          <w:rFonts w:asciiTheme="majorBidi" w:hAnsiTheme="majorBidi"/>
          <w:spacing w:val="-2"/>
          <w:sz w:val="30"/>
          <w:szCs w:val="30"/>
        </w:rPr>
        <w:t>2564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 w:rsidRPr="00BE013B">
        <w:rPr>
          <w:rFonts w:asciiTheme="majorBidi" w:hAnsiTheme="majorBidi"/>
          <w:spacing w:val="-2"/>
          <w:sz w:val="30"/>
          <w:szCs w:val="30"/>
        </w:rPr>
        <w:t>400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 w:rsidRPr="00BE013B">
        <w:rPr>
          <w:rFonts w:asciiTheme="majorBidi" w:hAnsiTheme="majorBidi"/>
          <w:spacing w:val="-2"/>
          <w:sz w:val="30"/>
          <w:szCs w:val="30"/>
        </w:rPr>
        <w:t>10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 w:rsidRPr="00BE013B">
        <w:rPr>
          <w:rFonts w:asciiTheme="majorBidi" w:hAnsiTheme="majorBidi"/>
          <w:spacing w:val="-2"/>
          <w:sz w:val="30"/>
          <w:szCs w:val="30"/>
        </w:rPr>
        <w:t>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 w:rsidRPr="00BE013B">
        <w:rPr>
          <w:rFonts w:asciiTheme="majorBidi" w:hAnsiTheme="majorBidi"/>
          <w:spacing w:val="-2"/>
          <w:sz w:val="30"/>
          <w:szCs w:val="30"/>
        </w:rPr>
        <w:t>7.92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 w:rsidRPr="00BE013B">
        <w:rPr>
          <w:rFonts w:asciiTheme="majorBidi" w:hAnsiTheme="majorBidi"/>
          <w:spacing w:val="-2"/>
          <w:sz w:val="30"/>
          <w:szCs w:val="30"/>
        </w:rPr>
        <w:t>20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 5.78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 w:rsidRPr="00BE013B">
        <w:rPr>
          <w:rFonts w:asciiTheme="majorBidi" w:hAnsiTheme="majorBidi"/>
          <w:spacing w:val="-2"/>
          <w:sz w:val="30"/>
          <w:szCs w:val="30"/>
        </w:rPr>
        <w:t>8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 w:rsidRPr="00BE013B">
        <w:rPr>
          <w:rFonts w:asciiTheme="majorBidi" w:hAnsiTheme="majorBidi"/>
          <w:spacing w:val="-2"/>
          <w:sz w:val="30"/>
          <w:szCs w:val="30"/>
        </w:rPr>
        <w:t>12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6166908C" w14:textId="77777777" w:rsidR="00EF7EEC" w:rsidRPr="00BE013B" w:rsidRDefault="00EF7EEC" w:rsidP="00EF7EEC">
      <w:pPr>
        <w:ind w:left="900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36C424D9" w14:textId="77777777" w:rsidR="00EF7EEC" w:rsidRPr="00BE013B" w:rsidRDefault="00EF7EEC" w:rsidP="00EF7EEC">
      <w:pPr>
        <w:ind w:left="900"/>
        <w:jc w:val="thaiDistribute"/>
        <w:rPr>
          <w:sz w:val="30"/>
          <w:szCs w:val="30"/>
        </w:rPr>
      </w:pPr>
      <w:r w:rsidRPr="00BE013B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 w:rsidRPr="00BE013B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 w:rsidRPr="00BE013B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BE013B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DC67871" w14:textId="77777777" w:rsidR="00EF7EEC" w:rsidRPr="00BE013B" w:rsidRDefault="00EF7EEC" w:rsidP="00EF7EEC">
      <w:pPr>
        <w:ind w:left="900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62075832" w14:textId="77777777" w:rsidR="00EF7EEC" w:rsidRPr="00BE013B" w:rsidRDefault="00EF7EEC" w:rsidP="00EF7EEC">
      <w:pPr>
        <w:pStyle w:val="Bo-Blankline"/>
        <w:numPr>
          <w:ilvl w:val="0"/>
          <w:numId w:val="23"/>
        </w:numPr>
        <w:ind w:left="900"/>
        <w:jc w:val="thaiDistribute"/>
        <w:rPr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BE013B">
        <w:rPr>
          <w:sz w:val="30"/>
          <w:szCs w:val="30"/>
        </w:rPr>
        <w:t xml:space="preserve">T-VER) </w:t>
      </w:r>
      <w:r w:rsidRPr="00BE013B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ECF6B80" w14:textId="77777777" w:rsidR="00EF7EEC" w:rsidRPr="00BE013B" w:rsidRDefault="00EF7EEC" w:rsidP="00EF7EEC">
      <w:pPr>
        <w:pStyle w:val="Bo-Blankline"/>
        <w:ind w:left="900"/>
        <w:jc w:val="thaiDistribute"/>
      </w:pPr>
    </w:p>
    <w:p w14:paraId="065BF894" w14:textId="77777777" w:rsidR="00EF7EEC" w:rsidRPr="00BE013B" w:rsidRDefault="00EF7EEC" w:rsidP="00EF7EEC">
      <w:pPr>
        <w:pStyle w:val="Bo-Blankline"/>
        <w:ind w:left="900"/>
        <w:jc w:val="thaiDistribute"/>
        <w:rPr>
          <w:sz w:val="30"/>
          <w:szCs w:val="30"/>
        </w:rPr>
      </w:pPr>
      <w:r w:rsidRPr="00BE013B">
        <w:rPr>
          <w:sz w:val="30"/>
          <w:szCs w:val="30"/>
          <w:cs/>
        </w:rPr>
        <w:t xml:space="preserve">ณ สิ้นปี </w:t>
      </w:r>
      <w:r w:rsidRPr="00BE013B">
        <w:rPr>
          <w:sz w:val="30"/>
          <w:szCs w:val="30"/>
        </w:rPr>
        <w:t>2564</w:t>
      </w:r>
      <w:r w:rsidRPr="00BE013B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BE013B">
        <w:rPr>
          <w:sz w:val="30"/>
          <w:szCs w:val="30"/>
        </w:rPr>
        <w:t>82</w:t>
      </w:r>
      <w:r w:rsidRPr="00BE013B">
        <w:rPr>
          <w:sz w:val="30"/>
          <w:szCs w:val="30"/>
          <w:cs/>
        </w:rPr>
        <w:t>,</w:t>
      </w:r>
      <w:r w:rsidRPr="00BE013B">
        <w:rPr>
          <w:sz w:val="30"/>
          <w:szCs w:val="30"/>
        </w:rPr>
        <w:t>056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BE013B">
        <w:rPr>
          <w:sz w:val="30"/>
          <w:szCs w:val="30"/>
        </w:rPr>
        <w:t>34,690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</w:t>
      </w:r>
      <w:r w:rsidRPr="00BE013B">
        <w:rPr>
          <w:sz w:val="30"/>
          <w:szCs w:val="30"/>
          <w:cs/>
        </w:rPr>
        <w:t xml:space="preserve">มีจำนวนคาร์บอนเครดิตคงเหลือ </w:t>
      </w:r>
      <w:r w:rsidRPr="00BE013B">
        <w:rPr>
          <w:sz w:val="30"/>
          <w:szCs w:val="30"/>
          <w:lang w:val="en-US"/>
        </w:rPr>
        <w:t>47,366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 และอยู่ระหว่างการขึ้นทะเบียนจาก อบก. เพื่อรับรองปริมาณก๊าซเรือนกระจกที่ลดลง (คาร์บอนเครดิต) สำหรับช่วงระยะเวลาตั้งแต่วันที่ </w:t>
      </w:r>
      <w:r w:rsidRPr="00BE013B">
        <w:rPr>
          <w:sz w:val="30"/>
          <w:szCs w:val="30"/>
        </w:rPr>
        <w:t>1</w:t>
      </w:r>
      <w:r w:rsidRPr="00BE013B">
        <w:rPr>
          <w:sz w:val="30"/>
          <w:szCs w:val="30"/>
          <w:cs/>
        </w:rPr>
        <w:t xml:space="preserve"> พฤษภาคม </w:t>
      </w:r>
      <w:r w:rsidRPr="00BE013B">
        <w:rPr>
          <w:sz w:val="30"/>
          <w:szCs w:val="30"/>
        </w:rPr>
        <w:t>2560</w:t>
      </w:r>
      <w:r w:rsidRPr="00BE013B">
        <w:rPr>
          <w:sz w:val="30"/>
          <w:szCs w:val="30"/>
          <w:cs/>
        </w:rPr>
        <w:t xml:space="preserve"> ถึง </w:t>
      </w:r>
      <w:r w:rsidRPr="00BE013B">
        <w:rPr>
          <w:sz w:val="30"/>
          <w:szCs w:val="30"/>
        </w:rPr>
        <w:t>31</w:t>
      </w:r>
      <w:r w:rsidRPr="00BE013B">
        <w:rPr>
          <w:sz w:val="30"/>
          <w:szCs w:val="30"/>
          <w:cs/>
        </w:rPr>
        <w:t xml:space="preserve"> ธันวาคม </w:t>
      </w:r>
      <w:r w:rsidRPr="00BE013B">
        <w:rPr>
          <w:sz w:val="30"/>
          <w:szCs w:val="30"/>
        </w:rPr>
        <w:t>2563</w:t>
      </w:r>
      <w:r w:rsidRPr="00BE013B">
        <w:rPr>
          <w:sz w:val="30"/>
          <w:szCs w:val="30"/>
          <w:cs/>
        </w:rPr>
        <w:t xml:space="preserve"> อีกจำนวน </w:t>
      </w:r>
      <w:r w:rsidRPr="00BE013B">
        <w:rPr>
          <w:sz w:val="30"/>
          <w:szCs w:val="30"/>
        </w:rPr>
        <w:t>709</w:t>
      </w:r>
      <w:r w:rsidRPr="00BE013B">
        <w:rPr>
          <w:sz w:val="30"/>
          <w:szCs w:val="30"/>
          <w:cs/>
        </w:rPr>
        <w:t>,</w:t>
      </w:r>
      <w:r w:rsidRPr="00BE013B">
        <w:rPr>
          <w:sz w:val="30"/>
          <w:szCs w:val="30"/>
        </w:rPr>
        <w:t>752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115BE889" w14:textId="77777777" w:rsidR="00EF7EEC" w:rsidRPr="00BE013B" w:rsidRDefault="00EF7EEC" w:rsidP="00EF7EEC">
      <w:pPr>
        <w:pStyle w:val="Bo-Blankline"/>
        <w:ind w:left="900"/>
        <w:jc w:val="thaiDistribute"/>
      </w:pPr>
    </w:p>
    <w:p w14:paraId="0DF48E0A" w14:textId="77777777" w:rsidR="00EF7EEC" w:rsidRPr="00BE013B" w:rsidRDefault="00EF7EEC" w:rsidP="00EF7EEC">
      <w:pPr>
        <w:pStyle w:val="Bo-Blankline"/>
        <w:ind w:left="900"/>
        <w:jc w:val="thaiDistribute"/>
        <w:rPr>
          <w:sz w:val="30"/>
          <w:szCs w:val="30"/>
        </w:rPr>
      </w:pPr>
      <w:r w:rsidRPr="00BE013B">
        <w:rPr>
          <w:sz w:val="30"/>
          <w:szCs w:val="30"/>
          <w:cs/>
        </w:rPr>
        <w:t xml:space="preserve">ในปี </w:t>
      </w:r>
      <w:r w:rsidRPr="00BE013B">
        <w:rPr>
          <w:sz w:val="30"/>
          <w:szCs w:val="30"/>
        </w:rPr>
        <w:t>2564</w:t>
      </w:r>
      <w:r w:rsidRPr="00BE013B">
        <w:rPr>
          <w:sz w:val="30"/>
          <w:szCs w:val="30"/>
          <w:cs/>
        </w:rPr>
        <w:t xml:space="preserve"> บริษัทได้รับขยะทุกประเภทรวมทั้งสิ้น </w:t>
      </w:r>
      <w:r w:rsidRPr="00BE013B">
        <w:rPr>
          <w:sz w:val="30"/>
          <w:szCs w:val="30"/>
        </w:rPr>
        <w:t>2</w:t>
      </w:r>
      <w:r w:rsidRPr="00BE013B">
        <w:rPr>
          <w:sz w:val="30"/>
          <w:szCs w:val="30"/>
          <w:cs/>
        </w:rPr>
        <w:t>.</w:t>
      </w:r>
      <w:r w:rsidRPr="00BE013B">
        <w:rPr>
          <w:sz w:val="30"/>
          <w:szCs w:val="30"/>
        </w:rPr>
        <w:t>19</w:t>
      </w:r>
      <w:r w:rsidRPr="00BE013B">
        <w:rPr>
          <w:sz w:val="30"/>
          <w:szCs w:val="30"/>
          <w:cs/>
        </w:rPr>
        <w:t xml:space="preserve"> ล้านตัน มาใช้เป็นเชื้อเพลิงในโรงไฟฟ้าของบริษัทและ</w:t>
      </w:r>
      <w:r w:rsidRPr="00BE013B">
        <w:rPr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</w:t>
      </w:r>
      <w:r w:rsidRPr="00BE013B">
        <w:rPr>
          <w:spacing w:val="-4"/>
          <w:sz w:val="30"/>
          <w:szCs w:val="30"/>
        </w:rPr>
        <w:br/>
      </w:r>
      <w:r w:rsidRPr="00BE013B">
        <w:rPr>
          <w:spacing w:val="-4"/>
          <w:sz w:val="30"/>
          <w:szCs w:val="30"/>
          <w:cs/>
        </w:rPr>
        <w:t>รีดักชั่น)</w:t>
      </w:r>
      <w:r w:rsidRPr="00BE013B">
        <w:rPr>
          <w:sz w:val="30"/>
          <w:szCs w:val="30"/>
          <w:cs/>
        </w:rPr>
        <w:t xml:space="preserve"> จากการฝังกลบได้ประมาณ </w:t>
      </w:r>
      <w:r w:rsidRPr="00BE013B">
        <w:rPr>
          <w:sz w:val="30"/>
          <w:szCs w:val="30"/>
        </w:rPr>
        <w:t>5</w:t>
      </w:r>
      <w:r w:rsidRPr="00BE013B">
        <w:rPr>
          <w:sz w:val="30"/>
          <w:szCs w:val="30"/>
          <w:cs/>
        </w:rPr>
        <w:t>.</w:t>
      </w:r>
      <w:r w:rsidRPr="00BE013B">
        <w:rPr>
          <w:sz w:val="30"/>
          <w:szCs w:val="30"/>
        </w:rPr>
        <w:t>08</w:t>
      </w:r>
      <w:r w:rsidRPr="00BE013B">
        <w:rPr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p w14:paraId="6C615F86" w14:textId="77777777" w:rsidR="00EF7EEC" w:rsidRPr="00BE013B" w:rsidRDefault="00EF7EEC" w:rsidP="002B0B05">
      <w:pPr>
        <w:pStyle w:val="Ang15"/>
        <w:rPr>
          <w:rFonts w:asciiTheme="majorBidi" w:hAnsiTheme="majorBidi" w:cstheme="majorBidi"/>
          <w:cs/>
        </w:rPr>
      </w:pPr>
    </w:p>
    <w:p w14:paraId="58B03E80" w14:textId="176C7CE6" w:rsidR="001F59A0" w:rsidRPr="00BE013B" w:rsidRDefault="001F59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9BB04CE" w14:textId="77777777" w:rsidR="00B41CB7" w:rsidRDefault="00B41CB7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1B2D16B6" w14:textId="6022FFC5" w:rsidR="00FB40FC" w:rsidRPr="00C868D1" w:rsidRDefault="00FB40FC" w:rsidP="00FB40FC">
      <w:pPr>
        <w:pStyle w:val="Caption"/>
      </w:pPr>
      <w:r w:rsidRPr="00C868D1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6A49295F" w14:textId="17CD0DC5" w:rsidR="002E16C2" w:rsidRPr="00C868D1" w:rsidRDefault="002E16C2" w:rsidP="008E34F1">
      <w:pPr>
        <w:pStyle w:val="Bo-Blankline"/>
        <w:rPr>
          <w:lang w:val="en-US"/>
        </w:rPr>
      </w:pPr>
    </w:p>
    <w:p w14:paraId="71E14ADD" w14:textId="04C5BB25" w:rsidR="003301D5" w:rsidRDefault="00C94FBA" w:rsidP="00A000F7">
      <w:pPr>
        <w:pStyle w:val="Ang15"/>
        <w:rPr>
          <w:lang w:val="en-US"/>
        </w:rPr>
      </w:pPr>
      <w:r w:rsidRPr="00C868D1">
        <w:rPr>
          <w:rFonts w:hint="cs"/>
          <w:cs/>
          <w:lang w:val="en-US"/>
        </w:rPr>
        <w:t xml:space="preserve">ในการประชุมสามัญผู้ถือหุ้นประจำปี </w:t>
      </w:r>
      <w:r w:rsidRPr="00C868D1">
        <w:rPr>
          <w:lang w:val="en-US"/>
        </w:rPr>
        <w:t xml:space="preserve">2565 </w:t>
      </w:r>
      <w:r w:rsidRPr="00C868D1">
        <w:rPr>
          <w:rFonts w:hint="cs"/>
          <w:cs/>
          <w:lang w:val="en-US"/>
        </w:rPr>
        <w:t xml:space="preserve">เมื่อวันที่ </w:t>
      </w:r>
      <w:r w:rsidRPr="00C868D1">
        <w:rPr>
          <w:lang w:val="en-US"/>
        </w:rPr>
        <w:t>19</w:t>
      </w:r>
      <w:r w:rsidRPr="00C868D1">
        <w:rPr>
          <w:rFonts w:hint="cs"/>
          <w:cs/>
          <w:lang w:val="en-US"/>
        </w:rPr>
        <w:t xml:space="preserve"> เมษายน </w:t>
      </w:r>
      <w:r w:rsidRPr="00C868D1">
        <w:rPr>
          <w:lang w:val="en-US"/>
        </w:rPr>
        <w:t xml:space="preserve">2565 </w:t>
      </w:r>
      <w:r w:rsidRPr="00C868D1">
        <w:rPr>
          <w:rFonts w:hint="cs"/>
          <w:cs/>
          <w:lang w:val="en-US"/>
        </w:rPr>
        <w:t xml:space="preserve">ที่ประชุมมีมติอนุมัติการจ่ายเงินปันผลจากผลการดำเนินงานประจำปี </w:t>
      </w:r>
      <w:r w:rsidRPr="00C868D1">
        <w:rPr>
          <w:lang w:val="en-US"/>
        </w:rPr>
        <w:t xml:space="preserve">2564 </w:t>
      </w:r>
      <w:r w:rsidRPr="00C868D1">
        <w:rPr>
          <w:rFonts w:hint="cs"/>
          <w:cs/>
          <w:lang w:val="en-US"/>
        </w:rPr>
        <w:t xml:space="preserve">ในอัตราหุ้นละ </w:t>
      </w:r>
      <w:r w:rsidRPr="00C868D1">
        <w:rPr>
          <w:lang w:val="en-US"/>
        </w:rPr>
        <w:t xml:space="preserve">0.25 </w:t>
      </w:r>
      <w:r w:rsidRPr="00C868D1">
        <w:rPr>
          <w:rFonts w:hint="cs"/>
          <w:cs/>
          <w:lang w:val="en-US"/>
        </w:rPr>
        <w:t>บาท เป็นจำนวนเงิน</w:t>
      </w:r>
      <w:r w:rsidRPr="00C868D1">
        <w:rPr>
          <w:lang w:val="en-US"/>
        </w:rPr>
        <w:t xml:space="preserve"> 2,100 </w:t>
      </w:r>
      <w:r w:rsidRPr="00C868D1">
        <w:rPr>
          <w:rFonts w:hint="cs"/>
          <w:cs/>
          <w:lang w:val="en-US"/>
        </w:rPr>
        <w:t xml:space="preserve">ล้านบาท เงินปันผลจำนวนนี้ได้ รวมเงินปันผลระหว่างกาล ซึ่งบริษัทได้จ่ายให้ผู้ถือหุ้นของบริษัทแล้วในระหว่างปี </w:t>
      </w:r>
      <w:r w:rsidRPr="00C868D1">
        <w:rPr>
          <w:lang w:val="en-US"/>
        </w:rPr>
        <w:t xml:space="preserve">2564 </w:t>
      </w:r>
      <w:r w:rsidRPr="00C868D1">
        <w:rPr>
          <w:rFonts w:hint="cs"/>
          <w:cs/>
          <w:lang w:val="en-US"/>
        </w:rPr>
        <w:t>ในอัตราหุ้นละ</w:t>
      </w:r>
      <w:r w:rsidRPr="00C868D1">
        <w:rPr>
          <w:lang w:val="en-US"/>
        </w:rPr>
        <w:t xml:space="preserve"> 0.12</w:t>
      </w:r>
      <w:r w:rsidRPr="00C868D1">
        <w:rPr>
          <w:rFonts w:hint="cs"/>
          <w:cs/>
          <w:lang w:val="en-US"/>
        </w:rPr>
        <w:t xml:space="preserve"> บาท เป็นจำนวนเงิน</w:t>
      </w:r>
      <w:r w:rsidRPr="00C868D1">
        <w:rPr>
          <w:lang w:val="en-US"/>
        </w:rPr>
        <w:t xml:space="preserve"> 1,008</w:t>
      </w:r>
      <w:r w:rsidRPr="00C868D1">
        <w:rPr>
          <w:rFonts w:hint="cs"/>
          <w:cs/>
          <w:lang w:val="en-US"/>
        </w:rPr>
        <w:t xml:space="preserve"> ล้านบาทแล้ว ดังนั้น</w:t>
      </w:r>
      <w:r w:rsidR="00FC7492">
        <w:rPr>
          <w:rFonts w:hint="cs"/>
          <w:cs/>
          <w:lang w:val="en-US"/>
        </w:rPr>
        <w:t xml:space="preserve"> </w:t>
      </w:r>
      <w:r w:rsidRPr="00C868D1">
        <w:rPr>
          <w:rFonts w:hint="cs"/>
          <w:cs/>
          <w:lang w:val="en-US"/>
        </w:rPr>
        <w:t xml:space="preserve">เงินปันผลที่ต้องจ่ายเพิ่มอีก </w:t>
      </w:r>
      <w:r w:rsidRPr="00C868D1">
        <w:rPr>
          <w:lang w:val="en-US"/>
        </w:rPr>
        <w:t>0.13</w:t>
      </w:r>
      <w:r w:rsidRPr="00C868D1">
        <w:rPr>
          <w:rFonts w:hint="cs"/>
          <w:cs/>
          <w:lang w:val="en-US"/>
        </w:rPr>
        <w:t xml:space="preserve"> บาทต่อหุ้น เป็นจำนวนเงิน </w:t>
      </w:r>
      <w:r w:rsidRPr="00C868D1">
        <w:rPr>
          <w:lang w:val="en-US"/>
        </w:rPr>
        <w:t xml:space="preserve">1,092 </w:t>
      </w:r>
      <w:r w:rsidRPr="00C868D1">
        <w:rPr>
          <w:rFonts w:hint="cs"/>
          <w:cs/>
          <w:lang w:val="en-US"/>
        </w:rPr>
        <w:t xml:space="preserve">ล้านบาท กำหนดจ่ายเงินปันผลในวันที่ </w:t>
      </w:r>
      <w:r w:rsidRPr="00C868D1">
        <w:rPr>
          <w:lang w:val="en-US"/>
        </w:rPr>
        <w:t xml:space="preserve">12 </w:t>
      </w:r>
      <w:r w:rsidRPr="00C868D1">
        <w:rPr>
          <w:rFonts w:hint="cs"/>
          <w:cs/>
          <w:lang w:val="en-US"/>
        </w:rPr>
        <w:t xml:space="preserve">พฤษภาคม </w:t>
      </w:r>
      <w:r w:rsidRPr="00C868D1">
        <w:rPr>
          <w:lang w:val="en-US"/>
        </w:rPr>
        <w:t>2565</w:t>
      </w:r>
    </w:p>
    <w:p w14:paraId="30A927ED" w14:textId="76CBECB6" w:rsidR="00416606" w:rsidRDefault="00416606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20490242" w14:textId="0D3B5762" w:rsidR="000D2C43" w:rsidRDefault="000D2C43" w:rsidP="000D2C43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การ</w:t>
      </w:r>
      <w:r w:rsidR="008A12C4">
        <w:rPr>
          <w:rFonts w:asciiTheme="majorBidi" w:hAnsiTheme="majorBidi" w:cstheme="majorBidi" w:hint="cs"/>
          <w:cs/>
        </w:rPr>
        <w:t>ปรับปรุง</w:t>
      </w:r>
      <w:r>
        <w:rPr>
          <w:rFonts w:asciiTheme="majorBidi" w:hAnsiTheme="majorBidi" w:cstheme="majorBidi"/>
          <w:cs/>
        </w:rPr>
        <w:t>รายการ</w:t>
      </w:r>
    </w:p>
    <w:p w14:paraId="2BE8543A" w14:textId="77777777" w:rsidR="000D2C43" w:rsidRDefault="000D2C43" w:rsidP="000D2C43">
      <w:pPr>
        <w:pStyle w:val="Bo-Blankline"/>
      </w:pPr>
    </w:p>
    <w:p w14:paraId="516948A7" w14:textId="65E55DF8" w:rsidR="00EE28C8" w:rsidRDefault="008A12C4" w:rsidP="000D2C43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  <w:cs/>
        </w:rPr>
      </w:pPr>
      <w:r w:rsidRPr="008A12C4">
        <w:rPr>
          <w:rFonts w:asciiTheme="majorBidi" w:hAnsiTheme="majorBidi"/>
          <w:sz w:val="30"/>
          <w:szCs w:val="30"/>
          <w:cs/>
        </w:rPr>
        <w:t xml:space="preserve">รายการสินทรัพย์ทางการเงินหมุนเวียนอื่นที่ถูกแสดงในงบการเสดงฐานะทางการเงิน ณ วันที่ </w:t>
      </w:r>
      <w:r w:rsidR="004B6210">
        <w:rPr>
          <w:rFonts w:asciiTheme="majorBidi" w:hAnsiTheme="majorBidi"/>
          <w:sz w:val="30"/>
          <w:szCs w:val="30"/>
        </w:rPr>
        <w:t>31</w:t>
      </w:r>
      <w:r w:rsidRPr="008A12C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B6210">
        <w:rPr>
          <w:rFonts w:asciiTheme="majorBidi" w:hAnsiTheme="majorBidi"/>
          <w:sz w:val="30"/>
          <w:szCs w:val="30"/>
        </w:rPr>
        <w:t>2564</w:t>
      </w:r>
      <w:r w:rsidRPr="008A12C4">
        <w:rPr>
          <w:rFonts w:asciiTheme="majorBidi" w:hAnsiTheme="majorBidi"/>
          <w:sz w:val="30"/>
          <w:szCs w:val="30"/>
          <w:cs/>
        </w:rPr>
        <w:t xml:space="preserve"> 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32065260" w14:textId="77777777" w:rsidR="008A12C4" w:rsidRPr="00416606" w:rsidRDefault="008A12C4" w:rsidP="000D2C43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416606" w:rsidRPr="008A12C4" w14:paraId="76D2F238" w14:textId="77777777" w:rsidTr="00EE28C8">
        <w:trPr>
          <w:trHeight w:val="419"/>
        </w:trPr>
        <w:tc>
          <w:tcPr>
            <w:tcW w:w="3780" w:type="dxa"/>
          </w:tcPr>
          <w:p w14:paraId="266F7412" w14:textId="77777777" w:rsidR="00416606" w:rsidRPr="008A12C4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48F9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3BC45A8F" w14:textId="03D73686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606" w:rsidRPr="008A12C4" w14:paraId="57246309" w14:textId="77777777" w:rsidTr="00EE28C8">
        <w:trPr>
          <w:trHeight w:val="419"/>
        </w:trPr>
        <w:tc>
          <w:tcPr>
            <w:tcW w:w="3780" w:type="dxa"/>
          </w:tcPr>
          <w:p w14:paraId="15A3391F" w14:textId="77777777" w:rsidR="00416606" w:rsidRPr="008A12C4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0798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D727F1" w14:textId="77777777" w:rsidR="00416606" w:rsidRPr="008A12C4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423F43B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5D77AA" w14:textId="77777777" w:rsidR="00416606" w:rsidRPr="008A12C4" w:rsidRDefault="00416606" w:rsidP="002972BD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A12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6C494BD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8B0AA7" w14:textId="77777777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2C4" w:rsidRPr="008A12C4" w14:paraId="2EE78518" w14:textId="77777777" w:rsidTr="00EE28C8">
        <w:trPr>
          <w:trHeight w:val="404"/>
        </w:trPr>
        <w:tc>
          <w:tcPr>
            <w:tcW w:w="3780" w:type="dxa"/>
          </w:tcPr>
          <w:p w14:paraId="29F83D38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144DE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CBC2FA" w14:textId="5A347BC4" w:rsidR="008A12C4" w:rsidRPr="008A12C4" w:rsidRDefault="008A12C4" w:rsidP="008A1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D1DA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967AA7" w14:textId="197C2A85" w:rsidR="008A12C4" w:rsidRPr="008A12C4" w:rsidRDefault="008A12C4" w:rsidP="008A1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C2611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D4C5E" w14:textId="507C1F27" w:rsidR="008A12C4" w:rsidRPr="008A12C4" w:rsidRDefault="008A12C4" w:rsidP="008A12C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416606" w:rsidRPr="008A12C4" w14:paraId="4B3BF76B" w14:textId="77777777" w:rsidTr="00EE28C8">
        <w:trPr>
          <w:trHeight w:val="404"/>
        </w:trPr>
        <w:tc>
          <w:tcPr>
            <w:tcW w:w="3780" w:type="dxa"/>
          </w:tcPr>
          <w:p w14:paraId="02E9C67C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03193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2ACCE4" w14:textId="77777777" w:rsidR="00416606" w:rsidRPr="008A12C4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3144D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362EC722" w14:textId="77777777" w:rsidR="00416606" w:rsidRPr="008A12C4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A12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3B9A322D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83C57C" w14:textId="77777777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06" w:rsidRPr="008A12C4" w14:paraId="7EDE34EB" w14:textId="77777777" w:rsidTr="00EE28C8">
        <w:trPr>
          <w:trHeight w:val="404"/>
        </w:trPr>
        <w:tc>
          <w:tcPr>
            <w:tcW w:w="3780" w:type="dxa"/>
            <w:hideMark/>
          </w:tcPr>
          <w:p w14:paraId="568FA7C0" w14:textId="412414FC" w:rsidR="00416606" w:rsidRPr="008A12C4" w:rsidRDefault="00416606" w:rsidP="002972BD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2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8A1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</w:t>
            </w:r>
            <w:r w:rsidR="00D543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8A1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0" w:type="dxa"/>
          </w:tcPr>
          <w:p w14:paraId="60234F75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AC2C1F" w14:textId="77777777" w:rsidR="00416606" w:rsidRPr="008A12C4" w:rsidRDefault="00416606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57B53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F905BB" w14:textId="77777777" w:rsidR="00416606" w:rsidRPr="008A12C4" w:rsidRDefault="00416606" w:rsidP="002972BD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DA409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6AC397" w14:textId="77777777" w:rsidR="00416606" w:rsidRPr="008A12C4" w:rsidRDefault="00416606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606" w:rsidRPr="008A12C4" w14:paraId="25B35733" w14:textId="77777777" w:rsidTr="00EE28C8">
        <w:trPr>
          <w:trHeight w:val="404"/>
        </w:trPr>
        <w:tc>
          <w:tcPr>
            <w:tcW w:w="3780" w:type="dxa"/>
            <w:hideMark/>
          </w:tcPr>
          <w:p w14:paraId="2DA11D00" w14:textId="2D1FCF29" w:rsidR="00416606" w:rsidRPr="008A12C4" w:rsidRDefault="00416606" w:rsidP="002972BD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8E245C5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D651B" w14:textId="7B41DE18" w:rsidR="00416606" w:rsidRPr="008A12C4" w:rsidRDefault="00416606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2C4">
              <w:rPr>
                <w:rFonts w:ascii="Angsana New" w:hAnsi="Angsana New"/>
                <w:sz w:val="30"/>
                <w:szCs w:val="30"/>
                <w:lang w:val="en-US"/>
              </w:rPr>
              <w:t>3,980,57</w:t>
            </w:r>
            <w:r w:rsidR="00026BF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5C932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ABF25A" w14:textId="02036635" w:rsidR="00416606" w:rsidRPr="008A12C4" w:rsidRDefault="00416606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2C7D235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30C16" w14:textId="26B61AB1" w:rsidR="00416606" w:rsidRPr="008A12C4" w:rsidRDefault="00416606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3,495,237</w:t>
            </w:r>
          </w:p>
        </w:tc>
      </w:tr>
      <w:tr w:rsidR="00416606" w:rsidRPr="008A12C4" w14:paraId="6B83ADF1" w14:textId="77777777" w:rsidTr="00EE28C8">
        <w:trPr>
          <w:trHeight w:val="404"/>
        </w:trPr>
        <w:tc>
          <w:tcPr>
            <w:tcW w:w="3780" w:type="dxa"/>
            <w:hideMark/>
          </w:tcPr>
          <w:p w14:paraId="63096253" w14:textId="60F0C08C" w:rsidR="00416606" w:rsidRPr="008A12C4" w:rsidRDefault="00416606" w:rsidP="00EE28C8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A0DE962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5EDD96" w14:textId="49E8E7E7" w:rsidR="00416606" w:rsidRPr="008A12C4" w:rsidRDefault="00416606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185,549</w:t>
            </w:r>
          </w:p>
        </w:tc>
        <w:tc>
          <w:tcPr>
            <w:tcW w:w="270" w:type="dxa"/>
          </w:tcPr>
          <w:p w14:paraId="52676DE7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18427F" w14:textId="3F02A88F" w:rsidR="00416606" w:rsidRPr="008A12C4" w:rsidRDefault="00416606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1CBBE0A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25B41" w14:textId="76B4835D" w:rsidR="00416606" w:rsidRPr="008A12C4" w:rsidRDefault="00416606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670,890</w:t>
            </w:r>
          </w:p>
        </w:tc>
      </w:tr>
      <w:tr w:rsidR="00416606" w:rsidRPr="008A12C4" w14:paraId="12542615" w14:textId="77777777" w:rsidTr="00EE28C8">
        <w:trPr>
          <w:trHeight w:val="419"/>
        </w:trPr>
        <w:tc>
          <w:tcPr>
            <w:tcW w:w="3780" w:type="dxa"/>
          </w:tcPr>
          <w:p w14:paraId="35B4F4E1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33F2A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3B2FE2" w14:textId="77777777" w:rsidR="00416606" w:rsidRPr="008A12C4" w:rsidRDefault="00416606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8D43B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9E2C12F" w14:textId="77777777" w:rsidR="00416606" w:rsidRPr="008A12C4" w:rsidRDefault="00416606" w:rsidP="002972BD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A1B8B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9F5387" w14:textId="77777777" w:rsidR="00416606" w:rsidRPr="008A12C4" w:rsidRDefault="00416606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D1872E8" w14:textId="2D6C0AD7" w:rsidR="008A12C4" w:rsidRDefault="008A12C4" w:rsidP="000D2C43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416606" w:rsidRPr="008A12C4" w14:paraId="355666D4" w14:textId="77777777" w:rsidTr="00EE28C8">
        <w:trPr>
          <w:trHeight w:val="419"/>
        </w:trPr>
        <w:tc>
          <w:tcPr>
            <w:tcW w:w="3780" w:type="dxa"/>
          </w:tcPr>
          <w:p w14:paraId="2690CFFA" w14:textId="77777777" w:rsidR="00416606" w:rsidRPr="008A12C4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76DEF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2D8729AC" w14:textId="3B6271DC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A15" w:rsidRPr="008A12C4" w14:paraId="04C80F36" w14:textId="77777777" w:rsidTr="00EE28C8">
        <w:trPr>
          <w:trHeight w:val="419"/>
        </w:trPr>
        <w:tc>
          <w:tcPr>
            <w:tcW w:w="3780" w:type="dxa"/>
          </w:tcPr>
          <w:p w14:paraId="0D7C45FB" w14:textId="77777777" w:rsidR="00454A15" w:rsidRPr="008A12C4" w:rsidRDefault="00454A15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56C5F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6B6F93" w14:textId="77777777" w:rsidR="00454A15" w:rsidRPr="008A12C4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22A42602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52D8C5" w14:textId="77777777" w:rsidR="00454A15" w:rsidRPr="008A12C4" w:rsidRDefault="00454A15" w:rsidP="002972BD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A12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1B52C055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A92A49" w14:textId="77777777" w:rsidR="00454A15" w:rsidRPr="008A12C4" w:rsidRDefault="00454A15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A15" w:rsidRPr="008A12C4" w14:paraId="480E469A" w14:textId="77777777" w:rsidTr="00EE28C8">
        <w:trPr>
          <w:trHeight w:val="404"/>
        </w:trPr>
        <w:tc>
          <w:tcPr>
            <w:tcW w:w="3780" w:type="dxa"/>
          </w:tcPr>
          <w:p w14:paraId="09FC322F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DE4F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5411A" w14:textId="70CAE0CA" w:rsidR="00454A15" w:rsidRPr="008A12C4" w:rsidRDefault="008A12C4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61D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58E49F" w14:textId="65E5EE7C" w:rsidR="00454A15" w:rsidRPr="008A12C4" w:rsidRDefault="008A12C4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831A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7D4009" w14:textId="4C519C17" w:rsidR="00454A15" w:rsidRPr="008A12C4" w:rsidRDefault="008A12C4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454A15" w:rsidRPr="008A12C4" w14:paraId="516F9546" w14:textId="77777777" w:rsidTr="00EE28C8">
        <w:trPr>
          <w:trHeight w:val="404"/>
        </w:trPr>
        <w:tc>
          <w:tcPr>
            <w:tcW w:w="3780" w:type="dxa"/>
          </w:tcPr>
          <w:p w14:paraId="66B757A9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AE6CE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542B5" w14:textId="77777777" w:rsidR="00454A15" w:rsidRPr="008A12C4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CD35F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B05D781" w14:textId="66C9C34C" w:rsidR="00454A15" w:rsidRPr="008A12C4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30C14" w:rsidRPr="008A12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7A292A3B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460662" w14:textId="77777777" w:rsidR="00454A15" w:rsidRPr="008A12C4" w:rsidRDefault="00454A15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A15" w:rsidRPr="008A12C4" w14:paraId="5470FA76" w14:textId="77777777" w:rsidTr="00EE28C8">
        <w:trPr>
          <w:trHeight w:val="404"/>
        </w:trPr>
        <w:tc>
          <w:tcPr>
            <w:tcW w:w="3780" w:type="dxa"/>
            <w:hideMark/>
          </w:tcPr>
          <w:p w14:paraId="40BE76B2" w14:textId="30BC5624" w:rsidR="00454A15" w:rsidRPr="008A12C4" w:rsidRDefault="00454A15" w:rsidP="002972BD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2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8A1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</w:t>
            </w:r>
            <w:r w:rsidR="00D543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8A1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0" w:type="dxa"/>
          </w:tcPr>
          <w:p w14:paraId="65DC637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E03C58" w14:textId="77777777" w:rsidR="00454A15" w:rsidRPr="008A12C4" w:rsidRDefault="00454A15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7E8B0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269748" w14:textId="77777777" w:rsidR="00454A15" w:rsidRPr="008A12C4" w:rsidRDefault="00454A15" w:rsidP="002972BD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67C01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4FD37C" w14:textId="77777777" w:rsidR="00454A15" w:rsidRPr="008A12C4" w:rsidRDefault="00454A15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4A15" w:rsidRPr="008A12C4" w14:paraId="3C1755E0" w14:textId="77777777" w:rsidTr="00EE28C8">
        <w:trPr>
          <w:trHeight w:val="404"/>
        </w:trPr>
        <w:tc>
          <w:tcPr>
            <w:tcW w:w="3780" w:type="dxa"/>
            <w:hideMark/>
          </w:tcPr>
          <w:p w14:paraId="0D4571FA" w14:textId="0F1793F4" w:rsidR="00454A15" w:rsidRPr="008A12C4" w:rsidRDefault="00454A15" w:rsidP="002972BD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C322B3C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B1651A" w14:textId="7BCAE71B" w:rsidR="00454A15" w:rsidRPr="008A12C4" w:rsidRDefault="00454A15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3,978,578</w:t>
            </w:r>
          </w:p>
        </w:tc>
        <w:tc>
          <w:tcPr>
            <w:tcW w:w="270" w:type="dxa"/>
          </w:tcPr>
          <w:p w14:paraId="0F807B27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013F70" w14:textId="4230A304" w:rsidR="00454A15" w:rsidRPr="008A12C4" w:rsidRDefault="00454A15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7DEB9555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CE26D" w14:textId="06C45C8F" w:rsidR="00454A15" w:rsidRPr="008A12C4" w:rsidRDefault="00454A15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3,493,237</w:t>
            </w:r>
          </w:p>
        </w:tc>
      </w:tr>
      <w:tr w:rsidR="00454A15" w:rsidRPr="008A12C4" w14:paraId="456E4748" w14:textId="77777777" w:rsidTr="00EE28C8">
        <w:trPr>
          <w:trHeight w:val="404"/>
        </w:trPr>
        <w:tc>
          <w:tcPr>
            <w:tcW w:w="3780" w:type="dxa"/>
            <w:hideMark/>
          </w:tcPr>
          <w:p w14:paraId="318D8FAA" w14:textId="1693A9FF" w:rsidR="00454A15" w:rsidRPr="008A12C4" w:rsidRDefault="00454A15" w:rsidP="00EE28C8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1ECD2C73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2EFA64" w14:textId="5FD6F29F" w:rsidR="00454A15" w:rsidRPr="008A12C4" w:rsidRDefault="00454A15" w:rsidP="00454A15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5,102</w:t>
            </w:r>
          </w:p>
        </w:tc>
        <w:tc>
          <w:tcPr>
            <w:tcW w:w="270" w:type="dxa"/>
          </w:tcPr>
          <w:p w14:paraId="65489429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68CDD3" w14:textId="429E68E4" w:rsidR="00454A15" w:rsidRPr="008A12C4" w:rsidRDefault="00454A15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4BACE4D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D3764D" w14:textId="73B4B3A9" w:rsidR="00454A15" w:rsidRPr="008A12C4" w:rsidRDefault="00454A15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490,443</w:t>
            </w:r>
          </w:p>
        </w:tc>
      </w:tr>
      <w:tr w:rsidR="00454A15" w:rsidRPr="008A12C4" w14:paraId="23B72F7B" w14:textId="77777777" w:rsidTr="00EE28C8">
        <w:trPr>
          <w:trHeight w:val="419"/>
        </w:trPr>
        <w:tc>
          <w:tcPr>
            <w:tcW w:w="3780" w:type="dxa"/>
          </w:tcPr>
          <w:p w14:paraId="32B170CB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0FB3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F1E377" w14:textId="77777777" w:rsidR="00454A15" w:rsidRPr="008A12C4" w:rsidRDefault="00454A15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02373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D4CB6BD" w14:textId="77777777" w:rsidR="00454A15" w:rsidRPr="008A12C4" w:rsidRDefault="00454A15" w:rsidP="006D2A99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B40D6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312DB" w14:textId="77777777" w:rsidR="00454A15" w:rsidRPr="008A12C4" w:rsidRDefault="00454A15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08DFBE" w14:textId="77777777" w:rsidR="00454A15" w:rsidRDefault="00454A15" w:rsidP="000D2C43">
      <w:pPr>
        <w:pStyle w:val="Bo-Blankline"/>
        <w:rPr>
          <w:cs/>
        </w:rPr>
      </w:pPr>
    </w:p>
    <w:sectPr w:rsidR="00454A15" w:rsidSect="007D6448">
      <w:headerReference w:type="default" r:id="rId14"/>
      <w:footerReference w:type="default" r:id="rId15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3D386" w14:textId="77777777" w:rsidR="006A18A1" w:rsidRDefault="006A18A1">
      <w:r>
        <w:separator/>
      </w:r>
    </w:p>
  </w:endnote>
  <w:endnote w:type="continuationSeparator" w:id="0">
    <w:p w14:paraId="49CC7B43" w14:textId="77777777" w:rsidR="006A18A1" w:rsidRDefault="006A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B0FF7E8" w:rsidR="00171D7E" w:rsidRPr="00FF32BF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44E6B"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44E6B">
      <w:rPr>
        <w:rFonts w:asciiTheme="majorBidi" w:hAnsiTheme="majorBidi" w:cstheme="majorBidi"/>
        <w:noProof/>
        <w:sz w:val="30"/>
        <w:szCs w:val="30"/>
      </w:rPr>
      <w:t>30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44E6B">
      <w:rPr>
        <w:rFonts w:asciiTheme="majorBidi" w:hAnsiTheme="majorBidi" w:cstheme="majorBidi"/>
        <w:noProof/>
        <w:sz w:val="30"/>
        <w:szCs w:val="30"/>
      </w:rPr>
      <w:t>34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44E6B">
      <w:rPr>
        <w:rFonts w:asciiTheme="majorBidi" w:hAnsiTheme="majorBidi" w:cstheme="majorBidi"/>
        <w:noProof/>
        <w:sz w:val="30"/>
        <w:szCs w:val="30"/>
      </w:rPr>
      <w:t>40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0CF14" w14:textId="77777777" w:rsidR="006A18A1" w:rsidRDefault="006A18A1">
      <w:r>
        <w:separator/>
      </w:r>
    </w:p>
  </w:footnote>
  <w:footnote w:type="continuationSeparator" w:id="0">
    <w:p w14:paraId="2B9C5EAC" w14:textId="77777777" w:rsidR="006A18A1" w:rsidRDefault="006A1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C5421" w14:textId="77777777" w:rsidR="00581FAF" w:rsidRPr="00855B4F" w:rsidRDefault="00581FAF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/>
        <w:b/>
        <w:bCs/>
        <w:color w:val="00B0F0"/>
        <w:sz w:val="32"/>
        <w:szCs w:val="32"/>
        <w:cs/>
      </w:rPr>
      <w:t>บริษัท ทีพีไอ โพลีน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 </w:t>
    </w:r>
    <w:r w:rsidRPr="00855B4F">
      <w:rPr>
        <w:rFonts w:ascii="Angsana New" w:hAnsi="Angsana New"/>
        <w:b/>
        <w:bCs/>
        <w:color w:val="00B0F0"/>
        <w:sz w:val="32"/>
        <w:szCs w:val="32"/>
        <w:cs/>
      </w:rPr>
      <w:t>เพาเวอร์ จำกัด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 (มหาชน)</w:t>
    </w:r>
  </w:p>
  <w:p w14:paraId="32543FA5" w14:textId="77777777" w:rsidR="00581FAF" w:rsidRPr="00855B4F" w:rsidRDefault="00581FAF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/>
        <w:b/>
        <w:bCs/>
        <w:color w:val="00B0F0"/>
        <w:sz w:val="32"/>
        <w:szCs w:val="32"/>
        <w:cs/>
      </w:rPr>
      <w:t>หมายเหตุประกอบงบการเงิน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>ระหว่างกาล</w:t>
    </w:r>
  </w:p>
  <w:p w14:paraId="651A659F" w14:textId="7A8D8FA8" w:rsidR="00581FAF" w:rsidRPr="00855B4F" w:rsidRDefault="00581FAF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สำหรับงวดสามเดือนสิ้นสุดวันที่ 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 xml:space="preserve">31 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 xml:space="preserve">มีนาคม 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>25</w:t>
    </w:r>
    <w:r w:rsidRPr="00855B4F">
      <w:rPr>
        <w:rFonts w:ascii="Angsana New" w:hAnsi="Angsana New" w:hint="cs"/>
        <w:b/>
        <w:bCs/>
        <w:color w:val="00B0F0"/>
        <w:sz w:val="32"/>
        <w:szCs w:val="32"/>
        <w:lang w:val="en-US"/>
      </w:rPr>
      <w:t>6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>5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 xml:space="preserve"> 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>(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>ไม่ได้ตรวจสอบ)</w:t>
    </w:r>
  </w:p>
  <w:p w14:paraId="40B965F2" w14:textId="77777777" w:rsidR="00581FAF" w:rsidRPr="00855B4F" w:rsidRDefault="00581FAF" w:rsidP="00150BF6">
    <w:pPr>
      <w:spacing w:line="240" w:lineRule="auto"/>
      <w:ind w:right="389"/>
      <w:rPr>
        <w:rFonts w:ascii="Angsana New" w:hAnsi="Angsana New"/>
        <w:b/>
        <w:bCs/>
        <w:color w:val="00B0F0"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A626D" w14:textId="77777777" w:rsidR="00171D7E" w:rsidRPr="00855B4F" w:rsidRDefault="00171D7E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/>
        <w:b/>
        <w:bCs/>
        <w:color w:val="00B0F0"/>
        <w:sz w:val="32"/>
        <w:szCs w:val="32"/>
        <w:cs/>
      </w:rPr>
      <w:t xml:space="preserve">บริษัท </w:t>
    </w:r>
    <w:r w:rsidRPr="00855B4F">
      <w:rPr>
        <w:rFonts w:ascii="Angsana New" w:hAnsi="Angsana New"/>
        <w:b/>
        <w:bCs/>
        <w:color w:val="00B0F0"/>
        <w:sz w:val="32"/>
        <w:szCs w:val="32"/>
        <w:cs/>
      </w:rPr>
      <w:t>ทีพีไอ โพลีน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 </w:t>
    </w:r>
    <w:r w:rsidRPr="00855B4F">
      <w:rPr>
        <w:rFonts w:ascii="Angsana New" w:hAnsi="Angsana New"/>
        <w:b/>
        <w:bCs/>
        <w:color w:val="00B0F0"/>
        <w:sz w:val="32"/>
        <w:szCs w:val="32"/>
        <w:cs/>
      </w:rPr>
      <w:t>เพาเวอร์ จำกัด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 (มหาชน) และบริษัทย่อย</w:t>
    </w:r>
  </w:p>
  <w:p w14:paraId="054EC445" w14:textId="77777777" w:rsidR="00171D7E" w:rsidRPr="00855B4F" w:rsidRDefault="00171D7E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/>
        <w:b/>
        <w:bCs/>
        <w:color w:val="00B0F0"/>
        <w:sz w:val="32"/>
        <w:szCs w:val="32"/>
        <w:cs/>
      </w:rPr>
      <w:t>หมายเหตุประกอบงบการเงิน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>ระหว่างกาลแบบย่อ</w:t>
    </w:r>
  </w:p>
  <w:p w14:paraId="39CC4849" w14:textId="50EFB45F" w:rsidR="00171D7E" w:rsidRPr="00855B4F" w:rsidRDefault="00171D7E" w:rsidP="00FC5CB9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สำหรับงวดสามเดือนสิ้นสุดวันที่ 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 xml:space="preserve">31 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 xml:space="preserve">มีนาคม 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>25</w:t>
    </w:r>
    <w:r w:rsidRPr="00855B4F">
      <w:rPr>
        <w:rFonts w:ascii="Angsana New" w:hAnsi="Angsana New" w:hint="cs"/>
        <w:b/>
        <w:bCs/>
        <w:color w:val="00B0F0"/>
        <w:sz w:val="32"/>
        <w:szCs w:val="32"/>
        <w:lang w:val="en-US"/>
      </w:rPr>
      <w:t>6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>5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 xml:space="preserve"> </w:t>
    </w:r>
    <w:r w:rsidRPr="00855B4F">
      <w:rPr>
        <w:rFonts w:ascii="Angsana New" w:hAnsi="Angsana New"/>
        <w:b/>
        <w:bCs/>
        <w:color w:val="00B0F0"/>
        <w:sz w:val="32"/>
        <w:szCs w:val="32"/>
        <w:lang w:val="en-US"/>
      </w:rPr>
      <w:t>(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855B4F" w:rsidRDefault="00171D7E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299F1" w14:textId="77777777" w:rsidR="00171D7E" w:rsidRPr="00855B4F" w:rsidRDefault="00171D7E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/>
        <w:b/>
        <w:bCs/>
        <w:color w:val="00B0F0"/>
        <w:sz w:val="32"/>
        <w:szCs w:val="32"/>
        <w:cs/>
      </w:rPr>
      <w:t xml:space="preserve">บริษัท </w:t>
    </w:r>
    <w:r w:rsidRPr="00855B4F">
      <w:rPr>
        <w:rFonts w:ascii="Angsana New" w:hAnsi="Angsana New"/>
        <w:b/>
        <w:bCs/>
        <w:color w:val="00B0F0"/>
        <w:sz w:val="32"/>
        <w:szCs w:val="32"/>
        <w:cs/>
      </w:rPr>
      <w:t>ทีพีไอ โพลีน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 </w:t>
    </w:r>
    <w:r w:rsidRPr="00855B4F">
      <w:rPr>
        <w:rFonts w:ascii="Angsana New" w:hAnsi="Angsana New"/>
        <w:b/>
        <w:bCs/>
        <w:color w:val="00B0F0"/>
        <w:sz w:val="32"/>
        <w:szCs w:val="32"/>
        <w:cs/>
      </w:rPr>
      <w:t>เพาเวอร์ จำกัด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 xml:space="preserve"> (มหาชน) และบริษัทย่อย</w:t>
    </w:r>
  </w:p>
  <w:p w14:paraId="26A87277" w14:textId="77777777" w:rsidR="00171D7E" w:rsidRPr="00855B4F" w:rsidRDefault="00171D7E" w:rsidP="00150BF6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855B4F">
      <w:rPr>
        <w:rFonts w:ascii="Angsana New" w:hAnsi="Angsana New"/>
        <w:b/>
        <w:bCs/>
        <w:color w:val="00B0F0"/>
        <w:sz w:val="32"/>
        <w:szCs w:val="32"/>
        <w:cs/>
      </w:rPr>
      <w:t>หมายเหตุประกอบงบการเงิน</w:t>
    </w:r>
    <w:r w:rsidRPr="00855B4F">
      <w:rPr>
        <w:rFonts w:ascii="Angsana New" w:hAnsi="Angsana New" w:hint="cs"/>
        <w:b/>
        <w:bCs/>
        <w:color w:val="00B0F0"/>
        <w:sz w:val="32"/>
        <w:szCs w:val="32"/>
        <w:cs/>
      </w:rPr>
      <w:t>ระหว่างกาลแบบย่อ</w:t>
    </w:r>
  </w:p>
  <w:p w14:paraId="273C16C0" w14:textId="49398146" w:rsidR="00171D7E" w:rsidRPr="00F515F4" w:rsidRDefault="00171D7E" w:rsidP="00FC5CB9">
    <w:pPr>
      <w:spacing w:line="240" w:lineRule="auto"/>
      <w:ind w:right="389"/>
      <w:rPr>
        <w:rFonts w:ascii="Angsana New" w:hAnsi="Angsana New"/>
        <w:b/>
        <w:bCs/>
        <w:color w:val="00B0F0"/>
        <w:sz w:val="32"/>
        <w:szCs w:val="32"/>
      </w:rPr>
    </w:pPr>
    <w:r w:rsidRPr="00F515F4">
      <w:rPr>
        <w:rFonts w:ascii="Angsana New" w:hAnsi="Angsana New" w:hint="cs"/>
        <w:b/>
        <w:bCs/>
        <w:color w:val="00B0F0"/>
        <w:sz w:val="32"/>
        <w:szCs w:val="32"/>
        <w:cs/>
      </w:rPr>
      <w:t xml:space="preserve">สำหรับงวดสามเดือนสิ้นสุดวันที่ </w:t>
    </w:r>
    <w:r w:rsidRPr="00F515F4">
      <w:rPr>
        <w:rFonts w:ascii="Angsana New" w:hAnsi="Angsana New"/>
        <w:b/>
        <w:bCs/>
        <w:color w:val="00B0F0"/>
        <w:sz w:val="32"/>
        <w:szCs w:val="32"/>
        <w:lang w:val="en-US"/>
      </w:rPr>
      <w:t xml:space="preserve">31 </w:t>
    </w:r>
    <w:r w:rsidRPr="00F515F4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 xml:space="preserve">มีนาคม </w:t>
    </w:r>
    <w:r w:rsidRPr="00F515F4">
      <w:rPr>
        <w:rFonts w:ascii="Angsana New" w:hAnsi="Angsana New"/>
        <w:b/>
        <w:bCs/>
        <w:color w:val="00B0F0"/>
        <w:sz w:val="32"/>
        <w:szCs w:val="32"/>
        <w:lang w:val="en-US"/>
      </w:rPr>
      <w:t>25</w:t>
    </w:r>
    <w:r w:rsidRPr="00F515F4">
      <w:rPr>
        <w:rFonts w:ascii="Angsana New" w:hAnsi="Angsana New" w:hint="cs"/>
        <w:b/>
        <w:bCs/>
        <w:color w:val="00B0F0"/>
        <w:sz w:val="32"/>
        <w:szCs w:val="32"/>
        <w:lang w:val="en-US"/>
      </w:rPr>
      <w:t>6</w:t>
    </w:r>
    <w:r w:rsidRPr="00F515F4">
      <w:rPr>
        <w:rFonts w:ascii="Angsana New" w:hAnsi="Angsana New"/>
        <w:b/>
        <w:bCs/>
        <w:color w:val="00B0F0"/>
        <w:sz w:val="32"/>
        <w:szCs w:val="32"/>
        <w:lang w:val="en-US"/>
      </w:rPr>
      <w:t>5</w:t>
    </w:r>
    <w:r w:rsidRPr="00F515F4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 xml:space="preserve"> </w:t>
    </w:r>
    <w:r w:rsidRPr="00F515F4">
      <w:rPr>
        <w:rFonts w:ascii="Angsana New" w:hAnsi="Angsana New"/>
        <w:b/>
        <w:bCs/>
        <w:color w:val="00B0F0"/>
        <w:sz w:val="32"/>
        <w:szCs w:val="32"/>
        <w:lang w:val="en-US"/>
      </w:rPr>
      <w:t>(</w:t>
    </w:r>
    <w:r w:rsidRPr="00F515F4">
      <w:rPr>
        <w:rFonts w:ascii="Angsana New" w:hAnsi="Angsana New" w:hint="cs"/>
        <w:b/>
        <w:bCs/>
        <w:color w:val="00B0F0"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07D89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A57"/>
    <w:rsid w:val="001C52D3"/>
    <w:rsid w:val="001C52E8"/>
    <w:rsid w:val="001C5D53"/>
    <w:rsid w:val="001C5D92"/>
    <w:rsid w:val="001C5EBC"/>
    <w:rsid w:val="001C5F1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A1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1FAF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B83"/>
    <w:rsid w:val="005A0EC9"/>
    <w:rsid w:val="005A0F8D"/>
    <w:rsid w:val="005A1855"/>
    <w:rsid w:val="005A1897"/>
    <w:rsid w:val="005A1DF3"/>
    <w:rsid w:val="005A211C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7F0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4E6B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8A1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DC9"/>
    <w:rsid w:val="006D2E48"/>
    <w:rsid w:val="006D30C1"/>
    <w:rsid w:val="006D32E4"/>
    <w:rsid w:val="006D3368"/>
    <w:rsid w:val="006D39FA"/>
    <w:rsid w:val="006D3EA2"/>
    <w:rsid w:val="006D44FD"/>
    <w:rsid w:val="006D4D25"/>
    <w:rsid w:val="006D535D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5AC1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B4F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12C4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67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4F31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6E3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BD5"/>
    <w:rsid w:val="00B85CF8"/>
    <w:rsid w:val="00B862C6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356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4334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BC6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5F4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031CF-B7EA-48DC-97CB-9D7C8882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8</TotalTime>
  <Pages>27</Pages>
  <Words>5964</Words>
  <Characters>26215</Characters>
  <Application>Microsoft Office Word</Application>
  <DocSecurity>0</DocSecurity>
  <Lines>218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sureeporn</cp:lastModifiedBy>
  <cp:revision>5</cp:revision>
  <cp:lastPrinted>2022-05-09T12:58:00Z</cp:lastPrinted>
  <dcterms:created xsi:type="dcterms:W3CDTF">2022-05-11T02:41:00Z</dcterms:created>
  <dcterms:modified xsi:type="dcterms:W3CDTF">2022-05-11T03:07:00Z</dcterms:modified>
</cp:coreProperties>
</file>