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B5BE9" w14:textId="77777777" w:rsidR="00460343" w:rsidRPr="00755A5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755A5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755A56">
        <w:rPr>
          <w:rFonts w:ascii="Angsana New" w:hAnsi="Angsana New" w:hint="cs"/>
          <w:b w:val="0"/>
          <w:bCs/>
          <w:sz w:val="30"/>
          <w:szCs w:val="30"/>
        </w:rPr>
        <w:tab/>
      </w:r>
      <w:r w:rsidRPr="00755A5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755A5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271DCED" w14:textId="0F9A461B" w:rsidR="00460343" w:rsidRPr="00755A56" w:rsidRDefault="00F90B65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755A56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16DC240D" w14:textId="0AD80214" w:rsidR="00C0601F" w:rsidRPr="00755A56" w:rsidRDefault="00C0601F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การซื้อธุรกิจ</w:t>
      </w:r>
    </w:p>
    <w:p w14:paraId="4345C940" w14:textId="77777777" w:rsidR="00460343" w:rsidRPr="00755A56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A49CCD4" w14:textId="5F33D235" w:rsidR="00743E9F" w:rsidRPr="00755A56" w:rsidRDefault="00743E9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311316EA" w14:textId="59FEF199" w:rsidR="006E60F0" w:rsidRPr="00755A56" w:rsidRDefault="006E60F0" w:rsidP="006E60F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  <w:r w:rsidR="00C63AC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B06DE"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="00F82185">
        <w:rPr>
          <w:rFonts w:ascii="Angsana New" w:hAnsi="Angsana New"/>
          <w:sz w:val="30"/>
          <w:szCs w:val="30"/>
          <w:lang w:bidi="th-TH"/>
        </w:rPr>
        <w:t xml:space="preserve"> </w:t>
      </w:r>
      <w:r w:rsidR="00F82185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F82185" w:rsidRPr="00755A56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</w:p>
    <w:p w14:paraId="7E517D92" w14:textId="77777777" w:rsidR="008E5969" w:rsidRPr="00755A56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755A5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752AF34F" w14:textId="6AB0A697" w:rsidR="00284B26" w:rsidRPr="00755A56" w:rsidRDefault="00284B26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หุ้นกู้</w:t>
      </w:r>
    </w:p>
    <w:p w14:paraId="67188548" w14:textId="11A2F5C2" w:rsidR="00B6432D" w:rsidRPr="00755A56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1D2AA7" w:rsidRPr="001D2AA7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16A522B3" w14:textId="6EE9088A" w:rsidR="00C0601F" w:rsidRPr="00755A56" w:rsidRDefault="00C0601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กำไรต่อหุ้น</w:t>
      </w:r>
    </w:p>
    <w:p w14:paraId="2E4975CF" w14:textId="27CDB508" w:rsidR="00FD0C49" w:rsidRPr="00755A56" w:rsidRDefault="00FD0C49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3D42C967" w:rsidR="009F7298" w:rsidRPr="00755A56" w:rsidRDefault="00743E9F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D4FAC30" w14:textId="73F1C1B5" w:rsidR="00743E9F" w:rsidRPr="00755A56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2BB0E482" w14:textId="77777777" w:rsidR="009F7298" w:rsidRPr="00755A56" w:rsidRDefault="009F7298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C9BD6D7" w14:textId="77777777" w:rsidR="004140FF" w:rsidRPr="00755A56" w:rsidRDefault="004140FF" w:rsidP="009F6506">
      <w:pPr>
        <w:pStyle w:val="index"/>
        <w:tabs>
          <w:tab w:val="clear" w:pos="1134"/>
          <w:tab w:val="left" w:pos="1260"/>
        </w:tabs>
        <w:spacing w:after="0" w:line="240" w:lineRule="auto"/>
        <w:ind w:left="1350" w:right="-1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0D7444A" w14:textId="77777777" w:rsidR="007D101A" w:rsidRPr="00755A56" w:rsidRDefault="007D1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7D101A" w:rsidRPr="00755A56" w:rsidSect="007D101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orient="landscape" w:code="9"/>
          <w:pgMar w:top="691" w:right="1152" w:bottom="576" w:left="1152" w:header="720" w:footer="720" w:gutter="0"/>
          <w:pgNumType w:start="12"/>
          <w:cols w:space="708"/>
          <w:docGrid w:linePitch="360"/>
        </w:sectPr>
      </w:pPr>
    </w:p>
    <w:p w14:paraId="352969A9" w14:textId="77777777" w:rsidR="008F334E" w:rsidRPr="00755A5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755A5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1AD77896" w:rsidR="008F334E" w:rsidRPr="00755A56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="00143C0D" w:rsidRPr="00755A56">
        <w:rPr>
          <w:rFonts w:asciiTheme="majorBidi" w:hAnsiTheme="majorBidi" w:cstheme="majorBidi"/>
          <w:sz w:val="30"/>
          <w:szCs w:val="30"/>
        </w:rPr>
        <w:t xml:space="preserve">11 </w:t>
      </w:r>
      <w:r w:rsidR="00143C0D" w:rsidRPr="00755A5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143C0D" w:rsidRPr="00755A56">
        <w:rPr>
          <w:rFonts w:asciiTheme="majorBidi" w:hAnsiTheme="majorBidi" w:cstheme="majorBidi"/>
          <w:sz w:val="30"/>
          <w:szCs w:val="30"/>
        </w:rPr>
        <w:t>2565</w:t>
      </w:r>
    </w:p>
    <w:p w14:paraId="3350DF95" w14:textId="125FFA35" w:rsidR="008F334E" w:rsidRPr="00755A5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27294" w14:textId="46D2DBA6" w:rsidR="001608D9" w:rsidRPr="00755A56" w:rsidRDefault="001608D9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755A56" w:rsidRDefault="008A24B9" w:rsidP="00755A56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5E4AAC" w14:textId="4635451E" w:rsidR="00171FC1" w:rsidRPr="00755A56" w:rsidRDefault="00171FC1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bookmarkStart w:id="0" w:name="_Hlk97118703"/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(“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งบการเงินระหว่างกาล</w:t>
      </w:r>
      <w:r w:rsidRPr="00755A56">
        <w:rPr>
          <w:rFonts w:asciiTheme="majorBidi" w:eastAsia="Times New Roman" w:hAnsiTheme="majorBidi" w:hint="eastAsia"/>
          <w:color w:val="242424"/>
          <w:sz w:val="30"/>
          <w:szCs w:val="30"/>
          <w:cs/>
        </w:rPr>
        <w:t>”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)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ตามมาตรฐานการบัญชี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ฉบับที่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F060E" w:rsidRPr="00755A56">
        <w:rPr>
          <w:rFonts w:asciiTheme="majorBidi" w:eastAsia="Times New Roman" w:hAnsiTheme="majorBidi"/>
          <w:color w:val="242424"/>
          <w:sz w:val="30"/>
          <w:szCs w:val="30"/>
        </w:rPr>
        <w:t>34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เรื่อง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เหตุการณ์และสถานการณ์ใหม่ๆ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F060E" w:rsidRPr="00755A56">
        <w:rPr>
          <w:rFonts w:asciiTheme="majorBidi" w:eastAsia="Times New Roman" w:hAnsiTheme="majorBidi"/>
          <w:color w:val="242424"/>
          <w:sz w:val="30"/>
          <w:szCs w:val="30"/>
        </w:rPr>
        <w:t>31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ธันวาคม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F060E" w:rsidRPr="00755A56">
        <w:rPr>
          <w:rFonts w:asciiTheme="majorBidi" w:eastAsia="Times New Roman" w:hAnsiTheme="majorBidi"/>
          <w:color w:val="242424"/>
          <w:sz w:val="30"/>
          <w:szCs w:val="30"/>
        </w:rPr>
        <w:t>2564</w:t>
      </w:r>
    </w:p>
    <w:p w14:paraId="6A8D1FF8" w14:textId="6A35D270" w:rsidR="00247148" w:rsidRPr="00755A56" w:rsidRDefault="001608D9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755A56">
        <w:rPr>
          <w:rFonts w:asciiTheme="majorBidi" w:eastAsia="Times New Roman" w:hAnsiTheme="majorBidi" w:cstheme="majorBidi"/>
          <w:color w:val="242424"/>
          <w:sz w:val="30"/>
          <w:szCs w:val="30"/>
        </w:rPr>
        <w:t> </w:t>
      </w:r>
    </w:p>
    <w:p w14:paraId="377B1908" w14:textId="360C0532" w:rsidR="00494ABD" w:rsidRPr="00755A56" w:rsidRDefault="00360E2D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bookmarkStart w:id="1" w:name="_Hlk99635490"/>
      <w:bookmarkEnd w:id="0"/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ในการจัดทำงบการเงินระหว่างกาล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ทั้งนี้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นโยบายการบัญชี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/>
          <w:color w:val="242424"/>
          <w:sz w:val="30"/>
          <w:szCs w:val="30"/>
        </w:rPr>
        <w:t xml:space="preserve">31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ธันวาคม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/>
          <w:color w:val="242424"/>
          <w:sz w:val="30"/>
          <w:szCs w:val="30"/>
        </w:rPr>
        <w:t>2564</w:t>
      </w:r>
    </w:p>
    <w:p w14:paraId="6AE59BF0" w14:textId="2CB0AEC6" w:rsidR="00360213" w:rsidRPr="00755A56" w:rsidRDefault="00360213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</w:p>
    <w:bookmarkEnd w:id="1"/>
    <w:p w14:paraId="332E6D6C" w14:textId="1CE71548" w:rsidR="00E91BB4" w:rsidRPr="00755A56" w:rsidRDefault="00E91BB4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การซื้อธุรกิจ</w:t>
      </w:r>
    </w:p>
    <w:p w14:paraId="09FAEAB6" w14:textId="77777777" w:rsidR="00663AD1" w:rsidRPr="00755A56" w:rsidRDefault="00663AD1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E1BF661" w14:textId="5531DA08" w:rsidR="003D16A6" w:rsidRPr="00755A56" w:rsidRDefault="003D16A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755A56">
        <w:rPr>
          <w:rFonts w:eastAsia="Times New Roman"/>
          <w:b/>
          <w:color w:val="000000"/>
          <w:spacing w:val="-6"/>
          <w:szCs w:val="30"/>
          <w:cs/>
          <w:lang w:val="x-none" w:eastAsia="x-none"/>
        </w:rPr>
        <w:t>ตามที่ได้เปิดเผยในงบการเงินสำหรับปีสิ้นสุด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cs/>
          <w:lang w:val="x-none" w:eastAsia="x-none"/>
        </w:rPr>
        <w:t>วันที่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lang w:val="x-none" w:eastAsia="x-none"/>
        </w:rPr>
        <w:t xml:space="preserve"> </w:t>
      </w:r>
      <w:r w:rsidRPr="00755A56">
        <w:rPr>
          <w:rFonts w:asciiTheme="majorBidi" w:eastAsia="Times New Roman" w:hAnsiTheme="majorBidi" w:cstheme="majorBidi"/>
          <w:bCs/>
          <w:color w:val="000000"/>
          <w:spacing w:val="-6"/>
          <w:sz w:val="30"/>
          <w:szCs w:val="30"/>
          <w:lang w:eastAsia="x-none"/>
        </w:rPr>
        <w:t>31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lang w:val="x-none" w:eastAsia="x-none"/>
        </w:rPr>
        <w:t xml:space="preserve"> 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cs/>
          <w:lang w:val="x-none" w:eastAsia="x-none"/>
        </w:rPr>
        <w:t>ธันวาคม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lang w:val="x-none" w:eastAsia="x-none"/>
        </w:rPr>
        <w:t xml:space="preserve"> </w:t>
      </w:r>
      <w:r w:rsidRPr="00755A56">
        <w:rPr>
          <w:rFonts w:asciiTheme="majorBidi" w:eastAsia="Times New Roman" w:hAnsiTheme="majorBidi" w:cstheme="majorBidi"/>
          <w:bCs/>
          <w:color w:val="000000"/>
          <w:spacing w:val="-6"/>
          <w:sz w:val="30"/>
          <w:szCs w:val="30"/>
          <w:lang w:eastAsia="x-none"/>
        </w:rPr>
        <w:t xml:space="preserve">2564 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cs/>
          <w:lang w:val="x-none" w:eastAsia="x-none"/>
        </w:rPr>
        <w:t>มูลค่ายุติธรรมของสินทรัพย์ที่ได้มา</w:t>
      </w:r>
      <w:r w:rsidRPr="00755A56">
        <w:rPr>
          <w:rFonts w:eastAsia="Times New Roman" w:hint="cs"/>
          <w:b/>
          <w:color w:val="000000"/>
          <w:spacing w:val="-6"/>
          <w:szCs w:val="30"/>
          <w:cs/>
          <w:lang w:val="x-none" w:eastAsia="x-none"/>
        </w:rPr>
        <w:t>ที่ระบุได้</w:t>
      </w:r>
      <w:r w:rsidRPr="00755A56">
        <w:rPr>
          <w:rFonts w:eastAsia="Times New Roman"/>
          <w:b/>
          <w:color w:val="000000"/>
          <w:spacing w:val="-6"/>
          <w:szCs w:val="30"/>
          <w:cs/>
          <w:lang w:val="x-none" w:eastAsia="x-none"/>
        </w:rPr>
        <w:t>และหนี้สินที่รับมาจากการซื้อธุรกิจของ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4"/>
          <w:sz w:val="30"/>
          <w:szCs w:val="30"/>
        </w:rPr>
        <w:t xml:space="preserve">Allnex Holding GmbH </w:t>
      </w:r>
      <w:r w:rsidRPr="00755A56">
        <w:rPr>
          <w:rFonts w:eastAsia="Times New Roman"/>
          <w:b/>
          <w:color w:val="000000"/>
          <w:spacing w:val="-6"/>
          <w:szCs w:val="30"/>
          <w:cs/>
          <w:lang w:val="x-none" w:eastAsia="x-none"/>
        </w:rPr>
        <w:t xml:space="preserve">เป็นมูลค่าประมาณการ </w:t>
      </w:r>
      <w:r w:rsidR="00711CCC">
        <w:rPr>
          <w:rFonts w:eastAsia="Times New Roman" w:hint="cs"/>
          <w:b/>
          <w:color w:val="000000"/>
          <w:spacing w:val="-6"/>
          <w:szCs w:val="30"/>
          <w:cs/>
          <w:lang w:val="x-none" w:eastAsia="x-none"/>
        </w:rPr>
        <w:t>ณ วันที่รายงานงวดก่อน</w:t>
      </w:r>
    </w:p>
    <w:p w14:paraId="1024B278" w14:textId="77777777" w:rsidR="009F7298" w:rsidRPr="00755A56" w:rsidRDefault="009F729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8E61BC1" w14:textId="1D00C198" w:rsidR="009A7CD5" w:rsidRPr="00755A56" w:rsidRDefault="00E91BB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755A56">
        <w:rPr>
          <w:rFonts w:ascii="Angsana New" w:hAnsi="Angsana New" w:hint="cs"/>
          <w:spacing w:val="-4"/>
          <w:sz w:val="30"/>
          <w:szCs w:val="30"/>
          <w:cs/>
        </w:rPr>
        <w:t>การซื้อธุรกิจนี้เข้าเงื่อนไขตามมาตรฐานการรายงานทางการเงิน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ฉบับที่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4"/>
          <w:sz w:val="30"/>
          <w:szCs w:val="30"/>
        </w:rPr>
        <w:t>3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เรื่อง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การรวมธุรกิจ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ซึ่งกำหนดให้บันทึก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สินทรัพย์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หนี้สิน และหนี้สินที่อาจเกิดขึ้นที่ได้ระบุได้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วันที่ซื้อธุรกิจในมูลค่ายุติธรรมภายในระยะเวลาในการวัดมูลค่า</w:t>
      </w:r>
      <w:r w:rsidRPr="00755A56">
        <w:rPr>
          <w:rFonts w:ascii="Angsana New" w:hAnsi="Angsana New" w:hint="cs"/>
          <w:spacing w:val="2"/>
          <w:sz w:val="30"/>
          <w:szCs w:val="30"/>
        </w:rPr>
        <w:t xml:space="preserve"> (</w:t>
      </w:r>
      <w:r w:rsidRPr="00755A56">
        <w:rPr>
          <w:rFonts w:ascii="Angsana New" w:hAnsi="Angsana New"/>
          <w:spacing w:val="2"/>
          <w:sz w:val="30"/>
          <w:szCs w:val="30"/>
        </w:rPr>
        <w:t xml:space="preserve">measurement period)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ซึ่งต้องไม่เกินหนึ่งปี นับตั้งแต่วันที่ซื้อกิจการ</w:t>
      </w:r>
      <w:r w:rsidRPr="00755A56">
        <w:rPr>
          <w:rFonts w:ascii="Angsana New" w:hAnsi="Angsana New"/>
          <w:spacing w:val="2"/>
          <w:sz w:val="30"/>
          <w:szCs w:val="30"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กลุ่มบริษัทได้ว่าจ้างผู้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ประเมินราคาอิสระเพื่อหามูลค่ายุติธรรมของสินทรัพย์และหนี้สินที่ได้มา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นับตั้งแต่วันที่ซื้อกิจการเพื่อสะท้อนผล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ของข้อมูลเพิ่มเติมที่ได้รับเกี่ยวกับข้อเท็จจริงและ</w:t>
      </w:r>
      <w:r w:rsidRPr="00755A56">
        <w:rPr>
          <w:rFonts w:asciiTheme="majorBidi" w:hAnsiTheme="majorBidi" w:cstheme="majorBidi"/>
          <w:spacing w:val="2"/>
          <w:sz w:val="30"/>
          <w:szCs w:val="30"/>
          <w:cs/>
        </w:rPr>
        <w:t>สถานการณ์แวดล้อมที่มีอยู่ ณ วันที่ซื้อ</w:t>
      </w:r>
      <w:r w:rsidR="00FA6A8C" w:rsidRPr="00755A5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9A7CD5" w:rsidRPr="00755A56">
        <w:rPr>
          <w:rFonts w:ascii="Angsana New" w:hAnsi="Angsana New" w:hint="cs"/>
          <w:spacing w:val="-4"/>
          <w:sz w:val="30"/>
          <w:szCs w:val="30"/>
          <w:cs/>
        </w:rPr>
        <w:t>อย่างไรก็ตาม</w:t>
      </w:r>
      <w:r w:rsidR="009A7CD5" w:rsidRPr="00755A56">
        <w:rPr>
          <w:rFonts w:ascii="Angsana New" w:hAnsi="Angsana New"/>
          <w:spacing w:val="-4"/>
          <w:sz w:val="30"/>
          <w:szCs w:val="30"/>
        </w:rPr>
        <w:t xml:space="preserve"> </w:t>
      </w:r>
      <w:r w:rsidR="009A7CD5" w:rsidRPr="00755A56">
        <w:rPr>
          <w:rFonts w:asciiTheme="majorBidi" w:eastAsia="Times New Roman" w:hAnsiTheme="majorBidi" w:cstheme="majorBidi"/>
          <w:b/>
          <w:color w:val="000000"/>
          <w:spacing w:val="3"/>
          <w:sz w:val="30"/>
          <w:szCs w:val="30"/>
          <w:cs/>
          <w:lang w:val="x-none" w:eastAsia="x-none"/>
        </w:rPr>
        <w:t>ณ วันที่งบการเงิน</w:t>
      </w:r>
      <w:r w:rsidR="009A7CD5" w:rsidRPr="00755A56">
        <w:rPr>
          <w:rFonts w:asciiTheme="majorBidi" w:eastAsia="Times New Roman" w:hAnsiTheme="majorBidi" w:cstheme="majorBidi" w:hint="cs"/>
          <w:b/>
          <w:color w:val="000000"/>
          <w:spacing w:val="3"/>
          <w:sz w:val="30"/>
          <w:szCs w:val="30"/>
          <w:cs/>
          <w:lang w:eastAsia="x-none"/>
        </w:rPr>
        <w:t>ระหว่างกาลนี้ได้รับอนุมัติ</w:t>
      </w:r>
      <w:r w:rsidR="009A7CD5" w:rsidRPr="00755A56">
        <w:rPr>
          <w:rFonts w:asciiTheme="majorBidi" w:eastAsia="Times New Roman" w:hAnsiTheme="majorBidi" w:cstheme="majorBidi"/>
          <w:b/>
          <w:color w:val="000000"/>
          <w:spacing w:val="3"/>
          <w:sz w:val="30"/>
          <w:szCs w:val="30"/>
          <w:lang w:eastAsia="x-none"/>
        </w:rPr>
        <w:t xml:space="preserve"> </w:t>
      </w:r>
      <w:r w:rsidR="000C2869" w:rsidRPr="00755A56">
        <w:rPr>
          <w:rFonts w:asciiTheme="majorBidi" w:hAnsiTheme="majorBidi" w:hint="cs"/>
          <w:sz w:val="30"/>
          <w:szCs w:val="30"/>
          <w:cs/>
        </w:rPr>
        <w:t>การประเมินราคายังไม่เสร็จสมบูรณ์</w:t>
      </w:r>
      <w:r w:rsidR="000C2869" w:rsidRPr="00755A56">
        <w:rPr>
          <w:rFonts w:asciiTheme="majorBidi" w:hAnsiTheme="majorBidi"/>
          <w:sz w:val="30"/>
          <w:szCs w:val="30"/>
          <w:cs/>
        </w:rPr>
        <w:t xml:space="preserve"> </w:t>
      </w:r>
      <w:r w:rsidR="000C2869" w:rsidRPr="00755A56">
        <w:rPr>
          <w:rFonts w:asciiTheme="majorBidi" w:hAnsiTheme="majorBidi" w:hint="cs"/>
          <w:sz w:val="30"/>
          <w:szCs w:val="30"/>
          <w:cs/>
        </w:rPr>
        <w:t>ดังนั้น</w:t>
      </w:r>
      <w:r w:rsidR="000C2869" w:rsidRPr="00755A56">
        <w:rPr>
          <w:rFonts w:asciiTheme="majorBidi" w:hAnsiTheme="majorBidi"/>
          <w:sz w:val="30"/>
          <w:szCs w:val="30"/>
          <w:cs/>
        </w:rPr>
        <w:t xml:space="preserve"> </w:t>
      </w:r>
      <w:r w:rsidR="000C2869" w:rsidRPr="00755A56">
        <w:rPr>
          <w:rFonts w:asciiTheme="majorBidi" w:hAnsiTheme="majorBidi" w:hint="cs"/>
          <w:sz w:val="30"/>
          <w:szCs w:val="30"/>
          <w:cs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="000C2869" w:rsidRPr="00755A56">
        <w:rPr>
          <w:rFonts w:asciiTheme="majorBidi" w:hAnsiTheme="majorBidi"/>
          <w:sz w:val="30"/>
          <w:szCs w:val="30"/>
          <w:cs/>
        </w:rPr>
        <w:t xml:space="preserve">  </w:t>
      </w:r>
    </w:p>
    <w:p w14:paraId="2342AE0E" w14:textId="77777777" w:rsidR="008326D2" w:rsidRPr="00755A56" w:rsidRDefault="008326D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F7FF0CA" w14:textId="304D1084" w:rsidR="000466B9" w:rsidRPr="00755A56" w:rsidRDefault="00E91BB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  <w:r w:rsidRPr="00755A56"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การซื้อธุรกิจดังกล่าวได้เสร็จสิ้นเมื่อวันที่ </w:t>
      </w:r>
      <w:r w:rsidR="00FF060E" w:rsidRPr="00755A56">
        <w:rPr>
          <w:rFonts w:ascii="Angsana New" w:hAnsi="Angsana New"/>
          <w:sz w:val="30"/>
          <w:szCs w:val="30"/>
        </w:rPr>
        <w:t>29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FF060E" w:rsidRPr="00755A56">
        <w:rPr>
          <w:rFonts w:ascii="Angsana New" w:hAnsi="Angsana New"/>
          <w:sz w:val="30"/>
          <w:szCs w:val="30"/>
        </w:rPr>
        <w:t>2564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อย่างไรก็ตามกลุ่มบริษัทพิจารณาใช้ข้อมูลทาง</w:t>
      </w:r>
      <w:r w:rsidRPr="00755A56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การเงิน ณ วันที่ </w:t>
      </w:r>
      <w:r w:rsidR="00FF060E" w:rsidRPr="00755A56">
        <w:rPr>
          <w:rFonts w:ascii="Angsana New" w:hAnsi="Angsana New"/>
          <w:spacing w:val="2"/>
          <w:sz w:val="30"/>
          <w:szCs w:val="30"/>
        </w:rPr>
        <w:t>31</w:t>
      </w:r>
      <w:r w:rsidRPr="00755A56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ธันวาคม </w:t>
      </w:r>
      <w:r w:rsidR="00FF060E" w:rsidRPr="00755A56">
        <w:rPr>
          <w:rFonts w:ascii="Angsana New" w:hAnsi="Angsana New"/>
          <w:spacing w:val="2"/>
          <w:sz w:val="30"/>
          <w:szCs w:val="30"/>
        </w:rPr>
        <w:t>2564</w:t>
      </w:r>
      <w:r w:rsidRPr="00755A56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  <w:lang w:val="th-TH"/>
        </w:rPr>
        <w:t>ในการประเมินมูลค่ายุติธรรมของ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สินทรัพย์และหนี้สินที่ได้มา</w:t>
      </w:r>
      <w:r w:rsidRPr="00755A56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 เนื่องจากมีผล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แตกต่างไม่เป็นสาระสำคัญ</w:t>
      </w:r>
    </w:p>
    <w:p w14:paraId="5980BBE1" w14:textId="77777777" w:rsidR="00306B1E" w:rsidRPr="00711CCC" w:rsidRDefault="00306B1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cs/>
          <w:lang w:val="th-TH"/>
        </w:rPr>
      </w:pPr>
    </w:p>
    <w:p w14:paraId="033F7AAE" w14:textId="68D781FE" w:rsidR="00FC6AE3" w:rsidRPr="00755A56" w:rsidRDefault="00E91BB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  <w:r w:rsidRPr="00755A56">
        <w:rPr>
          <w:rFonts w:ascii="Angsana New" w:hAnsi="Angsana New" w:hint="cs"/>
          <w:sz w:val="30"/>
          <w:szCs w:val="30"/>
          <w:cs/>
          <w:lang w:val="th-TH"/>
        </w:rPr>
        <w:t>ข้อมูลของสิ่งตอบแทนทั้งหมดที่โอนให้และมูลค่าที่รับรู้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วันที่ซื้อสำหรับ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สินทรัพย์และหนี้สินที่ได้มา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แต่ละประเภทที่สำคัญ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33C26F7" w14:textId="77777777" w:rsidR="002879A6" w:rsidRPr="00711CCC" w:rsidRDefault="002879A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</w:rPr>
      </w:pPr>
    </w:p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540"/>
        <w:gridCol w:w="1170"/>
        <w:gridCol w:w="270"/>
        <w:gridCol w:w="1508"/>
      </w:tblGrid>
      <w:tr w:rsidR="00E91BB4" w:rsidRPr="00755A56" w14:paraId="23F116B6" w14:textId="77777777" w:rsidTr="00711CCC">
        <w:trPr>
          <w:tblHeader/>
        </w:trPr>
        <w:tc>
          <w:tcPr>
            <w:tcW w:w="5670" w:type="dxa"/>
          </w:tcPr>
          <w:p w14:paraId="2D59CEFC" w14:textId="77777777" w:rsidR="00E91BB4" w:rsidRPr="00755A56" w:rsidRDefault="00E91BB4" w:rsidP="00755A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9667748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AE7EA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FBEEC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96C1F14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91BB4" w:rsidRPr="00755A56" w14:paraId="18B1FBF8" w14:textId="77777777" w:rsidTr="00711CCC">
        <w:trPr>
          <w:tblHeader/>
        </w:trPr>
        <w:tc>
          <w:tcPr>
            <w:tcW w:w="5670" w:type="dxa"/>
          </w:tcPr>
          <w:p w14:paraId="730112CA" w14:textId="77777777" w:rsidR="00E91BB4" w:rsidRPr="00755A56" w:rsidRDefault="00E91BB4" w:rsidP="00755A5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B3AC4F3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A2519A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216B0B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3B1466A1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91BB4" w:rsidRPr="00755A56" w14:paraId="0B7BC361" w14:textId="77777777" w:rsidTr="00711CCC">
        <w:tc>
          <w:tcPr>
            <w:tcW w:w="6210" w:type="dxa"/>
            <w:gridSpan w:val="2"/>
          </w:tcPr>
          <w:p w14:paraId="64D3256F" w14:textId="6F6A65C7" w:rsidR="00E91BB4" w:rsidRPr="00711CCC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1CC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</w:t>
            </w:r>
            <w:r w:rsidR="00C63AC1" w:rsidRPr="00711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สุทธิที่ระบุได้</w:t>
            </w:r>
          </w:p>
        </w:tc>
        <w:tc>
          <w:tcPr>
            <w:tcW w:w="1170" w:type="dxa"/>
          </w:tcPr>
          <w:p w14:paraId="13500704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9E951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62E87921" w14:textId="77777777" w:rsidR="00E91BB4" w:rsidRPr="00711CCC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1CCC">
              <w:rPr>
                <w:rFonts w:asciiTheme="majorBidi" w:hAnsiTheme="majorBidi" w:cstheme="majorBidi"/>
                <w:sz w:val="30"/>
                <w:szCs w:val="30"/>
              </w:rPr>
              <w:t>62,460</w:t>
            </w:r>
          </w:p>
        </w:tc>
      </w:tr>
      <w:tr w:rsidR="00E91BB4" w:rsidRPr="00755A56" w14:paraId="5AD792EF" w14:textId="77777777" w:rsidTr="00306B1E">
        <w:tc>
          <w:tcPr>
            <w:tcW w:w="6210" w:type="dxa"/>
            <w:gridSpan w:val="2"/>
          </w:tcPr>
          <w:p w14:paraId="260320AE" w14:textId="4F187405" w:rsidR="00E91BB4" w:rsidRPr="00755A56" w:rsidRDefault="00C63AC1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A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E91BB4"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E91BB4"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1096EC7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BB1A4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A0AC942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(1,126)</w:t>
            </w:r>
          </w:p>
        </w:tc>
      </w:tr>
      <w:tr w:rsidR="00E91BB4" w:rsidRPr="00755A56" w14:paraId="2DF9CB47" w14:textId="77777777" w:rsidTr="00306B1E">
        <w:tc>
          <w:tcPr>
            <w:tcW w:w="6210" w:type="dxa"/>
            <w:gridSpan w:val="2"/>
          </w:tcPr>
          <w:p w14:paraId="1B2CD03D" w14:textId="4B6A2021" w:rsidR="00E91BB4" w:rsidRPr="00755A56" w:rsidRDefault="00C63AC1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E91BB4" w:rsidRPr="00755A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สุทธิที่ระบุได้ที่ได้รับ</w:t>
            </w:r>
          </w:p>
        </w:tc>
        <w:tc>
          <w:tcPr>
            <w:tcW w:w="1170" w:type="dxa"/>
          </w:tcPr>
          <w:p w14:paraId="213D7FD7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E201D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902DD89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61,334</w:t>
            </w:r>
          </w:p>
        </w:tc>
      </w:tr>
      <w:tr w:rsidR="00E91BB4" w:rsidRPr="00755A56" w14:paraId="26FB6AA3" w14:textId="77777777" w:rsidTr="00DE1624">
        <w:tc>
          <w:tcPr>
            <w:tcW w:w="6210" w:type="dxa"/>
            <w:gridSpan w:val="2"/>
          </w:tcPr>
          <w:p w14:paraId="62F83BF5" w14:textId="77777777" w:rsidR="00E91BB4" w:rsidRPr="00755A56" w:rsidRDefault="00E91BB4" w:rsidP="00755A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ขาดทุนจากตราสารอนุพันธ์</w:t>
            </w:r>
          </w:p>
        </w:tc>
        <w:tc>
          <w:tcPr>
            <w:tcW w:w="1170" w:type="dxa"/>
          </w:tcPr>
          <w:p w14:paraId="682105AF" w14:textId="77777777" w:rsidR="00E91BB4" w:rsidRPr="00755A56" w:rsidRDefault="00E91BB4" w:rsidP="00755A56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4090D" w14:textId="77777777" w:rsidR="00E91BB4" w:rsidRPr="00755A56" w:rsidRDefault="00E91BB4" w:rsidP="00755A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283C28F1" w14:textId="475B68F6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                 820</w:t>
            </w:r>
          </w:p>
        </w:tc>
      </w:tr>
      <w:tr w:rsidR="00E91BB4" w:rsidRPr="00755A56" w14:paraId="490FEF80" w14:textId="77777777" w:rsidTr="00306B1E">
        <w:tc>
          <w:tcPr>
            <w:tcW w:w="6210" w:type="dxa"/>
            <w:gridSpan w:val="2"/>
          </w:tcPr>
          <w:p w14:paraId="1636B4D3" w14:textId="77777777" w:rsidR="00E91BB4" w:rsidRPr="00755A56" w:rsidRDefault="00E91BB4" w:rsidP="00755A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70" w:type="dxa"/>
          </w:tcPr>
          <w:p w14:paraId="4BC3D2AD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61063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765F8220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74,587</w:t>
            </w:r>
          </w:p>
        </w:tc>
      </w:tr>
      <w:tr w:rsidR="00E91BB4" w:rsidRPr="00755A56" w14:paraId="4C826ED4" w14:textId="77777777" w:rsidTr="00306B1E">
        <w:tc>
          <w:tcPr>
            <w:tcW w:w="5670" w:type="dxa"/>
          </w:tcPr>
          <w:p w14:paraId="0363CE4E" w14:textId="10B5A054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รวมสิ่งตอบแทน</w:t>
            </w:r>
            <w:r w:rsidR="00C63AC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540" w:type="dxa"/>
          </w:tcPr>
          <w:p w14:paraId="26EE40C8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80636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2F906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4F27FF85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136,741</w:t>
            </w:r>
          </w:p>
        </w:tc>
      </w:tr>
      <w:tr w:rsidR="00E91BB4" w:rsidRPr="00755A56" w14:paraId="3660C6B9" w14:textId="77777777" w:rsidTr="00306B1E">
        <w:trPr>
          <w:trHeight w:val="279"/>
        </w:trPr>
        <w:tc>
          <w:tcPr>
            <w:tcW w:w="5670" w:type="dxa"/>
          </w:tcPr>
          <w:p w14:paraId="42E288DE" w14:textId="54939C6E" w:rsidR="00E91BB4" w:rsidRPr="00755A56" w:rsidRDefault="00E91BB4" w:rsidP="00755A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เงินส</w:t>
            </w:r>
            <w:r w:rsidR="00C63AC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ดสุทธิได้มาจากการซื้อบริษัทย่อย</w:t>
            </w:r>
          </w:p>
        </w:tc>
        <w:tc>
          <w:tcPr>
            <w:tcW w:w="540" w:type="dxa"/>
          </w:tcPr>
          <w:p w14:paraId="07A97BED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3ED52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41B70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nil"/>
            </w:tcBorders>
            <w:vAlign w:val="bottom"/>
          </w:tcPr>
          <w:p w14:paraId="518D5773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(4,068)</w:t>
            </w:r>
          </w:p>
        </w:tc>
      </w:tr>
      <w:tr w:rsidR="00E91BB4" w:rsidRPr="00D53868" w14:paraId="4DCE98AD" w14:textId="77777777" w:rsidTr="00306B1E">
        <w:tc>
          <w:tcPr>
            <w:tcW w:w="6210" w:type="dxa"/>
            <w:gridSpan w:val="2"/>
          </w:tcPr>
          <w:p w14:paraId="39B468EB" w14:textId="77777777" w:rsidR="00E91BB4" w:rsidRPr="00D53868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สิ่งตอบแทนในการซื้อสุทธิ</w:t>
            </w:r>
          </w:p>
        </w:tc>
        <w:tc>
          <w:tcPr>
            <w:tcW w:w="1170" w:type="dxa"/>
          </w:tcPr>
          <w:p w14:paraId="5929E4AC" w14:textId="77777777" w:rsidR="00E91BB4" w:rsidRPr="00D53868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68A81" w14:textId="77777777" w:rsidR="00E91BB4" w:rsidRPr="00D53868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426C3F8B" w14:textId="77777777" w:rsidR="00E91BB4" w:rsidRPr="00D53868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132,673</w:t>
            </w:r>
          </w:p>
        </w:tc>
      </w:tr>
    </w:tbl>
    <w:p w14:paraId="5A14A579" w14:textId="77777777" w:rsidR="009C321F" w:rsidRPr="00711CCC" w:rsidRDefault="009C321F" w:rsidP="00755A56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p w14:paraId="0ADC905C" w14:textId="326B5124" w:rsidR="00B61540" w:rsidRPr="00D53868" w:rsidRDefault="00B61540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53868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8FA58C8" w14:textId="77777777" w:rsidR="00B61540" w:rsidRPr="00711CCC" w:rsidRDefault="00B61540" w:rsidP="00755A56">
      <w:pPr>
        <w:spacing w:line="240" w:lineRule="auto"/>
        <w:ind w:right="45"/>
        <w:jc w:val="thaiDistribute"/>
        <w:rPr>
          <w:rFonts w:ascii="Angsana New" w:hAnsi="Angsana New"/>
          <w:shd w:val="clear" w:color="auto" w:fill="D9D9D9" w:themeFill="background1" w:themeFillShade="D9"/>
          <w:cs/>
        </w:rPr>
      </w:pPr>
    </w:p>
    <w:p w14:paraId="49B0B6DE" w14:textId="78E4C80A" w:rsidR="002611BD" w:rsidRPr="00D53868" w:rsidRDefault="002611BD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53868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D53868">
        <w:rPr>
          <w:rFonts w:ascii="Angsana New" w:hAnsi="Angsana New"/>
          <w:b/>
          <w:sz w:val="30"/>
          <w:szCs w:val="30"/>
        </w:rPr>
        <w:t xml:space="preserve"> </w:t>
      </w:r>
      <w:r w:rsidRPr="00D53868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Pr="00D53868">
        <w:rPr>
          <w:rFonts w:ascii="Angsana New" w:hAnsi="Angsana New"/>
          <w:b/>
          <w:sz w:val="30"/>
          <w:szCs w:val="30"/>
          <w:cs/>
        </w:rPr>
        <w:t xml:space="preserve"> </w:t>
      </w:r>
      <w:r w:rsidRPr="00D53868">
        <w:rPr>
          <w:rFonts w:ascii="Angsana New" w:hAnsi="Angsana New" w:hint="cs"/>
          <w:b/>
          <w:sz w:val="30"/>
          <w:szCs w:val="30"/>
          <w:cs/>
        </w:rPr>
        <w:t>และการร่วมค้าที่มีการเปลี่ยนแปลงอย่างมีสาระสำคัญได้เปิดเผยในหมายเหตุข้อ</w:t>
      </w:r>
      <w:r w:rsidRPr="00D53868">
        <w:rPr>
          <w:rFonts w:ascii="Angsana New" w:hAnsi="Angsana New"/>
          <w:bCs/>
          <w:sz w:val="30"/>
          <w:szCs w:val="30"/>
          <w:cs/>
        </w:rPr>
        <w:t xml:space="preserve"> </w:t>
      </w:r>
      <w:r w:rsidR="00474A4B" w:rsidRPr="00D53868">
        <w:rPr>
          <w:rFonts w:ascii="Angsana New" w:hAnsi="Angsana New"/>
          <w:bCs/>
          <w:sz w:val="30"/>
          <w:szCs w:val="30"/>
        </w:rPr>
        <w:t>5</w:t>
      </w:r>
      <w:r w:rsidRPr="00D53868">
        <w:rPr>
          <w:rFonts w:ascii="Angsana New" w:hAnsi="Angsana New"/>
          <w:b/>
          <w:sz w:val="30"/>
          <w:szCs w:val="30"/>
          <w:cs/>
        </w:rPr>
        <w:t xml:space="preserve"> </w:t>
      </w:r>
      <w:r w:rsidRPr="00D53868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474A4B" w:rsidRPr="00D53868">
        <w:rPr>
          <w:rFonts w:ascii="Angsana New" w:hAnsi="Angsana New" w:hint="cs"/>
          <w:b/>
          <w:sz w:val="30"/>
          <w:szCs w:val="30"/>
          <w:cs/>
        </w:rPr>
        <w:t>ความสัมพันธ์กับบุคคล</w:t>
      </w:r>
      <w:r w:rsidRPr="00D53868">
        <w:rPr>
          <w:rFonts w:asciiTheme="majorBidi" w:hAnsiTheme="majorBidi" w:cstheme="majorBidi" w:hint="cs"/>
          <w:b/>
          <w:sz w:val="30"/>
          <w:szCs w:val="30"/>
          <w:cs/>
        </w:rPr>
        <w:t>หรือกิจการ</w:t>
      </w:r>
      <w:r w:rsidR="002353C7" w:rsidRPr="00D53868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D53868">
        <w:rPr>
          <w:rFonts w:asciiTheme="majorBidi" w:hAnsiTheme="majorBidi" w:cstheme="majorBidi" w:hint="cs"/>
          <w:b/>
          <w:sz w:val="30"/>
          <w:szCs w:val="30"/>
          <w:cs/>
        </w:rPr>
        <w:t>ที่เกี่ยวข้องกัน</w:t>
      </w:r>
      <w:r w:rsidR="00474A4B" w:rsidRPr="00D53868">
        <w:rPr>
          <w:rFonts w:asciiTheme="majorBidi" w:hAnsiTheme="majorBidi" w:cstheme="majorBidi" w:hint="cs"/>
          <w:b/>
          <w:sz w:val="30"/>
          <w:szCs w:val="30"/>
          <w:cs/>
        </w:rPr>
        <w:t xml:space="preserve">ไม่มีการเปลี่ยนแปลงอย่างมีสาระสำคัญในระหว่างงวดสามเดือนสิ้นสุดวันที่ </w:t>
      </w:r>
      <w:r w:rsidR="00474A4B" w:rsidRPr="00D53868">
        <w:rPr>
          <w:rFonts w:asciiTheme="majorBidi" w:hAnsiTheme="majorBidi" w:cstheme="majorBidi"/>
          <w:bCs/>
          <w:sz w:val="30"/>
          <w:szCs w:val="30"/>
        </w:rPr>
        <w:t>31</w:t>
      </w:r>
      <w:r w:rsidR="00474A4B" w:rsidRPr="00D5386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474A4B" w:rsidRPr="00D53868">
        <w:rPr>
          <w:rFonts w:asciiTheme="majorBidi" w:hAnsiTheme="majorBidi" w:cstheme="majorBidi" w:hint="cs"/>
          <w:b/>
          <w:sz w:val="30"/>
          <w:szCs w:val="30"/>
          <w:cs/>
        </w:rPr>
        <w:t xml:space="preserve">มีนาคม </w:t>
      </w:r>
      <w:r w:rsidR="00474A4B" w:rsidRPr="00D53868">
        <w:rPr>
          <w:rFonts w:asciiTheme="majorBidi" w:hAnsiTheme="majorBidi" w:cstheme="majorBidi"/>
          <w:bCs/>
          <w:sz w:val="30"/>
          <w:szCs w:val="30"/>
        </w:rPr>
        <w:t>2565</w:t>
      </w:r>
      <w:r w:rsidR="00474A4B" w:rsidRPr="00D5386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40F8347C" w14:textId="77777777" w:rsidR="00755A56" w:rsidRPr="00711CCC" w:rsidRDefault="00755A56">
      <w:pPr>
        <w:rPr>
          <w:rFonts w:asciiTheme="majorBidi" w:hAnsiTheme="majorBidi" w:cstheme="majorBidi"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104"/>
        <w:gridCol w:w="274"/>
        <w:gridCol w:w="1147"/>
        <w:gridCol w:w="272"/>
        <w:gridCol w:w="1119"/>
        <w:gridCol w:w="274"/>
        <w:gridCol w:w="1109"/>
      </w:tblGrid>
      <w:tr w:rsidR="00306B1E" w:rsidRPr="00755A56" w14:paraId="5EB78100" w14:textId="77777777" w:rsidTr="00755A56">
        <w:trPr>
          <w:tblHeader/>
        </w:trPr>
        <w:tc>
          <w:tcPr>
            <w:tcW w:w="4135" w:type="dxa"/>
          </w:tcPr>
          <w:p w14:paraId="4C8452D3" w14:textId="5ED90EA0" w:rsidR="00306B1E" w:rsidRPr="00755A56" w:rsidRDefault="00306B1E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525" w:type="dxa"/>
            <w:gridSpan w:val="3"/>
          </w:tcPr>
          <w:p w14:paraId="0B6A4BB6" w14:textId="77777777" w:rsidR="00306B1E" w:rsidRPr="00755A56" w:rsidRDefault="00306B1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07E73D8B" w14:textId="77777777" w:rsidR="00306B1E" w:rsidRPr="00755A56" w:rsidRDefault="00306B1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4D30A85B" w14:textId="77777777" w:rsidR="00306B1E" w:rsidRPr="00755A56" w:rsidRDefault="00306B1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2E4D" w:rsidRPr="00755A56" w14:paraId="1489B949" w14:textId="77777777" w:rsidTr="00755A56">
        <w:trPr>
          <w:tblHeader/>
        </w:trPr>
        <w:tc>
          <w:tcPr>
            <w:tcW w:w="4135" w:type="dxa"/>
          </w:tcPr>
          <w:p w14:paraId="45310B01" w14:textId="481301F1" w:rsidR="00306B1E" w:rsidRPr="00755A56" w:rsidRDefault="00306B1E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Pr="00755A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สาม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ม</w:t>
            </w:r>
            <w:r w:rsidRPr="00755A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1104" w:type="dxa"/>
          </w:tcPr>
          <w:p w14:paraId="057FF5D7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1906EFBB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A279C5F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1CA6AE46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1786B07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43AEBCD7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18F6105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06B1E" w:rsidRPr="00755A56" w14:paraId="2C2EDD67" w14:textId="77777777" w:rsidTr="00755A56">
        <w:trPr>
          <w:tblHeader/>
        </w:trPr>
        <w:tc>
          <w:tcPr>
            <w:tcW w:w="4135" w:type="dxa"/>
          </w:tcPr>
          <w:p w14:paraId="0295EF67" w14:textId="231388CC" w:rsidR="00306B1E" w:rsidRPr="00755A56" w:rsidRDefault="00306B1E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7"/>
          </w:tcPr>
          <w:p w14:paraId="4D0DF9A4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A2E4D" w:rsidRPr="00755A56" w14:paraId="4A2C7B01" w14:textId="77777777" w:rsidTr="00755A56">
        <w:tc>
          <w:tcPr>
            <w:tcW w:w="4135" w:type="dxa"/>
          </w:tcPr>
          <w:p w14:paraId="1CF07437" w14:textId="2F878E75" w:rsidR="00306B1E" w:rsidRPr="00755A56" w:rsidRDefault="00306B1E" w:rsidP="00755A5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4" w:type="dxa"/>
          </w:tcPr>
          <w:p w14:paraId="4FA71382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7A43E89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53000594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2E2E99D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162906A0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EEFF2C1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640ACA9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4BAB" w:rsidRPr="00755A56" w14:paraId="0C3CC5A6" w14:textId="77777777" w:rsidTr="00755A56">
        <w:tc>
          <w:tcPr>
            <w:tcW w:w="4135" w:type="dxa"/>
          </w:tcPr>
          <w:p w14:paraId="2777A444" w14:textId="7E70E3F5" w:rsidR="00BB4BAB" w:rsidRPr="00755A56" w:rsidRDefault="00BB4BAB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33E58272" w14:textId="4A0C5EA9" w:rsidR="00BB4BAB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  <w:tc>
          <w:tcPr>
            <w:tcW w:w="274" w:type="dxa"/>
          </w:tcPr>
          <w:p w14:paraId="06CA1CAB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2BA8A04" w14:textId="4BE63CD1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4,818</w:t>
            </w:r>
          </w:p>
        </w:tc>
        <w:tc>
          <w:tcPr>
            <w:tcW w:w="272" w:type="dxa"/>
          </w:tcPr>
          <w:p w14:paraId="194D7048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AD92FCE" w14:textId="49C5F140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2,277</w:t>
            </w:r>
          </w:p>
        </w:tc>
        <w:tc>
          <w:tcPr>
            <w:tcW w:w="274" w:type="dxa"/>
          </w:tcPr>
          <w:p w14:paraId="090BCDC7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4E1F9E6" w14:textId="5AB7FFDB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4,793</w:t>
            </w:r>
          </w:p>
        </w:tc>
      </w:tr>
      <w:tr w:rsidR="00BB4BAB" w:rsidRPr="00755A56" w14:paraId="252B1EF2" w14:textId="77777777" w:rsidTr="00755A56">
        <w:tc>
          <w:tcPr>
            <w:tcW w:w="4135" w:type="dxa"/>
          </w:tcPr>
          <w:p w14:paraId="127723A9" w14:textId="5FDF5DE8" w:rsidR="00BB4BAB" w:rsidRPr="00755A56" w:rsidRDefault="00BB4BAB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7F9FC044" w14:textId="64C5CD12" w:rsidR="00BB4BAB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91,481</w:t>
            </w:r>
          </w:p>
        </w:tc>
        <w:tc>
          <w:tcPr>
            <w:tcW w:w="274" w:type="dxa"/>
          </w:tcPr>
          <w:p w14:paraId="2E9FE18C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9C809D" w14:textId="172275F5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61,172</w:t>
            </w:r>
          </w:p>
        </w:tc>
        <w:tc>
          <w:tcPr>
            <w:tcW w:w="272" w:type="dxa"/>
          </w:tcPr>
          <w:p w14:paraId="7CFEEF2F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B2ACA58" w14:textId="49C4EDAF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91,192</w:t>
            </w:r>
          </w:p>
        </w:tc>
        <w:tc>
          <w:tcPr>
            <w:tcW w:w="274" w:type="dxa"/>
          </w:tcPr>
          <w:p w14:paraId="13A17DF2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5695693" w14:textId="20140854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61,004</w:t>
            </w:r>
          </w:p>
        </w:tc>
      </w:tr>
      <w:tr w:rsidR="00BB4BAB" w:rsidRPr="00755A56" w14:paraId="46167053" w14:textId="77777777" w:rsidTr="00755A56">
        <w:tc>
          <w:tcPr>
            <w:tcW w:w="4135" w:type="dxa"/>
          </w:tcPr>
          <w:p w14:paraId="024EDFB7" w14:textId="3B904D91" w:rsidR="00BB4BAB" w:rsidRPr="00755A56" w:rsidRDefault="00BB4BAB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26E932FE" w14:textId="1359163E" w:rsidR="00BB4BAB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5B560700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E577BD8" w14:textId="29FC7F5B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4D36D613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BF711E" w14:textId="22DF1D5B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0A635A0D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0826982" w14:textId="56AE8B11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B4BAB" w:rsidRPr="00755A56" w:rsidDel="00545430" w14:paraId="2510088B" w14:textId="77777777" w:rsidTr="00755A56">
        <w:tc>
          <w:tcPr>
            <w:tcW w:w="4135" w:type="dxa"/>
          </w:tcPr>
          <w:p w14:paraId="65E000A8" w14:textId="0119F02F" w:rsidR="00BB4BAB" w:rsidRPr="00755A56" w:rsidRDefault="00BB4BAB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5D862B6F" w14:textId="5BB6FA46" w:rsidR="00BB4BAB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7F3D2B92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BD6F9B" w14:textId="5B1FE8DB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466F78FB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D810FB3" w14:textId="6475EA2C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1B4409B1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C347F9A" w14:textId="7234F2B9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B4BAB" w:rsidRPr="00755A56" w:rsidDel="00545430" w14:paraId="6406ECAA" w14:textId="77777777" w:rsidTr="00755A56">
        <w:tc>
          <w:tcPr>
            <w:tcW w:w="4135" w:type="dxa"/>
          </w:tcPr>
          <w:p w14:paraId="7BAB4E78" w14:textId="78B21B5C" w:rsidR="00BB4BAB" w:rsidRPr="00755A56" w:rsidRDefault="00BB4BAB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5EE553D" w14:textId="0C38E564" w:rsidR="00BB4BAB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4" w:type="dxa"/>
          </w:tcPr>
          <w:p w14:paraId="53490AE8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43448F6" w14:textId="63D07DF3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2" w:type="dxa"/>
          </w:tcPr>
          <w:p w14:paraId="54DFE7AC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CC79750" w14:textId="1AA58A14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4" w:type="dxa"/>
          </w:tcPr>
          <w:p w14:paraId="0004AC23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E4C668C" w14:textId="507CB1E9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BB4BAB" w:rsidRPr="00755A56" w:rsidDel="00545430" w14:paraId="3D198D26" w14:textId="77777777" w:rsidTr="00755A56">
        <w:tc>
          <w:tcPr>
            <w:tcW w:w="4135" w:type="dxa"/>
          </w:tcPr>
          <w:p w14:paraId="6D85CAC0" w14:textId="1848CF36" w:rsidR="00BB4BAB" w:rsidRPr="00755A56" w:rsidRDefault="00BB4BAB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40C00689" w14:textId="2D846B6E" w:rsidR="00BB4BAB" w:rsidRPr="00755A56" w:rsidRDefault="00DF20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1C78712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957415" w14:textId="3C420D61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2" w:type="dxa"/>
          </w:tcPr>
          <w:p w14:paraId="469352D3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CDD329C" w14:textId="4217FE52" w:rsidR="00BB4BAB" w:rsidRPr="00755A56" w:rsidRDefault="00DF20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EB48DC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95716FC" w14:textId="4D081602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BB4BAB" w:rsidRPr="00755A56" w:rsidDel="00545430" w14:paraId="3E4B36C5" w14:textId="77777777" w:rsidTr="00755A56">
        <w:tc>
          <w:tcPr>
            <w:tcW w:w="4135" w:type="dxa"/>
          </w:tcPr>
          <w:p w14:paraId="6FE2B56E" w14:textId="6680FF94" w:rsidR="00BB4BAB" w:rsidRPr="00755A56" w:rsidRDefault="00BB4BAB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04" w:type="dxa"/>
          </w:tcPr>
          <w:p w14:paraId="67572EC6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6AA5ED7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10509B7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9528061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D13ED58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0851639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B24699" w14:textId="77777777" w:rsidR="00BB4BAB" w:rsidRPr="00755A56" w:rsidRDefault="00BB4BA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004" w:rsidRPr="00755A56" w:rsidDel="00545430" w14:paraId="3F010A4F" w14:textId="77777777" w:rsidTr="00755A56">
        <w:tc>
          <w:tcPr>
            <w:tcW w:w="4135" w:type="dxa"/>
          </w:tcPr>
          <w:p w14:paraId="711A5A7F" w14:textId="25F549A0" w:rsidR="006C0004" w:rsidRPr="00755A56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B0EAB48" w14:textId="0128F6B8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CCDA76D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89CB1E7" w14:textId="4E163932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E61B253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502F7F7" w14:textId="167907B4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40,453</w:t>
            </w:r>
          </w:p>
        </w:tc>
        <w:tc>
          <w:tcPr>
            <w:tcW w:w="274" w:type="dxa"/>
          </w:tcPr>
          <w:p w14:paraId="2DEF8218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85E9182" w14:textId="459D043D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28,645</w:t>
            </w:r>
          </w:p>
        </w:tc>
      </w:tr>
      <w:tr w:rsidR="006C0004" w:rsidRPr="00755A56" w:rsidDel="00545430" w14:paraId="3213D11F" w14:textId="77777777" w:rsidTr="00755A56">
        <w:tc>
          <w:tcPr>
            <w:tcW w:w="4135" w:type="dxa"/>
          </w:tcPr>
          <w:p w14:paraId="10DCD28B" w14:textId="3D4A4F67" w:rsidR="006C0004" w:rsidRPr="00755A56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0285E588" w14:textId="1B8D951D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5C34D5F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07C33D9" w14:textId="66D504A6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7DDB964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01DF596" w14:textId="5EA0EC2B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  <w:tc>
          <w:tcPr>
            <w:tcW w:w="274" w:type="dxa"/>
          </w:tcPr>
          <w:p w14:paraId="78636789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87F021" w14:textId="1520332B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6C0004" w:rsidRPr="00755A56" w:rsidDel="00545430" w14:paraId="4A46CC06" w14:textId="77777777" w:rsidTr="00755A56">
        <w:tc>
          <w:tcPr>
            <w:tcW w:w="4135" w:type="dxa"/>
          </w:tcPr>
          <w:p w14:paraId="51185898" w14:textId="190DE397" w:rsidR="006C0004" w:rsidRPr="00755A56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ขาดทุนจากตราสารอนุพันธ์สุทธิ</w:t>
            </w:r>
          </w:p>
        </w:tc>
        <w:tc>
          <w:tcPr>
            <w:tcW w:w="1104" w:type="dxa"/>
          </w:tcPr>
          <w:p w14:paraId="2E0BA26D" w14:textId="4BB32EF4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F62F5F5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28280FB" w14:textId="44E0D06D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39B1A3D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04A7612" w14:textId="5C1A7AF8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3A05733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93DFE05" w14:textId="7FA8C4C1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6C0004" w:rsidRPr="00755A56" w:rsidDel="00545430" w14:paraId="6DE49142" w14:textId="77777777" w:rsidTr="00755A56">
        <w:tc>
          <w:tcPr>
            <w:tcW w:w="4135" w:type="dxa"/>
          </w:tcPr>
          <w:p w14:paraId="3003B10B" w14:textId="74A57EE5" w:rsidR="006C0004" w:rsidRPr="00755A56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18ABB529" w14:textId="341D2431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E51A849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DB1A972" w14:textId="0C020304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3BE6BB4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36CACE" w14:textId="0D7508E6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74" w:type="dxa"/>
          </w:tcPr>
          <w:p w14:paraId="100F28B1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98B856" w14:textId="443A729D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C0004" w:rsidRPr="00755A56" w:rsidDel="00545430" w14:paraId="079DA243" w14:textId="77777777" w:rsidTr="00755A56">
        <w:tc>
          <w:tcPr>
            <w:tcW w:w="4135" w:type="dxa"/>
          </w:tcPr>
          <w:p w14:paraId="59F8FD11" w14:textId="4566A83A" w:rsidR="006C0004" w:rsidRPr="00755A56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401156A8" w14:textId="5D0229FD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43650EE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2CBBBDC" w14:textId="0E50824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CF2DB70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D91C79" w14:textId="61ACAE0D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1,937</w:t>
            </w:r>
          </w:p>
        </w:tc>
        <w:tc>
          <w:tcPr>
            <w:tcW w:w="274" w:type="dxa"/>
          </w:tcPr>
          <w:p w14:paraId="63261E0E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5BDF98" w14:textId="41A2A30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2,755</w:t>
            </w:r>
          </w:p>
        </w:tc>
      </w:tr>
      <w:tr w:rsidR="006C0004" w:rsidRPr="00755A56" w:rsidDel="00545430" w14:paraId="00F21DF1" w14:textId="77777777" w:rsidTr="00755A56">
        <w:tc>
          <w:tcPr>
            <w:tcW w:w="4135" w:type="dxa"/>
          </w:tcPr>
          <w:p w14:paraId="72824EF8" w14:textId="63736065" w:rsidR="006C0004" w:rsidRPr="00755A56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C1C62ED" w14:textId="3711C5F9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80BE80D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BD21F47" w14:textId="5C45E539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706B77F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7BA284E" w14:textId="19602CB9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74" w:type="dxa"/>
          </w:tcPr>
          <w:p w14:paraId="2BA8EF69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AF55608" w14:textId="00779B8B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</w:tr>
      <w:tr w:rsidR="006C0004" w:rsidRPr="00755A56" w:rsidDel="00545430" w14:paraId="467E9566" w14:textId="77777777" w:rsidTr="00755A56">
        <w:tc>
          <w:tcPr>
            <w:tcW w:w="4135" w:type="dxa"/>
          </w:tcPr>
          <w:p w14:paraId="08BF7654" w14:textId="0136403A" w:rsidR="006C0004" w:rsidRPr="00755A56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342B255F" w14:textId="3FE4ACFC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6457178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11EFF21" w14:textId="194AA034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D2E7C9C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B6F74E3" w14:textId="49C35424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74" w:type="dxa"/>
          </w:tcPr>
          <w:p w14:paraId="7DE4315B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6466ADE" w14:textId="5EF0A808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</w:tr>
      <w:tr w:rsidR="006C0004" w:rsidRPr="00755A56" w:rsidDel="00545430" w14:paraId="32204ACA" w14:textId="77777777" w:rsidTr="00755A56">
        <w:tc>
          <w:tcPr>
            <w:tcW w:w="4135" w:type="dxa"/>
          </w:tcPr>
          <w:p w14:paraId="7D2B2254" w14:textId="1BE1E666" w:rsidR="006C0004" w:rsidRPr="00755A56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AD0E10E" w14:textId="42CD1CFC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A56CFB2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F6AB203" w14:textId="4450A7AD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B3BE878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4521318" w14:textId="77971FA4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74" w:type="dxa"/>
          </w:tcPr>
          <w:p w14:paraId="4BB34ED8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8E4871E" w14:textId="653D82C5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6C0004" w:rsidRPr="00755A56" w:rsidDel="00545430" w14:paraId="378CC2B0" w14:textId="77777777" w:rsidTr="00755A56">
        <w:tc>
          <w:tcPr>
            <w:tcW w:w="4135" w:type="dxa"/>
          </w:tcPr>
          <w:p w14:paraId="658A1469" w14:textId="2E15BE79" w:rsidR="006C0004" w:rsidRPr="00755A56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7D3DFDCC" w14:textId="41AC6D5B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E3E6C67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BD17778" w14:textId="13390086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DE11E72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059CBD1" w14:textId="6A2B2CAC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74" w:type="dxa"/>
          </w:tcPr>
          <w:p w14:paraId="0FECC095" w14:textId="77777777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A4DBB1" w14:textId="0CD5E2FC" w:rsidR="006C0004" w:rsidRPr="00755A56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D53868" w:rsidRPr="00755A56" w:rsidDel="00545430" w14:paraId="3C1CBBAB" w14:textId="77777777" w:rsidTr="00755A56">
        <w:tc>
          <w:tcPr>
            <w:tcW w:w="4135" w:type="dxa"/>
          </w:tcPr>
          <w:p w14:paraId="6C796B55" w14:textId="77777777" w:rsidR="00D53868" w:rsidRPr="00755A56" w:rsidRDefault="00D53868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09179B8F" w14:textId="77777777" w:rsidR="00D53868" w:rsidRPr="00755A56" w:rsidRDefault="00D538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9B78434" w14:textId="77777777" w:rsidR="00D53868" w:rsidRPr="00755A56" w:rsidRDefault="00D538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057B521" w14:textId="77777777" w:rsidR="00D53868" w:rsidRPr="00755A56" w:rsidRDefault="00D538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FCC7E96" w14:textId="77777777" w:rsidR="00D53868" w:rsidRPr="00755A56" w:rsidRDefault="00D538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3214B42" w14:textId="77777777" w:rsidR="00D53868" w:rsidRPr="00755A56" w:rsidRDefault="00D538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F510C1B" w14:textId="77777777" w:rsidR="00D53868" w:rsidRPr="00755A56" w:rsidRDefault="00D538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34A1537" w14:textId="77777777" w:rsidR="00D53868" w:rsidRPr="00755A56" w:rsidRDefault="00D538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004" w:rsidRPr="00755A56" w:rsidDel="00545430" w14:paraId="6B3D577A" w14:textId="77777777" w:rsidTr="00755A56">
        <w:tc>
          <w:tcPr>
            <w:tcW w:w="4135" w:type="dxa"/>
          </w:tcPr>
          <w:p w14:paraId="37CA5604" w14:textId="2B51E58C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4" w:type="dxa"/>
          </w:tcPr>
          <w:p w14:paraId="6852B556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80394EF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C7575DB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1373503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DF9A7DB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DA94862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24AD0E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004" w:rsidRPr="00755A56" w:rsidDel="00545430" w14:paraId="411A0E07" w14:textId="77777777" w:rsidTr="00755A56">
        <w:tc>
          <w:tcPr>
            <w:tcW w:w="4135" w:type="dxa"/>
          </w:tcPr>
          <w:p w14:paraId="27D22A0D" w14:textId="1F98EAED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44A3FC21" w14:textId="786CE6DF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3,358</w:t>
            </w:r>
          </w:p>
        </w:tc>
        <w:tc>
          <w:tcPr>
            <w:tcW w:w="274" w:type="dxa"/>
          </w:tcPr>
          <w:p w14:paraId="620C5BCC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F2A8AD6" w14:textId="48794B68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2,573</w:t>
            </w:r>
          </w:p>
        </w:tc>
        <w:tc>
          <w:tcPr>
            <w:tcW w:w="272" w:type="dxa"/>
          </w:tcPr>
          <w:p w14:paraId="6E1CF288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7912D7C" w14:textId="64DA4F7C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1,695</w:t>
            </w:r>
          </w:p>
        </w:tc>
        <w:tc>
          <w:tcPr>
            <w:tcW w:w="274" w:type="dxa"/>
          </w:tcPr>
          <w:p w14:paraId="478AE568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68FAE2F" w14:textId="704EAF4B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1,132</w:t>
            </w:r>
          </w:p>
        </w:tc>
      </w:tr>
      <w:tr w:rsidR="006C0004" w:rsidRPr="00755A56" w:rsidDel="00545430" w14:paraId="6A71DAF9" w14:textId="77777777" w:rsidTr="00755A56">
        <w:tc>
          <w:tcPr>
            <w:tcW w:w="4135" w:type="dxa"/>
          </w:tcPr>
          <w:p w14:paraId="2FB7B509" w14:textId="2CEA782C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35A8E08E" w14:textId="1DFDCD2A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1,344</w:t>
            </w:r>
          </w:p>
        </w:tc>
        <w:tc>
          <w:tcPr>
            <w:tcW w:w="274" w:type="dxa"/>
          </w:tcPr>
          <w:p w14:paraId="2ABB699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2CEED64" w14:textId="3A10F12C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72" w:type="dxa"/>
          </w:tcPr>
          <w:p w14:paraId="07761B3B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8FF4A53" w14:textId="6D274D72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4" w:type="dxa"/>
          </w:tcPr>
          <w:p w14:paraId="54D32C37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454208F" w14:textId="3700FFE0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6C0004" w:rsidRPr="00755A56" w:rsidDel="00545430" w14:paraId="1DD421C6" w14:textId="77777777" w:rsidTr="00755A56">
        <w:tc>
          <w:tcPr>
            <w:tcW w:w="4135" w:type="dxa"/>
          </w:tcPr>
          <w:p w14:paraId="233E3870" w14:textId="6E206AB7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2507D657" w14:textId="2CB47616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38B67D2E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BED22AE" w14:textId="6CAADAC0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6358464D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C8DD0B0" w14:textId="17D2F24C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778BCC2C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924A4D3" w14:textId="7196E3B8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C0004" w:rsidRPr="00755A56" w:rsidDel="00545430" w14:paraId="703E7CCE" w14:textId="77777777" w:rsidTr="00755A56">
        <w:tc>
          <w:tcPr>
            <w:tcW w:w="4135" w:type="dxa"/>
          </w:tcPr>
          <w:p w14:paraId="4C25312D" w14:textId="2846DFCD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49DC6C88" w14:textId="332341E4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4" w:type="dxa"/>
          </w:tcPr>
          <w:p w14:paraId="283C6770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058F8D9" w14:textId="420483C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2" w:type="dxa"/>
          </w:tcPr>
          <w:p w14:paraId="604F6968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18BAD0C" w14:textId="06423222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4" w:type="dxa"/>
          </w:tcPr>
          <w:p w14:paraId="467A7F46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4717911" w14:textId="42404DFF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6C0004" w:rsidRPr="00D53868" w:rsidDel="00545430" w14:paraId="3A49A63B" w14:textId="77777777" w:rsidTr="00755A56">
        <w:tc>
          <w:tcPr>
            <w:tcW w:w="4135" w:type="dxa"/>
          </w:tcPr>
          <w:p w14:paraId="464B03E6" w14:textId="2F31B8BE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46E16EB0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1603180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257D3FD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E6C7E9B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341D727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FE7BAA6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7F05715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004" w:rsidRPr="00755A56" w:rsidDel="00545430" w14:paraId="6541FD57" w14:textId="77777777" w:rsidTr="00755A56">
        <w:tc>
          <w:tcPr>
            <w:tcW w:w="4135" w:type="dxa"/>
          </w:tcPr>
          <w:p w14:paraId="0ABA67EA" w14:textId="2FA0EA58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4" w:type="dxa"/>
          </w:tcPr>
          <w:p w14:paraId="2C312405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43FAD81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9F017F6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AD41A00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5F63F7A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2EDFE1D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F3A93B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004" w:rsidRPr="00755A56" w:rsidDel="00545430" w14:paraId="6ADFF574" w14:textId="77777777" w:rsidTr="00755A56">
        <w:tc>
          <w:tcPr>
            <w:tcW w:w="4135" w:type="dxa"/>
          </w:tcPr>
          <w:p w14:paraId="3514D34D" w14:textId="2CD84214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7AFB0437" w14:textId="3C582785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2,199</w:t>
            </w:r>
          </w:p>
        </w:tc>
        <w:tc>
          <w:tcPr>
            <w:tcW w:w="274" w:type="dxa"/>
          </w:tcPr>
          <w:p w14:paraId="0ADDAA9E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4E733F4" w14:textId="7F6BB222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1,655</w:t>
            </w:r>
          </w:p>
        </w:tc>
        <w:tc>
          <w:tcPr>
            <w:tcW w:w="272" w:type="dxa"/>
          </w:tcPr>
          <w:p w14:paraId="64C11F8F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FE49DF8" w14:textId="32B28D9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1,771</w:t>
            </w:r>
          </w:p>
        </w:tc>
        <w:tc>
          <w:tcPr>
            <w:tcW w:w="274" w:type="dxa"/>
          </w:tcPr>
          <w:p w14:paraId="608D17F2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FDC8B7D" w14:textId="619DBD62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1,440</w:t>
            </w:r>
          </w:p>
        </w:tc>
      </w:tr>
      <w:tr w:rsidR="006C0004" w:rsidRPr="00755A56" w:rsidDel="00545430" w14:paraId="35A94D8A" w14:textId="77777777" w:rsidTr="00755A56">
        <w:tc>
          <w:tcPr>
            <w:tcW w:w="4135" w:type="dxa"/>
          </w:tcPr>
          <w:p w14:paraId="7577D20D" w14:textId="3B106B78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10C233A3" w14:textId="1D8634D0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74" w:type="dxa"/>
          </w:tcPr>
          <w:p w14:paraId="0543B1E2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0BF163" w14:textId="7FF7A73E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3,436</w:t>
            </w:r>
          </w:p>
        </w:tc>
        <w:tc>
          <w:tcPr>
            <w:tcW w:w="272" w:type="dxa"/>
          </w:tcPr>
          <w:p w14:paraId="123824FB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EEF65A3" w14:textId="0BF541EC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4" w:type="dxa"/>
          </w:tcPr>
          <w:p w14:paraId="111AD763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DC5BB25" w14:textId="5AD7EEC2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</w:tr>
      <w:tr w:rsidR="006C0004" w:rsidRPr="00755A56" w:rsidDel="00545430" w14:paraId="206FFBEC" w14:textId="77777777" w:rsidTr="00755A56">
        <w:tc>
          <w:tcPr>
            <w:tcW w:w="4135" w:type="dxa"/>
          </w:tcPr>
          <w:p w14:paraId="456F49A1" w14:textId="032041F0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968913C" w14:textId="3D90C4FD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4" w:type="dxa"/>
          </w:tcPr>
          <w:p w14:paraId="1B988C48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4A65B2" w14:textId="078E4651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2" w:type="dxa"/>
          </w:tcPr>
          <w:p w14:paraId="2F2C38B4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E881F77" w14:textId="69034678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4" w:type="dxa"/>
          </w:tcPr>
          <w:p w14:paraId="572BFC6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D7F1C5D" w14:textId="782C58C2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6C0004" w:rsidRPr="00755A56" w:rsidDel="00545430" w14:paraId="31089F6F" w14:textId="77777777" w:rsidTr="00755A56">
        <w:tc>
          <w:tcPr>
            <w:tcW w:w="4135" w:type="dxa"/>
          </w:tcPr>
          <w:p w14:paraId="2E67E90C" w14:textId="32D93161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6364419B" w14:textId="75E202C3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835C5C1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1F04CE9" w14:textId="514817BA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AC371A4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6EB891B" w14:textId="3DB3527E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4F79331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D6BC76" w14:textId="55C30AF8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0004" w:rsidRPr="00755A56" w:rsidDel="00545430" w14:paraId="5CBDCA82" w14:textId="77777777" w:rsidTr="00755A56">
        <w:tc>
          <w:tcPr>
            <w:tcW w:w="4135" w:type="dxa"/>
          </w:tcPr>
          <w:p w14:paraId="3AD869EF" w14:textId="780EB258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1B64D656" w14:textId="453A001A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4" w:type="dxa"/>
          </w:tcPr>
          <w:p w14:paraId="067F52EC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D9CEB9E" w14:textId="66DCC0FE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2" w:type="dxa"/>
          </w:tcPr>
          <w:p w14:paraId="6807FBF7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55A1E55" w14:textId="3077960D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4" w:type="dxa"/>
          </w:tcPr>
          <w:p w14:paraId="3D4A5010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EE3D97" w14:textId="3DE4C72F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6C0004" w:rsidRPr="00755A56" w:rsidDel="00545430" w14:paraId="6CA0414E" w14:textId="77777777" w:rsidTr="00755A56">
        <w:tc>
          <w:tcPr>
            <w:tcW w:w="4135" w:type="dxa"/>
          </w:tcPr>
          <w:p w14:paraId="5EE7855E" w14:textId="5AF63F73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72F45DFB" w14:textId="6B2B691E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4" w:type="dxa"/>
          </w:tcPr>
          <w:p w14:paraId="23C6698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DCB7049" w14:textId="33ED1132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2" w:type="dxa"/>
          </w:tcPr>
          <w:p w14:paraId="509F46E2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96F25F2" w14:textId="3EA92569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</w:tcPr>
          <w:p w14:paraId="080F603A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0EB4419" w14:textId="28B96CA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6C0004" w:rsidRPr="00D53868" w:rsidDel="00545430" w14:paraId="521E6419" w14:textId="77777777" w:rsidTr="00755A56">
        <w:tc>
          <w:tcPr>
            <w:tcW w:w="4135" w:type="dxa"/>
          </w:tcPr>
          <w:p w14:paraId="02FA3AA0" w14:textId="77777777" w:rsidR="00755A56" w:rsidRDefault="00755A56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84CD1" w14:textId="77777777" w:rsidR="00D53868" w:rsidRDefault="00D53868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9C1D7F" w14:textId="77777777" w:rsidR="00D53868" w:rsidRDefault="00D53868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6FCDCA" w14:textId="77777777" w:rsidR="00D53868" w:rsidRDefault="00D53868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6D47A7" w14:textId="3B248E31" w:rsidR="00D53868" w:rsidRPr="00D53868" w:rsidRDefault="00D53868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1562CC41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A429EDA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8D4BE61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4985705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34F351A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0B521ED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FE3681F" w14:textId="77777777" w:rsidR="006C0004" w:rsidRPr="00D53868" w:rsidRDefault="006C0004" w:rsidP="00D5386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004" w:rsidRPr="00755A56" w:rsidDel="00545430" w14:paraId="0AF8F8D8" w14:textId="77777777" w:rsidTr="00755A56">
        <w:tc>
          <w:tcPr>
            <w:tcW w:w="4135" w:type="dxa"/>
          </w:tcPr>
          <w:p w14:paraId="114C272B" w14:textId="4FD2AFD8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04" w:type="dxa"/>
          </w:tcPr>
          <w:p w14:paraId="318762FB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1ED002A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C2C21F3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41F472F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FAC318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51B54A6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48B318F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004" w:rsidRPr="00755A56" w:rsidDel="00545430" w14:paraId="35133717" w14:textId="77777777" w:rsidTr="00755A56">
        <w:tc>
          <w:tcPr>
            <w:tcW w:w="4135" w:type="dxa"/>
          </w:tcPr>
          <w:p w14:paraId="7C746635" w14:textId="3D354BD7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881F784" w14:textId="7B292463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63,648</w:t>
            </w:r>
          </w:p>
        </w:tc>
        <w:tc>
          <w:tcPr>
            <w:tcW w:w="274" w:type="dxa"/>
          </w:tcPr>
          <w:p w14:paraId="4D014AF5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5A58833" w14:textId="40AB52D1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36,011</w:t>
            </w:r>
          </w:p>
        </w:tc>
        <w:tc>
          <w:tcPr>
            <w:tcW w:w="272" w:type="dxa"/>
          </w:tcPr>
          <w:p w14:paraId="7A66D548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611134E" w14:textId="1BE10592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60,731</w:t>
            </w:r>
          </w:p>
        </w:tc>
        <w:tc>
          <w:tcPr>
            <w:tcW w:w="274" w:type="dxa"/>
          </w:tcPr>
          <w:p w14:paraId="681E83C1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5B17CF2" w14:textId="0795025B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33,085</w:t>
            </w:r>
          </w:p>
        </w:tc>
      </w:tr>
      <w:tr w:rsidR="006C0004" w:rsidRPr="00755A56" w:rsidDel="00545430" w14:paraId="6F78E8E0" w14:textId="77777777" w:rsidTr="00755A56">
        <w:tc>
          <w:tcPr>
            <w:tcW w:w="4135" w:type="dxa"/>
          </w:tcPr>
          <w:p w14:paraId="5D85A567" w14:textId="0C8AD22A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6B273A2E" w14:textId="12D74EB6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11,011</w:t>
            </w:r>
          </w:p>
        </w:tc>
        <w:tc>
          <w:tcPr>
            <w:tcW w:w="274" w:type="dxa"/>
          </w:tcPr>
          <w:p w14:paraId="5AEFE7C7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09B9AE1" w14:textId="44AD413E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2,183</w:t>
            </w:r>
          </w:p>
        </w:tc>
        <w:tc>
          <w:tcPr>
            <w:tcW w:w="272" w:type="dxa"/>
          </w:tcPr>
          <w:p w14:paraId="2C917E8F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4B0FF1A" w14:textId="359A12A1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7,372</w:t>
            </w:r>
          </w:p>
        </w:tc>
        <w:tc>
          <w:tcPr>
            <w:tcW w:w="274" w:type="dxa"/>
          </w:tcPr>
          <w:p w14:paraId="75376966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9D36FE7" w14:textId="45ACB2E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1,987</w:t>
            </w:r>
          </w:p>
        </w:tc>
      </w:tr>
      <w:tr w:rsidR="006C0004" w:rsidRPr="00755A56" w:rsidDel="00545430" w14:paraId="35442980" w14:textId="77777777" w:rsidTr="00755A56">
        <w:tc>
          <w:tcPr>
            <w:tcW w:w="4135" w:type="dxa"/>
          </w:tcPr>
          <w:p w14:paraId="4751CF55" w14:textId="12F8DF08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ขาดทุนจากตราสารอนุพันธ์สุทธิ</w:t>
            </w:r>
          </w:p>
        </w:tc>
        <w:tc>
          <w:tcPr>
            <w:tcW w:w="1104" w:type="dxa"/>
          </w:tcPr>
          <w:p w14:paraId="288BC6CC" w14:textId="75086AEE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(525)</w:t>
            </w:r>
          </w:p>
        </w:tc>
        <w:tc>
          <w:tcPr>
            <w:tcW w:w="274" w:type="dxa"/>
          </w:tcPr>
          <w:p w14:paraId="15564E90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B10A49C" w14:textId="7090ECFA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72" w:type="dxa"/>
          </w:tcPr>
          <w:p w14:paraId="3887B44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91C3687" w14:textId="0997B735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(525)</w:t>
            </w:r>
          </w:p>
        </w:tc>
        <w:tc>
          <w:tcPr>
            <w:tcW w:w="274" w:type="dxa"/>
          </w:tcPr>
          <w:p w14:paraId="5A64A2FF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1CDF530" w14:textId="02E02012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</w:tr>
      <w:tr w:rsidR="006C0004" w:rsidRPr="00755A56" w:rsidDel="00545430" w14:paraId="35BC394D" w14:textId="77777777" w:rsidTr="00755A56">
        <w:tc>
          <w:tcPr>
            <w:tcW w:w="4135" w:type="dxa"/>
          </w:tcPr>
          <w:p w14:paraId="551CB57F" w14:textId="10EF0F86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496BA779" w14:textId="5CE4A1FD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4" w:type="dxa"/>
          </w:tcPr>
          <w:p w14:paraId="42049ABC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5B0E69A" w14:textId="3E334545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2" w:type="dxa"/>
          </w:tcPr>
          <w:p w14:paraId="2E8B86A6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9B96CF1" w14:textId="0230DEAE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4" w:type="dxa"/>
          </w:tcPr>
          <w:p w14:paraId="19951CD7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801BEE" w14:textId="4FF54DBE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6C0004" w:rsidRPr="00755A56" w:rsidDel="00545430" w14:paraId="1ADF645D" w14:textId="77777777" w:rsidTr="00755A56">
        <w:tc>
          <w:tcPr>
            <w:tcW w:w="4135" w:type="dxa"/>
          </w:tcPr>
          <w:p w14:paraId="756DFBE2" w14:textId="071A08A6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1764FA46" w14:textId="168F0559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74" w:type="dxa"/>
          </w:tcPr>
          <w:p w14:paraId="17E21BEF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85664C2" w14:textId="0CCA7903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05644484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A52DDA" w14:textId="3D708284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74" w:type="dxa"/>
          </w:tcPr>
          <w:p w14:paraId="45DD035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AD6509D" w14:textId="4E911E1D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0004" w:rsidRPr="00755A56" w:rsidDel="00545430" w14:paraId="141AF40F" w14:textId="77777777" w:rsidTr="00755A56">
        <w:tc>
          <w:tcPr>
            <w:tcW w:w="4135" w:type="dxa"/>
          </w:tcPr>
          <w:p w14:paraId="1B88CA62" w14:textId="6911AB4E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69C8E24C" w14:textId="5C7C8022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4" w:type="dxa"/>
          </w:tcPr>
          <w:p w14:paraId="5A9E6F80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B285EF0" w14:textId="65E5B09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2" w:type="dxa"/>
          </w:tcPr>
          <w:p w14:paraId="26CEE412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A1059EF" w14:textId="1892340D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4" w:type="dxa"/>
          </w:tcPr>
          <w:p w14:paraId="1057060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58F436F" w14:textId="37B48838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6C0004" w:rsidRPr="00755A56" w:rsidDel="00545430" w14:paraId="74145802" w14:textId="77777777" w:rsidTr="00755A56">
        <w:tc>
          <w:tcPr>
            <w:tcW w:w="4135" w:type="dxa"/>
          </w:tcPr>
          <w:p w14:paraId="6DFED0F9" w14:textId="4B81357F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63A3E022" w14:textId="7A0CF5E6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20DA65F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586D154" w14:textId="36EE21C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2" w:type="dxa"/>
          </w:tcPr>
          <w:p w14:paraId="5019757B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BBCD429" w14:textId="07A59009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162418FD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1DF7190" w14:textId="6892A48F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6C0004" w:rsidRPr="00C63AC1" w:rsidDel="00545430" w14:paraId="646573EC" w14:textId="77777777" w:rsidTr="00755A56">
        <w:tc>
          <w:tcPr>
            <w:tcW w:w="4135" w:type="dxa"/>
          </w:tcPr>
          <w:p w14:paraId="76BD6146" w14:textId="77777777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5A49BA68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9810AE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8C7266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50D802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1FA54D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B95EC43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195A19B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004" w:rsidRPr="00755A56" w:rsidDel="00545430" w14:paraId="051A14C1" w14:textId="77777777" w:rsidTr="00755A56">
        <w:tc>
          <w:tcPr>
            <w:tcW w:w="4135" w:type="dxa"/>
          </w:tcPr>
          <w:p w14:paraId="4C8B9C0F" w14:textId="549AE71C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4" w:type="dxa"/>
          </w:tcPr>
          <w:p w14:paraId="22EEBB1A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B8C8B25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9C2D4D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26C4A78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F71BBED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943673C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9DC579E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004" w:rsidRPr="00755A56" w:rsidDel="00545430" w14:paraId="324FA123" w14:textId="77777777" w:rsidTr="00755A56">
        <w:tc>
          <w:tcPr>
            <w:tcW w:w="4135" w:type="dxa"/>
          </w:tcPr>
          <w:p w14:paraId="21FB87A0" w14:textId="33E58452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4" w:type="dxa"/>
          </w:tcPr>
          <w:p w14:paraId="498EB9F3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3807B4B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306A1D1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07ACA42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1AE1F37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F067A1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4C485D8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004" w:rsidRPr="00755A56" w:rsidDel="00545430" w14:paraId="7A922FC8" w14:textId="77777777" w:rsidTr="00755A56">
        <w:tc>
          <w:tcPr>
            <w:tcW w:w="4135" w:type="dxa"/>
          </w:tcPr>
          <w:p w14:paraId="5424F5AB" w14:textId="554015E6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04" w:type="dxa"/>
          </w:tcPr>
          <w:p w14:paraId="28F174AB" w14:textId="60617BEA" w:rsidR="006C0004" w:rsidRPr="00D53868" w:rsidRDefault="00494C0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4" w:type="dxa"/>
          </w:tcPr>
          <w:p w14:paraId="52158BE7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A4F735" w14:textId="1694F758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2" w:type="dxa"/>
          </w:tcPr>
          <w:p w14:paraId="16AC8160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EC0089" w14:textId="05DFE679" w:rsidR="006C0004" w:rsidRPr="00D53868" w:rsidRDefault="00494C0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4" w:type="dxa"/>
          </w:tcPr>
          <w:p w14:paraId="62DD7E9B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4EDD71" w14:textId="6BE195D3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6C0004" w:rsidRPr="00755A56" w:rsidDel="00545430" w14:paraId="3345D17E" w14:textId="77777777" w:rsidTr="00755A56">
        <w:tc>
          <w:tcPr>
            <w:tcW w:w="4135" w:type="dxa"/>
          </w:tcPr>
          <w:p w14:paraId="1882A638" w14:textId="77777777" w:rsidR="006C0004" w:rsidRPr="00D53868" w:rsidRDefault="006C000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071AF456" w14:textId="672F64D8" w:rsidR="006C0004" w:rsidRPr="00D53868" w:rsidRDefault="006C0004" w:rsidP="00755A5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01C3B78" w14:textId="79997676" w:rsidR="006C0004" w:rsidRPr="00D53868" w:rsidRDefault="00494C0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46223539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2960A240" w14:textId="5052282D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bottom"/>
          </w:tcPr>
          <w:p w14:paraId="7B3D4338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7848B09A" w14:textId="0F628A27" w:rsidR="006C0004" w:rsidRPr="00D53868" w:rsidRDefault="00494C0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vAlign w:val="bottom"/>
          </w:tcPr>
          <w:p w14:paraId="17AC0E7E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EB4A5B4" w14:textId="099792EA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C0004" w:rsidRPr="00755A56" w:rsidDel="00545430" w14:paraId="38A000DD" w14:textId="77777777" w:rsidTr="00755A56">
        <w:tc>
          <w:tcPr>
            <w:tcW w:w="4135" w:type="dxa"/>
          </w:tcPr>
          <w:p w14:paraId="409B76E1" w14:textId="6D4DE670" w:rsidR="006C0004" w:rsidRPr="00D53868" w:rsidRDefault="006C000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72C59A0" w14:textId="3E85D50B" w:rsidR="006C0004" w:rsidRPr="00D53868" w:rsidRDefault="00494C0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74" w:type="dxa"/>
          </w:tcPr>
          <w:p w14:paraId="6B771854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52ED3A1D" w14:textId="608E53D1" w:rsidR="006C0004" w:rsidRPr="00D53868" w:rsidRDefault="006C000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72" w:type="dxa"/>
          </w:tcPr>
          <w:p w14:paraId="71DB3E14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02E9736A" w14:textId="67DC7530" w:rsidR="006C0004" w:rsidRPr="00D53868" w:rsidRDefault="00494C0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4" w:type="dxa"/>
          </w:tcPr>
          <w:p w14:paraId="50FD5D95" w14:textId="77777777" w:rsidR="006C0004" w:rsidRPr="00D53868" w:rsidRDefault="006C0004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22FC0030" w14:textId="4F325FF4" w:rsidR="006C0004" w:rsidRPr="00D53868" w:rsidRDefault="006C000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</w:tr>
    </w:tbl>
    <w:p w14:paraId="1C6FFA68" w14:textId="77777777" w:rsidR="00A867A2" w:rsidRPr="00D53868" w:rsidRDefault="00A867A2" w:rsidP="00755A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120"/>
        <w:gridCol w:w="1158"/>
        <w:gridCol w:w="236"/>
        <w:gridCol w:w="1200"/>
        <w:gridCol w:w="236"/>
        <w:gridCol w:w="1115"/>
        <w:gridCol w:w="236"/>
        <w:gridCol w:w="1181"/>
      </w:tblGrid>
      <w:tr w:rsidR="00C63AC1" w:rsidRPr="00755A56" w14:paraId="1E25B386" w14:textId="77777777" w:rsidTr="0096698D">
        <w:trPr>
          <w:tblHeader/>
        </w:trPr>
        <w:tc>
          <w:tcPr>
            <w:tcW w:w="4120" w:type="dxa"/>
          </w:tcPr>
          <w:p w14:paraId="33B0D66B" w14:textId="45A39B9C" w:rsidR="00C63AC1" w:rsidRPr="00755A56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2580" w:type="dxa"/>
            <w:gridSpan w:val="3"/>
          </w:tcPr>
          <w:p w14:paraId="221E84C4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3" w:type="dxa"/>
          </w:tcPr>
          <w:p w14:paraId="07D80808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6" w:type="dxa"/>
            <w:gridSpan w:val="3"/>
          </w:tcPr>
          <w:p w14:paraId="05B8D08F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63AC1" w:rsidRPr="00755A56" w14:paraId="2A580C36" w14:textId="77777777" w:rsidTr="0096698D">
        <w:trPr>
          <w:tblHeader/>
        </w:trPr>
        <w:tc>
          <w:tcPr>
            <w:tcW w:w="4120" w:type="dxa"/>
          </w:tcPr>
          <w:p w14:paraId="2764F0A6" w14:textId="30959833" w:rsidR="00C63AC1" w:rsidRPr="00C63AC1" w:rsidRDefault="00C63AC1" w:rsidP="00C63AC1">
            <w:pPr>
              <w:ind w:left="250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C63AC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C63A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63AC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C63A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3AC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158" w:type="dxa"/>
          </w:tcPr>
          <w:p w14:paraId="6670E964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22" w:type="dxa"/>
          </w:tcPr>
          <w:p w14:paraId="14B6A069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D349205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3" w:type="dxa"/>
          </w:tcPr>
          <w:p w14:paraId="24D2944C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8FF037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0" w:type="dxa"/>
          </w:tcPr>
          <w:p w14:paraId="55FF4831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D817451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63AC1" w:rsidRPr="00755A56" w14:paraId="0E297B80" w14:textId="77777777" w:rsidTr="0096698D">
        <w:trPr>
          <w:tblHeader/>
        </w:trPr>
        <w:tc>
          <w:tcPr>
            <w:tcW w:w="4120" w:type="dxa"/>
          </w:tcPr>
          <w:p w14:paraId="0ED943B8" w14:textId="3FFB7CB6" w:rsidR="00C63AC1" w:rsidRPr="00755A56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6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8" w:type="dxa"/>
          </w:tcPr>
          <w:p w14:paraId="4007A3FD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2" w:type="dxa"/>
          </w:tcPr>
          <w:p w14:paraId="002AF8F5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B9D6C87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23" w:type="dxa"/>
          </w:tcPr>
          <w:p w14:paraId="31594040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802AADC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0" w:type="dxa"/>
          </w:tcPr>
          <w:p w14:paraId="29619FCA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13BCCB8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63AC1" w:rsidRPr="00755A56" w14:paraId="278B7B55" w14:textId="77777777" w:rsidTr="0096698D">
        <w:trPr>
          <w:tblHeader/>
        </w:trPr>
        <w:tc>
          <w:tcPr>
            <w:tcW w:w="4120" w:type="dxa"/>
          </w:tcPr>
          <w:p w14:paraId="68738A01" w14:textId="46A04A32" w:rsidR="00C63AC1" w:rsidRPr="00755A56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9" w:type="dxa"/>
            <w:gridSpan w:val="7"/>
          </w:tcPr>
          <w:p w14:paraId="33824485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3AC1" w:rsidRPr="00D53868" w14:paraId="203ACADA" w14:textId="77777777" w:rsidTr="0096698D">
        <w:tc>
          <w:tcPr>
            <w:tcW w:w="4120" w:type="dxa"/>
          </w:tcPr>
          <w:p w14:paraId="2D073DA1" w14:textId="4205A4AD" w:rsidR="00C63AC1" w:rsidRPr="00D53868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8" w:type="dxa"/>
            <w:vAlign w:val="bottom"/>
          </w:tcPr>
          <w:p w14:paraId="09D4037D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25967627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83F824C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</w:tcPr>
          <w:p w14:paraId="5776661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436667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66054688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36FB9E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D53868" w14:paraId="3805B20A" w14:textId="77777777" w:rsidTr="0096698D">
        <w:tc>
          <w:tcPr>
            <w:tcW w:w="4120" w:type="dxa"/>
          </w:tcPr>
          <w:p w14:paraId="0A84C612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8" w:type="dxa"/>
          </w:tcPr>
          <w:p w14:paraId="22AF4ED9" w14:textId="660CB79D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22" w:type="dxa"/>
          </w:tcPr>
          <w:p w14:paraId="3A70980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C85ED90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2,063</w:t>
            </w:r>
          </w:p>
        </w:tc>
        <w:tc>
          <w:tcPr>
            <w:tcW w:w="223" w:type="dxa"/>
          </w:tcPr>
          <w:p w14:paraId="08F761B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56B7581" w14:textId="35766AC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230" w:type="dxa"/>
          </w:tcPr>
          <w:p w14:paraId="5687A42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CB1B1F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2,011</w:t>
            </w:r>
          </w:p>
        </w:tc>
      </w:tr>
      <w:tr w:rsidR="00C63AC1" w:rsidRPr="00D53868" w14:paraId="1E04E982" w14:textId="77777777" w:rsidTr="0096698D">
        <w:tc>
          <w:tcPr>
            <w:tcW w:w="4120" w:type="dxa"/>
          </w:tcPr>
          <w:p w14:paraId="4D8C0AE4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</w:tcPr>
          <w:p w14:paraId="108A9DD4" w14:textId="10ECF773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30D58F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BDDD90A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58DC1D0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F51E7C4" w14:textId="442C77FA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16,064</w:t>
            </w:r>
          </w:p>
        </w:tc>
        <w:tc>
          <w:tcPr>
            <w:tcW w:w="230" w:type="dxa"/>
          </w:tcPr>
          <w:p w14:paraId="5434FE5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00EACB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12,785</w:t>
            </w:r>
          </w:p>
        </w:tc>
      </w:tr>
      <w:tr w:rsidR="00C63AC1" w:rsidRPr="00D53868" w14:paraId="44E2A381" w14:textId="77777777" w:rsidTr="0096698D">
        <w:tc>
          <w:tcPr>
            <w:tcW w:w="4120" w:type="dxa"/>
          </w:tcPr>
          <w:p w14:paraId="3D7EF1D3" w14:textId="77777777" w:rsidR="00C63AC1" w:rsidRPr="00D53868" w:rsidRDefault="00C63AC1" w:rsidP="00C63AC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8" w:type="dxa"/>
          </w:tcPr>
          <w:p w14:paraId="4A0FFE13" w14:textId="4DA57AB6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1,915</w:t>
            </w:r>
          </w:p>
        </w:tc>
        <w:tc>
          <w:tcPr>
            <w:tcW w:w="222" w:type="dxa"/>
          </w:tcPr>
          <w:p w14:paraId="6292F13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A3DEFA1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1,764</w:t>
            </w:r>
          </w:p>
        </w:tc>
        <w:tc>
          <w:tcPr>
            <w:tcW w:w="223" w:type="dxa"/>
          </w:tcPr>
          <w:p w14:paraId="751EC2F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82B3309" w14:textId="235B2A78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30" w:type="dxa"/>
          </w:tcPr>
          <w:p w14:paraId="6C51B2E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49A24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C63AC1" w:rsidRPr="00D53868" w:rsidDel="00545430" w14:paraId="209227E5" w14:textId="77777777" w:rsidTr="0096698D">
        <w:tc>
          <w:tcPr>
            <w:tcW w:w="4120" w:type="dxa"/>
          </w:tcPr>
          <w:p w14:paraId="45A76A6C" w14:textId="77777777" w:rsidR="00C63AC1" w:rsidRPr="00D53868" w:rsidRDefault="00C63AC1" w:rsidP="00C63AC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8" w:type="dxa"/>
          </w:tcPr>
          <w:p w14:paraId="42AA93EA" w14:textId="6F73790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1,038</w:t>
            </w:r>
          </w:p>
        </w:tc>
        <w:tc>
          <w:tcPr>
            <w:tcW w:w="222" w:type="dxa"/>
          </w:tcPr>
          <w:p w14:paraId="24F95A5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0A94E5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23" w:type="dxa"/>
          </w:tcPr>
          <w:p w14:paraId="69FEC2E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D87C3C0" w14:textId="76EF8593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30" w:type="dxa"/>
          </w:tcPr>
          <w:p w14:paraId="0C6D808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FE99F5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</w:tr>
      <w:tr w:rsidR="00C63AC1" w:rsidRPr="00D53868" w14:paraId="71CB3B5E" w14:textId="77777777" w:rsidTr="0096698D">
        <w:tc>
          <w:tcPr>
            <w:tcW w:w="4120" w:type="dxa"/>
          </w:tcPr>
          <w:p w14:paraId="22112F85" w14:textId="77777777" w:rsidR="00C63AC1" w:rsidRPr="00D53868" w:rsidRDefault="00C63AC1" w:rsidP="00C63AC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858C50E" w14:textId="071E023D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16,602</w:t>
            </w:r>
          </w:p>
        </w:tc>
        <w:tc>
          <w:tcPr>
            <w:tcW w:w="222" w:type="dxa"/>
          </w:tcPr>
          <w:p w14:paraId="508C655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5192189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13,402</w:t>
            </w:r>
          </w:p>
        </w:tc>
        <w:tc>
          <w:tcPr>
            <w:tcW w:w="223" w:type="dxa"/>
          </w:tcPr>
          <w:p w14:paraId="2028579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6B42480" w14:textId="751DDCC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15,719</w:t>
            </w:r>
          </w:p>
        </w:tc>
        <w:tc>
          <w:tcPr>
            <w:tcW w:w="230" w:type="dxa"/>
          </w:tcPr>
          <w:p w14:paraId="07E91FA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56F819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12,528</w:t>
            </w:r>
          </w:p>
        </w:tc>
      </w:tr>
      <w:tr w:rsidR="00C63AC1" w:rsidRPr="00D53868" w14:paraId="225A54ED" w14:textId="77777777" w:rsidTr="0096698D">
        <w:tc>
          <w:tcPr>
            <w:tcW w:w="4120" w:type="dxa"/>
          </w:tcPr>
          <w:p w14:paraId="1CB18A39" w14:textId="77777777" w:rsidR="00C63AC1" w:rsidRPr="00D53868" w:rsidRDefault="00C63AC1" w:rsidP="00C63AC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21076F6" w14:textId="37D433F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20,337</w:t>
            </w:r>
          </w:p>
        </w:tc>
        <w:tc>
          <w:tcPr>
            <w:tcW w:w="222" w:type="dxa"/>
          </w:tcPr>
          <w:p w14:paraId="2CB0956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D61838B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18,070</w:t>
            </w:r>
          </w:p>
        </w:tc>
        <w:tc>
          <w:tcPr>
            <w:tcW w:w="223" w:type="dxa"/>
          </w:tcPr>
          <w:p w14:paraId="7100122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AC57E3F" w14:textId="7CAA21A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34,091</w:t>
            </w:r>
          </w:p>
        </w:tc>
        <w:tc>
          <w:tcPr>
            <w:tcW w:w="230" w:type="dxa"/>
          </w:tcPr>
          <w:p w14:paraId="7588F82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2A4ABA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28,398</w:t>
            </w:r>
          </w:p>
        </w:tc>
      </w:tr>
      <w:tr w:rsidR="00D53868" w:rsidRPr="00755A56" w14:paraId="28EAB719" w14:textId="77777777" w:rsidTr="0096698D">
        <w:tc>
          <w:tcPr>
            <w:tcW w:w="4120" w:type="dxa"/>
          </w:tcPr>
          <w:p w14:paraId="482F84D5" w14:textId="77777777" w:rsidR="00D53868" w:rsidRDefault="00D53868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DCF941" w14:textId="5C58728D" w:rsidR="00D53868" w:rsidRPr="00755A56" w:rsidRDefault="00D53868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2531539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</w:tcPr>
          <w:p w14:paraId="4861E0AE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DF55D29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7903D897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23990BDF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1693CF5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D545FC3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3AC1" w:rsidRPr="00755A56" w14:paraId="221DC242" w14:textId="77777777" w:rsidTr="0096698D">
        <w:tc>
          <w:tcPr>
            <w:tcW w:w="4120" w:type="dxa"/>
          </w:tcPr>
          <w:p w14:paraId="7322B70B" w14:textId="17B101AA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58" w:type="dxa"/>
          </w:tcPr>
          <w:p w14:paraId="15D51E2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2BF198A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E7A0F2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" w:type="dxa"/>
          </w:tcPr>
          <w:p w14:paraId="5BA3B51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610B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109AFCA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4DBDF9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3AC1" w:rsidRPr="00755A56" w14:paraId="53A177B3" w14:textId="77777777" w:rsidTr="0096698D">
        <w:tc>
          <w:tcPr>
            <w:tcW w:w="4120" w:type="dxa"/>
          </w:tcPr>
          <w:p w14:paraId="6AB2110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8" w:type="dxa"/>
          </w:tcPr>
          <w:p w14:paraId="4C432197" w14:textId="6C9D652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22" w:type="dxa"/>
          </w:tcPr>
          <w:p w14:paraId="466C699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81C51A6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23" w:type="dxa"/>
          </w:tcPr>
          <w:p w14:paraId="01752E3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779BBF6" w14:textId="4D767A9F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0" w:type="dxa"/>
          </w:tcPr>
          <w:p w14:paraId="642C7BA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99065E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C63AC1" w:rsidRPr="00755A56" w14:paraId="48A68451" w14:textId="77777777" w:rsidTr="0096698D">
        <w:tc>
          <w:tcPr>
            <w:tcW w:w="4120" w:type="dxa"/>
          </w:tcPr>
          <w:p w14:paraId="7479FDBE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</w:tcPr>
          <w:p w14:paraId="07085B90" w14:textId="6D3EBF2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66AD486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0BF6DE3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6AE7687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A9F969D" w14:textId="421C888D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3,041</w:t>
            </w:r>
          </w:p>
        </w:tc>
        <w:tc>
          <w:tcPr>
            <w:tcW w:w="230" w:type="dxa"/>
          </w:tcPr>
          <w:p w14:paraId="6761E8C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22B77F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</w:tr>
      <w:tr w:rsidR="00C63AC1" w:rsidRPr="00755A56" w14:paraId="303B979B" w14:textId="77777777" w:rsidTr="0096698D">
        <w:tc>
          <w:tcPr>
            <w:tcW w:w="4120" w:type="dxa"/>
          </w:tcPr>
          <w:p w14:paraId="372EF0BE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8" w:type="dxa"/>
          </w:tcPr>
          <w:p w14:paraId="1ED67048" w14:textId="69BA68E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22" w:type="dxa"/>
          </w:tcPr>
          <w:p w14:paraId="239E4A0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A8AE083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23" w:type="dxa"/>
          </w:tcPr>
          <w:p w14:paraId="0CD3BFA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B6C9D" w14:textId="5BAF56B2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0" w:type="dxa"/>
          </w:tcPr>
          <w:p w14:paraId="5E3296C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5D0398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C63AC1" w:rsidRPr="00755A56" w14:paraId="1C70A557" w14:textId="77777777" w:rsidTr="0096698D">
        <w:tc>
          <w:tcPr>
            <w:tcW w:w="4120" w:type="dxa"/>
          </w:tcPr>
          <w:p w14:paraId="7933EB8C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8" w:type="dxa"/>
          </w:tcPr>
          <w:p w14:paraId="57E05CAF" w14:textId="45B6734A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22" w:type="dxa"/>
          </w:tcPr>
          <w:p w14:paraId="5550851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0F4D5B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23" w:type="dxa"/>
          </w:tcPr>
          <w:p w14:paraId="1F1748C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B505814" w14:textId="7439E47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0" w:type="dxa"/>
          </w:tcPr>
          <w:p w14:paraId="344FEA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8DB9F0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C63AC1" w:rsidRPr="00755A56" w14:paraId="2068FDCE" w14:textId="77777777" w:rsidTr="0096698D">
        <w:tc>
          <w:tcPr>
            <w:tcW w:w="4120" w:type="dxa"/>
          </w:tcPr>
          <w:p w14:paraId="2883AD55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E9D6E98" w14:textId="4C67C50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22" w:type="dxa"/>
          </w:tcPr>
          <w:p w14:paraId="58A8997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713E7FB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23" w:type="dxa"/>
          </w:tcPr>
          <w:p w14:paraId="31B7772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662ED61" w14:textId="46742B33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30" w:type="dxa"/>
          </w:tcPr>
          <w:p w14:paraId="7C3996C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8592EE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C63AC1" w:rsidRPr="00755A56" w14:paraId="45134C2A" w14:textId="77777777" w:rsidTr="0096698D">
        <w:tc>
          <w:tcPr>
            <w:tcW w:w="4120" w:type="dxa"/>
          </w:tcPr>
          <w:p w14:paraId="76DD8FEA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2CE6FA2C" w14:textId="2F53247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22" w:type="dxa"/>
          </w:tcPr>
          <w:p w14:paraId="34182EB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EC42BCC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23" w:type="dxa"/>
          </w:tcPr>
          <w:p w14:paraId="66D0EF5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87C0D8A" w14:textId="21C42B5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3,319</w:t>
            </w:r>
          </w:p>
        </w:tc>
        <w:tc>
          <w:tcPr>
            <w:tcW w:w="230" w:type="dxa"/>
          </w:tcPr>
          <w:p w14:paraId="4A2054E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565FFC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4,005</w:t>
            </w:r>
          </w:p>
        </w:tc>
      </w:tr>
      <w:tr w:rsidR="00C63AC1" w:rsidRPr="00D53868" w14:paraId="3FA5DB1E" w14:textId="77777777" w:rsidTr="0096698D">
        <w:tc>
          <w:tcPr>
            <w:tcW w:w="4120" w:type="dxa"/>
          </w:tcPr>
          <w:p w14:paraId="78FC8D9C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BD19E9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03BE10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2D7A8C9A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</w:tcPr>
          <w:p w14:paraId="5170CD8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F89AF3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10140F3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C98DEB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33A46BBC" w14:textId="77777777" w:rsidTr="0096698D">
        <w:tc>
          <w:tcPr>
            <w:tcW w:w="4120" w:type="dxa"/>
          </w:tcPr>
          <w:p w14:paraId="6F08C371" w14:textId="77B3946C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158" w:type="dxa"/>
          </w:tcPr>
          <w:p w14:paraId="3E3EB5F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06D8B98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3513060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</w:tcPr>
          <w:p w14:paraId="1CB9BAA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3A621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06D2333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903D8E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36C6C4A2" w14:textId="77777777" w:rsidTr="0096698D">
        <w:tc>
          <w:tcPr>
            <w:tcW w:w="4120" w:type="dxa"/>
          </w:tcPr>
          <w:p w14:paraId="36983F2C" w14:textId="69E8F404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9BC483D" w14:textId="4CDB5D5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22" w:type="dxa"/>
          </w:tcPr>
          <w:p w14:paraId="172C0A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F8A6FEA" w14:textId="7ACDE9AF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23" w:type="dxa"/>
          </w:tcPr>
          <w:p w14:paraId="4CF419A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B891DF8" w14:textId="0295AA6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30" w:type="dxa"/>
          </w:tcPr>
          <w:p w14:paraId="664F880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423A6E8" w14:textId="488AE5F8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C63AC1" w:rsidRPr="00755A56" w14:paraId="76C06954" w14:textId="77777777" w:rsidTr="0096698D">
        <w:tc>
          <w:tcPr>
            <w:tcW w:w="4120" w:type="dxa"/>
          </w:tcPr>
          <w:p w14:paraId="3CE63A9A" w14:textId="28E63198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7630D32" w14:textId="5CEEA0F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22" w:type="dxa"/>
          </w:tcPr>
          <w:p w14:paraId="5DFE1C8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899D11E" w14:textId="13A53DA1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23" w:type="dxa"/>
          </w:tcPr>
          <w:p w14:paraId="3FF856D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52797EC" w14:textId="60B20E0D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30" w:type="dxa"/>
          </w:tcPr>
          <w:p w14:paraId="4AFC063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187186A" w14:textId="4539F77F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C63AC1" w:rsidRPr="00D53868" w14:paraId="6C72303B" w14:textId="77777777" w:rsidTr="0096698D">
        <w:tc>
          <w:tcPr>
            <w:tcW w:w="4120" w:type="dxa"/>
          </w:tcPr>
          <w:p w14:paraId="076E85B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60B582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6C409D6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05E2D009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</w:tcPr>
          <w:p w14:paraId="6953A07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840D69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7A75505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1992D7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6C9FAB31" w14:textId="77777777" w:rsidTr="0096698D">
        <w:tc>
          <w:tcPr>
            <w:tcW w:w="4120" w:type="dxa"/>
          </w:tcPr>
          <w:p w14:paraId="7342DBE8" w14:textId="6CA611A3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58" w:type="dxa"/>
          </w:tcPr>
          <w:p w14:paraId="66FB53DB" w14:textId="68D135B1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52CCED1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AAFB6B0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</w:tcPr>
          <w:p w14:paraId="62004E0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BE8FC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699E9D5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506B02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0A6A038B" w14:textId="77777777" w:rsidTr="0096698D">
        <w:tc>
          <w:tcPr>
            <w:tcW w:w="4120" w:type="dxa"/>
          </w:tcPr>
          <w:p w14:paraId="44776266" w14:textId="1B55A955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306B69A" w14:textId="72F18B33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397F9B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8542EDD" w14:textId="02C950F3" w:rsidR="00C63AC1" w:rsidRPr="00B701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701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7096830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92DFDA8" w14:textId="208003A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1,997</w:t>
            </w:r>
          </w:p>
        </w:tc>
        <w:tc>
          <w:tcPr>
            <w:tcW w:w="230" w:type="dxa"/>
          </w:tcPr>
          <w:p w14:paraId="54690CF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D225D81" w14:textId="112EB06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2,829</w:t>
            </w:r>
          </w:p>
        </w:tc>
      </w:tr>
      <w:tr w:rsidR="00C63AC1" w:rsidRPr="00755A56" w14:paraId="56F4320D" w14:textId="77777777" w:rsidTr="0096698D">
        <w:tc>
          <w:tcPr>
            <w:tcW w:w="4120" w:type="dxa"/>
          </w:tcPr>
          <w:p w14:paraId="2016B1A2" w14:textId="0518B492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21A947EE" w14:textId="37760D41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7639322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B45E0F5" w14:textId="47B9A7EA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12D3C1F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0C3F119" w14:textId="6D5E5FD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1,997</w:t>
            </w:r>
          </w:p>
        </w:tc>
        <w:tc>
          <w:tcPr>
            <w:tcW w:w="230" w:type="dxa"/>
          </w:tcPr>
          <w:p w14:paraId="58052EE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9E590E3" w14:textId="7EBCF2F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2,829</w:t>
            </w:r>
          </w:p>
        </w:tc>
      </w:tr>
      <w:tr w:rsidR="00C63AC1" w:rsidRPr="00D53868" w14:paraId="1FC0AA47" w14:textId="77777777" w:rsidTr="0096698D">
        <w:tc>
          <w:tcPr>
            <w:tcW w:w="4120" w:type="dxa"/>
          </w:tcPr>
          <w:p w14:paraId="2BEB0F9B" w14:textId="2C7CBA11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3C26E32" w14:textId="7512C15E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050A650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AD33660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</w:tcPr>
          <w:p w14:paraId="13DA09D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2EB87EC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76E58EC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FA388B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142986DC" w14:textId="77777777" w:rsidTr="0096698D">
        <w:tc>
          <w:tcPr>
            <w:tcW w:w="4120" w:type="dxa"/>
          </w:tcPr>
          <w:p w14:paraId="3D511872" w14:textId="51B870D1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8" w:type="dxa"/>
          </w:tcPr>
          <w:p w14:paraId="6B239F29" w14:textId="39E232A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509DC84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50182FDE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</w:tcPr>
          <w:p w14:paraId="4AF131B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20CF9B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66D3EEB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B78CBA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6DD10F7D" w14:textId="77777777" w:rsidTr="0096698D">
        <w:tc>
          <w:tcPr>
            <w:tcW w:w="4120" w:type="dxa"/>
          </w:tcPr>
          <w:p w14:paraId="4806FDAF" w14:textId="084C2E2B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</w:tcPr>
          <w:p w14:paraId="4F3F0E8C" w14:textId="554CD7F0" w:rsidR="00C63AC1" w:rsidRPr="00B70127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7012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</w:tcPr>
          <w:p w14:paraId="411DE0E2" w14:textId="77777777" w:rsidR="00C63AC1" w:rsidRPr="00B70127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24917A4" w14:textId="0004E909" w:rsidR="00C63AC1" w:rsidRPr="00B701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7012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23" w:type="dxa"/>
          </w:tcPr>
          <w:p w14:paraId="391CCAB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09A9E89" w14:textId="610C391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101,438</w:t>
            </w:r>
          </w:p>
        </w:tc>
        <w:tc>
          <w:tcPr>
            <w:tcW w:w="230" w:type="dxa"/>
          </w:tcPr>
          <w:p w14:paraId="66C0BA7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ABF73FB" w14:textId="10D92B80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103,088</w:t>
            </w:r>
          </w:p>
        </w:tc>
      </w:tr>
      <w:tr w:rsidR="00C63AC1" w:rsidRPr="00755A56" w14:paraId="63B6F5FE" w14:textId="77777777" w:rsidTr="0096698D">
        <w:tc>
          <w:tcPr>
            <w:tcW w:w="4120" w:type="dxa"/>
          </w:tcPr>
          <w:p w14:paraId="02770E7C" w14:textId="77777777" w:rsidR="00C63AC1" w:rsidRPr="00D53868" w:rsidRDefault="00C63AC1" w:rsidP="0012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C7360EC" w14:textId="4E6506B5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22" w:type="dxa"/>
          </w:tcPr>
          <w:p w14:paraId="615A0837" w14:textId="77777777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5FA0597" w14:textId="0A9DD8B2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1E136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3" w:type="dxa"/>
          </w:tcPr>
          <w:p w14:paraId="73B54300" w14:textId="77777777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BD84C57" w14:textId="0B17CC9B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30" w:type="dxa"/>
          </w:tcPr>
          <w:p w14:paraId="03F56A78" w14:textId="77777777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9022E4B" w14:textId="355B50D7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96698D" w:rsidRPr="00755A56" w14:paraId="57B40775" w14:textId="77777777" w:rsidTr="0096698D">
        <w:tc>
          <w:tcPr>
            <w:tcW w:w="4120" w:type="dxa"/>
          </w:tcPr>
          <w:p w14:paraId="167F86BF" w14:textId="1936747E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356105CF" w14:textId="52674775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222" w:type="dxa"/>
          </w:tcPr>
          <w:p w14:paraId="6628A76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0ABB02D" w14:textId="565FF640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1E1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23" w:type="dxa"/>
          </w:tcPr>
          <w:p w14:paraId="1592954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376747A" w14:textId="36C925E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102,198</w:t>
            </w:r>
          </w:p>
        </w:tc>
        <w:tc>
          <w:tcPr>
            <w:tcW w:w="230" w:type="dxa"/>
          </w:tcPr>
          <w:p w14:paraId="625F4D6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D2A3805" w14:textId="352BE5B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103,850</w:t>
            </w:r>
          </w:p>
        </w:tc>
      </w:tr>
      <w:tr w:rsidR="0096698D" w:rsidRPr="00755A56" w14:paraId="5873496E" w14:textId="77777777" w:rsidTr="0096698D">
        <w:tc>
          <w:tcPr>
            <w:tcW w:w="4120" w:type="dxa"/>
          </w:tcPr>
          <w:p w14:paraId="08F22BF7" w14:textId="0636B770" w:rsidR="0096698D" w:rsidRPr="0096698D" w:rsidRDefault="0096698D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698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6698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D8D45B9" w14:textId="62B0C6B6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6698D">
              <w:rPr>
                <w:rFonts w:asciiTheme="majorBidi" w:hAnsiTheme="majorBidi" w:cstheme="majorBidi"/>
                <w:sz w:val="30"/>
                <w:szCs w:val="30"/>
              </w:rPr>
              <w:t>(11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66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2" w:type="dxa"/>
          </w:tcPr>
          <w:p w14:paraId="3FB89D61" w14:textId="77777777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87A5D8B" w14:textId="250009D5" w:rsidR="0096698D" w:rsidRPr="0096698D" w:rsidRDefault="0096698D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1E13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3" w:type="dxa"/>
          </w:tcPr>
          <w:p w14:paraId="79636606" w14:textId="77777777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54DEDC9" w14:textId="67493F6A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(118)</w:t>
            </w:r>
          </w:p>
        </w:tc>
        <w:tc>
          <w:tcPr>
            <w:tcW w:w="230" w:type="dxa"/>
          </w:tcPr>
          <w:p w14:paraId="49A830BB" w14:textId="77777777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4624163" w14:textId="37F79C61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1E13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698D" w:rsidRPr="00755A56" w14:paraId="12A791D2" w14:textId="77777777" w:rsidTr="0096698D">
        <w:tc>
          <w:tcPr>
            <w:tcW w:w="4120" w:type="dxa"/>
          </w:tcPr>
          <w:p w14:paraId="4BBC33DE" w14:textId="1C73129C" w:rsidR="0096698D" w:rsidRPr="00D53868" w:rsidRDefault="0096698D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0E1EB00E" w14:textId="2A63131F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22" w:type="dxa"/>
          </w:tcPr>
          <w:p w14:paraId="4A54CBD9" w14:textId="77777777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21D179A" w14:textId="52F506EF" w:rsidR="0096698D" w:rsidRPr="00D53868" w:rsidRDefault="0096698D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E1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23" w:type="dxa"/>
          </w:tcPr>
          <w:p w14:paraId="211F4BA2" w14:textId="77777777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8A553C7" w14:textId="5CB670DB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102,080</w:t>
            </w:r>
          </w:p>
        </w:tc>
        <w:tc>
          <w:tcPr>
            <w:tcW w:w="230" w:type="dxa"/>
          </w:tcPr>
          <w:p w14:paraId="098BCF8A" w14:textId="77777777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3A5973B" w14:textId="362AAB94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103,79</w:t>
            </w:r>
            <w:r w:rsidR="001E1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C63AC1" w:rsidRPr="00D53868" w14:paraId="34C4DAC0" w14:textId="77777777" w:rsidTr="0096698D">
        <w:tc>
          <w:tcPr>
            <w:tcW w:w="4120" w:type="dxa"/>
          </w:tcPr>
          <w:p w14:paraId="6E8AB3AF" w14:textId="77777777" w:rsidR="00D53868" w:rsidRDefault="00D53868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5E55F2" w14:textId="77777777" w:rsidR="00D53868" w:rsidRDefault="00D53868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C781615" w14:textId="77777777" w:rsidR="00D53868" w:rsidRDefault="00D53868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D800C2" w14:textId="77777777" w:rsidR="0096698D" w:rsidRDefault="0096698D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7B4647" w14:textId="6AA1E738" w:rsidR="0096698D" w:rsidRPr="00D53868" w:rsidRDefault="0096698D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4743F6F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1565840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2859E8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</w:tcPr>
          <w:p w14:paraId="0B20B46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00B4E4C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36B868B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5B966C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1F66448F" w14:textId="77777777" w:rsidTr="0096698D">
        <w:tc>
          <w:tcPr>
            <w:tcW w:w="4120" w:type="dxa"/>
          </w:tcPr>
          <w:p w14:paraId="7DF73086" w14:textId="36A28969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8" w:type="dxa"/>
          </w:tcPr>
          <w:p w14:paraId="0F0D7CA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1373721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EEC1C3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</w:tcPr>
          <w:p w14:paraId="5303579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2447ED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58C209E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2702543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559D2D6A" w14:textId="77777777" w:rsidTr="0096698D">
        <w:tc>
          <w:tcPr>
            <w:tcW w:w="4120" w:type="dxa"/>
          </w:tcPr>
          <w:p w14:paraId="15821683" w14:textId="70C3800D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8" w:type="dxa"/>
          </w:tcPr>
          <w:p w14:paraId="3AA65564" w14:textId="4737C77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55,367</w:t>
            </w:r>
          </w:p>
        </w:tc>
        <w:tc>
          <w:tcPr>
            <w:tcW w:w="222" w:type="dxa"/>
          </w:tcPr>
          <w:p w14:paraId="1A26A0D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56F524D5" w14:textId="171465F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47,288</w:t>
            </w:r>
          </w:p>
        </w:tc>
        <w:tc>
          <w:tcPr>
            <w:tcW w:w="223" w:type="dxa"/>
          </w:tcPr>
          <w:p w14:paraId="1592D93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A40B04" w14:textId="787899C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55,247</w:t>
            </w:r>
          </w:p>
        </w:tc>
        <w:tc>
          <w:tcPr>
            <w:tcW w:w="230" w:type="dxa"/>
          </w:tcPr>
          <w:p w14:paraId="594771D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24E739B2" w14:textId="0498764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47,164</w:t>
            </w:r>
          </w:p>
        </w:tc>
      </w:tr>
      <w:tr w:rsidR="00C63AC1" w:rsidRPr="00755A56" w14:paraId="71D25DE0" w14:textId="77777777" w:rsidTr="0096698D">
        <w:tc>
          <w:tcPr>
            <w:tcW w:w="4120" w:type="dxa"/>
          </w:tcPr>
          <w:p w14:paraId="1D2041D3" w14:textId="2E684C31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</w:tcPr>
          <w:p w14:paraId="798A0501" w14:textId="41EC9013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3EEEF0E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F9C7301" w14:textId="723FCA5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5FF4EA3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1C94B51" w14:textId="45AFEE1D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30" w:type="dxa"/>
          </w:tcPr>
          <w:p w14:paraId="325B436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7234E216" w14:textId="144263F1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C63AC1" w:rsidRPr="00755A56" w14:paraId="44FF03A7" w14:textId="77777777" w:rsidTr="0096698D">
        <w:tc>
          <w:tcPr>
            <w:tcW w:w="4120" w:type="dxa"/>
          </w:tcPr>
          <w:p w14:paraId="15941EA2" w14:textId="063BFB8F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8" w:type="dxa"/>
          </w:tcPr>
          <w:p w14:paraId="6E67EE69" w14:textId="3AC863E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22" w:type="dxa"/>
          </w:tcPr>
          <w:p w14:paraId="24322FE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63766C" w14:textId="462E40EA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23" w:type="dxa"/>
          </w:tcPr>
          <w:p w14:paraId="66C2E31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8F3C6D" w14:textId="094E9665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0" w:type="dxa"/>
          </w:tcPr>
          <w:p w14:paraId="5B0E159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65EFC39" w14:textId="777D320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C63AC1" w:rsidRPr="00755A56" w14:paraId="629938A8" w14:textId="77777777" w:rsidTr="0096698D">
        <w:tc>
          <w:tcPr>
            <w:tcW w:w="4120" w:type="dxa"/>
          </w:tcPr>
          <w:p w14:paraId="69BFFC6C" w14:textId="2B1F7F8A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8" w:type="dxa"/>
          </w:tcPr>
          <w:p w14:paraId="05439D2B" w14:textId="6A6AEA5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22" w:type="dxa"/>
          </w:tcPr>
          <w:p w14:paraId="0DF13D9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D54BFB" w14:textId="726CAA4B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23" w:type="dxa"/>
          </w:tcPr>
          <w:p w14:paraId="63D0D2D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36840F" w14:textId="26EC5B96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0" w:type="dxa"/>
          </w:tcPr>
          <w:p w14:paraId="0F75257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C2C17C9" w14:textId="4DCE054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C63AC1" w:rsidRPr="00755A56" w14:paraId="262F6181" w14:textId="77777777" w:rsidTr="0096698D">
        <w:tc>
          <w:tcPr>
            <w:tcW w:w="4120" w:type="dxa"/>
          </w:tcPr>
          <w:p w14:paraId="7AE56E04" w14:textId="02BC5886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EBA93DA" w14:textId="4D0A0E2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4,916</w:t>
            </w:r>
          </w:p>
        </w:tc>
        <w:tc>
          <w:tcPr>
            <w:tcW w:w="222" w:type="dxa"/>
          </w:tcPr>
          <w:p w14:paraId="66C7017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B9001F3" w14:textId="0E9CCB2C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3,121</w:t>
            </w:r>
          </w:p>
        </w:tc>
        <w:tc>
          <w:tcPr>
            <w:tcW w:w="223" w:type="dxa"/>
          </w:tcPr>
          <w:p w14:paraId="5EA7D1A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72379D7" w14:textId="54825A7D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  <w:tc>
          <w:tcPr>
            <w:tcW w:w="230" w:type="dxa"/>
          </w:tcPr>
          <w:p w14:paraId="57061C7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07E3E79" w14:textId="302B1D32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2,207</w:t>
            </w:r>
          </w:p>
        </w:tc>
      </w:tr>
      <w:tr w:rsidR="00C63AC1" w:rsidRPr="00755A56" w14:paraId="48C8FF4E" w14:textId="77777777" w:rsidTr="0096698D">
        <w:tc>
          <w:tcPr>
            <w:tcW w:w="4120" w:type="dxa"/>
          </w:tcPr>
          <w:p w14:paraId="5415BFC3" w14:textId="61F726E1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16A905A" w14:textId="6F8A2B60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60,996</w:t>
            </w:r>
          </w:p>
        </w:tc>
        <w:tc>
          <w:tcPr>
            <w:tcW w:w="222" w:type="dxa"/>
          </w:tcPr>
          <w:p w14:paraId="5030B7D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809A990" w14:textId="619B73E2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50,883</w:t>
            </w:r>
          </w:p>
        </w:tc>
        <w:tc>
          <w:tcPr>
            <w:tcW w:w="223" w:type="dxa"/>
          </w:tcPr>
          <w:p w14:paraId="25BB002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202E31E" w14:textId="27D654D0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58,753</w:t>
            </w:r>
          </w:p>
        </w:tc>
        <w:tc>
          <w:tcPr>
            <w:tcW w:w="230" w:type="dxa"/>
          </w:tcPr>
          <w:p w14:paraId="13CFB9C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3171D3A" w14:textId="23B97F6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49,586</w:t>
            </w:r>
          </w:p>
        </w:tc>
      </w:tr>
      <w:tr w:rsidR="00C63AC1" w:rsidRPr="004762B8" w14:paraId="49AE1D4C" w14:textId="77777777" w:rsidTr="0096698D">
        <w:tc>
          <w:tcPr>
            <w:tcW w:w="4120" w:type="dxa"/>
          </w:tcPr>
          <w:p w14:paraId="31640702" w14:textId="77777777" w:rsidR="00C63AC1" w:rsidRPr="004762B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656DA5E0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3A816D86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12537DC8" w14:textId="77777777" w:rsidR="00C63AC1" w:rsidRPr="004762B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</w:tcPr>
          <w:p w14:paraId="280D1BCD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19F05F84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358D0ED7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F7F174F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5D7FBC4A" w14:textId="77777777" w:rsidTr="0096698D">
        <w:tc>
          <w:tcPr>
            <w:tcW w:w="4120" w:type="dxa"/>
          </w:tcPr>
          <w:p w14:paraId="11DE33BC" w14:textId="51C8D453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8" w:type="dxa"/>
          </w:tcPr>
          <w:p w14:paraId="14736AE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2AD8A47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542B2C52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</w:tcPr>
          <w:p w14:paraId="1750289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93325A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3A37E22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CEC3A2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6A1FD408" w14:textId="77777777" w:rsidTr="0096698D">
        <w:tc>
          <w:tcPr>
            <w:tcW w:w="4120" w:type="dxa"/>
          </w:tcPr>
          <w:p w14:paraId="5E4159F5" w14:textId="62163635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8" w:type="dxa"/>
          </w:tcPr>
          <w:p w14:paraId="0C25035E" w14:textId="6E86075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22" w:type="dxa"/>
          </w:tcPr>
          <w:p w14:paraId="02FEEE3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09047464" w14:textId="092A8066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23" w:type="dxa"/>
          </w:tcPr>
          <w:p w14:paraId="0AF1E8B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D796A6B" w14:textId="02688D92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30" w:type="dxa"/>
          </w:tcPr>
          <w:p w14:paraId="35F4736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7DFCE666" w14:textId="3E8C872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C63AC1" w:rsidRPr="00755A56" w14:paraId="658E4C74" w14:textId="77777777" w:rsidTr="0096698D">
        <w:tc>
          <w:tcPr>
            <w:tcW w:w="4120" w:type="dxa"/>
          </w:tcPr>
          <w:p w14:paraId="0E6B4E98" w14:textId="1F17EA5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</w:tcPr>
          <w:p w14:paraId="45B2D57D" w14:textId="26D4E163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78B506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53B64BA2" w14:textId="7385CA2B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</w:tcPr>
          <w:p w14:paraId="13806C2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C10581" w14:textId="000BDED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  <w:tc>
          <w:tcPr>
            <w:tcW w:w="230" w:type="dxa"/>
          </w:tcPr>
          <w:p w14:paraId="47FD05B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0D063B7" w14:textId="6EA9C728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1,504</w:t>
            </w:r>
          </w:p>
        </w:tc>
      </w:tr>
      <w:tr w:rsidR="00C63AC1" w:rsidRPr="00755A56" w14:paraId="502A61B6" w14:textId="77777777" w:rsidTr="0096698D">
        <w:tc>
          <w:tcPr>
            <w:tcW w:w="4120" w:type="dxa"/>
          </w:tcPr>
          <w:p w14:paraId="6AD9060F" w14:textId="04F36F8B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8" w:type="dxa"/>
          </w:tcPr>
          <w:p w14:paraId="22CA61AA" w14:textId="4FD756C6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22" w:type="dxa"/>
          </w:tcPr>
          <w:p w14:paraId="4911861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052A15C" w14:textId="0A0AD49B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23" w:type="dxa"/>
          </w:tcPr>
          <w:p w14:paraId="3D05214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8DBBA34" w14:textId="627014C0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0" w:type="dxa"/>
          </w:tcPr>
          <w:p w14:paraId="708322F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71E097BF" w14:textId="5C8AFF1F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63AC1" w:rsidRPr="00755A56" w14:paraId="67912511" w14:textId="77777777" w:rsidTr="0096698D">
        <w:tc>
          <w:tcPr>
            <w:tcW w:w="4120" w:type="dxa"/>
          </w:tcPr>
          <w:p w14:paraId="47C2A82F" w14:textId="4647D96A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8" w:type="dxa"/>
          </w:tcPr>
          <w:p w14:paraId="11BAF828" w14:textId="3E893003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22" w:type="dxa"/>
          </w:tcPr>
          <w:p w14:paraId="4CCECB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595E33" w14:textId="4D6C81FC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23" w:type="dxa"/>
          </w:tcPr>
          <w:p w14:paraId="637FAA9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3C01116" w14:textId="00D90142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30" w:type="dxa"/>
          </w:tcPr>
          <w:p w14:paraId="6A5C559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734CE243" w14:textId="56C38F8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C63AC1" w:rsidRPr="00755A56" w14:paraId="3FBF17AD" w14:textId="77777777" w:rsidTr="0096698D">
        <w:tc>
          <w:tcPr>
            <w:tcW w:w="4120" w:type="dxa"/>
          </w:tcPr>
          <w:p w14:paraId="44A8A2E5" w14:textId="20FC2955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47E027C" w14:textId="55755AF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22" w:type="dxa"/>
          </w:tcPr>
          <w:p w14:paraId="413219F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A1B57E0" w14:textId="04CA616C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23" w:type="dxa"/>
          </w:tcPr>
          <w:p w14:paraId="4606EDD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2E007B0" w14:textId="2011FF05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30" w:type="dxa"/>
          </w:tcPr>
          <w:p w14:paraId="37939A9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49E80C7" w14:textId="630820E8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C63AC1" w:rsidRPr="00755A56" w14:paraId="137C0847" w14:textId="77777777" w:rsidTr="0096698D">
        <w:tc>
          <w:tcPr>
            <w:tcW w:w="4120" w:type="dxa"/>
          </w:tcPr>
          <w:p w14:paraId="4B997F85" w14:textId="1856403F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ABDE17D" w14:textId="09D5F17F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222" w:type="dxa"/>
          </w:tcPr>
          <w:p w14:paraId="41805FE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4EB5B62" w14:textId="3FEB6A0F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23" w:type="dxa"/>
          </w:tcPr>
          <w:p w14:paraId="041DA93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0F1DBD5" w14:textId="6D71259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1,516</w:t>
            </w:r>
          </w:p>
        </w:tc>
        <w:tc>
          <w:tcPr>
            <w:tcW w:w="230" w:type="dxa"/>
          </w:tcPr>
          <w:p w14:paraId="598B31F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C09151E" w14:textId="45508BA1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2,039</w:t>
            </w:r>
          </w:p>
        </w:tc>
      </w:tr>
      <w:tr w:rsidR="00C63AC1" w:rsidRPr="004762B8" w14:paraId="3E9B0AFE" w14:textId="77777777" w:rsidTr="0096698D">
        <w:tc>
          <w:tcPr>
            <w:tcW w:w="4120" w:type="dxa"/>
          </w:tcPr>
          <w:p w14:paraId="4BAF1B1B" w14:textId="1DD7CCF3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7AFC66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4D5C0F4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FC2DBCD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</w:tcPr>
          <w:p w14:paraId="51772C7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3F2187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59A1666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FE2106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53C962DD" w14:textId="77777777" w:rsidTr="0096698D">
        <w:trPr>
          <w:trHeight w:val="341"/>
        </w:trPr>
        <w:tc>
          <w:tcPr>
            <w:tcW w:w="4120" w:type="dxa"/>
            <w:shd w:val="clear" w:color="auto" w:fill="auto"/>
          </w:tcPr>
          <w:p w14:paraId="6D1E3D5D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158" w:type="dxa"/>
            <w:shd w:val="clear" w:color="auto" w:fill="auto"/>
          </w:tcPr>
          <w:p w14:paraId="3C250B9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14:paraId="7439EABA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CEEEA16" w14:textId="77777777" w:rsidR="00C63AC1" w:rsidRPr="00D53868" w:rsidRDefault="00C63AC1" w:rsidP="0021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" w:type="dxa"/>
            <w:shd w:val="clear" w:color="auto" w:fill="auto"/>
          </w:tcPr>
          <w:p w14:paraId="24974C66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B5AA90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4012CEA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C8DB79A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3AC1" w:rsidRPr="00755A56" w14:paraId="6B663D92" w14:textId="77777777" w:rsidTr="0096698D">
        <w:tc>
          <w:tcPr>
            <w:tcW w:w="4120" w:type="dxa"/>
            <w:shd w:val="clear" w:color="auto" w:fill="auto"/>
          </w:tcPr>
          <w:p w14:paraId="6FE2A2E8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64908A53" w14:textId="24435F4E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22" w:type="dxa"/>
            <w:shd w:val="clear" w:color="auto" w:fill="auto"/>
          </w:tcPr>
          <w:p w14:paraId="18178FA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AEF0363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23" w:type="dxa"/>
            <w:shd w:val="clear" w:color="auto" w:fill="auto"/>
          </w:tcPr>
          <w:p w14:paraId="1E61C14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273FE814" w14:textId="39619123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30" w:type="dxa"/>
            <w:shd w:val="clear" w:color="auto" w:fill="auto"/>
          </w:tcPr>
          <w:p w14:paraId="59B71EB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121DE9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C63AC1" w:rsidRPr="00755A56" w:rsidDel="00C4573B" w14:paraId="583648EA" w14:textId="77777777" w:rsidTr="0096698D">
        <w:trPr>
          <w:trHeight w:val="233"/>
        </w:trPr>
        <w:tc>
          <w:tcPr>
            <w:tcW w:w="4120" w:type="dxa"/>
            <w:shd w:val="clear" w:color="auto" w:fill="auto"/>
          </w:tcPr>
          <w:p w14:paraId="4C54F2A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D46EE" w14:textId="4F9C8DF3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22" w:type="dxa"/>
            <w:shd w:val="clear" w:color="auto" w:fill="auto"/>
          </w:tcPr>
          <w:p w14:paraId="36C711FF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A2F18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23" w:type="dxa"/>
            <w:shd w:val="clear" w:color="auto" w:fill="auto"/>
          </w:tcPr>
          <w:p w14:paraId="37BD5BD3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878A7" w14:textId="7FC0C2D6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30" w:type="dxa"/>
            <w:shd w:val="clear" w:color="auto" w:fill="auto"/>
          </w:tcPr>
          <w:p w14:paraId="06B9980E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B0E7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</w:tr>
      <w:tr w:rsidR="00C63AC1" w:rsidRPr="004762B8" w:rsidDel="00C4573B" w14:paraId="5E933F27" w14:textId="77777777" w:rsidTr="0096698D">
        <w:trPr>
          <w:trHeight w:val="233"/>
        </w:trPr>
        <w:tc>
          <w:tcPr>
            <w:tcW w:w="4120" w:type="dxa"/>
            <w:shd w:val="clear" w:color="auto" w:fill="auto"/>
          </w:tcPr>
          <w:p w14:paraId="058E5B75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4157549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14:paraId="4E54404D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133ACF5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  <w:shd w:val="clear" w:color="auto" w:fill="auto"/>
          </w:tcPr>
          <w:p w14:paraId="067EE476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4D0F31D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5AF82766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D0C5E8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529163C9" w14:textId="77777777" w:rsidTr="0096698D">
        <w:tc>
          <w:tcPr>
            <w:tcW w:w="4120" w:type="dxa"/>
            <w:shd w:val="clear" w:color="auto" w:fill="auto"/>
          </w:tcPr>
          <w:p w14:paraId="129FFFDB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8" w:type="dxa"/>
            <w:shd w:val="clear" w:color="auto" w:fill="auto"/>
          </w:tcPr>
          <w:p w14:paraId="1F27300E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14:paraId="3D6B451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746E33D" w14:textId="77777777" w:rsidR="00C63AC1" w:rsidRPr="00D53868" w:rsidRDefault="00C63AC1" w:rsidP="0021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932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" w:type="dxa"/>
            <w:shd w:val="clear" w:color="auto" w:fill="auto"/>
          </w:tcPr>
          <w:p w14:paraId="5588917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341A18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</w:tcPr>
          <w:p w14:paraId="37DE985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18691B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3AC1" w:rsidRPr="00755A56" w14:paraId="74B75344" w14:textId="77777777" w:rsidTr="0096698D">
        <w:tc>
          <w:tcPr>
            <w:tcW w:w="4120" w:type="dxa"/>
            <w:shd w:val="clear" w:color="auto" w:fill="auto"/>
          </w:tcPr>
          <w:p w14:paraId="2EAE0058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  <w:shd w:val="clear" w:color="auto" w:fill="auto"/>
          </w:tcPr>
          <w:p w14:paraId="64500024" w14:textId="7A4DB065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6C224C8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ADFB781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738FBA7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BF2132B" w14:textId="4F525AC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1,111</w:t>
            </w:r>
          </w:p>
        </w:tc>
        <w:tc>
          <w:tcPr>
            <w:tcW w:w="230" w:type="dxa"/>
            <w:shd w:val="clear" w:color="auto" w:fill="auto"/>
          </w:tcPr>
          <w:p w14:paraId="40D636A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4FBA35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1,135</w:t>
            </w:r>
          </w:p>
        </w:tc>
      </w:tr>
      <w:tr w:rsidR="00C63AC1" w:rsidRPr="00755A56" w14:paraId="6E8DDB83" w14:textId="77777777" w:rsidTr="0096698D">
        <w:tc>
          <w:tcPr>
            <w:tcW w:w="4120" w:type="dxa"/>
            <w:shd w:val="clear" w:color="auto" w:fill="auto"/>
          </w:tcPr>
          <w:p w14:paraId="38025D4D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8" w:type="dxa"/>
            <w:shd w:val="clear" w:color="auto" w:fill="auto"/>
          </w:tcPr>
          <w:p w14:paraId="4DC227B7" w14:textId="24AB13D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22" w:type="dxa"/>
            <w:shd w:val="clear" w:color="auto" w:fill="auto"/>
          </w:tcPr>
          <w:p w14:paraId="2C7A820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2DB2B9E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23" w:type="dxa"/>
            <w:shd w:val="clear" w:color="auto" w:fill="auto"/>
          </w:tcPr>
          <w:p w14:paraId="5D254DE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B295F6A" w14:textId="15CE3EE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0" w:type="dxa"/>
            <w:shd w:val="clear" w:color="auto" w:fill="auto"/>
          </w:tcPr>
          <w:p w14:paraId="7D3E6BE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5EBF5E3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C63AC1" w:rsidRPr="00755A56" w14:paraId="23BB0837" w14:textId="77777777" w:rsidTr="0096698D">
        <w:tc>
          <w:tcPr>
            <w:tcW w:w="4120" w:type="dxa"/>
            <w:shd w:val="clear" w:color="auto" w:fill="auto"/>
          </w:tcPr>
          <w:p w14:paraId="532B1CA3" w14:textId="77777777" w:rsidR="00C63AC1" w:rsidRPr="00D53868" w:rsidRDefault="00C63AC1" w:rsidP="00C63AC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37F6705B" w14:textId="5225417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2" w:type="dxa"/>
            <w:shd w:val="clear" w:color="auto" w:fill="auto"/>
          </w:tcPr>
          <w:p w14:paraId="0441366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4D154CD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23" w:type="dxa"/>
            <w:shd w:val="clear" w:color="auto" w:fill="auto"/>
          </w:tcPr>
          <w:p w14:paraId="7DAF239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2F495D8" w14:textId="2450A8E5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0" w:type="dxa"/>
            <w:shd w:val="clear" w:color="auto" w:fill="auto"/>
          </w:tcPr>
          <w:p w14:paraId="3C25586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FBD7EE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63AC1" w:rsidRPr="00755A56" w14:paraId="75210F09" w14:textId="77777777" w:rsidTr="0096698D">
        <w:tc>
          <w:tcPr>
            <w:tcW w:w="4120" w:type="dxa"/>
            <w:shd w:val="clear" w:color="auto" w:fill="auto"/>
          </w:tcPr>
          <w:p w14:paraId="5936EFC9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9C8A3" w14:textId="53686CAE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22" w:type="dxa"/>
            <w:shd w:val="clear" w:color="auto" w:fill="auto"/>
          </w:tcPr>
          <w:p w14:paraId="45B2EE2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73F4E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23" w:type="dxa"/>
            <w:shd w:val="clear" w:color="auto" w:fill="auto"/>
          </w:tcPr>
          <w:p w14:paraId="1FF49E2E" w14:textId="77777777" w:rsidR="00C63AC1" w:rsidRPr="00216427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51485" w14:textId="65FD47EA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1,127</w:t>
            </w:r>
          </w:p>
        </w:tc>
        <w:tc>
          <w:tcPr>
            <w:tcW w:w="230" w:type="dxa"/>
            <w:shd w:val="clear" w:color="auto" w:fill="auto"/>
          </w:tcPr>
          <w:p w14:paraId="6ED0E29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0D3F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1,195</w:t>
            </w:r>
          </w:p>
        </w:tc>
      </w:tr>
      <w:tr w:rsidR="00C63AC1" w:rsidRPr="00755A56" w14:paraId="080D2124" w14:textId="77777777" w:rsidTr="0096698D">
        <w:trPr>
          <w:trHeight w:val="159"/>
        </w:trPr>
        <w:tc>
          <w:tcPr>
            <w:tcW w:w="4120" w:type="dxa"/>
            <w:shd w:val="clear" w:color="auto" w:fill="auto"/>
          </w:tcPr>
          <w:p w14:paraId="18EB6B4E" w14:textId="77777777" w:rsidR="00D53868" w:rsidRPr="00D53868" w:rsidRDefault="00D53868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7D1BD3D" w14:textId="77777777" w:rsidR="00D53868" w:rsidRPr="00D53868" w:rsidRDefault="00D53868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809B268" w14:textId="1A8051E0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158" w:type="dxa"/>
            <w:shd w:val="clear" w:color="auto" w:fill="auto"/>
          </w:tcPr>
          <w:p w14:paraId="370E0F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14:paraId="316D0C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F7CF8CD" w14:textId="6824621A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" w:type="dxa"/>
            <w:shd w:val="clear" w:color="auto" w:fill="auto"/>
          </w:tcPr>
          <w:p w14:paraId="3861B7B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7D2199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722C601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B702376" w14:textId="59BAA3A2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3AC1" w:rsidRPr="00755A56" w14:paraId="247D39BA" w14:textId="77777777" w:rsidTr="0096698D">
        <w:trPr>
          <w:trHeight w:val="159"/>
        </w:trPr>
        <w:tc>
          <w:tcPr>
            <w:tcW w:w="4120" w:type="dxa"/>
            <w:shd w:val="clear" w:color="auto" w:fill="auto"/>
          </w:tcPr>
          <w:p w14:paraId="500301F2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8" w:type="dxa"/>
            <w:shd w:val="clear" w:color="auto" w:fill="auto"/>
          </w:tcPr>
          <w:p w14:paraId="1E6E8180" w14:textId="03D1E85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22" w:type="dxa"/>
            <w:shd w:val="clear" w:color="auto" w:fill="auto"/>
          </w:tcPr>
          <w:p w14:paraId="106AC42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AF3A591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23" w:type="dxa"/>
            <w:shd w:val="clear" w:color="auto" w:fill="auto"/>
          </w:tcPr>
          <w:p w14:paraId="20239B9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115E4A0" w14:textId="55B945A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230" w:type="dxa"/>
            <w:shd w:val="clear" w:color="auto" w:fill="auto"/>
          </w:tcPr>
          <w:p w14:paraId="0FF09B0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C7736C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C63AC1" w:rsidRPr="00755A56" w14:paraId="07674B7A" w14:textId="77777777" w:rsidTr="0096698D">
        <w:trPr>
          <w:trHeight w:val="159"/>
        </w:trPr>
        <w:tc>
          <w:tcPr>
            <w:tcW w:w="4120" w:type="dxa"/>
            <w:shd w:val="clear" w:color="auto" w:fill="auto"/>
          </w:tcPr>
          <w:p w14:paraId="731C4858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  <w:shd w:val="clear" w:color="auto" w:fill="auto"/>
          </w:tcPr>
          <w:p w14:paraId="1F104584" w14:textId="26CA98F6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E47A20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D1F0463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19F825C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FCD2425" w14:textId="74B4470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30" w:type="dxa"/>
            <w:shd w:val="clear" w:color="auto" w:fill="auto"/>
          </w:tcPr>
          <w:p w14:paraId="5BF080C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48903E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C63AC1" w:rsidRPr="00755A56" w:rsidDel="000008D6" w14:paraId="6544F67B" w14:textId="77777777" w:rsidTr="0096698D">
        <w:trPr>
          <w:trHeight w:val="166"/>
        </w:trPr>
        <w:tc>
          <w:tcPr>
            <w:tcW w:w="4120" w:type="dxa"/>
            <w:shd w:val="clear" w:color="auto" w:fill="auto"/>
          </w:tcPr>
          <w:p w14:paraId="20C72E49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8" w:type="dxa"/>
            <w:shd w:val="clear" w:color="auto" w:fill="auto"/>
          </w:tcPr>
          <w:p w14:paraId="14476B62" w14:textId="455AE2E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2" w:type="dxa"/>
            <w:shd w:val="clear" w:color="auto" w:fill="auto"/>
          </w:tcPr>
          <w:p w14:paraId="12EF3F4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F5C6FB8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3" w:type="dxa"/>
            <w:shd w:val="clear" w:color="auto" w:fill="auto"/>
          </w:tcPr>
          <w:p w14:paraId="1836E4A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CED8E7E" w14:textId="4315D25A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10802C6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03325F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3AC1" w:rsidRPr="00755A56" w:rsidDel="000008D6" w14:paraId="65FE575C" w14:textId="77777777" w:rsidTr="0096698D">
        <w:trPr>
          <w:trHeight w:val="166"/>
        </w:trPr>
        <w:tc>
          <w:tcPr>
            <w:tcW w:w="4120" w:type="dxa"/>
            <w:shd w:val="clear" w:color="auto" w:fill="auto"/>
          </w:tcPr>
          <w:p w14:paraId="21B0C6E5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8" w:type="dxa"/>
            <w:shd w:val="clear" w:color="auto" w:fill="auto"/>
          </w:tcPr>
          <w:p w14:paraId="15CAFC7C" w14:textId="4943A86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22" w:type="dxa"/>
            <w:shd w:val="clear" w:color="auto" w:fill="auto"/>
          </w:tcPr>
          <w:p w14:paraId="2744EAD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9F283D1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23" w:type="dxa"/>
            <w:shd w:val="clear" w:color="auto" w:fill="auto"/>
          </w:tcPr>
          <w:p w14:paraId="07B79B8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9D56EA5" w14:textId="37339572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7C026E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444FF2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63AC1" w:rsidRPr="00755A56" w14:paraId="384A0DDE" w14:textId="77777777" w:rsidTr="0096698D">
        <w:trPr>
          <w:trHeight w:val="166"/>
        </w:trPr>
        <w:tc>
          <w:tcPr>
            <w:tcW w:w="4120" w:type="dxa"/>
            <w:shd w:val="clear" w:color="auto" w:fill="auto"/>
          </w:tcPr>
          <w:p w14:paraId="696A417B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2C5EFC74" w14:textId="03B9786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22" w:type="dxa"/>
            <w:shd w:val="clear" w:color="auto" w:fill="auto"/>
          </w:tcPr>
          <w:p w14:paraId="5307AFC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68EF43A0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23" w:type="dxa"/>
            <w:shd w:val="clear" w:color="auto" w:fill="auto"/>
          </w:tcPr>
          <w:p w14:paraId="3E02454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8280A01" w14:textId="14670845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30" w:type="dxa"/>
            <w:shd w:val="clear" w:color="auto" w:fill="auto"/>
          </w:tcPr>
          <w:p w14:paraId="3314D36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100019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C63AC1" w:rsidRPr="00755A56" w14:paraId="20DE38A3" w14:textId="77777777" w:rsidTr="0096698D">
        <w:trPr>
          <w:trHeight w:val="166"/>
        </w:trPr>
        <w:tc>
          <w:tcPr>
            <w:tcW w:w="4120" w:type="dxa"/>
            <w:shd w:val="clear" w:color="auto" w:fill="auto"/>
          </w:tcPr>
          <w:p w14:paraId="0C02DBD6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86094" w14:textId="3EF9B5EA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22" w:type="dxa"/>
            <w:shd w:val="clear" w:color="auto" w:fill="auto"/>
          </w:tcPr>
          <w:p w14:paraId="105E04AE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644CE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23" w:type="dxa"/>
            <w:shd w:val="clear" w:color="auto" w:fill="auto"/>
          </w:tcPr>
          <w:p w14:paraId="79EA5226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E684E" w14:textId="05E55875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1,048</w:t>
            </w:r>
          </w:p>
        </w:tc>
        <w:tc>
          <w:tcPr>
            <w:tcW w:w="230" w:type="dxa"/>
            <w:shd w:val="clear" w:color="auto" w:fill="auto"/>
          </w:tcPr>
          <w:p w14:paraId="19D4437E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DF35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1,202</w:t>
            </w:r>
          </w:p>
        </w:tc>
      </w:tr>
      <w:tr w:rsidR="00C63AC1" w:rsidRPr="00755A56" w14:paraId="55696D27" w14:textId="77777777" w:rsidTr="0096698D">
        <w:trPr>
          <w:trHeight w:val="166"/>
        </w:trPr>
        <w:tc>
          <w:tcPr>
            <w:tcW w:w="4120" w:type="dxa"/>
            <w:shd w:val="clear" w:color="auto" w:fill="auto"/>
          </w:tcPr>
          <w:p w14:paraId="082F96D1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14:paraId="24B97BFC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</w:tcPr>
          <w:p w14:paraId="7AD644E4" w14:textId="77777777" w:rsidR="00C63AC1" w:rsidRPr="00755A56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091DD093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" w:type="dxa"/>
            <w:shd w:val="clear" w:color="auto" w:fill="auto"/>
          </w:tcPr>
          <w:p w14:paraId="57D740B0" w14:textId="77777777" w:rsidR="00C63AC1" w:rsidRPr="00755A56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77D97CFF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" w:type="dxa"/>
            <w:shd w:val="clear" w:color="auto" w:fill="auto"/>
          </w:tcPr>
          <w:p w14:paraId="6D9D3367" w14:textId="77777777" w:rsidR="00C63AC1" w:rsidRPr="00755A56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42C9DE7E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3AC1" w:rsidRPr="00755A56" w14:paraId="7AA55DC4" w14:textId="77777777" w:rsidTr="0096698D">
        <w:trPr>
          <w:trHeight w:val="166"/>
        </w:trPr>
        <w:tc>
          <w:tcPr>
            <w:tcW w:w="4120" w:type="dxa"/>
            <w:shd w:val="clear" w:color="auto" w:fill="auto"/>
          </w:tcPr>
          <w:p w14:paraId="488D41CA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58" w:type="dxa"/>
            <w:shd w:val="clear" w:color="auto" w:fill="auto"/>
          </w:tcPr>
          <w:p w14:paraId="6E21CD4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14:paraId="21CE0AE5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84B9D8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" w:type="dxa"/>
            <w:shd w:val="clear" w:color="auto" w:fill="auto"/>
          </w:tcPr>
          <w:p w14:paraId="16DA9EB0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C068C4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02410898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3F35F8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48F0265E" w14:textId="77777777" w:rsidTr="0096698D">
        <w:trPr>
          <w:trHeight w:val="166"/>
        </w:trPr>
        <w:tc>
          <w:tcPr>
            <w:tcW w:w="4120" w:type="dxa"/>
            <w:shd w:val="clear" w:color="auto" w:fill="auto"/>
          </w:tcPr>
          <w:p w14:paraId="350B2C3A" w14:textId="7B577398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08AC8903" w14:textId="6AE9434E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5E10E6B2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96F13C1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4555ABD4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02ADC042" w14:textId="01835E1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7,895</w:t>
            </w:r>
          </w:p>
        </w:tc>
        <w:tc>
          <w:tcPr>
            <w:tcW w:w="230" w:type="dxa"/>
            <w:shd w:val="clear" w:color="auto" w:fill="auto"/>
          </w:tcPr>
          <w:p w14:paraId="5EB54817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B9B895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10,089</w:t>
            </w:r>
          </w:p>
        </w:tc>
      </w:tr>
      <w:tr w:rsidR="00C63AC1" w:rsidRPr="00755A56" w14:paraId="11E490D4" w14:textId="77777777" w:rsidTr="0096698D">
        <w:trPr>
          <w:trHeight w:val="166"/>
        </w:trPr>
        <w:tc>
          <w:tcPr>
            <w:tcW w:w="4120" w:type="dxa"/>
            <w:shd w:val="clear" w:color="auto" w:fill="auto"/>
          </w:tcPr>
          <w:p w14:paraId="3FFCCFAC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7C60F" w14:textId="3F6926D0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05361FB8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B8966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2082C055" w14:textId="77777777" w:rsidR="00C63AC1" w:rsidRPr="00216427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95225" w14:textId="2708FEC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7,895</w:t>
            </w:r>
          </w:p>
        </w:tc>
        <w:tc>
          <w:tcPr>
            <w:tcW w:w="230" w:type="dxa"/>
            <w:shd w:val="clear" w:color="auto" w:fill="auto"/>
          </w:tcPr>
          <w:p w14:paraId="0D714A68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0400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10,089</w:t>
            </w:r>
          </w:p>
        </w:tc>
      </w:tr>
      <w:tr w:rsidR="00C63AC1" w:rsidRPr="00755A56" w14:paraId="2C625DC2" w14:textId="77777777" w:rsidTr="0096698D">
        <w:trPr>
          <w:trHeight w:val="166"/>
        </w:trPr>
        <w:tc>
          <w:tcPr>
            <w:tcW w:w="4120" w:type="dxa"/>
            <w:shd w:val="clear" w:color="auto" w:fill="auto"/>
          </w:tcPr>
          <w:p w14:paraId="0894D169" w14:textId="6EFA1F46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14:paraId="50326C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14:paraId="396836CB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6E0ADE30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" w:type="dxa"/>
            <w:shd w:val="clear" w:color="auto" w:fill="auto"/>
          </w:tcPr>
          <w:p w14:paraId="31FACC7A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7D8333A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2D620EAC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25D9B78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147D6BFB" w14:textId="77777777" w:rsidTr="0096698D">
        <w:trPr>
          <w:trHeight w:val="166"/>
        </w:trPr>
        <w:tc>
          <w:tcPr>
            <w:tcW w:w="4120" w:type="dxa"/>
            <w:shd w:val="clear" w:color="auto" w:fill="auto"/>
          </w:tcPr>
          <w:p w14:paraId="54B3994B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8" w:type="dxa"/>
            <w:shd w:val="clear" w:color="auto" w:fill="auto"/>
          </w:tcPr>
          <w:p w14:paraId="090CA67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14:paraId="455B035D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9CE259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" w:type="dxa"/>
            <w:shd w:val="clear" w:color="auto" w:fill="auto"/>
          </w:tcPr>
          <w:p w14:paraId="50A448D2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98A8DF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6375D363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A3B6AC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3AC1" w:rsidRPr="00755A56" w14:paraId="5B7A9297" w14:textId="77777777" w:rsidTr="0096698D">
        <w:trPr>
          <w:trHeight w:val="166"/>
        </w:trPr>
        <w:tc>
          <w:tcPr>
            <w:tcW w:w="4120" w:type="dxa"/>
            <w:shd w:val="clear" w:color="auto" w:fill="auto"/>
          </w:tcPr>
          <w:p w14:paraId="6D21AF65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  <w:shd w:val="clear" w:color="auto" w:fill="auto"/>
          </w:tcPr>
          <w:p w14:paraId="4052B692" w14:textId="0F33246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032C2B3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66427B0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7B5382E5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DD1840D" w14:textId="6898C88E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113,902</w:t>
            </w:r>
          </w:p>
        </w:tc>
        <w:tc>
          <w:tcPr>
            <w:tcW w:w="230" w:type="dxa"/>
            <w:shd w:val="clear" w:color="auto" w:fill="auto"/>
          </w:tcPr>
          <w:p w14:paraId="79C3C01C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5ADE6C2" w14:textId="30C5EA0E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68,042</w:t>
            </w:r>
          </w:p>
        </w:tc>
      </w:tr>
      <w:tr w:rsidR="00C63AC1" w:rsidRPr="00755A56" w14:paraId="7AF5F042" w14:textId="77777777" w:rsidTr="0096698D">
        <w:trPr>
          <w:trHeight w:val="166"/>
        </w:trPr>
        <w:tc>
          <w:tcPr>
            <w:tcW w:w="4120" w:type="dxa"/>
            <w:shd w:val="clear" w:color="auto" w:fill="auto"/>
          </w:tcPr>
          <w:p w14:paraId="08569D3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7DD9680B" w14:textId="5C8CBFAD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187968E2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4B95563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16427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23" w:type="dxa"/>
            <w:shd w:val="clear" w:color="auto" w:fill="auto"/>
          </w:tcPr>
          <w:p w14:paraId="550D5BAE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C82FC32" w14:textId="47753C13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48121023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801DFD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55,600</w:t>
            </w:r>
          </w:p>
        </w:tc>
      </w:tr>
      <w:tr w:rsidR="001E1360" w:rsidRPr="00755A56" w14:paraId="26E1E12C" w14:textId="77777777" w:rsidTr="001E1360">
        <w:trPr>
          <w:trHeight w:val="166"/>
        </w:trPr>
        <w:tc>
          <w:tcPr>
            <w:tcW w:w="4120" w:type="dxa"/>
            <w:shd w:val="clear" w:color="auto" w:fill="auto"/>
          </w:tcPr>
          <w:p w14:paraId="480EFF3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shd w:val="clear" w:color="auto" w:fill="auto"/>
          </w:tcPr>
          <w:p w14:paraId="02611EAC" w14:textId="69E2DBD6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62E26979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2F5419E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55,600</w:t>
            </w:r>
          </w:p>
        </w:tc>
        <w:tc>
          <w:tcPr>
            <w:tcW w:w="223" w:type="dxa"/>
            <w:shd w:val="clear" w:color="auto" w:fill="auto"/>
          </w:tcPr>
          <w:p w14:paraId="35E32224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5A18D73" w14:textId="1B30D7CD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113,902</w:t>
            </w:r>
          </w:p>
        </w:tc>
        <w:tc>
          <w:tcPr>
            <w:tcW w:w="230" w:type="dxa"/>
            <w:shd w:val="clear" w:color="auto" w:fill="auto"/>
          </w:tcPr>
          <w:p w14:paraId="01BC74D5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5DAD31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123,642</w:t>
            </w:r>
          </w:p>
        </w:tc>
      </w:tr>
      <w:tr w:rsidR="001E1360" w:rsidRPr="001E1360" w14:paraId="79EF2149" w14:textId="77777777" w:rsidTr="001E1360">
        <w:trPr>
          <w:trHeight w:val="166"/>
        </w:trPr>
        <w:tc>
          <w:tcPr>
            <w:tcW w:w="4120" w:type="dxa"/>
            <w:shd w:val="clear" w:color="auto" w:fill="auto"/>
          </w:tcPr>
          <w:p w14:paraId="79FA3F94" w14:textId="3706BD5E" w:rsidR="001E1360" w:rsidRPr="001E1360" w:rsidRDefault="001E1360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13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10660DAD" w14:textId="460CF799" w:rsidR="001E1360" w:rsidRPr="001E1360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E1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6275188" w14:textId="77777777" w:rsidR="001E1360" w:rsidRPr="001E1360" w:rsidDel="00C4573B" w:rsidRDefault="001E1360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D6FA447" w14:textId="29FFE760" w:rsidR="001E1360" w:rsidRPr="001E1360" w:rsidRDefault="001E1360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5EFDF169" w14:textId="77777777" w:rsidR="001E1360" w:rsidRPr="001E1360" w:rsidDel="00C4573B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F233D22" w14:textId="24776B05" w:rsidR="001E1360" w:rsidRPr="001E1360" w:rsidRDefault="005E7EB3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360">
              <w:rPr>
                <w:rFonts w:asciiTheme="majorBidi" w:hAnsiTheme="majorBidi" w:cstheme="majorBidi"/>
                <w:sz w:val="30"/>
                <w:szCs w:val="30"/>
              </w:rPr>
              <w:t>16,582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15ED2216" w14:textId="77777777" w:rsidR="001E1360" w:rsidRPr="001E1360" w:rsidDel="00C4573B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5416C93" w14:textId="143E1A54" w:rsidR="001E1360" w:rsidRPr="001E1360" w:rsidRDefault="005E7EB3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360">
              <w:rPr>
                <w:rFonts w:asciiTheme="majorBidi" w:hAnsiTheme="majorBidi" w:cstheme="majorBidi"/>
                <w:sz w:val="30"/>
                <w:szCs w:val="30"/>
              </w:rPr>
              <w:t>16,645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E1360" w:rsidRPr="00755A56" w14:paraId="7CA33BE9" w14:textId="77777777" w:rsidTr="001E1360">
        <w:trPr>
          <w:trHeight w:val="166"/>
        </w:trPr>
        <w:tc>
          <w:tcPr>
            <w:tcW w:w="4120" w:type="dxa"/>
            <w:shd w:val="clear" w:color="auto" w:fill="auto"/>
          </w:tcPr>
          <w:p w14:paraId="3FC94D5D" w14:textId="77777777" w:rsidR="001E1360" w:rsidRPr="00D53868" w:rsidRDefault="001E1360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9BD62" w14:textId="0EAAB5CB" w:rsidR="001E1360" w:rsidRPr="00D53868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12D30EDA" w14:textId="77777777" w:rsidR="001E1360" w:rsidRPr="00D53868" w:rsidDel="00C4573B" w:rsidRDefault="001E1360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D8827" w14:textId="690EA651" w:rsidR="001E1360" w:rsidRPr="00216427" w:rsidRDefault="001E1360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55,600</w:t>
            </w:r>
          </w:p>
        </w:tc>
        <w:tc>
          <w:tcPr>
            <w:tcW w:w="223" w:type="dxa"/>
            <w:shd w:val="clear" w:color="auto" w:fill="auto"/>
          </w:tcPr>
          <w:p w14:paraId="448D1A88" w14:textId="77777777" w:rsidR="001E1360" w:rsidRPr="00D53868" w:rsidDel="00C4573B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FAF7E" w14:textId="27B44AAD" w:rsidR="001E1360" w:rsidRPr="00D53868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97,320</w:t>
            </w:r>
          </w:p>
        </w:tc>
        <w:tc>
          <w:tcPr>
            <w:tcW w:w="230" w:type="dxa"/>
            <w:shd w:val="clear" w:color="auto" w:fill="auto"/>
          </w:tcPr>
          <w:p w14:paraId="4A3C57AE" w14:textId="77777777" w:rsidR="001E1360" w:rsidRPr="00D53868" w:rsidDel="00C4573B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C7F10" w14:textId="3F7FF246" w:rsidR="001E1360" w:rsidRPr="00D53868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106,997</w:t>
            </w:r>
          </w:p>
        </w:tc>
      </w:tr>
    </w:tbl>
    <w:p w14:paraId="592B137B" w14:textId="4B140E38" w:rsidR="00755A56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AE8F28" w14:textId="6B4C5C0B" w:rsidR="00392039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6B740E73" w14:textId="77777777" w:rsidR="00755A56" w:rsidRPr="00755A56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D766F8" w14:textId="420B98A7" w:rsidR="00C9272E" w:rsidRPr="00755A56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F2242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F2242F">
        <w:rPr>
          <w:rFonts w:ascii="Angsana New" w:hAnsi="Angsana New"/>
          <w:sz w:val="30"/>
          <w:szCs w:val="30"/>
        </w:rPr>
        <w:t xml:space="preserve">31 </w:t>
      </w:r>
      <w:r w:rsidRPr="00F2242F">
        <w:rPr>
          <w:rFonts w:ascii="Angsana New" w:hAnsi="Angsana New" w:hint="cs"/>
          <w:sz w:val="30"/>
          <w:szCs w:val="30"/>
          <w:cs/>
        </w:rPr>
        <w:t>มีนาคม</w:t>
      </w:r>
      <w:r w:rsidRPr="00F2242F">
        <w:rPr>
          <w:rFonts w:ascii="Angsana New" w:hAnsi="Angsana New"/>
          <w:sz w:val="30"/>
          <w:szCs w:val="30"/>
        </w:rPr>
        <w:t xml:space="preserve"> </w:t>
      </w:r>
      <w:r w:rsidRPr="00F2242F">
        <w:rPr>
          <w:rFonts w:asciiTheme="majorBidi" w:hAnsiTheme="majorBidi" w:cstheme="majorBidi"/>
          <w:sz w:val="30"/>
          <w:szCs w:val="30"/>
        </w:rPr>
        <w:t xml:space="preserve">2565 </w:t>
      </w:r>
      <w:r w:rsidR="00F2242F" w:rsidRPr="00F2242F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0A449216" w14:textId="77777777" w:rsidR="00620BAE" w:rsidRPr="00755A56" w:rsidRDefault="00620BA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sz w:val="30"/>
          <w:szCs w:val="30"/>
        </w:rPr>
      </w:pPr>
    </w:p>
    <w:p w14:paraId="566D9EC4" w14:textId="6DE60758" w:rsidR="00620BAE" w:rsidRPr="00474A4B" w:rsidRDefault="00620BA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474A4B">
        <w:rPr>
          <w:rFonts w:ascii="Angsana New" w:hAnsi="Angsana New"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0D9604C0" w14:textId="0A5091A2" w:rsidR="00C9272E" w:rsidRPr="00755A56" w:rsidRDefault="00620BAE" w:rsidP="00755A56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55A56">
        <w:rPr>
          <w:rFonts w:ascii="Angsana New" w:hAnsi="Angsana New" w:hint="cs"/>
          <w:spacing w:val="6"/>
          <w:sz w:val="30"/>
          <w:szCs w:val="30"/>
          <w:cs/>
        </w:rPr>
        <w:t>บริษัทมีสัญญาบริการถังเก็บผลิตภัณฑ์และสาธารณูปโภคที่เกี่ยวข้องและ</w:t>
      </w:r>
      <w:r w:rsidR="00EE5FD2" w:rsidRPr="00755A56">
        <w:rPr>
          <w:rFonts w:ascii="Angsana New" w:hAnsi="Angsana New" w:hint="cs"/>
          <w:spacing w:val="6"/>
          <w:sz w:val="30"/>
          <w:szCs w:val="30"/>
          <w:cs/>
        </w:rPr>
        <w:t>การ</w:t>
      </w:r>
      <w:r w:rsidRPr="00755A56">
        <w:rPr>
          <w:rFonts w:ascii="Angsana New" w:hAnsi="Angsana New" w:hint="cs"/>
          <w:spacing w:val="6"/>
          <w:sz w:val="30"/>
          <w:szCs w:val="30"/>
          <w:cs/>
        </w:rPr>
        <w:t>จัดส่งผลิตภัณฑ์ให้กับกิจการที่เกี่ยวข้องกัน</w:t>
      </w:r>
      <w:r w:rsidRPr="00755A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6"/>
          <w:sz w:val="30"/>
          <w:szCs w:val="30"/>
          <w:cs/>
        </w:rPr>
        <w:t>สัญญามีระยะเวลา</w:t>
      </w:r>
      <w:r w:rsidRPr="00755A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EE5FD2" w:rsidRPr="00755A56">
        <w:rPr>
          <w:rFonts w:ascii="Angsana New" w:hAnsi="Angsana New"/>
          <w:spacing w:val="6"/>
          <w:sz w:val="30"/>
          <w:szCs w:val="30"/>
        </w:rPr>
        <w:t>10</w:t>
      </w:r>
      <w:r w:rsidRPr="00755A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755A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6"/>
          <w:sz w:val="30"/>
          <w:szCs w:val="30"/>
          <w:cs/>
        </w:rPr>
        <w:t>ถึง</w:t>
      </w:r>
      <w:r w:rsidRPr="00755A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EE5FD2" w:rsidRPr="00755A56">
        <w:rPr>
          <w:rFonts w:ascii="Angsana New" w:hAnsi="Angsana New"/>
          <w:spacing w:val="6"/>
          <w:sz w:val="30"/>
          <w:szCs w:val="30"/>
        </w:rPr>
        <w:t>20</w:t>
      </w:r>
      <w:r w:rsidRPr="00755A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755A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6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755A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6"/>
          <w:sz w:val="30"/>
          <w:szCs w:val="30"/>
          <w:cs/>
        </w:rPr>
        <w:t>และจะมีผลสิ้นสุดในช่วงเดือนธันวาคม</w:t>
      </w:r>
      <w:r w:rsidRPr="00755A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EE5FD2" w:rsidRPr="00755A56">
        <w:rPr>
          <w:rFonts w:ascii="Angsana New" w:hAnsi="Angsana New"/>
          <w:spacing w:val="6"/>
          <w:sz w:val="30"/>
          <w:szCs w:val="30"/>
        </w:rPr>
        <w:t>2574</w:t>
      </w:r>
      <w:r w:rsidRPr="00755A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6"/>
          <w:sz w:val="30"/>
          <w:szCs w:val="30"/>
          <w:cs/>
        </w:rPr>
        <w:t>ถึงเดือนมีนาคม</w:t>
      </w:r>
      <w:r w:rsidRPr="00755A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EE5FD2" w:rsidRPr="00755A56">
        <w:rPr>
          <w:rFonts w:ascii="Angsana New" w:hAnsi="Angsana New"/>
          <w:spacing w:val="6"/>
          <w:sz w:val="30"/>
          <w:szCs w:val="30"/>
        </w:rPr>
        <w:t>2582</w:t>
      </w:r>
      <w:r w:rsidRPr="00755A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6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044AFF90" w14:textId="2886A676" w:rsidR="00EE5FD2" w:rsidRPr="00ED1E56" w:rsidRDefault="00EE5FD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D1E56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สัญญาซื้อขายวัตถุดิบและก๊าซเชื้อเพลิง</w:t>
      </w:r>
    </w:p>
    <w:p w14:paraId="324564FC" w14:textId="3AD0ABBD" w:rsidR="00EE5FD2" w:rsidRDefault="00EE5FD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55A56">
        <w:rPr>
          <w:rFonts w:ascii="Angsana New" w:hAnsi="Angsana New"/>
          <w:sz w:val="30"/>
          <w:szCs w:val="30"/>
          <w:cs/>
        </w:rPr>
        <w:t xml:space="preserve">บริษัทมีสัญญาซื้อขายก๊าซธรรมชาติกับบริษัทใหญ่ โดยตามสัญญากำหนดราคาขายอ้างอิงจากราคาเนื้อก๊าซตามเงื่อนไขที่กำหนดในสัญญา สัญญามีระยะเวลา </w:t>
      </w:r>
      <w:r w:rsidR="00DD181C" w:rsidRPr="00755A56">
        <w:rPr>
          <w:rFonts w:ascii="Angsana New" w:hAnsi="Angsana New"/>
          <w:sz w:val="30"/>
          <w:szCs w:val="30"/>
        </w:rPr>
        <w:t xml:space="preserve">25 </w:t>
      </w:r>
      <w:r w:rsidRPr="00755A56">
        <w:rPr>
          <w:rFonts w:ascii="Angsana New" w:hAnsi="Angsana New"/>
          <w:sz w:val="30"/>
          <w:szCs w:val="30"/>
          <w:cs/>
        </w:rPr>
        <w:t>ปี นับจากวันที่ที่มีผลบังคับตามที่ระบุไว้ในสัญญาและจะมีผลสิ้นสุดในเดือนมีนาคม</w:t>
      </w:r>
      <w:r w:rsidRPr="00755A56">
        <w:rPr>
          <w:rFonts w:ascii="Angsana New" w:hAnsi="Angsana New"/>
          <w:sz w:val="30"/>
          <w:szCs w:val="30"/>
        </w:rPr>
        <w:t xml:space="preserve"> 25</w:t>
      </w:r>
      <w:r w:rsidR="00DD181C" w:rsidRPr="00755A56">
        <w:rPr>
          <w:rFonts w:ascii="Angsana New" w:hAnsi="Angsana New"/>
          <w:sz w:val="30"/>
          <w:szCs w:val="30"/>
        </w:rPr>
        <w:t>90</w:t>
      </w:r>
    </w:p>
    <w:p w14:paraId="72593E4F" w14:textId="77777777" w:rsidR="00755A56" w:rsidRPr="00755A56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B3FED57" w14:textId="64B855EE" w:rsidR="00EE5FD2" w:rsidRDefault="00EE5FD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55A56">
        <w:rPr>
          <w:rFonts w:ascii="Angsana New" w:hAnsi="Angsana New"/>
          <w:sz w:val="30"/>
          <w:szCs w:val="30"/>
          <w:cs/>
        </w:rPr>
        <w:t xml:space="preserve">บริษัททำสัญญาซื้อขายก๊าซธรรมชาติจำนวน </w:t>
      </w:r>
      <w:r w:rsidRPr="00755A56">
        <w:rPr>
          <w:rFonts w:ascii="Angsana New" w:hAnsi="Angsana New"/>
          <w:sz w:val="30"/>
          <w:szCs w:val="30"/>
        </w:rPr>
        <w:t xml:space="preserve">2 </w:t>
      </w:r>
      <w:r w:rsidRPr="00755A56">
        <w:rPr>
          <w:rFonts w:ascii="Angsana New" w:hAnsi="Angsana New"/>
          <w:sz w:val="30"/>
          <w:szCs w:val="30"/>
          <w:cs/>
        </w:rPr>
        <w:t xml:space="preserve">ฉบับกับบริษัทใหญ่ โดยราคาซื้อขายตามสัญญาขึ้นอยู่กับราคาเนื้อก๊าซตามเงื่อนไขที่กำหนดในแต่ละสัญญาและดัชนีราคาผู้ผลิตในประเทศไทยแบ่งตามกิจการการผลิต </w:t>
      </w:r>
      <w:r w:rsidRPr="00755A56">
        <w:rPr>
          <w:rFonts w:ascii="Angsana New" w:hAnsi="Angsana New"/>
          <w:sz w:val="30"/>
          <w:szCs w:val="30"/>
        </w:rPr>
        <w:t>(CPA)</w:t>
      </w:r>
      <w:r w:rsidRPr="00755A56">
        <w:rPr>
          <w:rFonts w:ascii="Angsana New" w:hAnsi="Angsana New"/>
          <w:sz w:val="30"/>
          <w:szCs w:val="30"/>
          <w:cs/>
        </w:rPr>
        <w:t xml:space="preserve"> สัญญามีระยะเวลา</w:t>
      </w:r>
      <w:r w:rsidR="00DD181C" w:rsidRPr="00755A56">
        <w:rPr>
          <w:rFonts w:ascii="Angsana New" w:hAnsi="Angsana New" w:hint="cs"/>
          <w:sz w:val="30"/>
          <w:szCs w:val="30"/>
          <w:cs/>
        </w:rPr>
        <w:t xml:space="preserve">ตั้งแต่ </w:t>
      </w:r>
      <w:r w:rsidR="00DD181C" w:rsidRPr="00755A56">
        <w:rPr>
          <w:rFonts w:ascii="Angsana New" w:hAnsi="Angsana New"/>
          <w:sz w:val="30"/>
          <w:szCs w:val="30"/>
        </w:rPr>
        <w:t xml:space="preserve">3 </w:t>
      </w:r>
      <w:r w:rsidR="00DD181C" w:rsidRPr="00755A56">
        <w:rPr>
          <w:rFonts w:ascii="Angsana New" w:hAnsi="Angsana New" w:hint="cs"/>
          <w:sz w:val="30"/>
          <w:szCs w:val="30"/>
          <w:cs/>
        </w:rPr>
        <w:t xml:space="preserve">ปี </w:t>
      </w:r>
      <w:r w:rsidR="00DD181C" w:rsidRPr="00755A56">
        <w:rPr>
          <w:rFonts w:ascii="Angsana New" w:hAnsi="Angsana New"/>
          <w:sz w:val="30"/>
          <w:szCs w:val="30"/>
        </w:rPr>
        <w:t xml:space="preserve">9 </w:t>
      </w:r>
      <w:r w:rsidR="00DD181C" w:rsidRPr="00755A56">
        <w:rPr>
          <w:rFonts w:ascii="Angsana New" w:hAnsi="Angsana New" w:hint="cs"/>
          <w:sz w:val="30"/>
          <w:szCs w:val="30"/>
          <w:cs/>
        </w:rPr>
        <w:t>เดือน ถึง</w:t>
      </w:r>
      <w:r w:rsidRPr="00755A56">
        <w:rPr>
          <w:rFonts w:ascii="Angsana New" w:hAnsi="Angsana New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z w:val="30"/>
          <w:szCs w:val="30"/>
        </w:rPr>
        <w:t>10</w:t>
      </w:r>
      <w:r w:rsidRPr="00755A56">
        <w:rPr>
          <w:rFonts w:ascii="Angsana New" w:hAnsi="Angsana New"/>
          <w:sz w:val="30"/>
          <w:szCs w:val="30"/>
          <w:cs/>
        </w:rPr>
        <w:t xml:space="preserve"> ปี นับจากวันที่ที่มีผลบังคับตามที่ระบุไว้ใน</w:t>
      </w:r>
      <w:r w:rsidRPr="00755A56">
        <w:rPr>
          <w:rFonts w:ascii="Angsana New" w:hAnsi="Angsana New" w:hint="cs"/>
          <w:sz w:val="30"/>
          <w:szCs w:val="30"/>
          <w:cs/>
        </w:rPr>
        <w:t>แต่ละ</w:t>
      </w:r>
      <w:r w:rsidRPr="00755A56">
        <w:rPr>
          <w:rFonts w:ascii="Angsana New" w:hAnsi="Angsana New"/>
          <w:sz w:val="30"/>
          <w:szCs w:val="30"/>
          <w:cs/>
        </w:rPr>
        <w:t>สัญญา และจะมีผลสิ้นสุดในเดือน</w:t>
      </w:r>
      <w:r w:rsidR="00DD181C" w:rsidRPr="00755A56">
        <w:rPr>
          <w:rFonts w:ascii="Angsana New" w:hAnsi="Angsana New" w:hint="cs"/>
          <w:sz w:val="30"/>
          <w:szCs w:val="30"/>
          <w:cs/>
        </w:rPr>
        <w:t>ธันวาคม</w:t>
      </w:r>
      <w:r w:rsidRPr="00755A56">
        <w:rPr>
          <w:rFonts w:ascii="Angsana New" w:hAnsi="Angsana New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z w:val="30"/>
          <w:szCs w:val="30"/>
        </w:rPr>
        <w:t>256</w:t>
      </w:r>
      <w:r w:rsidR="00DD181C" w:rsidRPr="00755A56">
        <w:rPr>
          <w:rFonts w:ascii="Angsana New" w:hAnsi="Angsana New"/>
          <w:sz w:val="30"/>
          <w:szCs w:val="30"/>
        </w:rPr>
        <w:t>8</w:t>
      </w:r>
      <w:r w:rsidRPr="00755A56">
        <w:rPr>
          <w:rFonts w:ascii="Angsana New" w:hAnsi="Angsana New"/>
          <w:sz w:val="30"/>
          <w:szCs w:val="30"/>
          <w:cs/>
        </w:rPr>
        <w:t xml:space="preserve"> และเดือนธันวาคม</w:t>
      </w:r>
      <w:r w:rsidRPr="00755A56">
        <w:rPr>
          <w:rFonts w:ascii="Angsana New" w:hAnsi="Angsana New"/>
          <w:sz w:val="30"/>
          <w:szCs w:val="30"/>
        </w:rPr>
        <w:t xml:space="preserve"> 2572</w:t>
      </w:r>
    </w:p>
    <w:p w14:paraId="0EC587C5" w14:textId="77777777" w:rsidR="00755A56" w:rsidRPr="00755A56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E80FB9F" w14:textId="4AF65127" w:rsidR="00EE5FD2" w:rsidRDefault="00EE5FD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55A56">
        <w:rPr>
          <w:rFonts w:ascii="Angsana New" w:hAnsi="Angsana New"/>
          <w:sz w:val="30"/>
          <w:szCs w:val="30"/>
          <w:cs/>
        </w:rPr>
        <w:t xml:space="preserve">บริษัทและกิจการที่เกี่ยวข้องกัน </w:t>
      </w:r>
      <w:r w:rsidRPr="00755A56">
        <w:rPr>
          <w:rFonts w:ascii="Angsana New" w:hAnsi="Angsana New"/>
          <w:sz w:val="30"/>
          <w:szCs w:val="30"/>
        </w:rPr>
        <w:t xml:space="preserve">2 </w:t>
      </w:r>
      <w:r w:rsidRPr="00755A56">
        <w:rPr>
          <w:rFonts w:ascii="Angsana New" w:hAnsi="Angsana New"/>
          <w:sz w:val="30"/>
          <w:szCs w:val="30"/>
          <w:cs/>
        </w:rPr>
        <w:t>แห่ง ได้ทำสัญญาซื้อขายก๊าซธรรมชาติจำนวนหลายฉบับกับบริษัทใหญ่ โดยกำหนดราคาซื้อขายอ้างอิงจากราคาน้ำมันเตา และดัชนีราคาผู้ผลิตในประเทศไทยในหมวดสินค้าสำเร็จรูป (</w:t>
      </w:r>
      <w:r w:rsidRPr="00755A56">
        <w:rPr>
          <w:rFonts w:ascii="Angsana New" w:hAnsi="Angsana New"/>
          <w:sz w:val="30"/>
          <w:szCs w:val="30"/>
        </w:rPr>
        <w:t>PPI)</w:t>
      </w:r>
      <w:r w:rsidRPr="00755A56">
        <w:rPr>
          <w:rFonts w:ascii="Angsana New" w:hAnsi="Angsana New"/>
          <w:sz w:val="30"/>
          <w:szCs w:val="30"/>
          <w:cs/>
        </w:rPr>
        <w:t xml:space="preserve"> ซึ่งสัญญามีระยะเวลาตั้งแต่ </w:t>
      </w:r>
      <w:r w:rsidRPr="00755A56">
        <w:rPr>
          <w:rFonts w:ascii="Angsana New" w:hAnsi="Angsana New"/>
          <w:sz w:val="30"/>
          <w:szCs w:val="30"/>
        </w:rPr>
        <w:t xml:space="preserve">1 </w:t>
      </w:r>
      <w:r w:rsidRPr="00755A56">
        <w:rPr>
          <w:rFonts w:ascii="Angsana New" w:hAnsi="Angsana New"/>
          <w:sz w:val="30"/>
          <w:szCs w:val="30"/>
          <w:cs/>
        </w:rPr>
        <w:t xml:space="preserve">ปี ถึง </w:t>
      </w:r>
      <w:r w:rsidRPr="00755A56">
        <w:rPr>
          <w:rFonts w:ascii="Angsana New" w:hAnsi="Angsana New"/>
          <w:sz w:val="30"/>
          <w:szCs w:val="30"/>
        </w:rPr>
        <w:t xml:space="preserve">15 </w:t>
      </w:r>
      <w:r w:rsidRPr="00755A56">
        <w:rPr>
          <w:rFonts w:ascii="Angsana New" w:hAnsi="Angsana New"/>
          <w:sz w:val="30"/>
          <w:szCs w:val="30"/>
          <w:cs/>
        </w:rPr>
        <w:t>ปี</w:t>
      </w:r>
      <w:r w:rsidRPr="00755A56">
        <w:rPr>
          <w:rFonts w:ascii="Angsana New" w:hAnsi="Angsana New"/>
          <w:sz w:val="30"/>
          <w:szCs w:val="30"/>
        </w:rPr>
        <w:t xml:space="preserve"> </w:t>
      </w:r>
      <w:r w:rsidRPr="00755A56">
        <w:rPr>
          <w:rFonts w:ascii="Angsana New" w:hAnsi="Angsana New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755A56">
        <w:rPr>
          <w:rFonts w:ascii="Angsana New" w:hAnsi="Angsana New" w:hint="cs"/>
          <w:sz w:val="30"/>
          <w:szCs w:val="30"/>
          <w:cs/>
        </w:rPr>
        <w:t xml:space="preserve"> และจะ</w:t>
      </w:r>
      <w:r w:rsidRPr="00755A56">
        <w:rPr>
          <w:rFonts w:ascii="Angsana New" w:hAnsi="Angsana New"/>
          <w:sz w:val="30"/>
          <w:szCs w:val="30"/>
          <w:cs/>
        </w:rPr>
        <w:t>มีผลสิ้นสุดในช่วง</w:t>
      </w:r>
      <w:r w:rsidRPr="00755A56">
        <w:rPr>
          <w:rFonts w:ascii="Angsana New" w:hAnsi="Angsana New" w:hint="cs"/>
          <w:sz w:val="30"/>
          <w:szCs w:val="30"/>
          <w:cs/>
        </w:rPr>
        <w:t>เดือน</w:t>
      </w:r>
      <w:r w:rsidR="00DD181C" w:rsidRPr="00755A56">
        <w:rPr>
          <w:rFonts w:ascii="Angsana New" w:hAnsi="Angsana New" w:hint="cs"/>
          <w:sz w:val="30"/>
          <w:szCs w:val="30"/>
          <w:cs/>
        </w:rPr>
        <w:t>เมษายน</w:t>
      </w:r>
      <w:r w:rsidRPr="00755A56">
        <w:rPr>
          <w:rFonts w:ascii="Angsana New" w:hAnsi="Angsana New" w:hint="cs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z w:val="30"/>
          <w:szCs w:val="30"/>
        </w:rPr>
        <w:t xml:space="preserve">2565 </w:t>
      </w:r>
      <w:r w:rsidRPr="00755A56">
        <w:rPr>
          <w:rFonts w:ascii="Angsana New" w:hAnsi="Angsana New"/>
          <w:sz w:val="30"/>
          <w:szCs w:val="30"/>
          <w:cs/>
        </w:rPr>
        <w:t>ถึงเดือน</w:t>
      </w:r>
      <w:r w:rsidRPr="00755A56">
        <w:rPr>
          <w:rFonts w:ascii="Angsana New" w:hAnsi="Angsana New" w:hint="cs"/>
          <w:sz w:val="30"/>
          <w:szCs w:val="30"/>
          <w:cs/>
        </w:rPr>
        <w:t>ธันวาคม</w:t>
      </w:r>
      <w:r w:rsidRPr="00755A56">
        <w:rPr>
          <w:rFonts w:ascii="Angsana New" w:hAnsi="Angsana New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z w:val="30"/>
          <w:szCs w:val="30"/>
        </w:rPr>
        <w:t>2572</w:t>
      </w:r>
    </w:p>
    <w:p w14:paraId="66943509" w14:textId="77777777" w:rsidR="00755A56" w:rsidRPr="00755A56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004FD6A0" w14:textId="5EC37B60" w:rsidR="00DD181C" w:rsidRPr="00ED1E56" w:rsidRDefault="00DD181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ED1E56">
        <w:rPr>
          <w:rFonts w:ascii="Angsana New" w:hAnsi="Angsana New"/>
          <w:i/>
          <w:iCs/>
          <w:sz w:val="30"/>
          <w:szCs w:val="30"/>
          <w:cs/>
          <w:lang w:eastAsia="ja-JP"/>
        </w:rPr>
        <w:t>สัญญาป้องกันความเสี่ยงของราคาน้ำมันดิบคงเหลือ</w:t>
      </w:r>
    </w:p>
    <w:p w14:paraId="4FEFAFA5" w14:textId="4B0A009A" w:rsidR="00EE5FD2" w:rsidRPr="00755A56" w:rsidRDefault="00DD181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755A56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ป้องกันความเสี่ยงของราคาน้ำมันดิบคงเหลือจำนวนหลายสัญญากับกิจการที่เกี่ยวข้องกันแห่งหนึ่ง 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เพื่อป้องกันความเสี่ยงด้านราคา โดย ณ วันที่ </w:t>
      </w:r>
      <w:r w:rsidRPr="00755A56">
        <w:rPr>
          <w:rFonts w:ascii="Angsana New" w:hAnsi="Angsana New"/>
          <w:spacing w:val="-8"/>
          <w:sz w:val="30"/>
          <w:szCs w:val="30"/>
        </w:rPr>
        <w:t xml:space="preserve">31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มีนาคม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8"/>
          <w:sz w:val="30"/>
          <w:szCs w:val="30"/>
        </w:rPr>
        <w:t>2565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บริษัทมีปริมาณน้ำมันภายใต้สัญญาดังกล่าวจำนวน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3E4DE2" w:rsidRPr="003E4DE2">
        <w:rPr>
          <w:rFonts w:ascii="Angsana New" w:hAnsi="Angsana New"/>
          <w:spacing w:val="-8"/>
          <w:sz w:val="30"/>
          <w:szCs w:val="30"/>
        </w:rPr>
        <w:t>200</w:t>
      </w:r>
      <w:r w:rsidRPr="00755A56">
        <w:rPr>
          <w:rFonts w:ascii="Angsana New" w:hAnsi="Angsana New"/>
          <w:spacing w:val="-8"/>
          <w:sz w:val="30"/>
          <w:szCs w:val="30"/>
        </w:rPr>
        <w:t>,000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บาร์เรล</w:t>
      </w:r>
    </w:p>
    <w:p w14:paraId="7820C05D" w14:textId="0211C81B" w:rsidR="00ED1E56" w:rsidRDefault="00ED1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eastAsia="ja-JP"/>
        </w:rPr>
      </w:pPr>
    </w:p>
    <w:p w14:paraId="3CF86E27" w14:textId="2A7C283F" w:rsidR="00DD181C" w:rsidRPr="00ED1E56" w:rsidRDefault="00DD181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ED1E56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สัญญาซื้อขายผลิตภัณฑ์อะโรเมติกส์ </w:t>
      </w:r>
    </w:p>
    <w:p w14:paraId="21A6902F" w14:textId="560EF86C" w:rsidR="00DD181C" w:rsidRDefault="00DD181C" w:rsidP="00755A56">
      <w:pPr>
        <w:spacing w:line="240" w:lineRule="auto"/>
        <w:ind w:left="540" w:right="-43" w:firstLine="7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755A5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55A56">
        <w:rPr>
          <w:rFonts w:ascii="Angsana New" w:hAnsi="Angsana New"/>
          <w:spacing w:val="-2"/>
          <w:sz w:val="30"/>
          <w:szCs w:val="30"/>
        </w:rPr>
        <w:t xml:space="preserve"> </w:t>
      </w:r>
      <w:r w:rsidRPr="00755A56">
        <w:rPr>
          <w:rFonts w:ascii="Angsana New" w:hAnsi="Angsana New"/>
          <w:spacing w:val="-2"/>
          <w:sz w:val="30"/>
          <w:szCs w:val="30"/>
          <w:cs/>
        </w:rPr>
        <w:t>บริษัทใหญ่ กิจการที่เกี่ยวข้องกัน</w:t>
      </w:r>
      <w:r w:rsidRPr="00755A56">
        <w:rPr>
          <w:rFonts w:ascii="Angsana New" w:hAnsi="Angsana New"/>
          <w:spacing w:val="-2"/>
          <w:sz w:val="30"/>
          <w:szCs w:val="30"/>
        </w:rPr>
        <w:t xml:space="preserve"> </w:t>
      </w:r>
      <w:r w:rsidRPr="00755A56">
        <w:rPr>
          <w:rFonts w:ascii="Angsana New" w:hAnsi="Angsana New"/>
          <w:spacing w:val="-2"/>
          <w:sz w:val="30"/>
          <w:szCs w:val="30"/>
          <w:cs/>
        </w:rPr>
        <w:t>และกิจการอื่นหลายแห่ง ได้ร่วมลงนามในบันทึกหัวข้อสัญญาเกี่ยวกับ</w:t>
      </w:r>
      <w:r w:rsidRPr="00755A56">
        <w:rPr>
          <w:rFonts w:ascii="Angsana New" w:hAnsi="Angsana New"/>
          <w:spacing w:val="-8"/>
          <w:sz w:val="30"/>
          <w:szCs w:val="30"/>
          <w:cs/>
        </w:rPr>
        <w:t>หลักการของสัญญาซื้อขายวัตถุดิบและผลิตภัณฑ์หลายฉบับ ราคาซื้อขายวัตถุดิบและผลิตภัณฑ์ดังกล่าวจะเป็นไปตาม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ข้อตกลงในสัญญา สัญญาดังกล่าวจะมีผลใช้บังคับเป็นระยะเวลาตั้งแต่ </w:t>
      </w:r>
      <w:r w:rsidRPr="00755A56">
        <w:rPr>
          <w:rFonts w:ascii="Angsana New" w:hAnsi="Angsana New"/>
          <w:spacing w:val="2"/>
          <w:sz w:val="30"/>
          <w:szCs w:val="30"/>
        </w:rPr>
        <w:t xml:space="preserve">1 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ปี ถึง </w:t>
      </w:r>
      <w:r w:rsidRPr="00755A56">
        <w:rPr>
          <w:rFonts w:ascii="Angsana New" w:hAnsi="Angsana New"/>
          <w:spacing w:val="2"/>
          <w:sz w:val="30"/>
          <w:szCs w:val="30"/>
        </w:rPr>
        <w:t>11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ปี </w:t>
      </w:r>
      <w:r w:rsidRPr="00755A56">
        <w:rPr>
          <w:rFonts w:ascii="Angsana New" w:hAnsi="Angsana New"/>
          <w:spacing w:val="2"/>
          <w:sz w:val="30"/>
          <w:szCs w:val="30"/>
        </w:rPr>
        <w:t xml:space="preserve">9 </w:t>
      </w:r>
      <w:r w:rsidRPr="00755A56">
        <w:rPr>
          <w:rFonts w:ascii="Angsana New" w:hAnsi="Angsana New"/>
          <w:spacing w:val="2"/>
          <w:sz w:val="30"/>
          <w:szCs w:val="30"/>
          <w:cs/>
        </w:rPr>
        <w:t>เดือน นับจากวันที่ที่มี</w:t>
      </w:r>
      <w:r w:rsidRPr="00755A56">
        <w:rPr>
          <w:rFonts w:ascii="Angsana New" w:hAnsi="Angsana New"/>
          <w:spacing w:val="-2"/>
          <w:sz w:val="30"/>
          <w:szCs w:val="30"/>
          <w:cs/>
        </w:rPr>
        <w:t xml:space="preserve">ผลบังคับตามที่ระบุไว้ในแต่ละสัญญา </w:t>
      </w:r>
      <w:r w:rsidRPr="00755A56">
        <w:rPr>
          <w:rFonts w:ascii="Angsana New" w:hAnsi="Angsana New" w:hint="cs"/>
          <w:spacing w:val="-2"/>
          <w:sz w:val="30"/>
          <w:szCs w:val="30"/>
          <w:cs/>
        </w:rPr>
        <w:t>และจะ</w:t>
      </w:r>
      <w:r w:rsidRPr="00755A56">
        <w:rPr>
          <w:rFonts w:ascii="Angsana New" w:hAnsi="Angsana New"/>
          <w:spacing w:val="-2"/>
          <w:sz w:val="30"/>
          <w:szCs w:val="30"/>
          <w:cs/>
        </w:rPr>
        <w:t>มีผลสิ้นสุดในช่วงเดือน</w:t>
      </w:r>
      <w:r w:rsidRPr="00755A56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755A5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2"/>
          <w:sz w:val="30"/>
          <w:szCs w:val="30"/>
        </w:rPr>
        <w:t xml:space="preserve">2565 </w:t>
      </w:r>
      <w:r w:rsidRPr="00755A56">
        <w:rPr>
          <w:rFonts w:ascii="Angsana New" w:hAnsi="Angsana New"/>
          <w:spacing w:val="-2"/>
          <w:sz w:val="30"/>
          <w:szCs w:val="30"/>
          <w:cs/>
        </w:rPr>
        <w:t xml:space="preserve">ถึงเดือนธันวาคม </w:t>
      </w:r>
      <w:r w:rsidRPr="00755A56">
        <w:rPr>
          <w:rFonts w:ascii="Angsana New" w:hAnsi="Angsana New"/>
          <w:spacing w:val="-2"/>
          <w:sz w:val="30"/>
          <w:szCs w:val="30"/>
        </w:rPr>
        <w:t>2569</w:t>
      </w:r>
      <w:r w:rsidRPr="00755A5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val="th-TH"/>
        </w:rPr>
        <w:t>และ</w:t>
      </w:r>
      <w:r w:rsidRPr="00755A56">
        <w:rPr>
          <w:rFonts w:ascii="Angsana New" w:hAnsi="Angsana New"/>
          <w:spacing w:val="-4"/>
          <w:sz w:val="30"/>
          <w:szCs w:val="30"/>
          <w:cs/>
          <w:lang w:val="th-TH"/>
        </w:rPr>
        <w:t>สัญญาฉบับอื่น ๆ จะมีผลบังคับต่อเนื่องโดยอัตโนมัติ ยกเว้นจะมีการบอกเลิกสัญญาล่วงหน้าเป็นลายลักษณ์อักษร</w:t>
      </w:r>
      <w:r w:rsidRPr="00755A56">
        <w:rPr>
          <w:rFonts w:ascii="Angsana New" w:hAnsi="Angsana New"/>
          <w:spacing w:val="-2"/>
          <w:sz w:val="30"/>
          <w:szCs w:val="30"/>
          <w:cs/>
          <w:lang w:val="th-TH"/>
        </w:rPr>
        <w:t>โดยคู่สัญญาฝ่ายใดฝ่ายหนึ่ง</w:t>
      </w:r>
    </w:p>
    <w:p w14:paraId="175D3CBA" w14:textId="7F3654D9" w:rsidR="004762B8" w:rsidRDefault="00476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lang w:val="th-TH"/>
        </w:rPr>
      </w:pPr>
      <w:r>
        <w:rPr>
          <w:rFonts w:ascii="Angsana New" w:hAnsi="Angsana New"/>
          <w:spacing w:val="-2"/>
          <w:sz w:val="30"/>
          <w:szCs w:val="30"/>
          <w:cs/>
          <w:lang w:val="th-TH"/>
        </w:rPr>
        <w:br w:type="page"/>
      </w:r>
    </w:p>
    <w:p w14:paraId="7CC81E99" w14:textId="00226F9A" w:rsidR="00DD181C" w:rsidRPr="00ED1E56" w:rsidRDefault="00DD181C" w:rsidP="00755A56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ED1E56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สัญญาเงินให้กู้ยืมและสัญญาเงินกู้ยืม</w:t>
      </w:r>
    </w:p>
    <w:p w14:paraId="14BD8071" w14:textId="301227A5" w:rsidR="00DD181C" w:rsidRDefault="00DD181C" w:rsidP="00755A56">
      <w:pPr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755A56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บริษัทมีสัญญาเงินให้กู้ยืมระยะสั้น โดยการใช้บริการโอนเงินระหว่างบัญชีผ่านระบบ </w:t>
      </w:r>
      <w:r w:rsidRPr="00755A56">
        <w:rPr>
          <w:rFonts w:ascii="Angsana New" w:hAnsi="Angsana New"/>
          <w:sz w:val="30"/>
          <w:szCs w:val="30"/>
        </w:rPr>
        <w:t>Liquidity Management System (“</w:t>
      </w:r>
      <w:r w:rsidRPr="00755A56">
        <w:rPr>
          <w:rFonts w:ascii="Angsana New" w:hAnsi="Angsana New"/>
          <w:sz w:val="30"/>
          <w:szCs w:val="30"/>
          <w:cs/>
        </w:rPr>
        <w:t xml:space="preserve">ระบบ </w:t>
      </w:r>
      <w:r w:rsidRPr="00755A56">
        <w:rPr>
          <w:rFonts w:ascii="Angsana New" w:hAnsi="Angsana New"/>
          <w:sz w:val="30"/>
          <w:szCs w:val="30"/>
        </w:rPr>
        <w:t xml:space="preserve">LMS”) </w:t>
      </w:r>
      <w:r w:rsidRPr="00755A56">
        <w:rPr>
          <w:rFonts w:ascii="Angsana New" w:hAnsi="Angsana New"/>
          <w:sz w:val="30"/>
          <w:szCs w:val="30"/>
          <w:cs/>
        </w:rPr>
        <w:t>ซึ่งไม่มีหลักประกันอายุสัญญา</w:t>
      </w:r>
      <w:r w:rsidRPr="00755A56">
        <w:rPr>
          <w:rFonts w:ascii="Angsana New" w:hAnsi="Angsana New"/>
          <w:sz w:val="30"/>
          <w:szCs w:val="30"/>
        </w:rPr>
        <w:t xml:space="preserve"> 3 </w:t>
      </w:r>
      <w:r w:rsidRPr="00755A56">
        <w:rPr>
          <w:rFonts w:ascii="Angsana New" w:hAnsi="Angsana New"/>
          <w:sz w:val="30"/>
          <w:szCs w:val="30"/>
          <w:cs/>
        </w:rPr>
        <w:t xml:space="preserve">ปี แก่กิจการที่เกี่ยวข้องกัน </w:t>
      </w:r>
      <w:r w:rsidRPr="00755A56">
        <w:rPr>
          <w:rFonts w:ascii="Angsana New" w:hAnsi="Angsana New"/>
          <w:sz w:val="30"/>
          <w:szCs w:val="30"/>
        </w:rPr>
        <w:t>9</w:t>
      </w:r>
      <w:r w:rsidRPr="00755A56">
        <w:rPr>
          <w:rFonts w:ascii="Angsana New" w:hAnsi="Angsana New"/>
          <w:sz w:val="30"/>
          <w:szCs w:val="30"/>
          <w:cs/>
        </w:rPr>
        <w:t xml:space="preserve"> แห่ง โดยมีวงเงินกู้</w:t>
      </w:r>
      <w:r w:rsidRPr="00755A56">
        <w:rPr>
          <w:rFonts w:ascii="Angsana New" w:hAnsi="Angsana New"/>
          <w:sz w:val="30"/>
          <w:szCs w:val="30"/>
        </w:rPr>
        <w:t xml:space="preserve"> 3,500 </w:t>
      </w:r>
      <w:r w:rsidRPr="00755A56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755A56">
        <w:rPr>
          <w:rFonts w:ascii="Angsana New" w:hAnsi="Angsana New"/>
          <w:spacing w:val="2"/>
          <w:sz w:val="30"/>
          <w:szCs w:val="30"/>
        </w:rPr>
        <w:t xml:space="preserve"> 3,000 </w:t>
      </w:r>
      <w:r w:rsidRPr="00755A56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755A56">
        <w:rPr>
          <w:rFonts w:ascii="Angsana New" w:hAnsi="Angsana New"/>
          <w:spacing w:val="2"/>
          <w:sz w:val="30"/>
          <w:szCs w:val="30"/>
        </w:rPr>
        <w:t xml:space="preserve"> 1,500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755A56">
        <w:rPr>
          <w:rFonts w:ascii="Angsana New" w:hAnsi="Angsana New"/>
          <w:spacing w:val="2"/>
          <w:sz w:val="30"/>
          <w:szCs w:val="30"/>
        </w:rPr>
        <w:t xml:space="preserve"> 800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755A56">
        <w:rPr>
          <w:rFonts w:ascii="Angsana New" w:hAnsi="Angsana New"/>
          <w:spacing w:val="2"/>
          <w:sz w:val="30"/>
          <w:szCs w:val="30"/>
        </w:rPr>
        <w:t xml:space="preserve"> 500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755A56">
        <w:rPr>
          <w:rFonts w:ascii="Angsana New" w:hAnsi="Angsana New"/>
          <w:spacing w:val="2"/>
          <w:sz w:val="30"/>
          <w:szCs w:val="30"/>
        </w:rPr>
        <w:t xml:space="preserve"> 300 </w:t>
      </w:r>
      <w:r w:rsidRPr="00755A56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2"/>
          <w:sz w:val="30"/>
          <w:szCs w:val="30"/>
        </w:rPr>
        <w:t>200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ล้านบาท </w:t>
      </w:r>
      <w:r w:rsidRPr="00755A56">
        <w:rPr>
          <w:rFonts w:ascii="Angsana New" w:hAnsi="Angsana New"/>
          <w:spacing w:val="2"/>
          <w:sz w:val="30"/>
          <w:szCs w:val="30"/>
        </w:rPr>
        <w:t>100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ล้านบาท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 xml:space="preserve">และ </w:t>
      </w:r>
      <w:r w:rsidRPr="00755A56">
        <w:rPr>
          <w:rFonts w:ascii="Angsana New" w:hAnsi="Angsana New"/>
          <w:spacing w:val="2"/>
          <w:sz w:val="30"/>
          <w:szCs w:val="30"/>
        </w:rPr>
        <w:t xml:space="preserve">20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755A5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4"/>
          <w:sz w:val="30"/>
          <w:szCs w:val="30"/>
          <w:cs/>
        </w:rPr>
        <w:t xml:space="preserve">เงินให้กู้ยืมดังกล่าวมีอัตราดอกเบี้ยเท่ากับอัตราดอกเบี้ยตามภาวะตลาดเงินโดยอ้างอิง </w:t>
      </w:r>
      <w:r w:rsidRPr="00755A56">
        <w:rPr>
          <w:rFonts w:ascii="Angsana New" w:hAnsi="Angsana New"/>
          <w:spacing w:val="4"/>
          <w:sz w:val="30"/>
          <w:szCs w:val="30"/>
        </w:rPr>
        <w:t xml:space="preserve">BIBOR O/N </w:t>
      </w:r>
      <w:r w:rsidRPr="00755A56">
        <w:rPr>
          <w:rFonts w:ascii="Angsana New" w:hAnsi="Angsana New"/>
          <w:spacing w:val="4"/>
          <w:sz w:val="30"/>
          <w:szCs w:val="30"/>
          <w:cs/>
        </w:rPr>
        <w:t>บวก</w:t>
      </w:r>
      <w:r w:rsidRPr="00755A56">
        <w:rPr>
          <w:rFonts w:ascii="Angsana New" w:hAnsi="Angsana New"/>
          <w:spacing w:val="2"/>
          <w:sz w:val="30"/>
          <w:szCs w:val="30"/>
          <w:cs/>
        </w:rPr>
        <w:t>ส่วนต่างอัตราดอกเบี้ย</w:t>
      </w:r>
    </w:p>
    <w:p w14:paraId="4387BD6F" w14:textId="77777777" w:rsidR="00755A56" w:rsidRPr="00755A56" w:rsidRDefault="00755A56" w:rsidP="00755A5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AA16912" w14:textId="1617EE91" w:rsidR="00DD181C" w:rsidRDefault="00DD181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755A56">
        <w:rPr>
          <w:rFonts w:ascii="Angsana New" w:hAnsi="Angsana New" w:hint="cs"/>
          <w:spacing w:val="-8"/>
          <w:sz w:val="30"/>
          <w:szCs w:val="30"/>
          <w:cs/>
        </w:rPr>
        <w:t>บริษัทมีสัญญาเงินกู้ยืมระยะยาวซึ่งไม่มีหลักประกัน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อายุสัญญา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8"/>
          <w:sz w:val="30"/>
          <w:szCs w:val="30"/>
        </w:rPr>
        <w:t xml:space="preserve">10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จากกิจการที่เกี่ยวข้องกันแห่งหนึ่ง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โดยมีวงเงินกู้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8"/>
          <w:sz w:val="30"/>
          <w:szCs w:val="30"/>
        </w:rPr>
        <w:t xml:space="preserve">994.09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ล้านเหรียญสหรัฐอเมริกา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เงินกู้ยืมดังกล่าวมีอัตราดอกเบี้ยคงที่</w:t>
      </w:r>
    </w:p>
    <w:p w14:paraId="2F27F4B6" w14:textId="77777777" w:rsidR="00755A56" w:rsidRPr="00755A56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8E7AF49" w14:textId="1AEC95DB" w:rsidR="00DD181C" w:rsidRDefault="00DD181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755A56">
        <w:rPr>
          <w:rFonts w:ascii="Angsana New" w:hAnsi="Angsana New" w:hint="cs"/>
          <w:spacing w:val="-8"/>
          <w:sz w:val="30"/>
          <w:szCs w:val="30"/>
          <w:cs/>
        </w:rPr>
        <w:t>บริษัทมีสัญญาเงินกู้ยืมระยะยาวซึ่งไม่มีหลักประกัน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อายุสัญญา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3E4DE2" w:rsidRPr="003E4DE2">
        <w:rPr>
          <w:rFonts w:ascii="Angsana New" w:hAnsi="Angsana New"/>
          <w:spacing w:val="-8"/>
          <w:sz w:val="30"/>
          <w:szCs w:val="30"/>
        </w:rPr>
        <w:t>30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จากกิจการที่เกี่ยวข้องกันแห่งหนึ่ง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โดยมีวงเงินกู้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3E4DE2" w:rsidRPr="003E4DE2">
        <w:rPr>
          <w:rFonts w:ascii="Angsana New" w:hAnsi="Angsana New"/>
          <w:spacing w:val="-8"/>
          <w:sz w:val="30"/>
          <w:szCs w:val="30"/>
        </w:rPr>
        <w:t>298</w:t>
      </w:r>
      <w:r w:rsidRPr="00755A56">
        <w:rPr>
          <w:rFonts w:ascii="Angsana New" w:hAnsi="Angsana New"/>
          <w:spacing w:val="-8"/>
          <w:sz w:val="30"/>
          <w:szCs w:val="30"/>
          <w:cs/>
        </w:rPr>
        <w:t>.</w:t>
      </w:r>
      <w:r w:rsidR="003E4DE2" w:rsidRPr="003E4DE2">
        <w:rPr>
          <w:rFonts w:ascii="Angsana New" w:hAnsi="Angsana New"/>
          <w:spacing w:val="-8"/>
          <w:sz w:val="30"/>
          <w:szCs w:val="30"/>
        </w:rPr>
        <w:t>28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ล้านเหรียญสหรัฐอเมริกา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เงินกู้ยืมดังกล่าวมีอัตราดอกเบี้ยคงที่</w:t>
      </w:r>
    </w:p>
    <w:p w14:paraId="7E79E454" w14:textId="77777777" w:rsidR="00755A56" w:rsidRPr="00755A56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C1016CA" w14:textId="2BBC7D4F" w:rsidR="00DD181C" w:rsidRPr="00755A56" w:rsidRDefault="00DD181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755A56">
        <w:rPr>
          <w:rFonts w:ascii="Angsana New" w:hAnsi="Angsana New" w:hint="cs"/>
          <w:spacing w:val="-8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755A56">
        <w:rPr>
          <w:rFonts w:ascii="Angsana New" w:hAnsi="Angsana New"/>
          <w:spacing w:val="-8"/>
          <w:sz w:val="30"/>
          <w:szCs w:val="30"/>
        </w:rPr>
        <w:t xml:space="preserve">Inter-Company Borrowing &amp; Lending : ICBL)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กับ</w:t>
      </w:r>
      <w:r w:rsidR="00B80B29">
        <w:rPr>
          <w:rFonts w:ascii="Angsana New" w:hAnsi="Angsana New" w:hint="cs"/>
          <w:spacing w:val="-8"/>
          <w:sz w:val="30"/>
          <w:szCs w:val="30"/>
          <w:cs/>
        </w:rPr>
        <w:t>กิจการที่เกี่ยวข้องกัน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8"/>
          <w:sz w:val="30"/>
          <w:szCs w:val="30"/>
        </w:rPr>
        <w:t xml:space="preserve">3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ซึ่งจะมีผลสิ้นสุดในวันที่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8"/>
          <w:sz w:val="30"/>
          <w:szCs w:val="30"/>
        </w:rPr>
        <w:t xml:space="preserve">20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กุมภาพันธ์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8"/>
          <w:sz w:val="30"/>
          <w:szCs w:val="30"/>
        </w:rPr>
        <w:t xml:space="preserve">2568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โดยมีวงเงินกู้ยืม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8"/>
          <w:sz w:val="30"/>
          <w:szCs w:val="30"/>
        </w:rPr>
        <w:t xml:space="preserve">300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ล้านบาทและวงเงินให้กู้ยืม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8"/>
          <w:sz w:val="30"/>
          <w:szCs w:val="30"/>
        </w:rPr>
        <w:t xml:space="preserve">300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โดยใช้อัตราดอกเบี้ยเงินกู้ยืมระยะสั้น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8"/>
          <w:sz w:val="30"/>
          <w:szCs w:val="30"/>
        </w:rPr>
        <w:t xml:space="preserve">BIBOR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บวกส่วนต่างอัตราดอกเบี้ย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โดยคำนึงถึงผลตอบแทนเงินลงทุนระยะสั้น</w:t>
      </w:r>
      <w:r w:rsidRPr="00755A5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8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65D3FED0" w14:textId="494DBEA3" w:rsidR="00557BFE" w:rsidRPr="00755A56" w:rsidRDefault="00557BFE" w:rsidP="00755A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1FE94E4B" w14:textId="09514369" w:rsidR="00ED1E56" w:rsidRDefault="00ED1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br w:type="page"/>
      </w:r>
    </w:p>
    <w:p w14:paraId="25003709" w14:textId="3157255F" w:rsidR="00B63C41" w:rsidRPr="00755A56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3CE23288" w14:textId="77777777" w:rsidR="002D4059" w:rsidRPr="00755A56" w:rsidRDefault="002D4059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08"/>
        <w:gridCol w:w="1077"/>
        <w:gridCol w:w="271"/>
        <w:gridCol w:w="1100"/>
        <w:gridCol w:w="254"/>
        <w:gridCol w:w="1083"/>
        <w:gridCol w:w="264"/>
        <w:gridCol w:w="1076"/>
      </w:tblGrid>
      <w:tr w:rsidR="006C242D" w:rsidRPr="00755A56" w14:paraId="54007C54" w14:textId="77777777" w:rsidTr="00C00750">
        <w:trPr>
          <w:tblHeader/>
        </w:trPr>
        <w:tc>
          <w:tcPr>
            <w:tcW w:w="1828" w:type="pct"/>
          </w:tcPr>
          <w:p w14:paraId="7BA57861" w14:textId="74D5A0B9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178EEE43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16080C9D" w14:textId="7ADD5190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4DD8A1C0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0AC21DDE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42D" w:rsidRPr="00755A56" w14:paraId="7EF49C54" w14:textId="77777777" w:rsidTr="00C00750">
        <w:trPr>
          <w:tblHeader/>
        </w:trPr>
        <w:tc>
          <w:tcPr>
            <w:tcW w:w="1828" w:type="pct"/>
          </w:tcPr>
          <w:p w14:paraId="57D37715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6A0CA35A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8C4AF3" w14:textId="61573803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2F2442D1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D240D0A" w14:textId="7F1BE575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0B150C8E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18F67D9" w14:textId="557EB361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358FB584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5335FF1" w14:textId="79F73C6B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C242D" w:rsidRPr="00755A56" w14:paraId="16626A73" w14:textId="77777777" w:rsidTr="00C00750">
        <w:trPr>
          <w:tblHeader/>
        </w:trPr>
        <w:tc>
          <w:tcPr>
            <w:tcW w:w="1828" w:type="pct"/>
          </w:tcPr>
          <w:p w14:paraId="31AE8293" w14:textId="4283CFBE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1751120A" w14:textId="365BF452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6" w:type="pct"/>
          </w:tcPr>
          <w:p w14:paraId="0ED41600" w14:textId="47FB9D5C" w:rsidR="006C242D" w:rsidRPr="00755A56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242D" w:rsidRPr="00755A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795CB43F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47BC234" w14:textId="3F58700E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4AD645B1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93C7A6F" w14:textId="53928AD2" w:rsidR="006C242D" w:rsidRPr="00755A56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242D" w:rsidRPr="00755A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4031B3B7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DC84095" w14:textId="3CE04CBB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242D" w:rsidRPr="00755A56" w14:paraId="546867EA" w14:textId="77777777" w:rsidTr="00C00750">
        <w:trPr>
          <w:tblHeader/>
        </w:trPr>
        <w:tc>
          <w:tcPr>
            <w:tcW w:w="1828" w:type="pct"/>
          </w:tcPr>
          <w:p w14:paraId="589A7AD8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24912342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0" w:type="pct"/>
            <w:gridSpan w:val="7"/>
          </w:tcPr>
          <w:p w14:paraId="39678BBB" w14:textId="6C52F375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242D" w:rsidRPr="00755A56" w14:paraId="3B08C4EE" w14:textId="77777777" w:rsidTr="00C00750">
        <w:tc>
          <w:tcPr>
            <w:tcW w:w="1828" w:type="pct"/>
            <w:shd w:val="clear" w:color="auto" w:fill="auto"/>
          </w:tcPr>
          <w:p w14:paraId="446753D3" w14:textId="53B4431E" w:rsidR="006C242D" w:rsidRPr="00755A56" w:rsidRDefault="006C242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2" w:type="pct"/>
          </w:tcPr>
          <w:p w14:paraId="4A73BCAD" w14:textId="7CFA8C70" w:rsidR="006C242D" w:rsidRPr="00755A56" w:rsidRDefault="00AA0CD6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76" w:type="pct"/>
            <w:shd w:val="clear" w:color="auto" w:fill="auto"/>
          </w:tcPr>
          <w:p w14:paraId="4B079AFF" w14:textId="219D936C" w:rsidR="006C242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20,337</w:t>
            </w:r>
          </w:p>
        </w:tc>
        <w:tc>
          <w:tcPr>
            <w:tcW w:w="145" w:type="pct"/>
          </w:tcPr>
          <w:p w14:paraId="7DD1FE34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11FB5C" w14:textId="160C724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18,070</w:t>
            </w:r>
          </w:p>
        </w:tc>
        <w:tc>
          <w:tcPr>
            <w:tcW w:w="136" w:type="pct"/>
            <w:shd w:val="clear" w:color="auto" w:fill="auto"/>
          </w:tcPr>
          <w:p w14:paraId="58E4FCF8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3C99C5E" w14:textId="6021FB64" w:rsidR="006C242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34,091</w:t>
            </w:r>
          </w:p>
        </w:tc>
        <w:tc>
          <w:tcPr>
            <w:tcW w:w="141" w:type="pct"/>
            <w:shd w:val="clear" w:color="auto" w:fill="auto"/>
          </w:tcPr>
          <w:p w14:paraId="4880C007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E53AC61" w14:textId="389F35F2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28,398</w:t>
            </w:r>
          </w:p>
        </w:tc>
      </w:tr>
      <w:tr w:rsidR="006C242D" w:rsidRPr="00755A56" w14:paraId="3C1D5F86" w14:textId="77777777" w:rsidTr="00C00750">
        <w:tc>
          <w:tcPr>
            <w:tcW w:w="1828" w:type="pct"/>
            <w:shd w:val="clear" w:color="auto" w:fill="auto"/>
          </w:tcPr>
          <w:p w14:paraId="5A77A112" w14:textId="457FC817" w:rsidR="006C242D" w:rsidRPr="00755A56" w:rsidRDefault="006C242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2" w:type="pct"/>
          </w:tcPr>
          <w:p w14:paraId="672B9A80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A6B1BBC" w14:textId="52AB9959" w:rsidR="006C242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42,071</w:t>
            </w:r>
          </w:p>
        </w:tc>
        <w:tc>
          <w:tcPr>
            <w:tcW w:w="145" w:type="pct"/>
          </w:tcPr>
          <w:p w14:paraId="3A13E03A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78DDE40" w14:textId="7AD51E6C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32,619</w:t>
            </w:r>
          </w:p>
        </w:tc>
        <w:tc>
          <w:tcPr>
            <w:tcW w:w="136" w:type="pct"/>
            <w:shd w:val="clear" w:color="auto" w:fill="auto"/>
          </w:tcPr>
          <w:p w14:paraId="0893F42D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F0B1B4B" w14:textId="6CB4E16B" w:rsidR="006C242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6,543</w:t>
            </w:r>
          </w:p>
        </w:tc>
        <w:tc>
          <w:tcPr>
            <w:tcW w:w="141" w:type="pct"/>
            <w:shd w:val="clear" w:color="auto" w:fill="auto"/>
          </w:tcPr>
          <w:p w14:paraId="5822E7E2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E26A88F" w14:textId="4E65BB52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3,965</w:t>
            </w:r>
          </w:p>
        </w:tc>
      </w:tr>
      <w:tr w:rsidR="006C242D" w:rsidRPr="00755A56" w14:paraId="2A04451B" w14:textId="77777777" w:rsidTr="00C00750">
        <w:tc>
          <w:tcPr>
            <w:tcW w:w="1828" w:type="pct"/>
            <w:shd w:val="clear" w:color="auto" w:fill="auto"/>
          </w:tcPr>
          <w:p w14:paraId="4221A5EA" w14:textId="00DBEC29" w:rsidR="006C242D" w:rsidRPr="00755A56" w:rsidRDefault="006C242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1FE6D4E1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75819187" w14:textId="0E609D64" w:rsidR="006C242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62,408</w:t>
            </w:r>
          </w:p>
        </w:tc>
        <w:tc>
          <w:tcPr>
            <w:tcW w:w="145" w:type="pct"/>
          </w:tcPr>
          <w:p w14:paraId="06B8E76D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E92EBFA" w14:textId="5CFCFBF6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50,689</w:t>
            </w:r>
          </w:p>
        </w:tc>
        <w:tc>
          <w:tcPr>
            <w:tcW w:w="136" w:type="pct"/>
            <w:shd w:val="clear" w:color="auto" w:fill="auto"/>
          </w:tcPr>
          <w:p w14:paraId="6573DC8A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28E08AC0" w14:textId="14BF9E73" w:rsidR="006C242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40,634</w:t>
            </w:r>
          </w:p>
        </w:tc>
        <w:tc>
          <w:tcPr>
            <w:tcW w:w="141" w:type="pct"/>
            <w:shd w:val="clear" w:color="auto" w:fill="auto"/>
          </w:tcPr>
          <w:p w14:paraId="4937C1D0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7B132F23" w14:textId="2FD0274F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32,363</w:t>
            </w:r>
          </w:p>
        </w:tc>
      </w:tr>
      <w:tr w:rsidR="006C242D" w:rsidRPr="00755A56" w14:paraId="4119F9B2" w14:textId="77777777" w:rsidTr="00841E89">
        <w:tc>
          <w:tcPr>
            <w:tcW w:w="1828" w:type="pct"/>
            <w:shd w:val="clear" w:color="auto" w:fill="auto"/>
          </w:tcPr>
          <w:p w14:paraId="4A310B71" w14:textId="77777777" w:rsidR="00215FD4" w:rsidRDefault="006C242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="00D60C6A" w:rsidRPr="00755A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</w:t>
            </w:r>
          </w:p>
          <w:p w14:paraId="4A3F86DD" w14:textId="5342F154" w:rsidR="006C242D" w:rsidRPr="00755A56" w:rsidRDefault="00D60C6A" w:rsidP="0021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432" w:type="pct"/>
          </w:tcPr>
          <w:p w14:paraId="0225A9A6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A0537" w14:textId="43005EA5" w:rsidR="006C242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145" w:type="pct"/>
          </w:tcPr>
          <w:p w14:paraId="21D70CDD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40B51F8" w14:textId="77777777" w:rsidR="0051770E" w:rsidRPr="00755A56" w:rsidRDefault="005177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54AD5" w14:textId="2567A400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(149)</w:t>
            </w:r>
          </w:p>
        </w:tc>
        <w:tc>
          <w:tcPr>
            <w:tcW w:w="136" w:type="pct"/>
            <w:shd w:val="clear" w:color="auto" w:fill="auto"/>
          </w:tcPr>
          <w:p w14:paraId="15E4B156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3EF90" w14:textId="12B23A0F" w:rsidR="006C242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1" w:type="pct"/>
            <w:shd w:val="clear" w:color="auto" w:fill="auto"/>
          </w:tcPr>
          <w:p w14:paraId="57BA0715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6AFCA65A" w14:textId="77777777" w:rsidR="0051770E" w:rsidRPr="00755A56" w:rsidRDefault="005177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AE8B12" w14:textId="115452E4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6C242D" w:rsidRPr="00755A56" w14:paraId="5C7ED337" w14:textId="77777777" w:rsidTr="00C00750">
        <w:tc>
          <w:tcPr>
            <w:tcW w:w="1828" w:type="pct"/>
            <w:shd w:val="clear" w:color="auto" w:fill="auto"/>
          </w:tcPr>
          <w:p w14:paraId="2990A492" w14:textId="2020B575" w:rsidR="006C242D" w:rsidRPr="00755A56" w:rsidRDefault="00FA381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55A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2" w:type="pct"/>
          </w:tcPr>
          <w:p w14:paraId="2D0649DC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4813" w14:textId="188C1DFD" w:rsidR="006C242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62,249</w:t>
            </w:r>
          </w:p>
        </w:tc>
        <w:tc>
          <w:tcPr>
            <w:tcW w:w="145" w:type="pct"/>
          </w:tcPr>
          <w:p w14:paraId="3A75E1DC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7669069" w14:textId="6A6C4EDB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50,540</w:t>
            </w:r>
          </w:p>
        </w:tc>
        <w:tc>
          <w:tcPr>
            <w:tcW w:w="136" w:type="pct"/>
            <w:shd w:val="clear" w:color="auto" w:fill="auto"/>
          </w:tcPr>
          <w:p w14:paraId="14BEDDAB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AB492" w14:textId="113F9380" w:rsidR="006C242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40,615</w:t>
            </w:r>
          </w:p>
        </w:tc>
        <w:tc>
          <w:tcPr>
            <w:tcW w:w="141" w:type="pct"/>
            <w:shd w:val="clear" w:color="auto" w:fill="auto"/>
          </w:tcPr>
          <w:p w14:paraId="41FE41DF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1D32A" w14:textId="6CFD341B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32,344</w:t>
            </w:r>
          </w:p>
        </w:tc>
      </w:tr>
      <w:tr w:rsidR="00C00750" w:rsidRPr="00755A56" w14:paraId="1EB706C4" w14:textId="77777777" w:rsidTr="00C00750">
        <w:tc>
          <w:tcPr>
            <w:tcW w:w="1828" w:type="pct"/>
            <w:shd w:val="clear" w:color="auto" w:fill="auto"/>
          </w:tcPr>
          <w:p w14:paraId="348C373C" w14:textId="77777777" w:rsidR="00C00750" w:rsidRPr="00755A56" w:rsidRDefault="00C00750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022FD890" w14:textId="77777777" w:rsidR="00C00750" w:rsidRPr="00755A56" w:rsidRDefault="00C00750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093B5AD" w14:textId="77777777" w:rsidR="00C00750" w:rsidRPr="00755A56" w:rsidRDefault="00C00750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AD6B84" w14:textId="77777777" w:rsidR="00C00750" w:rsidRPr="00755A56" w:rsidRDefault="00C00750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02843C" w14:textId="77777777" w:rsidR="00C00750" w:rsidRPr="00755A56" w:rsidRDefault="00C00750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1897BE00" w14:textId="77777777" w:rsidR="00C00750" w:rsidRPr="00755A56" w:rsidRDefault="00C00750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060D56D" w14:textId="77777777" w:rsidR="00C00750" w:rsidRPr="00755A56" w:rsidRDefault="00C00750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DE87EC0" w14:textId="77777777" w:rsidR="00C00750" w:rsidRPr="00755A56" w:rsidRDefault="00C00750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B5388E2" w14:textId="77777777" w:rsidR="00C00750" w:rsidRPr="00755A56" w:rsidRDefault="00C00750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4C69" w:rsidRPr="00755A56" w14:paraId="39A7763D" w14:textId="77777777" w:rsidTr="00C00750">
        <w:tc>
          <w:tcPr>
            <w:tcW w:w="1828" w:type="pct"/>
            <w:shd w:val="clear" w:color="auto" w:fill="auto"/>
          </w:tcPr>
          <w:p w14:paraId="0EA3F088" w14:textId="25471C78" w:rsidR="005D4C69" w:rsidRPr="00755A56" w:rsidRDefault="00CD1FF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2" w:type="pct"/>
          </w:tcPr>
          <w:p w14:paraId="424F5105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7E40ED2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3197E9C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41AE4F1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16CDA2DC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9ED89F5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8D267DD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AE76201" w14:textId="77777777" w:rsidR="005D4C69" w:rsidRPr="00755A56" w:rsidRDefault="005D4C6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BCD" w:rsidRPr="00755A56" w14:paraId="1BFFBB91" w14:textId="77777777" w:rsidTr="00C00750">
        <w:tc>
          <w:tcPr>
            <w:tcW w:w="1828" w:type="pct"/>
            <w:shd w:val="clear" w:color="auto" w:fill="auto"/>
          </w:tcPr>
          <w:p w14:paraId="2E00626B" w14:textId="665D842C" w:rsidR="00C00BCD" w:rsidRPr="00755A56" w:rsidRDefault="00C00BC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2" w:type="pct"/>
          </w:tcPr>
          <w:p w14:paraId="5FCC63D5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F1ECEBA" w14:textId="5925F7C8" w:rsidR="00C00BC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20,246</w:t>
            </w:r>
          </w:p>
        </w:tc>
        <w:tc>
          <w:tcPr>
            <w:tcW w:w="145" w:type="pct"/>
          </w:tcPr>
          <w:p w14:paraId="1BED8213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A3D7D7" w14:textId="0B3558D9" w:rsidR="00C00BCD" w:rsidRPr="00755A56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D47DD3" w:rsidRPr="00755A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36" w:type="pct"/>
            <w:shd w:val="clear" w:color="auto" w:fill="auto"/>
          </w:tcPr>
          <w:p w14:paraId="059C0AC8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E564C8F" w14:textId="0009D0FF" w:rsidR="00C00BC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34,088</w:t>
            </w:r>
          </w:p>
        </w:tc>
        <w:tc>
          <w:tcPr>
            <w:tcW w:w="141" w:type="pct"/>
            <w:shd w:val="clear" w:color="auto" w:fill="auto"/>
          </w:tcPr>
          <w:p w14:paraId="5FC3EE3C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A975E0B" w14:textId="08E2B4C2" w:rsidR="00C00BCD" w:rsidRPr="00755A56" w:rsidRDefault="00534EE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28,397</w:t>
            </w:r>
          </w:p>
        </w:tc>
      </w:tr>
      <w:tr w:rsidR="00C00BCD" w:rsidRPr="00755A56" w14:paraId="10CB97AF" w14:textId="77777777" w:rsidTr="00C00750">
        <w:tc>
          <w:tcPr>
            <w:tcW w:w="1828" w:type="pct"/>
            <w:shd w:val="clear" w:color="auto" w:fill="auto"/>
          </w:tcPr>
          <w:p w14:paraId="3CCB6EFC" w14:textId="0B89EBC8" w:rsidR="00C00BCD" w:rsidRPr="00755A56" w:rsidRDefault="0010104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2" w:type="pct"/>
          </w:tcPr>
          <w:p w14:paraId="636D940F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DD5ED78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0415A0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BE4683" w14:textId="18141725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04A3C997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A794999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A093EB6" w14:textId="77777777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FB79493" w14:textId="6A807EBC" w:rsidR="00C00BCD" w:rsidRPr="00755A56" w:rsidRDefault="00C00BC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938" w:rsidRPr="00755A56" w14:paraId="0C38CD7C" w14:textId="77777777" w:rsidTr="00C00750">
        <w:tc>
          <w:tcPr>
            <w:tcW w:w="1828" w:type="pct"/>
            <w:shd w:val="clear" w:color="auto" w:fill="auto"/>
          </w:tcPr>
          <w:p w14:paraId="114613E1" w14:textId="30180A34" w:rsidR="00E63938" w:rsidRPr="00755A56" w:rsidRDefault="00E6393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2" w:type="pct"/>
          </w:tcPr>
          <w:p w14:paraId="48756492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AA019F7" w14:textId="2631B9B9" w:rsidR="00E63938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5" w:type="pct"/>
          </w:tcPr>
          <w:p w14:paraId="4B110C45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10905A" w14:textId="0ADD93C7" w:rsidR="00E63938" w:rsidRPr="00755A56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36" w:type="pct"/>
            <w:shd w:val="clear" w:color="auto" w:fill="auto"/>
          </w:tcPr>
          <w:p w14:paraId="5E7EAC01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C997E00" w14:textId="13A38175" w:rsidR="00E63938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6783A575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06F6314" w14:textId="7C3D2B73" w:rsidR="00E63938" w:rsidRPr="00755A56" w:rsidRDefault="00534EE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63938" w:rsidRPr="00755A56" w14:paraId="1310B529" w14:textId="77777777" w:rsidTr="00C00750">
        <w:tc>
          <w:tcPr>
            <w:tcW w:w="1828" w:type="pct"/>
            <w:shd w:val="clear" w:color="auto" w:fill="auto"/>
          </w:tcPr>
          <w:p w14:paraId="1FADA9AE" w14:textId="254C2889" w:rsidR="00E63938" w:rsidRPr="00755A56" w:rsidRDefault="00E6393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64534CA7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AB097B4" w14:textId="3357FE6B" w:rsidR="00E63938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5" w:type="pct"/>
          </w:tcPr>
          <w:p w14:paraId="13B8C9F5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286F42" w14:textId="5D2CC7A1" w:rsidR="00E63938" w:rsidRPr="00755A56" w:rsidRDefault="00D47DD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6" w:type="pct"/>
            <w:shd w:val="clear" w:color="auto" w:fill="auto"/>
          </w:tcPr>
          <w:p w14:paraId="3140F3BF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3D3A5C7" w14:textId="02AA2F8A" w:rsidR="00E63938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98B9066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A2F4902" w14:textId="51B8C4BA" w:rsidR="00E63938" w:rsidRPr="00755A56" w:rsidRDefault="00534EE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3938" w:rsidRPr="00755A56" w14:paraId="1D190C7B" w14:textId="77777777" w:rsidTr="00C00750">
        <w:tc>
          <w:tcPr>
            <w:tcW w:w="1828" w:type="pct"/>
            <w:shd w:val="clear" w:color="auto" w:fill="auto"/>
          </w:tcPr>
          <w:p w14:paraId="3256CD07" w14:textId="75BBD9B9" w:rsidR="00E63938" w:rsidRPr="00755A56" w:rsidRDefault="00E6393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47046587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EB7B9AC" w14:textId="51C821F7" w:rsidR="00E63938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395AB5DB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7FF5924" w14:textId="19F357C3" w:rsidR="00E63938" w:rsidRPr="00755A56" w:rsidRDefault="00D47DD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14:paraId="4A0B97F7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9D1A90F" w14:textId="55EE6D95" w:rsidR="00E63938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B4F857B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4C0A223" w14:textId="385FE76A" w:rsidR="00E63938" w:rsidRPr="00755A56" w:rsidRDefault="00534EE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3938" w:rsidRPr="00755A56" w14:paraId="2A77B56E" w14:textId="77777777" w:rsidTr="00870C4F">
        <w:tc>
          <w:tcPr>
            <w:tcW w:w="1828" w:type="pct"/>
            <w:shd w:val="clear" w:color="auto" w:fill="auto"/>
          </w:tcPr>
          <w:p w14:paraId="1721A6E2" w14:textId="429C72C3" w:rsidR="00E63938" w:rsidRPr="00755A56" w:rsidRDefault="00E6393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010BD76A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E53B089" w14:textId="05CBEB6F" w:rsidR="00E63938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BA845FF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1921EDA" w14:textId="277A9960" w:rsidR="00E63938" w:rsidRPr="00755A56" w:rsidRDefault="00D47DD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0DB67B86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CAD6D91" w14:textId="36EEDA79" w:rsidR="00E63938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4511BC3" w14:textId="77777777" w:rsidR="00E63938" w:rsidRPr="00755A56" w:rsidRDefault="00E6393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06A2B147" w14:textId="523DB129" w:rsidR="00E63938" w:rsidRPr="00755A56" w:rsidRDefault="00534EE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B7E" w:rsidRPr="00755A56" w14:paraId="363A2F53" w14:textId="77777777" w:rsidTr="00870C4F">
        <w:tc>
          <w:tcPr>
            <w:tcW w:w="1828" w:type="pct"/>
            <w:shd w:val="clear" w:color="auto" w:fill="auto"/>
          </w:tcPr>
          <w:p w14:paraId="4AE0737D" w14:textId="3C418F91" w:rsidR="00724B7E" w:rsidRPr="00755A56" w:rsidRDefault="00724B7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1FBB6565" w14:textId="77777777" w:rsidR="00724B7E" w:rsidRPr="00755A56" w:rsidRDefault="00724B7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D8524" w14:textId="780183BC" w:rsidR="00724B7E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20,337</w:t>
            </w:r>
          </w:p>
        </w:tc>
        <w:tc>
          <w:tcPr>
            <w:tcW w:w="145" w:type="pct"/>
          </w:tcPr>
          <w:p w14:paraId="3459B1C9" w14:textId="77777777" w:rsidR="00724B7E" w:rsidRPr="00755A56" w:rsidRDefault="00724B7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00641A9" w14:textId="43E3A90D" w:rsidR="00724B7E" w:rsidRPr="00755A56" w:rsidRDefault="00D47DD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18,070</w:t>
            </w:r>
          </w:p>
        </w:tc>
        <w:tc>
          <w:tcPr>
            <w:tcW w:w="136" w:type="pct"/>
            <w:shd w:val="clear" w:color="auto" w:fill="auto"/>
          </w:tcPr>
          <w:p w14:paraId="3B11E1D6" w14:textId="77777777" w:rsidR="00724B7E" w:rsidRPr="00755A56" w:rsidRDefault="00724B7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1A8E2" w14:textId="2A06FA37" w:rsidR="00724B7E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34,091</w:t>
            </w:r>
          </w:p>
        </w:tc>
        <w:tc>
          <w:tcPr>
            <w:tcW w:w="141" w:type="pct"/>
            <w:shd w:val="clear" w:color="auto" w:fill="auto"/>
          </w:tcPr>
          <w:p w14:paraId="1888AD49" w14:textId="77777777" w:rsidR="00724B7E" w:rsidRPr="00755A56" w:rsidRDefault="00724B7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C926D" w14:textId="23FC952C" w:rsidR="00724B7E" w:rsidRPr="00755A56" w:rsidRDefault="00534EE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28,398</w:t>
            </w:r>
          </w:p>
        </w:tc>
      </w:tr>
    </w:tbl>
    <w:p w14:paraId="2F7C2B63" w14:textId="29F285D1" w:rsidR="00755A56" w:rsidRDefault="00755A56" w:rsidP="00755A56">
      <w:pPr>
        <w:rPr>
          <w:rFonts w:asciiTheme="majorBidi" w:hAnsiTheme="majorBidi" w:cstheme="majorBidi"/>
          <w:sz w:val="30"/>
          <w:szCs w:val="30"/>
        </w:rPr>
      </w:pPr>
    </w:p>
    <w:p w14:paraId="580461CA" w14:textId="77777777" w:rsidR="00755A56" w:rsidRDefault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9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450"/>
        <w:gridCol w:w="1077"/>
        <w:gridCol w:w="272"/>
        <w:gridCol w:w="1099"/>
        <w:gridCol w:w="254"/>
        <w:gridCol w:w="1083"/>
        <w:gridCol w:w="263"/>
        <w:gridCol w:w="1076"/>
      </w:tblGrid>
      <w:tr w:rsidR="007B2331" w:rsidRPr="00755A56" w14:paraId="41B0CB15" w14:textId="77777777" w:rsidTr="00AF67EA">
        <w:trPr>
          <w:tblHeader/>
        </w:trPr>
        <w:tc>
          <w:tcPr>
            <w:tcW w:w="1902" w:type="pct"/>
          </w:tcPr>
          <w:p w14:paraId="54061C0B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" w:type="pct"/>
          </w:tcPr>
          <w:p w14:paraId="096EB175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769A98B6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3E17BB3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1C5345FD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2331" w:rsidRPr="00755A56" w14:paraId="0A09799C" w14:textId="77777777" w:rsidTr="00AF67EA">
        <w:trPr>
          <w:tblHeader/>
        </w:trPr>
        <w:tc>
          <w:tcPr>
            <w:tcW w:w="1902" w:type="pct"/>
          </w:tcPr>
          <w:p w14:paraId="366BCC1B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pct"/>
          </w:tcPr>
          <w:p w14:paraId="6081FBBA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5A2F931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</w:tcPr>
          <w:p w14:paraId="083EB8DA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694633F9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4544BAD0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8BF91DB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684B65A8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F87DBD6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B2331" w:rsidRPr="00755A56" w14:paraId="42D61BE5" w14:textId="77777777" w:rsidTr="00AF67EA">
        <w:trPr>
          <w:tblHeader/>
        </w:trPr>
        <w:tc>
          <w:tcPr>
            <w:tcW w:w="1902" w:type="pct"/>
          </w:tcPr>
          <w:p w14:paraId="288B197C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pct"/>
          </w:tcPr>
          <w:p w14:paraId="7B5D6C48" w14:textId="51AFE8AF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4A0FF5E0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6158659E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73F5709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73FAB8AD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48BBED4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3024C021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CEB883C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B2331" w:rsidRPr="00755A56" w14:paraId="19078CC4" w14:textId="77777777" w:rsidTr="00AF67EA">
        <w:trPr>
          <w:tblHeader/>
        </w:trPr>
        <w:tc>
          <w:tcPr>
            <w:tcW w:w="1902" w:type="pct"/>
          </w:tcPr>
          <w:p w14:paraId="2AF8FF94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" w:type="pct"/>
          </w:tcPr>
          <w:p w14:paraId="2D718D02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49" w:type="pct"/>
            <w:gridSpan w:val="7"/>
          </w:tcPr>
          <w:p w14:paraId="783B6110" w14:textId="77777777" w:rsidR="007B2331" w:rsidRPr="00755A56" w:rsidRDefault="007B23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2B6D" w:rsidRPr="00755A56" w14:paraId="58E321F0" w14:textId="77777777" w:rsidTr="00AF67EA">
        <w:tc>
          <w:tcPr>
            <w:tcW w:w="1902" w:type="pct"/>
            <w:shd w:val="clear" w:color="auto" w:fill="auto"/>
          </w:tcPr>
          <w:p w14:paraId="6CA9BC88" w14:textId="58C9E73B" w:rsidR="007E2B6D" w:rsidRPr="00755A56" w:rsidRDefault="00D47DD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0" w:type="pct"/>
          </w:tcPr>
          <w:p w14:paraId="46B298B4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C990F6D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6F1A0DD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EB51714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443171C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CDA5388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EC35164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61619A8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2B6D" w:rsidRPr="00755A56" w14:paraId="023F76D6" w14:textId="77777777" w:rsidTr="00AF67EA">
        <w:tc>
          <w:tcPr>
            <w:tcW w:w="1902" w:type="pct"/>
            <w:shd w:val="clear" w:color="auto" w:fill="auto"/>
          </w:tcPr>
          <w:p w14:paraId="5EC6E6EA" w14:textId="2D6C1ACA" w:rsidR="007E2B6D" w:rsidRPr="00755A56" w:rsidRDefault="007E2B6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250" w:type="pct"/>
          </w:tcPr>
          <w:p w14:paraId="0F95842A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5FBFAF9" w14:textId="56C11D86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40,634</w:t>
            </w:r>
          </w:p>
        </w:tc>
        <w:tc>
          <w:tcPr>
            <w:tcW w:w="151" w:type="pct"/>
          </w:tcPr>
          <w:p w14:paraId="5ED819BE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23606E75" w14:textId="5745C712" w:rsidR="007E2B6D" w:rsidRPr="00755A56" w:rsidRDefault="00A65C4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31,357</w:t>
            </w:r>
          </w:p>
        </w:tc>
        <w:tc>
          <w:tcPr>
            <w:tcW w:w="141" w:type="pct"/>
            <w:shd w:val="clear" w:color="auto" w:fill="auto"/>
          </w:tcPr>
          <w:p w14:paraId="457A4F94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04BA8C7" w14:textId="25C85EA6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6,523</w:t>
            </w:r>
          </w:p>
        </w:tc>
        <w:tc>
          <w:tcPr>
            <w:tcW w:w="146" w:type="pct"/>
            <w:shd w:val="clear" w:color="auto" w:fill="auto"/>
          </w:tcPr>
          <w:p w14:paraId="71967CC2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53D0D99" w14:textId="4717BA35" w:rsidR="007E2B6D" w:rsidRPr="00755A56" w:rsidRDefault="003B44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3,615</w:t>
            </w:r>
          </w:p>
        </w:tc>
      </w:tr>
      <w:tr w:rsidR="007E2B6D" w:rsidRPr="00755A56" w14:paraId="4A3FA347" w14:textId="77777777" w:rsidTr="00AF67EA">
        <w:tc>
          <w:tcPr>
            <w:tcW w:w="1902" w:type="pct"/>
            <w:shd w:val="clear" w:color="auto" w:fill="auto"/>
          </w:tcPr>
          <w:p w14:paraId="1C99E136" w14:textId="77777777" w:rsidR="007E2B6D" w:rsidRPr="00755A56" w:rsidRDefault="007E2B6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250" w:type="pct"/>
          </w:tcPr>
          <w:p w14:paraId="5661931B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8555F60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E38EDA4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6901B1E0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111BD9D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0A3DE58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9959330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A3C66C7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2B6D" w:rsidRPr="00755A56" w14:paraId="60FC0C28" w14:textId="77777777" w:rsidTr="00AF67EA">
        <w:tc>
          <w:tcPr>
            <w:tcW w:w="1902" w:type="pct"/>
            <w:shd w:val="clear" w:color="auto" w:fill="auto"/>
          </w:tcPr>
          <w:p w14:paraId="0667C379" w14:textId="77777777" w:rsidR="007E2B6D" w:rsidRPr="00755A56" w:rsidRDefault="007E2B6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50" w:type="pct"/>
          </w:tcPr>
          <w:p w14:paraId="55C2A2EA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6F0E06C" w14:textId="7DF4FA36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1,250</w:t>
            </w:r>
          </w:p>
        </w:tc>
        <w:tc>
          <w:tcPr>
            <w:tcW w:w="151" w:type="pct"/>
          </w:tcPr>
          <w:p w14:paraId="01DE5AEB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A528804" w14:textId="32A4CED4" w:rsidR="007E2B6D" w:rsidRPr="00755A56" w:rsidRDefault="00A65C4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1,074</w:t>
            </w:r>
          </w:p>
        </w:tc>
        <w:tc>
          <w:tcPr>
            <w:tcW w:w="141" w:type="pct"/>
            <w:shd w:val="clear" w:color="auto" w:fill="auto"/>
          </w:tcPr>
          <w:p w14:paraId="5B38E675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0EE01A7" w14:textId="12E3D6B5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35C233C4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648C6B5" w14:textId="539959E9" w:rsidR="007E2B6D" w:rsidRPr="00755A56" w:rsidRDefault="003B44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7E2B6D" w:rsidRPr="00755A56" w14:paraId="43DCC7CF" w14:textId="77777777" w:rsidTr="00AF67EA">
        <w:tc>
          <w:tcPr>
            <w:tcW w:w="1902" w:type="pct"/>
            <w:shd w:val="clear" w:color="auto" w:fill="auto"/>
          </w:tcPr>
          <w:p w14:paraId="406B44DB" w14:textId="77777777" w:rsidR="007E2B6D" w:rsidRPr="00755A56" w:rsidRDefault="007E2B6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pct"/>
          </w:tcPr>
          <w:p w14:paraId="6E3D55BB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20ECE69" w14:textId="59D3DE59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51" w:type="pct"/>
          </w:tcPr>
          <w:p w14:paraId="4D116624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2F883E4F" w14:textId="27821415" w:rsidR="007E2B6D" w:rsidRPr="00755A56" w:rsidRDefault="00A65C4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1" w:type="pct"/>
            <w:shd w:val="clear" w:color="auto" w:fill="auto"/>
          </w:tcPr>
          <w:p w14:paraId="18CB1E44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354C7B5" w14:textId="49B08D68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67E3CA7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3E99A99" w14:textId="2282811A" w:rsidR="007E2B6D" w:rsidRPr="00AF67EA" w:rsidRDefault="003B44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F67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2B6D" w:rsidRPr="00755A56" w14:paraId="3135E038" w14:textId="77777777" w:rsidTr="00AF67EA">
        <w:tc>
          <w:tcPr>
            <w:tcW w:w="1902" w:type="pct"/>
            <w:shd w:val="clear" w:color="auto" w:fill="auto"/>
          </w:tcPr>
          <w:p w14:paraId="07EA1D14" w14:textId="77777777" w:rsidR="007E2B6D" w:rsidRPr="00755A56" w:rsidRDefault="007E2B6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pct"/>
          </w:tcPr>
          <w:p w14:paraId="3B6A49AE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79961A3" w14:textId="6F659492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51" w:type="pct"/>
          </w:tcPr>
          <w:p w14:paraId="5243AAB7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8F91C1B" w14:textId="0E100FFA" w:rsidR="007E2B6D" w:rsidRPr="00755A56" w:rsidRDefault="00A65C4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1" w:type="pct"/>
            <w:shd w:val="clear" w:color="auto" w:fill="auto"/>
          </w:tcPr>
          <w:p w14:paraId="57B7E151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44BD264" w14:textId="152DBCB4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BD32ABC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F1B310E" w14:textId="039F8450" w:rsidR="007E2B6D" w:rsidRPr="00AF67EA" w:rsidRDefault="003B44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F67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2B6D" w:rsidRPr="00755A56" w14:paraId="5E4E3D94" w14:textId="77777777" w:rsidTr="00AF67EA">
        <w:tc>
          <w:tcPr>
            <w:tcW w:w="1902" w:type="pct"/>
            <w:shd w:val="clear" w:color="auto" w:fill="auto"/>
          </w:tcPr>
          <w:p w14:paraId="7AE7A107" w14:textId="77777777" w:rsidR="007E2B6D" w:rsidRPr="00755A56" w:rsidRDefault="007E2B6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pct"/>
          </w:tcPr>
          <w:p w14:paraId="23197DD5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23FD2AA0" w14:textId="63F02B5F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51" w:type="pct"/>
          </w:tcPr>
          <w:p w14:paraId="4258F239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9515417" w14:textId="36B6090C" w:rsidR="007E2B6D" w:rsidRPr="00755A56" w:rsidRDefault="00A65C4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41" w:type="pct"/>
            <w:shd w:val="clear" w:color="auto" w:fill="auto"/>
          </w:tcPr>
          <w:p w14:paraId="7013D8F5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447730B4" w14:textId="07832F6A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6" w:type="pct"/>
            <w:shd w:val="clear" w:color="auto" w:fill="auto"/>
          </w:tcPr>
          <w:p w14:paraId="2B94536A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7450E42B" w14:textId="33FACA2E" w:rsidR="007E2B6D" w:rsidRPr="00755A56" w:rsidRDefault="003B44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7E2B6D" w:rsidRPr="00755A56" w14:paraId="3EFF1EDF" w14:textId="77777777" w:rsidTr="00AF67EA">
        <w:tc>
          <w:tcPr>
            <w:tcW w:w="1902" w:type="pct"/>
            <w:shd w:val="clear" w:color="auto" w:fill="auto"/>
          </w:tcPr>
          <w:p w14:paraId="7A9D4F9F" w14:textId="77777777" w:rsidR="007E2B6D" w:rsidRPr="00755A56" w:rsidRDefault="007E2B6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0" w:type="pct"/>
          </w:tcPr>
          <w:p w14:paraId="00048672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8A6644F" w14:textId="22DA7E51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42,071</w:t>
            </w:r>
          </w:p>
        </w:tc>
        <w:tc>
          <w:tcPr>
            <w:tcW w:w="151" w:type="pct"/>
          </w:tcPr>
          <w:p w14:paraId="3262FA93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A33B2DF" w14:textId="36E850A9" w:rsidR="007E2B6D" w:rsidRPr="00755A56" w:rsidRDefault="00A65C4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32,619</w:t>
            </w:r>
          </w:p>
        </w:tc>
        <w:tc>
          <w:tcPr>
            <w:tcW w:w="141" w:type="pct"/>
            <w:shd w:val="clear" w:color="auto" w:fill="auto"/>
          </w:tcPr>
          <w:p w14:paraId="4C61C3D7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DA2FD19" w14:textId="794BE0EF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6,543</w:t>
            </w:r>
          </w:p>
        </w:tc>
        <w:tc>
          <w:tcPr>
            <w:tcW w:w="146" w:type="pct"/>
            <w:shd w:val="clear" w:color="auto" w:fill="auto"/>
          </w:tcPr>
          <w:p w14:paraId="50D49ACC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7436179" w14:textId="5CEB69A8" w:rsidR="007E2B6D" w:rsidRPr="00755A56" w:rsidRDefault="00A13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3,965</w:t>
            </w:r>
          </w:p>
        </w:tc>
      </w:tr>
      <w:tr w:rsidR="007E2B6D" w:rsidRPr="00755A56" w14:paraId="3053D9E5" w14:textId="77777777" w:rsidTr="00AF67EA">
        <w:tc>
          <w:tcPr>
            <w:tcW w:w="1902" w:type="pct"/>
            <w:shd w:val="clear" w:color="auto" w:fill="auto"/>
          </w:tcPr>
          <w:p w14:paraId="5C502887" w14:textId="089EF0D0" w:rsidR="007E2B6D" w:rsidRPr="00755A56" w:rsidRDefault="007E2B6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3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0" w:type="pct"/>
          </w:tcPr>
          <w:p w14:paraId="0A2FA2E1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516D" w14:textId="332CB5A1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151" w:type="pct"/>
          </w:tcPr>
          <w:p w14:paraId="68A8AB92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29CAEC3D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59EB9" w14:textId="170E1E5B" w:rsidR="007E2B6D" w:rsidRPr="00755A56" w:rsidRDefault="005E6A95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(149)</w:t>
            </w:r>
          </w:p>
        </w:tc>
        <w:tc>
          <w:tcPr>
            <w:tcW w:w="141" w:type="pct"/>
            <w:shd w:val="clear" w:color="auto" w:fill="auto"/>
          </w:tcPr>
          <w:p w14:paraId="663712BF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06AC" w14:textId="7E9C1043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6" w:type="pct"/>
            <w:shd w:val="clear" w:color="auto" w:fill="auto"/>
          </w:tcPr>
          <w:p w14:paraId="7927D3CA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07F4EE63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6A0522" w14:textId="396169F3" w:rsidR="007E2B6D" w:rsidRPr="00755A56" w:rsidRDefault="003B44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7E2B6D" w:rsidRPr="00755A56" w14:paraId="0329F58A" w14:textId="77777777" w:rsidTr="00AF67EA">
        <w:tc>
          <w:tcPr>
            <w:tcW w:w="1902" w:type="pct"/>
            <w:shd w:val="clear" w:color="auto" w:fill="auto"/>
          </w:tcPr>
          <w:p w14:paraId="1BDAF94A" w14:textId="77777777" w:rsidR="007E2B6D" w:rsidRPr="00755A56" w:rsidRDefault="007E2B6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0" w:type="pct"/>
          </w:tcPr>
          <w:p w14:paraId="3A9A5038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440FF" w14:textId="2B6CBDC7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62,249</w:t>
            </w:r>
          </w:p>
        </w:tc>
        <w:tc>
          <w:tcPr>
            <w:tcW w:w="151" w:type="pct"/>
          </w:tcPr>
          <w:p w14:paraId="373E4982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6B96D604" w14:textId="4A50E6FF" w:rsidR="007E2B6D" w:rsidRPr="00755A56" w:rsidRDefault="005E6A95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50,540</w:t>
            </w:r>
          </w:p>
        </w:tc>
        <w:tc>
          <w:tcPr>
            <w:tcW w:w="141" w:type="pct"/>
            <w:shd w:val="clear" w:color="auto" w:fill="auto"/>
          </w:tcPr>
          <w:p w14:paraId="149D56D6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8FB1F" w14:textId="6D16D647" w:rsidR="007E2B6D" w:rsidRPr="00755A56" w:rsidRDefault="00841E8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40,615</w:t>
            </w:r>
          </w:p>
        </w:tc>
        <w:tc>
          <w:tcPr>
            <w:tcW w:w="146" w:type="pct"/>
            <w:shd w:val="clear" w:color="auto" w:fill="auto"/>
          </w:tcPr>
          <w:p w14:paraId="2066DAFC" w14:textId="77777777" w:rsidR="007E2B6D" w:rsidRPr="00755A56" w:rsidRDefault="007E2B6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BBFCE" w14:textId="647F54EC" w:rsidR="007E2B6D" w:rsidRPr="00755A56" w:rsidRDefault="005E6A95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32,344</w:t>
            </w:r>
          </w:p>
        </w:tc>
      </w:tr>
    </w:tbl>
    <w:p w14:paraId="170D19C5" w14:textId="77777777" w:rsidR="00F31355" w:rsidRPr="00474A4B" w:rsidRDefault="00F3135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6A1353F2" w14:textId="10BB937C" w:rsidR="00170DD7" w:rsidRPr="00474A4B" w:rsidRDefault="00E66ED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474A4B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474A4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74A4B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474A4B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813D79" w:rsidRPr="00474A4B">
        <w:rPr>
          <w:rFonts w:asciiTheme="majorBidi" w:hAnsiTheme="majorBidi" w:cstheme="majorBidi"/>
          <w:sz w:val="30"/>
          <w:szCs w:val="30"/>
        </w:rPr>
        <w:t>7</w:t>
      </w:r>
      <w:r w:rsidRPr="00474A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A4B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474A4B">
        <w:rPr>
          <w:rFonts w:asciiTheme="majorBidi" w:hAnsiTheme="majorBidi" w:cstheme="majorBidi"/>
          <w:sz w:val="30"/>
          <w:szCs w:val="30"/>
        </w:rPr>
        <w:t>135</w:t>
      </w:r>
      <w:r w:rsidRPr="00474A4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2CF16721" w14:textId="16E6AA24" w:rsidR="00B61540" w:rsidRPr="00474A4B" w:rsidRDefault="00B6154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F504ADE" w14:textId="7811B5A5" w:rsidR="00DF71B1" w:rsidRPr="00755A56" w:rsidRDefault="00DF71B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</w:t>
      </w:r>
      <w:r w:rsidR="00BB06DE" w:rsidRPr="00755A56">
        <w:rPr>
          <w:rFonts w:asciiTheme="majorBidi" w:hAnsiTheme="majorBidi" w:cstheme="majorBidi" w:hint="cs"/>
          <w:b/>
          <w:bCs/>
          <w:sz w:val="30"/>
          <w:szCs w:val="30"/>
          <w:cs/>
        </w:rPr>
        <w:t>ย่อย</w:t>
      </w:r>
      <w:r w:rsidR="004762B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82185" w:rsidRPr="00F82185">
        <w:rPr>
          <w:rFonts w:asciiTheme="majorBidi" w:hAnsiTheme="majorBidi" w:hint="cs"/>
          <w:b/>
          <w:bCs/>
          <w:sz w:val="30"/>
          <w:szCs w:val="30"/>
          <w:cs/>
        </w:rPr>
        <w:t>การร่วมค้า</w:t>
      </w:r>
      <w:r w:rsidR="00F82185" w:rsidRPr="00F82185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F82185" w:rsidRPr="00F82185">
        <w:rPr>
          <w:rFonts w:asciiTheme="majorBidi" w:hAnsiTheme="majorBidi" w:hint="cs"/>
          <w:b/>
          <w:bCs/>
          <w:sz w:val="30"/>
          <w:szCs w:val="30"/>
          <w:cs/>
        </w:rPr>
        <w:t>และบริษัทร่วม</w:t>
      </w:r>
    </w:p>
    <w:p w14:paraId="7FDD34D6" w14:textId="77777777" w:rsidR="0005396A" w:rsidRPr="00755A56" w:rsidRDefault="0005396A" w:rsidP="00755A56">
      <w:pPr>
        <w:tabs>
          <w:tab w:val="clear" w:pos="454"/>
          <w:tab w:val="left" w:pos="-3402"/>
          <w:tab w:val="left" w:pos="-3261"/>
          <w:tab w:val="left" w:pos="-311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57"/>
        <w:gridCol w:w="884"/>
        <w:gridCol w:w="1444"/>
        <w:gridCol w:w="238"/>
        <w:gridCol w:w="1377"/>
      </w:tblGrid>
      <w:tr w:rsidR="00B341EF" w:rsidRPr="00755A56" w14:paraId="20695BCF" w14:textId="77777777" w:rsidTr="00C00750">
        <w:trPr>
          <w:tblHeader/>
        </w:trPr>
        <w:tc>
          <w:tcPr>
            <w:tcW w:w="2809" w:type="pct"/>
          </w:tcPr>
          <w:p w14:paraId="2D46B71A" w14:textId="77777777" w:rsidR="002856AE" w:rsidRPr="00755A56" w:rsidRDefault="002856A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92D60C7" w14:textId="79EE6913" w:rsidR="00FD5668" w:rsidRPr="00755A56" w:rsidRDefault="002856A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55A5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55A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755A5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91" w:type="pct"/>
          </w:tcPr>
          <w:p w14:paraId="66E74115" w14:textId="77777777" w:rsidR="00FD5668" w:rsidRPr="00755A56" w:rsidRDefault="00FD56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116796A6" w14:textId="6D5948DE" w:rsidR="00FD5668" w:rsidRPr="00755A56" w:rsidRDefault="00FD56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4E0B08F0" w14:textId="77777777" w:rsidR="00FD5668" w:rsidRPr="00755A56" w:rsidRDefault="00FD56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</w:tcPr>
          <w:p w14:paraId="1862C697" w14:textId="14B358BC" w:rsidR="00FD5668" w:rsidRPr="00755A56" w:rsidRDefault="00FD56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46A5C" w:rsidRPr="00755A56">
              <w:rPr>
                <w:b/>
                <w:bCs/>
                <w:sz w:val="30"/>
                <w:szCs w:val="30"/>
              </w:rPr>
              <w:br/>
            </w:r>
            <w:r w:rsidR="004A29F5" w:rsidRPr="00755A56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25D" w:rsidRPr="00755A56" w14:paraId="53F77095" w14:textId="77777777" w:rsidTr="00C00750">
        <w:trPr>
          <w:trHeight w:val="344"/>
          <w:tblHeader/>
        </w:trPr>
        <w:tc>
          <w:tcPr>
            <w:tcW w:w="2809" w:type="pct"/>
          </w:tcPr>
          <w:p w14:paraId="26DD0372" w14:textId="77777777" w:rsidR="00FF725D" w:rsidRPr="00755A56" w:rsidRDefault="00FF725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51D902B3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9" w:type="pct"/>
            <w:gridSpan w:val="3"/>
          </w:tcPr>
          <w:p w14:paraId="11E9DE07" w14:textId="689097B3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41EF" w:rsidRPr="00755A56" w14:paraId="765C834E" w14:textId="77777777" w:rsidTr="000A5740">
        <w:trPr>
          <w:trHeight w:val="344"/>
        </w:trPr>
        <w:tc>
          <w:tcPr>
            <w:tcW w:w="2809" w:type="pct"/>
          </w:tcPr>
          <w:p w14:paraId="04F3DC95" w14:textId="77777777" w:rsidR="00FF725D" w:rsidRPr="00755A56" w:rsidRDefault="00FF725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1" w:type="pct"/>
          </w:tcPr>
          <w:p w14:paraId="54ACD0CB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2AB1B28D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E1BA5E2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05B7C711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132" w:rsidRPr="00755A56" w14:paraId="7184932A" w14:textId="77777777" w:rsidTr="000A5740">
        <w:tc>
          <w:tcPr>
            <w:tcW w:w="2809" w:type="pct"/>
          </w:tcPr>
          <w:p w14:paraId="3813BEDC" w14:textId="0661B305" w:rsidR="00E30132" w:rsidRPr="00755A56" w:rsidRDefault="00E3013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 จีซี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เวนเจอร์ส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91" w:type="pct"/>
          </w:tcPr>
          <w:p w14:paraId="688DBD02" w14:textId="77777777" w:rsidR="00E30132" w:rsidRPr="00755A56" w:rsidRDefault="00E30132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2098F3AF" w14:textId="55A8DFB3" w:rsidR="00E30132" w:rsidRPr="00755A56" w:rsidRDefault="00E30132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5A5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26C94104" w14:textId="77777777" w:rsidR="00E30132" w:rsidRPr="00755A56" w:rsidRDefault="00E3013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11CFF206" w14:textId="3872F246" w:rsidR="00E30132" w:rsidRPr="00755A56" w:rsidRDefault="003E4DE2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4DE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94</w:t>
            </w:r>
          </w:p>
        </w:tc>
      </w:tr>
      <w:tr w:rsidR="00E30132" w:rsidRPr="00755A56" w14:paraId="4ECC73D8" w14:textId="77777777" w:rsidTr="000A5740">
        <w:tc>
          <w:tcPr>
            <w:tcW w:w="2809" w:type="pct"/>
          </w:tcPr>
          <w:p w14:paraId="782E4563" w14:textId="14D96ADE" w:rsidR="00E30132" w:rsidRPr="00755A56" w:rsidRDefault="00E3013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เพิ่มทุนใน </w:t>
            </w:r>
            <w:r w:rsidRPr="00755A56">
              <w:rPr>
                <w:rFonts w:asciiTheme="majorBidi" w:hAnsiTheme="majorBidi"/>
                <w:sz w:val="30"/>
                <w:szCs w:val="30"/>
              </w:rPr>
              <w:t>PTTGC America Corporation</w:t>
            </w:r>
          </w:p>
        </w:tc>
        <w:tc>
          <w:tcPr>
            <w:tcW w:w="491" w:type="pct"/>
          </w:tcPr>
          <w:p w14:paraId="2228E0CD" w14:textId="77777777" w:rsidR="00E30132" w:rsidRPr="00755A56" w:rsidRDefault="00E30132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1544D970" w14:textId="2AA49178" w:rsidR="00E30132" w:rsidRPr="00755A56" w:rsidRDefault="00E30132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5A5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0D5663AD" w14:textId="77777777" w:rsidR="00E30132" w:rsidRPr="00755A56" w:rsidRDefault="00E3013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463A89FC" w14:textId="25A539DE" w:rsidR="00E30132" w:rsidRPr="00755A56" w:rsidRDefault="003E4DE2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4DE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39</w:t>
            </w:r>
          </w:p>
        </w:tc>
      </w:tr>
      <w:tr w:rsidR="009C321F" w:rsidRPr="00755A56" w14:paraId="3FF44E35" w14:textId="77777777" w:rsidTr="000A5740">
        <w:tc>
          <w:tcPr>
            <w:tcW w:w="2809" w:type="pct"/>
          </w:tcPr>
          <w:p w14:paraId="0915ECFD" w14:textId="77777777" w:rsidR="009C321F" w:rsidRPr="00F04A2D" w:rsidRDefault="009C321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29315677" w14:textId="77777777" w:rsidR="009C321F" w:rsidRPr="00755A56" w:rsidRDefault="009C321F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pct"/>
          </w:tcPr>
          <w:p w14:paraId="64CEE1AE" w14:textId="77777777" w:rsidR="009C321F" w:rsidRPr="00755A56" w:rsidRDefault="009C321F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2" w:type="pct"/>
          </w:tcPr>
          <w:p w14:paraId="6FB4B0DE" w14:textId="77777777" w:rsidR="009C321F" w:rsidRPr="00755A56" w:rsidRDefault="009C321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pct"/>
          </w:tcPr>
          <w:p w14:paraId="01F21AA1" w14:textId="77777777" w:rsidR="009C321F" w:rsidRPr="00755A56" w:rsidRDefault="009C321F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0460C8" w:rsidRPr="00755A56" w14:paraId="5EF776AB" w14:textId="77777777" w:rsidTr="000A5740">
        <w:tc>
          <w:tcPr>
            <w:tcW w:w="2809" w:type="pct"/>
          </w:tcPr>
          <w:p w14:paraId="0B198237" w14:textId="67EB1430" w:rsidR="000460C8" w:rsidRPr="00755A56" w:rsidRDefault="00F17DBA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A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1" w:type="pct"/>
          </w:tcPr>
          <w:p w14:paraId="6CA52310" w14:textId="77777777" w:rsidR="000460C8" w:rsidRPr="00755A56" w:rsidRDefault="000460C8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163F07AA" w14:textId="77777777" w:rsidR="000460C8" w:rsidRPr="00755A56" w:rsidRDefault="000460C8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0B15B923" w14:textId="77777777" w:rsidR="000460C8" w:rsidRPr="00755A56" w:rsidRDefault="000460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5B6C25EA" w14:textId="77777777" w:rsidR="000460C8" w:rsidRPr="00755A56" w:rsidRDefault="000460C8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0132" w:rsidRPr="00755A56" w14:paraId="613DF64C" w14:textId="77777777" w:rsidTr="000A5740">
        <w:tc>
          <w:tcPr>
            <w:tcW w:w="2809" w:type="pct"/>
          </w:tcPr>
          <w:p w14:paraId="0BECBB63" w14:textId="1456DBF9" w:rsidR="00E30132" w:rsidRPr="00755A56" w:rsidRDefault="00EE06C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ซื้อเงินลง</w:t>
            </w:r>
            <w:r w:rsidR="00E30132" w:rsidRPr="00755A56">
              <w:rPr>
                <w:rFonts w:asciiTheme="majorBidi" w:hAnsiTheme="majorBidi" w:hint="cs"/>
                <w:sz w:val="30"/>
                <w:szCs w:val="30"/>
                <w:cs/>
              </w:rPr>
              <w:t>ทุน</w:t>
            </w: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เพิ่ม</w:t>
            </w:r>
            <w:r w:rsidR="00E30132" w:rsidRPr="00755A56">
              <w:rPr>
                <w:rFonts w:asciiTheme="majorBidi" w:hAnsiTheme="majorBidi" w:hint="cs"/>
                <w:sz w:val="30"/>
                <w:szCs w:val="30"/>
                <w:cs/>
              </w:rPr>
              <w:t>ในบริษัท วีนิไทย</w:t>
            </w:r>
            <w:r w:rsidR="00E30132" w:rsidRPr="00755A5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30132" w:rsidRPr="00755A56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="00E30132" w:rsidRPr="00755A56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E30132" w:rsidRPr="00755A56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="00E30132" w:rsidRPr="00755A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91" w:type="pct"/>
          </w:tcPr>
          <w:p w14:paraId="13DD89FA" w14:textId="77777777" w:rsidR="00E30132" w:rsidRPr="00755A56" w:rsidRDefault="00E30132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3502FA76" w14:textId="1D3BDA19" w:rsidR="00E30132" w:rsidRPr="00755A56" w:rsidRDefault="00E30132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5,895</w:t>
            </w:r>
          </w:p>
        </w:tc>
        <w:tc>
          <w:tcPr>
            <w:tcW w:w="132" w:type="pct"/>
          </w:tcPr>
          <w:p w14:paraId="4E4F5503" w14:textId="77777777" w:rsidR="00E30132" w:rsidRPr="00755A56" w:rsidRDefault="00E3013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547D2D41" w14:textId="1C2AA77C" w:rsidR="00E30132" w:rsidRPr="00755A56" w:rsidRDefault="00E30132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5,895</w:t>
            </w:r>
          </w:p>
        </w:tc>
      </w:tr>
      <w:tr w:rsidR="004F749C" w:rsidRPr="00755A56" w14:paraId="6BC4F695" w14:textId="77777777" w:rsidTr="000A5740">
        <w:tc>
          <w:tcPr>
            <w:tcW w:w="2809" w:type="pct"/>
          </w:tcPr>
          <w:p w14:paraId="1A358404" w14:textId="0C66445E" w:rsidR="004F749C" w:rsidRPr="00755A56" w:rsidRDefault="004F749C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ขายเงินลงทุนใน</w:t>
            </w:r>
            <w:r w:rsidRPr="00755A5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ไทยอีสเทิร์น ท้อปซีดส์ 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>ออยล์</w:t>
            </w:r>
            <w:r w:rsidRPr="00755A5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91" w:type="pct"/>
          </w:tcPr>
          <w:p w14:paraId="12164175" w14:textId="77777777" w:rsidR="004F749C" w:rsidRPr="00755A56" w:rsidRDefault="004F749C" w:rsidP="00755A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7AD9DB39" w14:textId="4DBD9393" w:rsidR="004F749C" w:rsidRPr="00755A56" w:rsidRDefault="004F749C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12BC22FB" w14:textId="79AF1B77" w:rsidR="004F749C" w:rsidRPr="00755A56" w:rsidRDefault="004F749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5696A1AB" w14:textId="7CD3453E" w:rsidR="004F749C" w:rsidRPr="00755A56" w:rsidRDefault="004F749C" w:rsidP="00AF67E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35F6D8A" w14:textId="77777777" w:rsidR="00F04A2D" w:rsidRDefault="00F04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320162B7" w14:textId="1AE3FC92" w:rsidR="009C321F" w:rsidRDefault="0048056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การเปลี่ยนแปลงของเงินลงทุนในบริษัทย่อย</w:t>
      </w:r>
      <w:r w:rsidR="00E30132" w:rsidRPr="00755A5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="00340F33" w:rsidRPr="00755A5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บริษัทร่วม</w:t>
      </w:r>
    </w:p>
    <w:p w14:paraId="375D3426" w14:textId="77777777" w:rsidR="00755A56" w:rsidRPr="00755A56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80E7DE" w14:textId="094C134F" w:rsidR="00755A56" w:rsidRPr="00755A56" w:rsidRDefault="00B47139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755A5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755A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</w:rPr>
        <w:t>จีซี</w:t>
      </w:r>
      <w:r w:rsidRPr="00755A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</w:rPr>
        <w:t>เวนเจอร์ส</w:t>
      </w:r>
      <w:r w:rsidRPr="00755A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17B88089" w14:textId="61C53EAD" w:rsidR="00E30132" w:rsidRDefault="00E30132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="003E4DE2" w:rsidRPr="003E4DE2">
        <w:rPr>
          <w:rFonts w:ascii="Angsana New" w:hAnsi="Angsana New" w:hint="cs"/>
          <w:spacing w:val="-6"/>
          <w:sz w:val="30"/>
          <w:szCs w:val="30"/>
          <w:lang w:val="en-US" w:bidi="th-TH"/>
        </w:rPr>
        <w:t>17</w:t>
      </w:r>
      <w:r w:rsidRPr="00755A5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มกราคม </w:t>
      </w:r>
      <w:r w:rsidRPr="00755A56">
        <w:rPr>
          <w:rFonts w:ascii="Angsana New" w:hAnsi="Angsana New"/>
          <w:spacing w:val="-6"/>
          <w:sz w:val="30"/>
          <w:szCs w:val="30"/>
          <w:lang w:val="en-US" w:bidi="th-TH"/>
        </w:rPr>
        <w:t>2565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</w:t>
      </w:r>
      <w:r w:rsidRPr="00755A56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จีซี</w:t>
      </w:r>
      <w:r w:rsidRPr="00755A56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เวนเจอร์ส</w:t>
      </w:r>
      <w:r w:rsidRPr="00755A56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จำกัด</w:t>
      </w:r>
      <w:r w:rsidRPr="00755A5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ได้เรียกชำระค่าหุ้นเพิ่มทุนตามมติที่ประชุม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วิ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>สามัญ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ผู้ถือหุ้นประจำปี </w:t>
      </w:r>
      <w:r w:rsidRPr="00755A56">
        <w:rPr>
          <w:rFonts w:ascii="Angsana New" w:hAnsi="Angsana New"/>
          <w:sz w:val="30"/>
          <w:szCs w:val="30"/>
          <w:lang w:val="en-US" w:bidi="th-TH"/>
        </w:rPr>
        <w:t>2564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ของบริษัทย่อยเมื่อวันที่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5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กรกฎาคม </w:t>
      </w:r>
      <w:r w:rsidRPr="00755A56">
        <w:rPr>
          <w:rFonts w:ascii="Angsana New" w:hAnsi="Angsana New"/>
          <w:sz w:val="30"/>
          <w:szCs w:val="30"/>
          <w:lang w:val="en-US" w:bidi="th-TH"/>
        </w:rPr>
        <w:t>2564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เพื่อลงทุนด้าน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Corporate Venture Capital (CVC)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/>
          <w:sz w:val="30"/>
          <w:szCs w:val="30"/>
          <w:lang w:val="en-US" w:bidi="th-TH"/>
        </w:rPr>
        <w:t>93.65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ซึ่งบริษัทย่อยดังกล่าวได้รับชำระเงินค่าหุ้นเต็มจำนวนแล้วในเดือนมกราคม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/>
          <w:sz w:val="30"/>
          <w:szCs w:val="30"/>
          <w:lang w:val="en-US" w:bidi="th-TH"/>
        </w:rPr>
        <w:t>2565</w:t>
      </w:r>
    </w:p>
    <w:p w14:paraId="38D478B2" w14:textId="77777777" w:rsidR="00755A56" w:rsidRPr="00755A56" w:rsidRDefault="00755A56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E424982" w14:textId="77777777" w:rsidR="00B47139" w:rsidRPr="00755A56" w:rsidRDefault="00B47139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55A56">
        <w:rPr>
          <w:rFonts w:ascii="Angsana New" w:hAnsi="Angsana New"/>
          <w:i/>
          <w:iCs/>
          <w:sz w:val="30"/>
          <w:szCs w:val="30"/>
          <w:lang w:val="en-US"/>
        </w:rPr>
        <w:t>PTTGC America Corporation</w:t>
      </w:r>
    </w:p>
    <w:p w14:paraId="42E55B62" w14:textId="7B2FBC5C" w:rsidR="00B47139" w:rsidRDefault="00E30132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755A56">
        <w:rPr>
          <w:rFonts w:ascii="Angsana New" w:hAnsi="Angsana New"/>
          <w:sz w:val="30"/>
          <w:szCs w:val="30"/>
          <w:lang w:val="en-US"/>
        </w:rPr>
        <w:t>2</w:t>
      </w:r>
      <w:r w:rsidR="003E4DE2" w:rsidRPr="003E4DE2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กุมภาพันธ์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2565 PTTGC America Corporation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 ได้เรียกชำระค่าหุ้นเพิ่มทุนตามมติที่ประชุมคณะกรรมการของบริษัทย่อยเมื่อวันที่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18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กุมภาพันธ์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2565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เพื่อนำเงินดังกล่าวไปลงทุนในโครงการ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US Petrochemical Complex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1.18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ล้านเหรียญสหรัฐอเมริกา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/>
          <w:sz w:val="30"/>
          <w:szCs w:val="30"/>
          <w:lang w:val="en-US"/>
        </w:rPr>
        <w:t xml:space="preserve">38.60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755A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ซึ่งบริษัทย่อยดังกล่าวได้รับชำระเงินค่าหุ้นเต็มจำนวนแล้วในเดือนกุมภาพันธ์ </w:t>
      </w:r>
      <w:r w:rsidRPr="00755A56">
        <w:rPr>
          <w:rFonts w:ascii="Angsana New" w:hAnsi="Angsana New"/>
          <w:sz w:val="30"/>
          <w:szCs w:val="30"/>
          <w:lang w:val="en-US"/>
        </w:rPr>
        <w:t>2565</w:t>
      </w:r>
    </w:p>
    <w:p w14:paraId="59A78E16" w14:textId="77777777" w:rsidR="00755A56" w:rsidRPr="00755A56" w:rsidRDefault="00755A56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0C94227" w14:textId="1ED367E7" w:rsidR="00891092" w:rsidRPr="00755A56" w:rsidRDefault="00B47139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755A56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</w:t>
      </w:r>
      <w:r w:rsidRPr="00755A56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  <w:lang w:bidi="th-TH"/>
        </w:rPr>
        <w:t>วีนิไทย</w:t>
      </w:r>
      <w:r w:rsidRPr="00755A56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  <w:lang w:bidi="th-TH"/>
        </w:rPr>
        <w:t>จำกัด</w:t>
      </w:r>
      <w:r w:rsidRPr="00755A56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(</w:t>
      </w:r>
      <w:r w:rsidRPr="00755A56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มหาชน</w:t>
      </w:r>
      <w:r w:rsidRPr="00755A56">
        <w:rPr>
          <w:rFonts w:ascii="Angsana New" w:hAnsi="Angsana New"/>
          <w:i/>
          <w:iCs/>
          <w:sz w:val="30"/>
          <w:szCs w:val="30"/>
          <w:cs/>
          <w:lang w:bidi="th-TH"/>
        </w:rPr>
        <w:t>)</w:t>
      </w:r>
    </w:p>
    <w:p w14:paraId="55CA3A46" w14:textId="459BDD24" w:rsidR="00E30132" w:rsidRDefault="00E30132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55A56">
        <w:rPr>
          <w:rFonts w:ascii="Angsana New" w:hAnsi="Angsana New"/>
          <w:spacing w:val="-6"/>
          <w:sz w:val="30"/>
          <w:szCs w:val="30"/>
          <w:cs/>
          <w:lang w:val="en-US"/>
        </w:rPr>
        <w:t>เมื่อวันที่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 1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มีนาคม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 2565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บริษัทได้เสร็จสิ้นการทำคำเสนอซื้อหลักทรัพย์ของบริษัท วีนิไทย จำกัด (มหาชน)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>(“VNT”)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4762B8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ซึ่งเป็นบริษัทร่วม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โดยบริษัทได้ชำระค่าหุ้นตามคำเสนอซื้อหลักทรัพย์ของ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จำนวนทั้งสิ้น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151,149,415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หรือคิดเป็นร้อยละ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12.75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ของหุ้นที่ออกและชำระแล้วทั้งหมดของ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โดยมีราคาเสนอซื้อหุ้นสามัญหุ้นละ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39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 คิดเป็นจำนวนเงินรวมทั้งสิ้น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>5,8</w:t>
      </w:r>
      <w:r w:rsidR="004762B8">
        <w:rPr>
          <w:rFonts w:ascii="Angsana New" w:hAnsi="Angsana New"/>
          <w:spacing w:val="-6"/>
          <w:sz w:val="30"/>
          <w:szCs w:val="30"/>
          <w:lang w:val="en-US" w:bidi="th-TH"/>
        </w:rPr>
        <w:t>94.83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4762B8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ส่ง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ผลให้บริษัทมีสัดส่วนการถือหุ้นใน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เพิ่มขึ้นจากร้อยละ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24.98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เป็นร้อยละ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37.73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ของทุนจดทะเบียนและชำระแล้ว และคณะกรรมการตลาดหลักทรัพย์แห่งประเทศไทย </w:t>
      </w:r>
      <w:r w:rsidRPr="00755A56">
        <w:rPr>
          <w:rFonts w:ascii="Angsana New" w:hAnsi="Angsana New"/>
          <w:spacing w:val="-6"/>
          <w:sz w:val="30"/>
          <w:szCs w:val="30"/>
          <w:cs/>
          <w:lang w:val="en-US"/>
        </w:rPr>
        <w:t>(“ตลาดหลักทรัพย์ฯ”)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ได้มีคำสั่งเพิกถอนหุ้นสามัญของ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จากการเป็นหลักทรัพย์จดทะเบียนใน</w:t>
      </w:r>
      <w:r w:rsidRPr="00755A56">
        <w:rPr>
          <w:rFonts w:ascii="Angsana New" w:hAnsi="Angsana New"/>
          <w:spacing w:val="-6"/>
          <w:sz w:val="30"/>
          <w:szCs w:val="30"/>
          <w:cs/>
          <w:lang w:val="en-US"/>
        </w:rPr>
        <w:t>ตลาดหลักทรัพย์ฯ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ตั้งแต่วันที่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12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เป็นต้นไป</w:t>
      </w:r>
    </w:p>
    <w:p w14:paraId="6184D9AF" w14:textId="77777777" w:rsidR="00755A56" w:rsidRPr="00755A56" w:rsidRDefault="00755A56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4A2A80DF" w14:textId="40A00496" w:rsidR="00E30132" w:rsidRDefault="00E30132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55A5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ทั้งนี้ การทำคำเสนอซื้อหลักทรัพย์ของ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ในครั้งนี้เป็นส่วนหนึ่งในการปรับโครงสร้างหน่วยธุรกิจเคมีภัณฑ์ของบริษัทและ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AGC Inc.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โดยภายหลังจากการทำคำเสนอซื้อหลักทรัพย์ของ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เสร็จสิ้นแล้ว บริษัทและ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AGC Inc.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จะสนับสนุนการควบบริษัทระหว่าง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และบริษัทย่อยแห่งหนึ่งของ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AGC Inc.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จัดตั้งเป็นบริษัทใหม่ซึ่งมีแผนที่จะเสนอขายหุ้นสามัญเพิ่มทุนให้แก่บริษัทพิจารณาต่อไปในอนาคตภายหลังจากการควบบริษัทเสร็จสิ้น อย่างไรก็ตามการควบบริษัทและการเพิ่มทุนดังกล่าวขึ้นอยู่กับความสำเร็จของเงื่อนไขต่าง ๆ ที่เกี่ยวข้อง ซึ่งรวมไปถึงการขออนุมัติจากที่ประชุมผู้ถือหุ้นของบริษัทที่ทำการควบกิจการต่อไป</w:t>
      </w:r>
    </w:p>
    <w:p w14:paraId="55DCCB8D" w14:textId="1279D0FE" w:rsidR="00755A56" w:rsidRDefault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lang w:bidi="ar-SA"/>
        </w:rPr>
      </w:pPr>
      <w:r>
        <w:rPr>
          <w:rFonts w:ascii="Angsana New" w:hAnsi="Angsana New"/>
          <w:spacing w:val="-6"/>
          <w:sz w:val="30"/>
          <w:szCs w:val="30"/>
        </w:rPr>
        <w:br w:type="page"/>
      </w:r>
    </w:p>
    <w:p w14:paraId="24F8F040" w14:textId="77777777" w:rsidR="00E30132" w:rsidRPr="00755A56" w:rsidRDefault="00E30132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755A56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 ไทยอีสเทิร์น ท้อปซีดส์ ออยล์ จำกัด</w:t>
      </w:r>
    </w:p>
    <w:p w14:paraId="216B9DA2" w14:textId="422EA552" w:rsidR="00C76B7D" w:rsidRDefault="00C76B7D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755A56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 13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2565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4762B8">
        <w:rPr>
          <w:rFonts w:ascii="Angsana New" w:hAnsi="Angsana New"/>
          <w:sz w:val="30"/>
          <w:szCs w:val="30"/>
          <w:lang w:val="en-US"/>
        </w:rPr>
        <w:t xml:space="preserve"> </w:t>
      </w:r>
      <w:r w:rsidRPr="00755A56">
        <w:rPr>
          <w:rFonts w:ascii="Angsana New" w:hAnsi="Angsana New"/>
          <w:sz w:val="30"/>
          <w:szCs w:val="30"/>
          <w:cs/>
          <w:lang w:val="en-US"/>
        </w:rPr>
        <w:t>โกลบอลกรีนเคมิคอล จำกัด (มหาชน) (“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GGC”)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ซึ่งเป็นบริษัทย่อยของบริษัท ได้ดำเนินการขายหุ้นในบริษัท </w:t>
      </w:r>
      <w:r w:rsidRPr="00755A56">
        <w:rPr>
          <w:rFonts w:ascii="Angsana New" w:hAnsi="Angsana New"/>
          <w:sz w:val="30"/>
          <w:szCs w:val="30"/>
          <w:cs/>
          <w:lang w:val="en-US"/>
        </w:rPr>
        <w:t>ไทยอีสเทิร์น ท้อปซีดส์ ออยล์ จำกัด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215FD4">
        <w:rPr>
          <w:rFonts w:ascii="Angsana New" w:hAnsi="Angsana New" w:hint="cs"/>
          <w:sz w:val="30"/>
          <w:szCs w:val="30"/>
          <w:cs/>
          <w:lang w:val="en-US" w:bidi="th-TH"/>
        </w:rPr>
        <w:t>ซึ่ง</w:t>
      </w:r>
      <w:r w:rsidR="004762B8">
        <w:rPr>
          <w:rFonts w:ascii="Angsana New" w:hAnsi="Angsana New" w:hint="cs"/>
          <w:sz w:val="30"/>
          <w:szCs w:val="30"/>
          <w:cs/>
          <w:lang w:val="en-US" w:bidi="th-TH"/>
        </w:rPr>
        <w:t>เป็นบริษัทร่วมทางอ้อม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ที่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GGC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ถือหุ้นร้อยละ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4762B8">
        <w:rPr>
          <w:rFonts w:ascii="Angsana New" w:hAnsi="Angsana New" w:hint="cs"/>
          <w:sz w:val="30"/>
          <w:szCs w:val="30"/>
          <w:cs/>
          <w:lang w:val="en-US" w:bidi="th-TH"/>
        </w:rPr>
        <w:t>ของทุนจดทะเบียนและชำระแล้ว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>ตามมติที่ประชุม</w:t>
      </w:r>
      <w:r w:rsidRPr="00755A56">
        <w:rPr>
          <w:rFonts w:ascii="Angsana New" w:hAnsi="Angsana New"/>
          <w:sz w:val="30"/>
          <w:szCs w:val="30"/>
          <w:cs/>
          <w:lang w:val="en-US"/>
        </w:rPr>
        <w:t>คณะกรรมการของ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 GGC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15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755A56">
        <w:rPr>
          <w:rFonts w:ascii="Angsana New" w:hAnsi="Angsana New"/>
          <w:sz w:val="30"/>
          <w:szCs w:val="30"/>
          <w:lang w:val="en-US" w:bidi="th-TH"/>
        </w:rPr>
        <w:t>2564</w:t>
      </w:r>
      <w:r w:rsidRPr="00755A5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ให้แก่บริษัทแห่งหนึ่งเป็นจำนวนเงิน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58523BF5" w14:textId="77777777" w:rsidR="00755A56" w:rsidRPr="00755A56" w:rsidRDefault="00755A56" w:rsidP="00755A5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74F7F5AE" w14:textId="6CE02B1F" w:rsidR="004F3079" w:rsidRPr="00755A56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hint="cs"/>
          <w:b/>
          <w:bCs/>
          <w:sz w:val="30"/>
          <w:szCs w:val="30"/>
          <w:cs/>
        </w:rPr>
        <w:t>ที่ดิน</w:t>
      </w:r>
      <w:r w:rsidRPr="00755A56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755A56" w:rsidRDefault="004C460C" w:rsidP="00755A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63"/>
        <w:gridCol w:w="1357"/>
      </w:tblGrid>
      <w:tr w:rsidR="008327A2" w:rsidRPr="00755A56" w14:paraId="42E7F22E" w14:textId="77777777" w:rsidTr="00755A56">
        <w:tc>
          <w:tcPr>
            <w:tcW w:w="3383" w:type="pct"/>
            <w:shd w:val="clear" w:color="auto" w:fill="auto"/>
            <w:vAlign w:val="bottom"/>
          </w:tcPr>
          <w:p w14:paraId="176B4099" w14:textId="14C45EDA" w:rsidR="008327A2" w:rsidRPr="00755A56" w:rsidRDefault="008327A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A74BC" w:rsidRPr="00755A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55A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55A5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E4936" w:rsidRPr="00755A5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55A5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E4936" w:rsidRPr="00755A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55A5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22F5AFA" w14:textId="622915EA" w:rsidR="008327A2" w:rsidRPr="00755A56" w:rsidRDefault="008327A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55A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DC23011" w14:textId="77777777" w:rsidR="008327A2" w:rsidRPr="00755A56" w:rsidRDefault="008327A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69E7483B" w14:textId="77777777" w:rsidR="008327A2" w:rsidRPr="00755A56" w:rsidRDefault="008327A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8327A2" w:rsidRPr="00755A56" w:rsidRDefault="008327A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327A2" w:rsidRPr="00755A56" w14:paraId="5C7DDE69" w14:textId="77777777" w:rsidTr="00755A56">
        <w:tc>
          <w:tcPr>
            <w:tcW w:w="3383" w:type="pct"/>
            <w:shd w:val="clear" w:color="auto" w:fill="auto"/>
            <w:vAlign w:val="bottom"/>
          </w:tcPr>
          <w:p w14:paraId="685C9598" w14:textId="77777777" w:rsidR="008327A2" w:rsidRPr="00755A56" w:rsidRDefault="008327A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  <w:shd w:val="clear" w:color="auto" w:fill="auto"/>
            <w:vAlign w:val="bottom"/>
          </w:tcPr>
          <w:p w14:paraId="200AE19C" w14:textId="239AF909" w:rsidR="008327A2" w:rsidRPr="00755A56" w:rsidRDefault="008327A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327A2" w:rsidRPr="00755A56" w14:paraId="171E9E6F" w14:textId="77777777" w:rsidTr="00755A56">
        <w:tc>
          <w:tcPr>
            <w:tcW w:w="3383" w:type="pct"/>
            <w:shd w:val="clear" w:color="auto" w:fill="auto"/>
          </w:tcPr>
          <w:p w14:paraId="0B099EF5" w14:textId="3887B712" w:rsidR="008327A2" w:rsidRPr="00755A56" w:rsidRDefault="008327A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="004762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762B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762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35" w:type="pct"/>
            <w:shd w:val="clear" w:color="auto" w:fill="auto"/>
          </w:tcPr>
          <w:p w14:paraId="17E8005E" w14:textId="6E40CC21" w:rsidR="008327A2" w:rsidRPr="00755A56" w:rsidRDefault="005075C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</w:t>
            </w:r>
            <w:r w:rsidR="0033156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3A62C222" w14:textId="77777777" w:rsidR="008327A2" w:rsidRPr="00755A56" w:rsidRDefault="008327A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79BE5DBA" w14:textId="6FD68279" w:rsidR="008327A2" w:rsidRPr="00755A56" w:rsidRDefault="00A855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F50B1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8327A2" w:rsidRPr="00755A56" w14:paraId="29F37FF6" w14:textId="77777777" w:rsidTr="00755A56">
        <w:tc>
          <w:tcPr>
            <w:tcW w:w="3383" w:type="pct"/>
            <w:shd w:val="clear" w:color="auto" w:fill="auto"/>
          </w:tcPr>
          <w:p w14:paraId="2F3D07D5" w14:textId="0AFBB6E4" w:rsidR="008327A2" w:rsidRPr="00755A56" w:rsidRDefault="008327A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4762B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735" w:type="pct"/>
            <w:shd w:val="clear" w:color="auto" w:fill="auto"/>
          </w:tcPr>
          <w:p w14:paraId="018BE64F" w14:textId="3315EECF" w:rsidR="008327A2" w:rsidRPr="00755A56" w:rsidRDefault="002A74B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075C3">
              <w:rPr>
                <w:rFonts w:asciiTheme="majorBidi" w:hAnsiTheme="majorBidi" w:cstheme="majorBidi"/>
                <w:sz w:val="30"/>
                <w:szCs w:val="30"/>
              </w:rPr>
              <w:t>1,49</w:t>
            </w:r>
            <w:r w:rsidR="0033156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F0F133A" w14:textId="77777777" w:rsidR="008327A2" w:rsidRPr="00755A56" w:rsidRDefault="008327A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3061908F" w14:textId="5CEF07D4" w:rsidR="008327A2" w:rsidRPr="00755A56" w:rsidRDefault="00A855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50B12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33156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27A2" w:rsidRPr="00755A56" w14:paraId="1ABFA3FD" w14:textId="77777777" w:rsidTr="00755A56">
        <w:tc>
          <w:tcPr>
            <w:tcW w:w="3383" w:type="pct"/>
            <w:shd w:val="clear" w:color="auto" w:fill="auto"/>
          </w:tcPr>
          <w:p w14:paraId="0145C4D8" w14:textId="75A40D29" w:rsidR="008327A2" w:rsidRPr="00755A56" w:rsidRDefault="008327A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735" w:type="pct"/>
            <w:shd w:val="clear" w:color="auto" w:fill="auto"/>
          </w:tcPr>
          <w:p w14:paraId="58343DCF" w14:textId="019A1A66" w:rsidR="008327A2" w:rsidRPr="00755A56" w:rsidRDefault="002A74B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(4,901)</w:t>
            </w:r>
          </w:p>
        </w:tc>
        <w:tc>
          <w:tcPr>
            <w:tcW w:w="143" w:type="pct"/>
            <w:shd w:val="clear" w:color="auto" w:fill="auto"/>
          </w:tcPr>
          <w:p w14:paraId="67340052" w14:textId="77777777" w:rsidR="008327A2" w:rsidRPr="00755A56" w:rsidRDefault="008327A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50FD26A0" w14:textId="55800151" w:rsidR="008327A2" w:rsidRPr="00755A56" w:rsidRDefault="00A855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(2,817)</w:t>
            </w:r>
          </w:p>
        </w:tc>
      </w:tr>
      <w:tr w:rsidR="008327A2" w:rsidRPr="00755A56" w14:paraId="79B9DF2D" w14:textId="77777777" w:rsidTr="00755A56">
        <w:tc>
          <w:tcPr>
            <w:tcW w:w="3383" w:type="pct"/>
            <w:shd w:val="clear" w:color="auto" w:fill="auto"/>
          </w:tcPr>
          <w:p w14:paraId="191F8F67" w14:textId="7565B998" w:rsidR="008327A2" w:rsidRPr="00755A56" w:rsidRDefault="008327A2" w:rsidP="0021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28D446E1" w14:textId="0311E6A1" w:rsidR="008327A2" w:rsidRPr="00755A56" w:rsidRDefault="002A74B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(252)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2AFDB3C" w14:textId="77777777" w:rsidR="008327A2" w:rsidRPr="00755A56" w:rsidRDefault="008327A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5F7A8129" w14:textId="2ABF6129" w:rsidR="008327A2" w:rsidRPr="00755A56" w:rsidRDefault="00A855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CD56578" w14:textId="77777777" w:rsidR="00BC5AB7" w:rsidRPr="00755A56" w:rsidRDefault="00BC5AB7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8"/>
          <w:sz w:val="24"/>
          <w:szCs w:val="24"/>
        </w:rPr>
      </w:pPr>
    </w:p>
    <w:p w14:paraId="3ABB6772" w14:textId="66A35562" w:rsidR="00540646" w:rsidRPr="00755A56" w:rsidRDefault="005456B1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pacing w:val="8"/>
          <w:sz w:val="30"/>
          <w:szCs w:val="30"/>
          <w:cs/>
        </w:rPr>
        <w:t>สำหรับงวด</w:t>
      </w:r>
      <w:r w:rsidR="00AA2D97" w:rsidRPr="00755A56">
        <w:rPr>
          <w:rFonts w:asciiTheme="majorBidi" w:hAnsiTheme="majorBidi" w:cstheme="majorBidi"/>
          <w:spacing w:val="8"/>
          <w:sz w:val="30"/>
          <w:szCs w:val="30"/>
          <w:cs/>
        </w:rPr>
        <w:t>สาม</w:t>
      </w:r>
      <w:r w:rsidR="00EB547F" w:rsidRPr="00755A56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เดือนสิ้นสุดวันที่ </w:t>
      </w:r>
      <w:r w:rsidR="003427CE" w:rsidRPr="00755A56">
        <w:rPr>
          <w:rFonts w:asciiTheme="majorBidi" w:hAnsiTheme="majorBidi" w:cstheme="majorBidi"/>
          <w:spacing w:val="8"/>
          <w:sz w:val="30"/>
          <w:szCs w:val="30"/>
        </w:rPr>
        <w:t>31</w:t>
      </w:r>
      <w:r w:rsidR="00AA2D97" w:rsidRPr="00755A56">
        <w:rPr>
          <w:rFonts w:asciiTheme="majorBidi" w:hAnsiTheme="majorBidi" w:cstheme="majorBidi"/>
          <w:spacing w:val="8"/>
          <w:sz w:val="30"/>
          <w:szCs w:val="30"/>
          <w:cs/>
        </w:rPr>
        <w:t xml:space="preserve"> มีนาคม </w:t>
      </w:r>
      <w:r w:rsidR="003427CE" w:rsidRPr="00755A56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61233A" w:rsidRPr="00755A56">
        <w:rPr>
          <w:rFonts w:asciiTheme="majorBidi" w:hAnsiTheme="majorBidi" w:cstheme="majorBidi"/>
          <w:spacing w:val="8"/>
          <w:sz w:val="30"/>
          <w:szCs w:val="30"/>
        </w:rPr>
        <w:t>5</w:t>
      </w:r>
      <w:r w:rsidR="00EB547F" w:rsidRPr="00755A56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C751F3" w:rsidRPr="00755A56">
        <w:rPr>
          <w:rFonts w:asciiTheme="majorBidi" w:hAnsiTheme="majorBidi" w:cstheme="majorBidi"/>
          <w:spacing w:val="8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C751F3" w:rsidRPr="00755A56">
        <w:rPr>
          <w:rFonts w:asciiTheme="majorBidi" w:hAnsiTheme="majorBidi" w:cstheme="majorBidi"/>
          <w:spacing w:val="-2"/>
          <w:sz w:val="30"/>
          <w:szCs w:val="30"/>
          <w:cs/>
        </w:rPr>
        <w:t>การก่อสร้างโรงงานใหม่ได้บันทึกเป็นส่วนหนึ่งของต้นทุนซื้อสินทรัพย์จำนว</w:t>
      </w:r>
      <w:r w:rsidR="00EA245B"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น </w:t>
      </w:r>
      <w:r w:rsidR="00CE4936" w:rsidRPr="00755A56">
        <w:rPr>
          <w:rFonts w:asciiTheme="majorBidi" w:hAnsiTheme="majorBidi" w:cstheme="majorBidi"/>
          <w:spacing w:val="-2"/>
          <w:sz w:val="30"/>
          <w:szCs w:val="30"/>
        </w:rPr>
        <w:t>19</w:t>
      </w:r>
      <w:r w:rsidR="00A923C6" w:rsidRPr="00755A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51F3" w:rsidRPr="00755A56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</w:t>
      </w:r>
      <w:r w:rsidR="00C751F3" w:rsidRPr="00755A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E4936" w:rsidRPr="00755A56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A923C6"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51F3" w:rsidRPr="00755A56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C751F3" w:rsidRPr="00755A56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="00D22F20" w:rsidRPr="00755A56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="002805E4" w:rsidRPr="00755A56">
        <w:rPr>
          <w:rFonts w:asciiTheme="majorBidi" w:hAnsiTheme="majorBidi" w:cstheme="majorBidi"/>
          <w:spacing w:val="2"/>
          <w:sz w:val="30"/>
          <w:szCs w:val="30"/>
        </w:rPr>
        <w:br/>
      </w:r>
      <w:r w:rsidR="00C751F3" w:rsidRPr="00755A56">
        <w:rPr>
          <w:rFonts w:asciiTheme="majorBidi" w:hAnsiTheme="majorBidi" w:cstheme="majorBidi"/>
          <w:spacing w:val="2"/>
          <w:sz w:val="30"/>
          <w:szCs w:val="30"/>
          <w:cs/>
        </w:rPr>
        <w:t>งบ</w:t>
      </w:r>
      <w:r w:rsidR="000F1BFB" w:rsidRPr="00755A56">
        <w:rPr>
          <w:rFonts w:asciiTheme="majorBidi" w:hAnsiTheme="majorBidi" w:cstheme="majorBidi"/>
          <w:spacing w:val="2"/>
          <w:sz w:val="30"/>
          <w:szCs w:val="30"/>
          <w:cs/>
        </w:rPr>
        <w:t>แสดงฐานะ</w:t>
      </w:r>
      <w:r w:rsidR="00EB547F" w:rsidRPr="00755A56">
        <w:rPr>
          <w:rFonts w:asciiTheme="majorBidi" w:hAnsiTheme="majorBidi" w:cstheme="majorBidi"/>
          <w:spacing w:val="2"/>
          <w:sz w:val="30"/>
          <w:szCs w:val="30"/>
          <w:cs/>
        </w:rPr>
        <w:t>การเงินรวมและงบ</w:t>
      </w:r>
      <w:r w:rsidR="000F1BFB" w:rsidRPr="00755A56">
        <w:rPr>
          <w:rFonts w:asciiTheme="majorBidi" w:hAnsiTheme="majorBidi" w:cstheme="majorBidi"/>
          <w:spacing w:val="2"/>
          <w:sz w:val="30"/>
          <w:szCs w:val="30"/>
          <w:cs/>
        </w:rPr>
        <w:t>แสดงฐานะ</w:t>
      </w:r>
      <w:r w:rsidR="00EB547F" w:rsidRPr="00755A56">
        <w:rPr>
          <w:rFonts w:asciiTheme="majorBidi" w:hAnsiTheme="majorBidi" w:cstheme="majorBidi"/>
          <w:spacing w:val="2"/>
          <w:sz w:val="30"/>
          <w:szCs w:val="30"/>
          <w:cs/>
        </w:rPr>
        <w:t>การเงินเฉพาะกิจการ</w:t>
      </w:r>
      <w:r w:rsidR="008C4922" w:rsidRPr="00755A56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ตามลำดับ</w:t>
      </w:r>
      <w:r w:rsidR="00EB547F" w:rsidRPr="00755A5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C51E0" w:rsidRPr="00755A56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กลุ่มบริษัทมี</w:t>
      </w:r>
      <w:r w:rsidR="006B331B" w:rsidRPr="00755A56">
        <w:rPr>
          <w:rFonts w:asciiTheme="majorBidi" w:hAnsiTheme="majorBidi" w:cstheme="majorBidi"/>
          <w:spacing w:val="2"/>
          <w:sz w:val="30"/>
          <w:szCs w:val="30"/>
          <w:cs/>
        </w:rPr>
        <w:t>ต้นทุนการกู้ยืม</w:t>
      </w:r>
      <w:r w:rsidR="003C51E0" w:rsidRPr="00755A56">
        <w:rPr>
          <w:rFonts w:asciiTheme="majorBidi" w:hAnsiTheme="majorBidi" w:cstheme="majorBidi"/>
          <w:sz w:val="30"/>
          <w:szCs w:val="30"/>
          <w:cs/>
        </w:rPr>
        <w:t>ใน</w:t>
      </w:r>
      <w:r w:rsidR="006B331B" w:rsidRPr="00755A56">
        <w:rPr>
          <w:rFonts w:asciiTheme="majorBidi" w:hAnsiTheme="majorBidi" w:cstheme="majorBidi"/>
          <w:sz w:val="30"/>
          <w:szCs w:val="30"/>
          <w:cs/>
        </w:rPr>
        <w:t>อัตรา</w:t>
      </w:r>
      <w:r w:rsidR="00EB547F" w:rsidRPr="00755A56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A245B"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="00CE4936" w:rsidRPr="00755A56">
        <w:rPr>
          <w:rFonts w:asciiTheme="majorBidi" w:hAnsiTheme="majorBidi" w:cstheme="majorBidi"/>
          <w:sz w:val="30"/>
          <w:szCs w:val="30"/>
        </w:rPr>
        <w:t>2.63</w:t>
      </w:r>
      <w:r w:rsidR="00EB547F"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="000F1BFB" w:rsidRPr="00755A56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EB547F"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="00360F87">
        <w:rPr>
          <w:rFonts w:asciiTheme="majorBidi" w:hAnsiTheme="majorBidi" w:cstheme="majorBidi"/>
          <w:sz w:val="30"/>
          <w:szCs w:val="30"/>
        </w:rPr>
        <w:t>4.00</w:t>
      </w:r>
      <w:r w:rsidR="00A13FF4"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="00AD39AB" w:rsidRPr="00755A56">
        <w:rPr>
          <w:rFonts w:asciiTheme="majorBidi" w:hAnsiTheme="majorBidi" w:cstheme="majorBidi"/>
          <w:sz w:val="30"/>
          <w:szCs w:val="30"/>
          <w:cs/>
        </w:rPr>
        <w:t>ต่อปี</w:t>
      </w:r>
      <w:r w:rsidR="003C51E0" w:rsidRPr="00755A56">
        <w:rPr>
          <w:rFonts w:asciiTheme="majorBidi" w:hAnsiTheme="majorBidi" w:cstheme="majorBidi"/>
          <w:sz w:val="30"/>
          <w:szCs w:val="30"/>
          <w:cs/>
        </w:rPr>
        <w:t>ซึ่งได้</w:t>
      </w:r>
      <w:r w:rsidR="00EB547F" w:rsidRPr="00755A56">
        <w:rPr>
          <w:rFonts w:asciiTheme="majorBidi" w:hAnsiTheme="majorBidi" w:cstheme="majorBidi"/>
          <w:sz w:val="30"/>
          <w:szCs w:val="30"/>
          <w:cs/>
        </w:rPr>
        <w:t>รวม</w:t>
      </w:r>
      <w:r w:rsidR="00AC6249" w:rsidRPr="00755A56">
        <w:rPr>
          <w:rFonts w:asciiTheme="majorBidi" w:hAnsiTheme="majorBidi" w:cstheme="majorBidi"/>
          <w:sz w:val="30"/>
          <w:szCs w:val="30"/>
          <w:cs/>
        </w:rPr>
        <w:t>เ</w:t>
      </w:r>
      <w:r w:rsidR="00EB547F" w:rsidRPr="00755A56">
        <w:rPr>
          <w:rFonts w:asciiTheme="majorBidi" w:hAnsiTheme="majorBidi" w:cstheme="majorBidi"/>
          <w:sz w:val="30"/>
          <w:szCs w:val="30"/>
          <w:cs/>
        </w:rPr>
        <w:t>ป็นราคาทุนของสินทรัพย์</w:t>
      </w:r>
      <w:r w:rsidR="00EB547F" w:rsidRPr="00755A56">
        <w:rPr>
          <w:rFonts w:asciiTheme="majorBidi" w:hAnsiTheme="majorBidi" w:cstheme="majorBidi"/>
          <w:sz w:val="30"/>
          <w:szCs w:val="30"/>
        </w:rPr>
        <w:t xml:space="preserve"> </w:t>
      </w:r>
    </w:p>
    <w:p w14:paraId="13AFE2D5" w14:textId="77777777" w:rsidR="00224B33" w:rsidRPr="00755A56" w:rsidRDefault="00224B33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27C5801" w14:textId="4054E3B1" w:rsidR="006215D5" w:rsidRPr="00755A56" w:rsidRDefault="006215D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0E7B014" w14:textId="77777777" w:rsidR="00D22F20" w:rsidRPr="00755A56" w:rsidRDefault="00D22F20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749052A" w14:textId="5A7260C5" w:rsidR="00ED258E" w:rsidRPr="00755A56" w:rsidRDefault="00CA495D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3427CE" w:rsidRPr="00755A56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952A68" w:rsidRPr="00755A5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3427CE" w:rsidRPr="00755A56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22F20" w:rsidRPr="00755A56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755A5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E7A4A" w:rsidRPr="00755A56">
        <w:rPr>
          <w:rFonts w:asciiTheme="majorBidi" w:hAnsiTheme="majorBidi" w:cstheme="majorBidi"/>
          <w:spacing w:val="2"/>
          <w:sz w:val="30"/>
          <w:szCs w:val="30"/>
          <w:cs/>
        </w:rPr>
        <w:t>มูลค่าตามบัญชี</w:t>
      </w:r>
      <w:r w:rsidR="007E7A4A">
        <w:rPr>
          <w:rFonts w:asciiTheme="majorBidi" w:hAnsiTheme="majorBidi" w:cstheme="majorBidi" w:hint="cs"/>
          <w:spacing w:val="2"/>
          <w:sz w:val="30"/>
          <w:szCs w:val="30"/>
          <w:cs/>
        </w:rPr>
        <w:t>ของที่ดิน อาคารและอุปกรณ์ของกลุ่มบริษัท</w:t>
      </w:r>
      <w:r w:rsidRPr="00755A56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="00CE4936" w:rsidRPr="00755A56">
        <w:rPr>
          <w:rFonts w:asciiTheme="majorBidi" w:hAnsiTheme="majorBidi" w:cstheme="majorBidi"/>
          <w:spacing w:val="2"/>
          <w:sz w:val="30"/>
          <w:szCs w:val="30"/>
        </w:rPr>
        <w:t>35,999</w:t>
      </w:r>
      <w:r w:rsidR="00A923C6" w:rsidRPr="00755A5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</w:t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>ได้จดทะเบียนเพื่อเป็นหลักประกันเงินกู้ยืม</w:t>
      </w:r>
      <w:r w:rsidR="007B781F" w:rsidRPr="00755A56">
        <w:rPr>
          <w:rFonts w:asciiTheme="majorBidi" w:hAnsiTheme="majorBidi" w:cstheme="majorBidi"/>
          <w:spacing w:val="-4"/>
          <w:sz w:val="30"/>
          <w:szCs w:val="30"/>
          <w:cs/>
        </w:rPr>
        <w:t>กับสถาบันการเงิน</w:t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นอกจากนี้บริษัท</w:t>
      </w:r>
      <w:r w:rsidR="00C43BCA" w:rsidRPr="00755A56">
        <w:rPr>
          <w:rFonts w:asciiTheme="majorBidi" w:hAnsiTheme="majorBidi" w:cstheme="majorBidi"/>
          <w:spacing w:val="-4"/>
          <w:sz w:val="30"/>
          <w:szCs w:val="30"/>
          <w:cs/>
        </w:rPr>
        <w:t>ย่อย</w:t>
      </w:r>
      <w:r w:rsidR="007E7A4A">
        <w:rPr>
          <w:rFonts w:asciiTheme="majorBidi" w:hAnsiTheme="majorBidi" w:cstheme="majorBidi" w:hint="cs"/>
          <w:spacing w:val="-4"/>
          <w:sz w:val="30"/>
          <w:szCs w:val="30"/>
          <w:cs/>
        </w:rPr>
        <w:t>บาง</w:t>
      </w:r>
      <w:r w:rsidR="00C43BCA" w:rsidRPr="00755A56">
        <w:rPr>
          <w:rFonts w:asciiTheme="majorBidi" w:hAnsiTheme="majorBidi" w:cstheme="majorBidi"/>
          <w:spacing w:val="-4"/>
          <w:sz w:val="30"/>
          <w:szCs w:val="30"/>
          <w:cs/>
        </w:rPr>
        <w:t>แห่ง</w:t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>ได้วางหลักประกัน</w:t>
      </w:r>
      <w:r w:rsidRPr="00755A56">
        <w:rPr>
          <w:rFonts w:asciiTheme="majorBidi" w:hAnsiTheme="majorBidi" w:cstheme="majorBidi"/>
          <w:spacing w:val="2"/>
          <w:sz w:val="30"/>
          <w:szCs w:val="30"/>
          <w:cs/>
        </w:rPr>
        <w:t>ในส่วนของ</w:t>
      </w:r>
      <w:r w:rsidRPr="00755A56">
        <w:rPr>
          <w:rFonts w:asciiTheme="majorBidi" w:hAnsiTheme="majorBidi" w:cstheme="majorBidi"/>
          <w:spacing w:val="4"/>
          <w:sz w:val="30"/>
          <w:szCs w:val="30"/>
          <w:cs/>
        </w:rPr>
        <w:t>เงินฝากธนาคารและสิทธิต่างๆ</w:t>
      </w:r>
      <w:r w:rsidR="00B83702" w:rsidRPr="00755A5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82185">
        <w:rPr>
          <w:rFonts w:asciiTheme="majorBidi" w:hAnsiTheme="majorBidi" w:cstheme="majorBidi" w:hint="cs"/>
          <w:spacing w:val="4"/>
          <w:sz w:val="30"/>
          <w:szCs w:val="30"/>
          <w:cs/>
        </w:rPr>
        <w:t>อย่างไรก็ตาม 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เพื่อใช้เป็นเงินทุนหมุนเวียนในการดำเนินธุรกิจตามปกติของบริษัทย่อยดังกล่าว</w:t>
      </w:r>
    </w:p>
    <w:p w14:paraId="50D7D021" w14:textId="2610DFE4" w:rsidR="00237073" w:rsidRPr="00755A56" w:rsidRDefault="00237073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20F7A52" w14:textId="77777777" w:rsidR="00755A56" w:rsidRDefault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i/>
          <w:iCs/>
          <w:color w:val="242424"/>
          <w:sz w:val="30"/>
          <w:szCs w:val="30"/>
          <w:cs/>
        </w:rPr>
      </w:pPr>
      <w:r>
        <w:rPr>
          <w:rFonts w:asciiTheme="majorBidi" w:eastAsia="Times New Roman" w:hAnsiTheme="majorBidi"/>
          <w:i/>
          <w:iCs/>
          <w:color w:val="242424"/>
          <w:sz w:val="30"/>
          <w:szCs w:val="30"/>
          <w:cs/>
        </w:rPr>
        <w:br w:type="page"/>
      </w:r>
    </w:p>
    <w:p w14:paraId="2973B952" w14:textId="23A0FCD0" w:rsidR="00237073" w:rsidRPr="00755A56" w:rsidRDefault="000C2869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i/>
          <w:iCs/>
          <w:color w:val="242424"/>
          <w:sz w:val="30"/>
          <w:szCs w:val="30"/>
        </w:rPr>
      </w:pPr>
      <w:r w:rsidRPr="00755A56">
        <w:rPr>
          <w:rFonts w:asciiTheme="majorBidi" w:eastAsia="Times New Roman" w:hAnsiTheme="majorBidi" w:hint="cs"/>
          <w:i/>
          <w:iCs/>
          <w:color w:val="242424"/>
          <w:sz w:val="30"/>
          <w:szCs w:val="30"/>
          <w:cs/>
        </w:rPr>
        <w:lastRenderedPageBreak/>
        <w:t>การทบทวนอายุการให้ประโยชน์ของสินทรัพย์</w:t>
      </w:r>
    </w:p>
    <w:p w14:paraId="57993C74" w14:textId="77777777" w:rsidR="00237073" w:rsidRPr="00755A56" w:rsidRDefault="00237073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</w:p>
    <w:p w14:paraId="2CB11ACA" w14:textId="6D85A269" w:rsidR="00237073" w:rsidRPr="00755A56" w:rsidRDefault="00237073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ในปี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/>
          <w:color w:val="242424"/>
          <w:sz w:val="30"/>
          <w:szCs w:val="30"/>
        </w:rPr>
        <w:t>2565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0C2869"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ผู้บริหารได้ทบทวน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อายุการให้ประโยชน์ของสินทรัพย์</w:t>
      </w:r>
      <w:r w:rsidR="000C2869"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</w:t>
      </w:r>
      <w:r w:rsidR="0054291F"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ซึ่งประเมินโดย</w:t>
      </w:r>
      <w:r w:rsidR="000C2869"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วิศวกรของกลุ่มบริษัท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ส่งผลให้เกิดการเปลี่ยนแปลงประมาณการอายุการให้ประโยชน์</w:t>
      </w:r>
      <w:r w:rsidR="004762B8">
        <w:rPr>
          <w:rFonts w:asciiTheme="majorBidi" w:eastAsia="Times New Roman" w:hAnsiTheme="majorBidi" w:hint="cs"/>
          <w:color w:val="242424"/>
          <w:sz w:val="30"/>
          <w:szCs w:val="30"/>
          <w:cs/>
        </w:rPr>
        <w:t>ของสินทรัพย์บางประเภท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54291F"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โดย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ใช้วิธีเปลี่ยนทันทีตั้งแต่วันที่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/>
          <w:color w:val="242424"/>
          <w:sz w:val="30"/>
          <w:szCs w:val="30"/>
        </w:rPr>
        <w:t>1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มกราคม</w:t>
      </w:r>
      <w:r w:rsidR="0001511C">
        <w:rPr>
          <w:rFonts w:asciiTheme="majorBidi" w:eastAsia="Times New Roman" w:hAnsiTheme="majorBidi"/>
          <w:color w:val="242424"/>
          <w:sz w:val="30"/>
          <w:szCs w:val="30"/>
        </w:rPr>
        <w:t xml:space="preserve"> 2565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เป็นต้นไป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7E7A4A">
        <w:rPr>
          <w:rFonts w:asciiTheme="majorBidi" w:eastAsia="Times New Roman" w:hAnsiTheme="majorBidi" w:hint="cs"/>
          <w:color w:val="242424"/>
          <w:sz w:val="30"/>
          <w:szCs w:val="30"/>
          <w:cs/>
        </w:rPr>
        <w:t>ดั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งนี้</w:t>
      </w:r>
    </w:p>
    <w:p w14:paraId="215D7966" w14:textId="77777777" w:rsidR="00237073" w:rsidRPr="00755A56" w:rsidRDefault="00237073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3"/>
        <w:gridCol w:w="266"/>
        <w:gridCol w:w="1093"/>
        <w:gridCol w:w="270"/>
        <w:gridCol w:w="1121"/>
        <w:gridCol w:w="238"/>
        <w:gridCol w:w="1150"/>
      </w:tblGrid>
      <w:tr w:rsidR="00237073" w:rsidRPr="00755A56" w14:paraId="36582687" w14:textId="77777777" w:rsidTr="00FA6A8C">
        <w:tc>
          <w:tcPr>
            <w:tcW w:w="2110" w:type="pct"/>
            <w:vAlign w:val="bottom"/>
          </w:tcPr>
          <w:p w14:paraId="1A06F282" w14:textId="77777777" w:rsidR="00237073" w:rsidRPr="00755A56" w:rsidRDefault="00237073" w:rsidP="00755A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i/>
                <w:iCs/>
                <w:color w:val="242424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17921E66" w14:textId="77777777" w:rsidR="00237073" w:rsidRPr="00755A56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A4F93B" w14:textId="77777777" w:rsidR="00237073" w:rsidRPr="00755A56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pct"/>
            <w:gridSpan w:val="3"/>
          </w:tcPr>
          <w:p w14:paraId="62FA45E4" w14:textId="77777777" w:rsidR="00237073" w:rsidRPr="00755A56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37073" w:rsidRPr="00755A56" w14:paraId="10AFFEE0" w14:textId="77777777" w:rsidTr="00FA6A8C">
        <w:tc>
          <w:tcPr>
            <w:tcW w:w="2110" w:type="pct"/>
          </w:tcPr>
          <w:p w14:paraId="6ECAD5B1" w14:textId="77777777" w:rsidR="00237073" w:rsidRPr="00755A56" w:rsidRDefault="00237073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5A56">
              <w:rPr>
                <w:rFonts w:asciiTheme="majorBidi" w:eastAsia="Times New Roman" w:hAnsiTheme="majorBidi" w:hint="cs"/>
                <w:i/>
                <w:iCs/>
                <w:color w:val="242424"/>
                <w:sz w:val="30"/>
                <w:szCs w:val="30"/>
                <w:cs/>
              </w:rPr>
              <w:t>สำหรับรอบระยะเวลารายงานสิ้นสุดวันที่</w:t>
            </w:r>
          </w:p>
        </w:tc>
        <w:tc>
          <w:tcPr>
            <w:tcW w:w="634" w:type="pct"/>
          </w:tcPr>
          <w:p w14:paraId="7674E088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FD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15FD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7CD6BDB5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5538D625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FD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15FD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07C19FE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33FDE2DE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FD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15FD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2DF51DF7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F8B5E5E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FD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15FD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37073" w:rsidRPr="00755A56" w14:paraId="739197FE" w14:textId="77777777" w:rsidTr="00FA6A8C">
        <w:tc>
          <w:tcPr>
            <w:tcW w:w="2110" w:type="pct"/>
          </w:tcPr>
          <w:p w14:paraId="4AD1947B" w14:textId="77777777" w:rsidR="00237073" w:rsidRPr="00755A56" w:rsidRDefault="00237073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6539FE3F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FD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7CDBAB06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123CF3DA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FD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763B09C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67B3646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FD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4FDE00F5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12D79591" w14:textId="77777777" w:rsidR="00237073" w:rsidRPr="00215FD4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FD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77839" w:rsidRPr="00755A56" w14:paraId="79C42D7D" w14:textId="77777777" w:rsidTr="004762B8">
        <w:tc>
          <w:tcPr>
            <w:tcW w:w="2110" w:type="pct"/>
          </w:tcPr>
          <w:p w14:paraId="32738A1F" w14:textId="23F14164" w:rsidR="00677839" w:rsidRPr="004762B8" w:rsidRDefault="00677839" w:rsidP="004762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โรงงาน</w:t>
            </w:r>
            <w:r w:rsidRPr="004762B8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เครื่องจักร</w:t>
            </w:r>
            <w:r w:rsidRPr="004762B8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อุปกรณ์</w:t>
            </w:r>
            <w:r w:rsidRPr="004762B8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และเครื่องมือ</w:t>
            </w:r>
            <w:r w:rsidRPr="004762B8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เครื่องใช้</w:t>
            </w:r>
            <w:r w:rsidR="003F0922"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โรงงาน</w:t>
            </w:r>
          </w:p>
        </w:tc>
        <w:tc>
          <w:tcPr>
            <w:tcW w:w="634" w:type="pct"/>
            <w:vAlign w:val="bottom"/>
          </w:tcPr>
          <w:p w14:paraId="15868A40" w14:textId="34517593" w:rsidR="00677839" w:rsidRPr="004762B8" w:rsidRDefault="002A74B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3 - 50</w:t>
            </w:r>
            <w:r w:rsidR="00677839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7839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  <w:vAlign w:val="bottom"/>
          </w:tcPr>
          <w:p w14:paraId="65727B8F" w14:textId="77777777" w:rsidR="00677839" w:rsidRPr="004762B8" w:rsidRDefault="0067783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3FB13A2" w14:textId="04C8BCF8" w:rsidR="00677839" w:rsidRPr="004762B8" w:rsidRDefault="002A74B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4 - 35</w:t>
            </w:r>
            <w:r w:rsidR="00677839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7839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  <w:vAlign w:val="bottom"/>
          </w:tcPr>
          <w:p w14:paraId="022D2345" w14:textId="77777777" w:rsidR="00677839" w:rsidRPr="004762B8" w:rsidRDefault="0067783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8AEB375" w14:textId="183BA184" w:rsidR="00677839" w:rsidRPr="004762B8" w:rsidRDefault="003F092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5 - 50</w:t>
            </w:r>
            <w:r w:rsidR="00677839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7839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  <w:vAlign w:val="bottom"/>
          </w:tcPr>
          <w:p w14:paraId="01275B7D" w14:textId="77777777" w:rsidR="00677839" w:rsidRPr="004762B8" w:rsidRDefault="0067783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DED7591" w14:textId="45ACF2BA" w:rsidR="00677839" w:rsidRPr="004762B8" w:rsidRDefault="003F092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5 - 35</w:t>
            </w:r>
            <w:r w:rsidR="00677839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7839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37073" w:rsidRPr="00755A56" w14:paraId="543A28A1" w14:textId="77777777" w:rsidTr="00FA6A8C">
        <w:tc>
          <w:tcPr>
            <w:tcW w:w="2110" w:type="pct"/>
          </w:tcPr>
          <w:p w14:paraId="3380CD95" w14:textId="72A614A7" w:rsidR="00237073" w:rsidRPr="004762B8" w:rsidRDefault="00237073" w:rsidP="00755A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อาคาร</w:t>
            </w:r>
            <w:r w:rsidR="003F0922" w:rsidRPr="004762B8">
              <w:rPr>
                <w:rFonts w:asciiTheme="majorBidi" w:eastAsia="Times New Roman" w:hAnsiTheme="majorBidi"/>
                <w:color w:val="242424"/>
                <w:sz w:val="30"/>
                <w:szCs w:val="30"/>
              </w:rPr>
              <w:t xml:space="preserve"> </w:t>
            </w:r>
            <w:r w:rsidR="003F0922"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และ ส่วนปรับปรุงอาคาร</w:t>
            </w:r>
          </w:p>
        </w:tc>
        <w:tc>
          <w:tcPr>
            <w:tcW w:w="634" w:type="pct"/>
          </w:tcPr>
          <w:p w14:paraId="6F5B8C97" w14:textId="331B8EDB" w:rsidR="00237073" w:rsidRPr="004762B8" w:rsidRDefault="002A74B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5 - 40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</w:tcPr>
          <w:p w14:paraId="262D774A" w14:textId="77777777" w:rsidR="00237073" w:rsidRPr="004762B8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946243B" w14:textId="0F60CF21" w:rsidR="00237073" w:rsidRPr="004762B8" w:rsidRDefault="002A74B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5 - 30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52E8B6D0" w14:textId="77777777" w:rsidR="00237073" w:rsidRPr="004762B8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4BA1910" w14:textId="048BEE00" w:rsidR="00237073" w:rsidRPr="004762B8" w:rsidRDefault="003F092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5 - 40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</w:tcPr>
          <w:p w14:paraId="326049F0" w14:textId="77777777" w:rsidR="00237073" w:rsidRPr="004762B8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014ED6" w14:textId="03043D0F" w:rsidR="00237073" w:rsidRPr="004762B8" w:rsidRDefault="003F092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5 - 30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88A041D" w14:textId="77777777" w:rsidR="00755A56" w:rsidRDefault="00755A56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</w:p>
    <w:p w14:paraId="1C19DA65" w14:textId="4A38C27E" w:rsidR="00237073" w:rsidRPr="00755A56" w:rsidRDefault="00237073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การเปลี่ยนแปลงประมาณการอายุการให้ประโยชน์ของสินทรัพย์ดังกล่าวมีผลให้ค่าเสื่อมราคาของกลุ่มบริษัทและของบริษัทสำหรับงวดสามเดือนสิ้นสุดวันที่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/>
          <w:color w:val="242424"/>
          <w:sz w:val="30"/>
          <w:szCs w:val="30"/>
        </w:rPr>
        <w:t xml:space="preserve">31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มีนาคม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/>
          <w:color w:val="242424"/>
          <w:sz w:val="30"/>
          <w:szCs w:val="30"/>
        </w:rPr>
        <w:t xml:space="preserve">2565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ลดลง</w:t>
      </w:r>
      <w:r w:rsidR="007E7A4A">
        <w:rPr>
          <w:rFonts w:asciiTheme="majorBidi" w:eastAsia="Times New Roman" w:hAnsiTheme="majorBidi" w:hint="cs"/>
          <w:color w:val="242424"/>
          <w:sz w:val="30"/>
          <w:szCs w:val="30"/>
          <w:cs/>
        </w:rPr>
        <w:t>จำนวน</w:t>
      </w:r>
      <w:r w:rsidR="009A7CD5"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</w:t>
      </w:r>
      <w:r w:rsidR="00CE4936" w:rsidRPr="00755A56">
        <w:rPr>
          <w:rFonts w:asciiTheme="majorBidi" w:eastAsia="Times New Roman" w:hAnsiTheme="majorBidi"/>
          <w:color w:val="242424"/>
          <w:sz w:val="30"/>
          <w:szCs w:val="30"/>
        </w:rPr>
        <w:t>782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ล้านบาท และ </w:t>
      </w:r>
      <w:r w:rsidR="00CE4936" w:rsidRPr="00755A56">
        <w:rPr>
          <w:rFonts w:asciiTheme="majorBidi" w:eastAsia="Times New Roman" w:hAnsiTheme="majorBidi"/>
          <w:color w:val="242424"/>
          <w:sz w:val="30"/>
          <w:szCs w:val="30"/>
        </w:rPr>
        <w:t>627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ล้านบาท ตามลำดับ</w:t>
      </w:r>
    </w:p>
    <w:p w14:paraId="65D3B22D" w14:textId="58522F58" w:rsidR="00B47139" w:rsidRPr="00755A56" w:rsidRDefault="00B47139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A14E76" w14:textId="25392F56" w:rsidR="006C4F7A" w:rsidRPr="00755A56" w:rsidRDefault="006C4F7A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00DA7009" w14:textId="6505D067" w:rsidR="00C22142" w:rsidRPr="00755A56" w:rsidRDefault="00C22142" w:rsidP="00755A5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2" w:right="-14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7"/>
        <w:gridCol w:w="239"/>
        <w:gridCol w:w="1382"/>
      </w:tblGrid>
      <w:tr w:rsidR="00C22142" w:rsidRPr="00755A56" w14:paraId="7861AD51" w14:textId="77777777" w:rsidTr="00BD49EE">
        <w:trPr>
          <w:tblHeader/>
        </w:trPr>
        <w:tc>
          <w:tcPr>
            <w:tcW w:w="3383" w:type="pct"/>
            <w:vAlign w:val="bottom"/>
          </w:tcPr>
          <w:p w14:paraId="23E67181" w14:textId="17CDF75D" w:rsidR="00C22142" w:rsidRPr="00755A56" w:rsidRDefault="00E740DC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62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55A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870C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55A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55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64764" w:rsidRPr="00755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55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64764" w:rsidRPr="00755A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55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34" w:type="pct"/>
            <w:vAlign w:val="bottom"/>
          </w:tcPr>
          <w:p w14:paraId="4D1D7C25" w14:textId="53A7E0BC" w:rsidR="00C22142" w:rsidRPr="00620B02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0B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F308535" w14:textId="77777777" w:rsidR="00C22142" w:rsidRPr="00620B02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</w:tcPr>
          <w:p w14:paraId="0373466E" w14:textId="3AB6DC62" w:rsidR="00C22142" w:rsidRPr="00620B02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0B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D49EE" w:rsidRPr="00620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20B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142" w:rsidRPr="00755A56" w14:paraId="39E1EC89" w14:textId="77777777" w:rsidTr="00BD49EE">
        <w:trPr>
          <w:tblHeader/>
        </w:trPr>
        <w:tc>
          <w:tcPr>
            <w:tcW w:w="3383" w:type="pct"/>
          </w:tcPr>
          <w:p w14:paraId="667EDDD2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4895E794" w14:textId="3E64F078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5A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55A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22142" w:rsidRPr="00755A56" w14:paraId="59D54F56" w14:textId="77777777" w:rsidTr="00BD49EE">
        <w:tc>
          <w:tcPr>
            <w:tcW w:w="3383" w:type="pct"/>
          </w:tcPr>
          <w:p w14:paraId="6E1D1524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5A5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55A5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34" w:type="pct"/>
            <w:vAlign w:val="bottom"/>
          </w:tcPr>
          <w:p w14:paraId="697DCCE3" w14:textId="0A3D28EC" w:rsidR="00C22142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755A56">
              <w:rPr>
                <w:rFonts w:ascii="Angsana New" w:hAnsi="Angsana New"/>
                <w:sz w:val="30"/>
                <w:szCs w:val="30"/>
              </w:rPr>
              <w:t>109,500</w:t>
            </w:r>
          </w:p>
        </w:tc>
        <w:tc>
          <w:tcPr>
            <w:tcW w:w="130" w:type="pct"/>
          </w:tcPr>
          <w:p w14:paraId="1A29FEF4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8268BFD" w14:textId="37F97C76" w:rsidR="00C22142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755A56">
              <w:rPr>
                <w:rFonts w:ascii="Angsana New" w:hAnsi="Angsana New"/>
                <w:sz w:val="30"/>
                <w:szCs w:val="30"/>
              </w:rPr>
              <w:t>51,893</w:t>
            </w:r>
          </w:p>
        </w:tc>
      </w:tr>
      <w:tr w:rsidR="00C22142" w:rsidRPr="00755A56" w14:paraId="61601C4B" w14:textId="77777777" w:rsidTr="00BD49EE">
        <w:tc>
          <w:tcPr>
            <w:tcW w:w="3383" w:type="pct"/>
          </w:tcPr>
          <w:p w14:paraId="67517BB1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734" w:type="pct"/>
            <w:vAlign w:val="bottom"/>
          </w:tcPr>
          <w:p w14:paraId="2B40A6F2" w14:textId="751E7FDA" w:rsidR="00C22142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755A56">
              <w:rPr>
                <w:rFonts w:ascii="Angsana New" w:hAnsi="Angsana New"/>
                <w:sz w:val="30"/>
                <w:szCs w:val="30"/>
              </w:rPr>
              <w:t>72,989</w:t>
            </w:r>
          </w:p>
        </w:tc>
        <w:tc>
          <w:tcPr>
            <w:tcW w:w="130" w:type="pct"/>
          </w:tcPr>
          <w:p w14:paraId="6A51623C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4F328D35" w14:textId="0A4C61AE" w:rsidR="00C22142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 w:rsidRPr="00755A56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C22142" w:rsidRPr="00755A56" w14:paraId="24C39229" w14:textId="77777777" w:rsidTr="00BD49EE">
        <w:tc>
          <w:tcPr>
            <w:tcW w:w="3383" w:type="pct"/>
          </w:tcPr>
          <w:p w14:paraId="0391E509" w14:textId="3A97FA9B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  <w:r w:rsidR="00E95FB3" w:rsidRPr="00755A56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E95FB3" w:rsidRPr="00755A56">
              <w:rPr>
                <w:rFonts w:ascii="Angsana New" w:hAnsi="Angsana New" w:hint="cs"/>
                <w:sz w:val="30"/>
                <w:szCs w:val="30"/>
                <w:cs/>
              </w:rPr>
              <w:t>ด้วย</w:t>
            </w:r>
            <w:r w:rsidR="00E95FB3" w:rsidRPr="00755A56">
              <w:rPr>
                <w:rFonts w:ascii="Angsana New" w:hAnsi="Angsana New"/>
                <w:sz w:val="30"/>
                <w:szCs w:val="30"/>
                <w:cs/>
              </w:rPr>
              <w:t>วิธีอัตราดอกเบี้ยที่แท้จริง</w:t>
            </w:r>
          </w:p>
        </w:tc>
        <w:tc>
          <w:tcPr>
            <w:tcW w:w="734" w:type="pct"/>
            <w:vAlign w:val="bottom"/>
          </w:tcPr>
          <w:p w14:paraId="5DEE959B" w14:textId="666940D6" w:rsidR="00C22142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755A56">
              <w:rPr>
                <w:rFonts w:ascii="Angsana New" w:hAnsi="Angsana New"/>
                <w:sz w:val="30"/>
                <w:szCs w:val="30"/>
              </w:rPr>
              <w:t>(397)</w:t>
            </w:r>
          </w:p>
        </w:tc>
        <w:tc>
          <w:tcPr>
            <w:tcW w:w="130" w:type="pct"/>
          </w:tcPr>
          <w:p w14:paraId="24EE4808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644E23E2" w14:textId="1BDD829B" w:rsidR="00C22142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 w:rsidRPr="00755A56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0F4C78" w:rsidRPr="00755A56" w14:paraId="75E637A2" w14:textId="77777777" w:rsidTr="00BD49EE">
        <w:tc>
          <w:tcPr>
            <w:tcW w:w="3383" w:type="pct"/>
          </w:tcPr>
          <w:p w14:paraId="4EF3C5D9" w14:textId="11ADE2C4" w:rsidR="000F4C78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734" w:type="pct"/>
            <w:vAlign w:val="bottom"/>
          </w:tcPr>
          <w:p w14:paraId="78F9FAAF" w14:textId="03171AD9" w:rsidR="000F4C78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755A56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0" w:type="pct"/>
          </w:tcPr>
          <w:p w14:paraId="2912F826" w14:textId="77777777" w:rsidR="000F4C78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7C684EC" w14:textId="7F23E215" w:rsidR="000F4C78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 w:rsidRPr="00755A56">
              <w:rPr>
                <w:rFonts w:ascii="Angsana New" w:hAnsi="Angsana New"/>
                <w:sz w:val="30"/>
                <w:szCs w:val="30"/>
              </w:rPr>
              <w:t>(69)</w:t>
            </w:r>
          </w:p>
        </w:tc>
      </w:tr>
      <w:tr w:rsidR="00C22142" w:rsidRPr="00755A56" w14:paraId="34579E89" w14:textId="77777777" w:rsidTr="00BD49EE">
        <w:tc>
          <w:tcPr>
            <w:tcW w:w="3383" w:type="pct"/>
          </w:tcPr>
          <w:p w14:paraId="579C64A6" w14:textId="6132A281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5A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E740DC" w:rsidRPr="00755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E740DC" w:rsidRPr="00755A56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7DF2F" w14:textId="5F2A0A00" w:rsidR="00C22142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A56">
              <w:rPr>
                <w:rFonts w:ascii="Angsana New" w:hAnsi="Angsana New"/>
                <w:b/>
                <w:bCs/>
                <w:sz w:val="30"/>
                <w:szCs w:val="30"/>
              </w:rPr>
              <w:t>182,107</w:t>
            </w:r>
          </w:p>
        </w:tc>
        <w:tc>
          <w:tcPr>
            <w:tcW w:w="130" w:type="pct"/>
          </w:tcPr>
          <w:p w14:paraId="503A0150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141D6" w14:textId="5B5DCB73" w:rsidR="00C22142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A56">
              <w:rPr>
                <w:rFonts w:ascii="Angsana New" w:hAnsi="Angsana New"/>
                <w:b/>
                <w:bCs/>
                <w:sz w:val="30"/>
                <w:szCs w:val="30"/>
              </w:rPr>
              <w:t>81,805</w:t>
            </w:r>
          </w:p>
        </w:tc>
      </w:tr>
    </w:tbl>
    <w:p w14:paraId="06ACA775" w14:textId="699511E2" w:rsidR="00755A56" w:rsidRDefault="00755A56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16DC0CF5" w14:textId="77777777" w:rsidR="00755A56" w:rsidRDefault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5B44C5B9" w14:textId="7C99B9B6" w:rsidR="004762B8" w:rsidRDefault="004762B8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E4188D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lastRenderedPageBreak/>
        <w:t xml:space="preserve">การออกและเสนอขายหุ้นกู้ </w:t>
      </w:r>
      <w:r w:rsidRPr="00E4188D">
        <w:rPr>
          <w:rFonts w:asciiTheme="majorBidi" w:hAnsiTheme="majorBidi"/>
          <w:i/>
          <w:iCs/>
          <w:sz w:val="30"/>
          <w:szCs w:val="30"/>
          <w:lang w:val="en-US" w:bidi="th-TH"/>
        </w:rPr>
        <w:t>30,000</w:t>
      </w:r>
      <w:r w:rsidRPr="00E4188D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 xml:space="preserve"> ล้านบาท แก่ผู้ลงทุนสถาบัน</w:t>
      </w:r>
      <w:r w:rsidR="00E4188D" w:rsidRPr="00E4188D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Pr="00E4188D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>และ</w:t>
      </w:r>
      <w:r w:rsidRPr="00E4188D">
        <w:rPr>
          <w:rFonts w:asciiTheme="majorBidi" w:hAnsiTheme="majorBidi"/>
          <w:i/>
          <w:iCs/>
          <w:sz w:val="30"/>
          <w:szCs w:val="30"/>
          <w:lang w:val="en-US" w:bidi="th-TH"/>
        </w:rPr>
        <w:t>/</w:t>
      </w:r>
      <w:r w:rsidRPr="00E4188D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>หรือผู้ลงทุนรายใหญ่</w:t>
      </w:r>
    </w:p>
    <w:p w14:paraId="3076740E" w14:textId="77777777" w:rsidR="00620B02" w:rsidRPr="00620B02" w:rsidRDefault="00620B02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24"/>
          <w:szCs w:val="24"/>
          <w:cs/>
          <w:lang w:val="en-US" w:bidi="th-TH"/>
        </w:rPr>
      </w:pPr>
    </w:p>
    <w:p w14:paraId="17C9DD0A" w14:textId="0A09E555" w:rsidR="008327A2" w:rsidRPr="00755A56" w:rsidRDefault="008327A2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เมื่อวันที่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25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มกราคม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2565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บริษัทได้ออกและเสนอขายหุ้นกู้สกุลเงินบาท</w:t>
      </w:r>
      <w:r w:rsidR="00FF0230" w:rsidRPr="00755A56">
        <w:rPr>
          <w:rFonts w:asciiTheme="majorBidi" w:hAnsiTheme="majorBidi" w:hint="cs"/>
          <w:sz w:val="30"/>
          <w:szCs w:val="30"/>
          <w:cs/>
          <w:lang w:bidi="th-TH"/>
        </w:rPr>
        <w:t>ชนิดระบุชื่อผู้ถือ</w:t>
      </w:r>
      <w:r w:rsidR="002A75B3" w:rsidRPr="00755A56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2A75B3" w:rsidRPr="00755A56">
        <w:rPr>
          <w:rFonts w:asciiTheme="majorBidi" w:hAnsiTheme="majorBidi"/>
          <w:sz w:val="30"/>
          <w:szCs w:val="30"/>
          <w:cs/>
        </w:rPr>
        <w:t>ประเภทไม่ด้อยสิทธิ ไม่มี</w:t>
      </w:r>
      <w:r w:rsidR="00296247" w:rsidRPr="00755A56">
        <w:rPr>
          <w:rFonts w:asciiTheme="majorBidi" w:hAnsiTheme="majorBidi" w:hint="cs"/>
          <w:sz w:val="30"/>
          <w:szCs w:val="30"/>
          <w:cs/>
          <w:lang w:bidi="th-TH"/>
        </w:rPr>
        <w:t>หลัก</w:t>
      </w:r>
      <w:r w:rsidR="002A75B3" w:rsidRPr="00755A56">
        <w:rPr>
          <w:rFonts w:asciiTheme="majorBidi" w:hAnsiTheme="majorBidi"/>
          <w:sz w:val="30"/>
          <w:szCs w:val="30"/>
          <w:cs/>
        </w:rPr>
        <w:t>ประกัน</w:t>
      </w:r>
      <w:r w:rsidR="00FF0230" w:rsidRPr="00755A56">
        <w:rPr>
          <w:rFonts w:asciiTheme="majorBidi" w:hAnsiTheme="majorBidi"/>
          <w:sz w:val="30"/>
          <w:szCs w:val="30"/>
        </w:rPr>
        <w:t xml:space="preserve"> </w:t>
      </w:r>
      <w:r w:rsidR="00FF0230" w:rsidRPr="00755A56">
        <w:rPr>
          <w:rFonts w:asciiTheme="majorBidi" w:hAnsiTheme="majorBidi" w:hint="cs"/>
          <w:sz w:val="30"/>
          <w:szCs w:val="30"/>
          <w:cs/>
          <w:lang w:bidi="th-TH"/>
        </w:rPr>
        <w:t>และมีผู้แทนผู้ถือหุ้นกู้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จำนวน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30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ล้านหน่วย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มูลค่าที่ตราไว้หน่วยละ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1,000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บาท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คิดเป็นมูลค่ารวม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30,000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โดยเสนอขายให้แก่ผู้ลงทุนสถาบัน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แล</w:t>
      </w:r>
      <w:r w:rsidR="00E4188D">
        <w:rPr>
          <w:rFonts w:asciiTheme="majorBidi" w:hAnsiTheme="majorBidi" w:hint="cs"/>
          <w:sz w:val="30"/>
          <w:szCs w:val="30"/>
          <w:cs/>
          <w:lang w:bidi="th-TH"/>
        </w:rPr>
        <w:t>ะ</w:t>
      </w:r>
      <w:r w:rsidR="00E4188D">
        <w:rPr>
          <w:rFonts w:asciiTheme="majorBidi" w:hAnsiTheme="majorBidi"/>
          <w:sz w:val="30"/>
          <w:szCs w:val="30"/>
          <w:lang w:val="en-US" w:bidi="th-TH"/>
        </w:rPr>
        <w:t>/</w:t>
      </w:r>
      <w:r w:rsidR="00E4188D">
        <w:rPr>
          <w:rFonts w:asciiTheme="majorBidi" w:hAnsiTheme="majorBidi" w:hint="cs"/>
          <w:sz w:val="30"/>
          <w:szCs w:val="30"/>
          <w:cs/>
          <w:lang w:val="en-US" w:bidi="th-TH"/>
        </w:rPr>
        <w:t>หรือ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ผู้ลงทุนรายใหญ่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โดยแบ่งหุ้นกู้ออกเป็น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4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ชุด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ได้แก่</w:t>
      </w:r>
    </w:p>
    <w:p w14:paraId="4DEF102D" w14:textId="77777777" w:rsidR="008327A2" w:rsidRPr="00620B02" w:rsidRDefault="008327A2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Cs w:val="22"/>
          <w:lang w:bidi="th-TH"/>
        </w:rPr>
      </w:pPr>
    </w:p>
    <w:p w14:paraId="36319596" w14:textId="18F92188" w:rsidR="008327A2" w:rsidRPr="00755A56" w:rsidRDefault="008327A2" w:rsidP="00755A56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</w:rPr>
        <w:t>5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</w:rPr>
        <w:t>14,000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มีอัตราดอ</w:t>
      </w:r>
      <w:r w:rsidRPr="00755A56">
        <w:rPr>
          <w:rFonts w:asciiTheme="majorBidi" w:hAnsiTheme="majorBidi" w:cstheme="majorBidi" w:hint="cs"/>
          <w:sz w:val="30"/>
          <w:szCs w:val="30"/>
          <w:cs/>
          <w:lang w:bidi="th-TH"/>
        </w:rPr>
        <w:t>กเบี้ยคงที่ร้อยละ</w:t>
      </w:r>
      <w:r w:rsidRPr="00755A5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</w:rPr>
        <w:t>2.13</w:t>
      </w:r>
      <w:r w:rsidRPr="00755A5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cstheme="majorBidi" w:hint="cs"/>
          <w:sz w:val="30"/>
          <w:szCs w:val="30"/>
          <w:cs/>
          <w:lang w:bidi="th-TH"/>
        </w:rPr>
        <w:t>ต่อปี</w:t>
      </w:r>
      <w:r w:rsidRPr="00755A5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cstheme="majorBidi" w:hint="cs"/>
          <w:sz w:val="30"/>
          <w:szCs w:val="30"/>
          <w:cs/>
          <w:lang w:bidi="th-TH"/>
        </w:rPr>
        <w:t>ชำระดอกเบี้ยทุก</w:t>
      </w:r>
      <w:r w:rsidRPr="00755A5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cstheme="majorBidi" w:hint="cs"/>
          <w:sz w:val="30"/>
          <w:szCs w:val="30"/>
          <w:cs/>
          <w:lang w:bidi="th-TH"/>
        </w:rPr>
        <w:t>ๆ</w:t>
      </w:r>
      <w:r w:rsidRPr="00755A5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</w:rPr>
        <w:t>6</w:t>
      </w:r>
      <w:r w:rsidRPr="00755A5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="00C94400" w:rsidRPr="00755A5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และครบกำหนดไถ่ถอนในเดือนมกราคม</w:t>
      </w:r>
      <w:r w:rsidR="00C94400" w:rsidRPr="00755A5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="00C94400" w:rsidRPr="00755A5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 w:cstheme="majorBidi"/>
          <w:sz w:val="30"/>
          <w:szCs w:val="30"/>
          <w:lang w:val="en-US" w:bidi="th-TH"/>
        </w:rPr>
        <w:t>2570</w:t>
      </w:r>
    </w:p>
    <w:p w14:paraId="0304901A" w14:textId="4068D072" w:rsidR="008327A2" w:rsidRPr="00755A56" w:rsidRDefault="008327A2" w:rsidP="00755A56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7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2,000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2.65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6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="00C94400" w:rsidRPr="00755A56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และครบกำหนดไถ่ถอนในเดือนมกราคม</w:t>
      </w:r>
      <w:r w:rsidR="00C94400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="00C94400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/>
          <w:sz w:val="30"/>
          <w:szCs w:val="30"/>
          <w:lang w:val="en-US" w:bidi="th-TH"/>
        </w:rPr>
        <w:t>2572</w:t>
      </w:r>
    </w:p>
    <w:p w14:paraId="05B84DB0" w14:textId="2ED66DE2" w:rsidR="008327A2" w:rsidRPr="00755A56" w:rsidRDefault="008327A2" w:rsidP="00755A56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10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2,000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3.05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6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="00C94400" w:rsidRPr="00755A56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และครบกำหนดไถ่ถอนในเดือนมกราคม</w:t>
      </w:r>
      <w:r w:rsidR="00C94400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 xml:space="preserve">ปี </w:t>
      </w:r>
      <w:r w:rsidR="00C94400" w:rsidRPr="00755A56">
        <w:rPr>
          <w:rFonts w:asciiTheme="majorBidi" w:hAnsiTheme="majorBidi"/>
          <w:sz w:val="30"/>
          <w:szCs w:val="30"/>
          <w:lang w:val="en-US" w:bidi="th-TH"/>
        </w:rPr>
        <w:t>2575</w:t>
      </w:r>
    </w:p>
    <w:p w14:paraId="0A890D17" w14:textId="5CB8602F" w:rsidR="008327A2" w:rsidRPr="00755A56" w:rsidRDefault="008327A2" w:rsidP="00755A56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12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12,000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3.29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6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="00C94400" w:rsidRPr="00755A56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และครบกำหนดไถ่ถอนในเดือนมกราคม</w:t>
      </w:r>
      <w:r w:rsidR="00C94400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="00C94400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/>
          <w:sz w:val="30"/>
          <w:szCs w:val="30"/>
          <w:lang w:val="en-US" w:bidi="th-TH"/>
        </w:rPr>
        <w:t>2577</w:t>
      </w:r>
    </w:p>
    <w:p w14:paraId="36183F4F" w14:textId="77777777" w:rsidR="008327A2" w:rsidRPr="00620B02" w:rsidRDefault="008327A2" w:rsidP="00755A56">
      <w:pPr>
        <w:pStyle w:val="block"/>
        <w:spacing w:after="0" w:line="240" w:lineRule="auto"/>
        <w:jc w:val="thaiDistribute"/>
        <w:rPr>
          <w:rFonts w:asciiTheme="majorBidi" w:hAnsiTheme="majorBidi"/>
          <w:sz w:val="24"/>
          <w:szCs w:val="24"/>
          <w:lang w:val="en-US" w:bidi="th-TH"/>
        </w:rPr>
      </w:pPr>
    </w:p>
    <w:p w14:paraId="269EC098" w14:textId="09538965" w:rsidR="00E11E44" w:rsidRPr="00755A56" w:rsidRDefault="008327A2" w:rsidP="00755A56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โดยมีวัตถุประสงค์จะนำเงินที่ได้รับจากการเสนอขายหุ้นกู้ครั้งนี้ไปใช้เพื่อชำระคืนเงินกู้</w:t>
      </w:r>
      <w:r w:rsidR="00E4188D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DB41F4" w:rsidRPr="00755A56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="00E4188D">
        <w:rPr>
          <w:rFonts w:asciiTheme="majorBidi" w:hAnsiTheme="majorBidi"/>
          <w:sz w:val="30"/>
          <w:szCs w:val="30"/>
          <w:lang w:val="en-US" w:bidi="th-TH"/>
        </w:rPr>
        <w:t>/</w:t>
      </w:r>
      <w:r w:rsidR="00E4188D">
        <w:rPr>
          <w:rFonts w:asciiTheme="majorBidi" w:hAnsiTheme="majorBidi" w:hint="cs"/>
          <w:sz w:val="30"/>
          <w:szCs w:val="30"/>
          <w:cs/>
          <w:lang w:val="en-US" w:bidi="th-TH"/>
        </w:rPr>
        <w:t>หรือ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หุ้นกู้สกุลเงินเหรียญสหรัฐ</w:t>
      </w:r>
      <w:r w:rsidR="00620B02">
        <w:rPr>
          <w:rFonts w:asciiTheme="majorBidi" w:hAnsiTheme="majorBidi" w:hint="cs"/>
          <w:sz w:val="30"/>
          <w:szCs w:val="30"/>
          <w:cs/>
          <w:lang w:bidi="th-TH"/>
        </w:rPr>
        <w:t>อเมริกา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ที่</w:t>
      </w:r>
      <w:r w:rsidR="00DB41F4" w:rsidRPr="00755A56">
        <w:rPr>
          <w:rFonts w:asciiTheme="majorBidi" w:hAnsiTheme="majorBidi" w:hint="cs"/>
          <w:sz w:val="30"/>
          <w:szCs w:val="30"/>
          <w:cs/>
          <w:lang w:bidi="th-TH"/>
        </w:rPr>
        <w:t>จะ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ครบกำหนด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ในเดือนกันยายน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</w:rPr>
        <w:t xml:space="preserve">2565 </w:t>
      </w:r>
      <w:r w:rsidR="00DB41F4" w:rsidRPr="00755A56">
        <w:rPr>
          <w:rFonts w:asciiTheme="majorBidi" w:hAnsiTheme="majorBidi" w:hint="cs"/>
          <w:sz w:val="30"/>
          <w:szCs w:val="30"/>
          <w:cs/>
          <w:lang w:bidi="th-TH"/>
        </w:rPr>
        <w:t>และ/หรือการ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ชำระคืนเงินกู้ก่อนกำหนด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DB41F4" w:rsidRPr="00755A56">
        <w:rPr>
          <w:rFonts w:asciiTheme="majorBidi" w:hAnsiTheme="majorBidi" w:hint="cs"/>
          <w:sz w:val="30"/>
          <w:szCs w:val="30"/>
          <w:cs/>
          <w:lang w:bidi="th-TH"/>
        </w:rPr>
        <w:t>และ/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หรือเพื่อใช้เป็นเงินทุนหมุนเวียนในการดำเนินธุรกิจ</w:t>
      </w:r>
      <w:r w:rsidR="00E4188D">
        <w:rPr>
          <w:rFonts w:asciiTheme="majorBidi" w:hAnsiTheme="majorBidi" w:hint="cs"/>
          <w:sz w:val="30"/>
          <w:szCs w:val="30"/>
          <w:cs/>
          <w:lang w:bidi="th-TH"/>
        </w:rPr>
        <w:t>ทั่วไป</w:t>
      </w:r>
    </w:p>
    <w:p w14:paraId="078E254E" w14:textId="30231406" w:rsidR="005834E9" w:rsidRDefault="005834E9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lang w:val="en-GB" w:bidi="ar-SA"/>
        </w:rPr>
      </w:pPr>
    </w:p>
    <w:p w14:paraId="16C40687" w14:textId="4B4F0E15" w:rsidR="00E4188D" w:rsidRDefault="00E4188D" w:rsidP="00E4188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E4188D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 xml:space="preserve">การออกและเสนอขายหุ้นกู้ </w:t>
      </w:r>
      <w:r>
        <w:rPr>
          <w:rFonts w:asciiTheme="majorBidi" w:hAnsiTheme="majorBidi"/>
          <w:i/>
          <w:iCs/>
          <w:sz w:val="30"/>
          <w:szCs w:val="30"/>
          <w:lang w:val="en-US" w:bidi="th-TH"/>
        </w:rPr>
        <w:t>1,300</w:t>
      </w:r>
      <w:r w:rsidRPr="00E4188D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 xml:space="preserve"> ล้าน</w:t>
      </w:r>
      <w:r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>เหรียญสหรัฐอเมริกาให้แก่ผู้ลงทุนต่างประเทศ</w:t>
      </w:r>
    </w:p>
    <w:p w14:paraId="32DC2308" w14:textId="77777777" w:rsidR="00620B02" w:rsidRPr="00620B02" w:rsidRDefault="00620B02" w:rsidP="00E4188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24"/>
          <w:szCs w:val="24"/>
          <w:cs/>
          <w:lang w:val="en-US" w:bidi="th-TH"/>
        </w:rPr>
      </w:pPr>
    </w:p>
    <w:p w14:paraId="5E6D3173" w14:textId="7517237B" w:rsidR="00FB4A57" w:rsidRPr="00755A56" w:rsidRDefault="005834E9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755A56">
        <w:rPr>
          <w:rFonts w:asciiTheme="majorBidi" w:hAnsiTheme="majorBidi" w:hint="cs"/>
          <w:sz w:val="30"/>
          <w:szCs w:val="30"/>
          <w:cs/>
          <w:lang w:val="en-US" w:bidi="th-TH"/>
        </w:rPr>
        <w:t>เ</w:t>
      </w:r>
      <w:r w:rsidR="00FB4A57" w:rsidRPr="00755A56">
        <w:rPr>
          <w:rFonts w:asciiTheme="majorBidi" w:hAnsiTheme="majorBidi"/>
          <w:sz w:val="30"/>
          <w:szCs w:val="30"/>
          <w:cs/>
        </w:rPr>
        <w:t xml:space="preserve">มื่อวันที่ </w:t>
      </w:r>
      <w:r w:rsidRPr="00755A56">
        <w:rPr>
          <w:rFonts w:asciiTheme="majorBidi" w:hAnsiTheme="majorBidi"/>
          <w:sz w:val="30"/>
          <w:szCs w:val="30"/>
          <w:lang w:val="en-US" w:bidi="th-TH"/>
        </w:rPr>
        <w:t xml:space="preserve">30 </w:t>
      </w:r>
      <w:r w:rsidRPr="00755A56">
        <w:rPr>
          <w:rFonts w:asciiTheme="majorBidi" w:hAnsiTheme="majorBidi" w:hint="cs"/>
          <w:sz w:val="30"/>
          <w:szCs w:val="30"/>
          <w:cs/>
          <w:lang w:val="en-US" w:bidi="th-TH"/>
        </w:rPr>
        <w:t>มีนาคม</w:t>
      </w:r>
      <w:r w:rsidR="00FB4A57" w:rsidRPr="00755A56">
        <w:rPr>
          <w:rFonts w:asciiTheme="majorBidi" w:hAnsiTheme="majorBidi"/>
          <w:sz w:val="30"/>
          <w:szCs w:val="30"/>
          <w:lang w:bidi="th-TH"/>
        </w:rPr>
        <w:t xml:space="preserve"> 2565 </w:t>
      </w:r>
      <w:r w:rsidR="00FB4A57" w:rsidRPr="00755A56">
        <w:rPr>
          <w:rFonts w:asciiTheme="majorBidi" w:hAnsiTheme="majorBidi"/>
          <w:sz w:val="30"/>
          <w:szCs w:val="30"/>
          <w:cs/>
        </w:rPr>
        <w:t>บริษัท</w:t>
      </w:r>
      <w:r w:rsidR="00FB4A57" w:rsidRPr="00755A56">
        <w:rPr>
          <w:rFonts w:asciiTheme="majorBidi" w:hAnsiTheme="majorBidi" w:hint="cs"/>
          <w:sz w:val="30"/>
          <w:szCs w:val="30"/>
          <w:cs/>
          <w:lang w:bidi="th-TH"/>
        </w:rPr>
        <w:t>ย่อยแห่งหนึ่ง</w:t>
      </w:r>
      <w:r w:rsidR="00FB4A57" w:rsidRPr="00755A56">
        <w:rPr>
          <w:rFonts w:asciiTheme="majorBidi" w:hAnsiTheme="majorBidi"/>
          <w:sz w:val="30"/>
          <w:szCs w:val="30"/>
          <w:cs/>
        </w:rPr>
        <w:t>ได้ออกและเสนอขายหุ้นกู้สกุลเงินเหรียญสหรัฐ</w:t>
      </w:r>
      <w:r w:rsidR="00FB4A57" w:rsidRPr="00755A56">
        <w:rPr>
          <w:rFonts w:asciiTheme="majorBidi" w:hAnsiTheme="majorBidi"/>
          <w:sz w:val="30"/>
          <w:szCs w:val="30"/>
          <w:cs/>
          <w:lang w:bidi="th-TH"/>
        </w:rPr>
        <w:t>อเมริกา</w:t>
      </w:r>
      <w:r w:rsidR="00FB4A57" w:rsidRPr="00755A56">
        <w:rPr>
          <w:rFonts w:asciiTheme="majorBidi" w:hAnsiTheme="majorBidi"/>
          <w:sz w:val="30"/>
          <w:szCs w:val="30"/>
          <w:cs/>
        </w:rPr>
        <w:t xml:space="preserve"> ประเภทไม่ด้อยสิทธิ ไม่มี</w:t>
      </w:r>
      <w:r w:rsidR="00296247" w:rsidRPr="00755A56">
        <w:rPr>
          <w:rFonts w:asciiTheme="majorBidi" w:hAnsiTheme="majorBidi" w:hint="cs"/>
          <w:sz w:val="30"/>
          <w:szCs w:val="30"/>
          <w:cs/>
          <w:lang w:bidi="th-TH"/>
        </w:rPr>
        <w:t>หลัก</w:t>
      </w:r>
      <w:r w:rsidR="00FB4A57" w:rsidRPr="00755A56">
        <w:rPr>
          <w:rFonts w:asciiTheme="majorBidi" w:hAnsiTheme="majorBidi"/>
          <w:sz w:val="30"/>
          <w:szCs w:val="30"/>
          <w:cs/>
        </w:rPr>
        <w:t xml:space="preserve">ประกัน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โดยหุ้นกู้มีมูลค่าที่ตราไว้หน่วยละ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/>
          <w:sz w:val="30"/>
          <w:szCs w:val="30"/>
          <w:lang w:val="en-US" w:bidi="th-TH"/>
        </w:rPr>
        <w:t>1,000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เหรียญสหรัฐ</w:t>
      </w:r>
      <w:r w:rsidR="00E4188D">
        <w:rPr>
          <w:rFonts w:asciiTheme="majorBidi" w:hAnsiTheme="majorBidi" w:hint="cs"/>
          <w:sz w:val="30"/>
          <w:szCs w:val="30"/>
          <w:cs/>
          <w:lang w:bidi="th-TH"/>
        </w:rPr>
        <w:t>อเมริกา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ซึ่งคิดเป็นมูลค่ารวม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/>
          <w:sz w:val="30"/>
          <w:szCs w:val="30"/>
          <w:lang w:bidi="th-TH"/>
        </w:rPr>
        <w:t>1,300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</w:t>
      </w:r>
      <w:r w:rsidR="00E4188D">
        <w:rPr>
          <w:rFonts w:asciiTheme="majorBidi" w:hAnsiTheme="majorBidi" w:hint="cs"/>
          <w:sz w:val="30"/>
          <w:szCs w:val="30"/>
          <w:cs/>
          <w:lang w:bidi="th-TH"/>
        </w:rPr>
        <w:t>อเมริกา โดยมีบริษัทเป็นผู้ค้ำประกันหุ้นกู้ทั้งจำนวน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และได้เสนอขายให้แก่ผู้ลงทุนสถาบัน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แบ่งหุ้นกู้ออกเป็น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4F22BC" w:rsidRPr="00755A56">
        <w:rPr>
          <w:rFonts w:asciiTheme="majorBidi" w:hAnsiTheme="majorBidi"/>
          <w:sz w:val="30"/>
          <w:szCs w:val="30"/>
          <w:lang w:bidi="th-TH"/>
        </w:rPr>
        <w:t>2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ชุด</w:t>
      </w:r>
      <w:r w:rsidR="00824142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4142" w:rsidRPr="00755A56">
        <w:rPr>
          <w:rFonts w:asciiTheme="majorBidi" w:hAnsiTheme="majorBidi" w:hint="cs"/>
          <w:sz w:val="30"/>
          <w:szCs w:val="30"/>
          <w:cs/>
          <w:lang w:bidi="th-TH"/>
        </w:rPr>
        <w:t>ได้แก่</w:t>
      </w:r>
    </w:p>
    <w:p w14:paraId="170E6BB1" w14:textId="77777777" w:rsidR="005834E9" w:rsidRPr="00620B02" w:rsidRDefault="005834E9" w:rsidP="00755A56">
      <w:pPr>
        <w:pStyle w:val="block"/>
        <w:spacing w:after="0" w:line="240" w:lineRule="auto"/>
        <w:ind w:left="810"/>
        <w:jc w:val="thaiDistribute"/>
        <w:rPr>
          <w:rFonts w:asciiTheme="majorBidi" w:hAnsiTheme="majorBidi"/>
          <w:sz w:val="24"/>
          <w:szCs w:val="24"/>
          <w:lang w:bidi="th-TH"/>
        </w:rPr>
      </w:pPr>
    </w:p>
    <w:p w14:paraId="398B4E01" w14:textId="2C96D065" w:rsidR="005834E9" w:rsidRPr="00755A56" w:rsidRDefault="005834E9" w:rsidP="00755A56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10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val="en-US" w:bidi="th-TH"/>
        </w:rPr>
        <w:t>1</w:t>
      </w:r>
      <w:r w:rsidRPr="00755A56">
        <w:rPr>
          <w:rFonts w:asciiTheme="majorBidi" w:hAnsiTheme="majorBidi"/>
          <w:sz w:val="30"/>
          <w:szCs w:val="30"/>
          <w:lang w:bidi="th-TH"/>
        </w:rPr>
        <w:t>,000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</w:t>
      </w:r>
      <w:r w:rsidR="00D71DD6">
        <w:rPr>
          <w:rFonts w:asciiTheme="majorBidi" w:hAnsiTheme="majorBidi" w:hint="cs"/>
          <w:sz w:val="30"/>
          <w:szCs w:val="30"/>
          <w:cs/>
          <w:lang w:bidi="th-TH"/>
        </w:rPr>
        <w:t>อเมริกา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4.40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6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="00C94400" w:rsidRPr="00755A56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และครบกำหนดไถ่ถอนในเดือนมีนาคม</w:t>
      </w:r>
      <w:r w:rsidR="00C94400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="00C94400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/>
          <w:sz w:val="30"/>
          <w:szCs w:val="30"/>
          <w:lang w:bidi="th-TH"/>
        </w:rPr>
        <w:t>2575</w:t>
      </w:r>
    </w:p>
    <w:p w14:paraId="21903DF9" w14:textId="4CBA6431" w:rsidR="005834E9" w:rsidRPr="00755A56" w:rsidRDefault="005834E9" w:rsidP="00755A56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val="en-US" w:bidi="th-TH"/>
        </w:rPr>
        <w:t>30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300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</w:t>
      </w:r>
      <w:r w:rsidR="00D71DD6">
        <w:rPr>
          <w:rFonts w:asciiTheme="majorBidi" w:hAnsiTheme="majorBidi" w:hint="cs"/>
          <w:sz w:val="30"/>
          <w:szCs w:val="30"/>
          <w:cs/>
          <w:lang w:bidi="th-TH"/>
        </w:rPr>
        <w:t>อเมริกา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5.20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/>
          <w:sz w:val="30"/>
          <w:szCs w:val="30"/>
          <w:lang w:bidi="th-TH"/>
        </w:rPr>
        <w:t>6</w:t>
      </w:r>
      <w:r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55A56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="00C94400" w:rsidRPr="00755A56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และครบกำหนดไถ่ถอนในเดือนมีนาคม</w:t>
      </w:r>
      <w:r w:rsidR="00C94400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="00C94400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C94400" w:rsidRPr="00755A56">
        <w:rPr>
          <w:rFonts w:asciiTheme="majorBidi" w:hAnsiTheme="majorBidi"/>
          <w:sz w:val="30"/>
          <w:szCs w:val="30"/>
          <w:lang w:bidi="th-TH"/>
        </w:rPr>
        <w:t>2595</w:t>
      </w:r>
    </w:p>
    <w:p w14:paraId="2C311CB6" w14:textId="77777777" w:rsidR="00755A56" w:rsidRPr="00620B02" w:rsidRDefault="00755A56" w:rsidP="00755A56">
      <w:pPr>
        <w:pStyle w:val="block"/>
        <w:spacing w:after="0" w:line="240" w:lineRule="auto"/>
        <w:jc w:val="thaiDistribute"/>
        <w:rPr>
          <w:rFonts w:asciiTheme="majorBidi" w:hAnsiTheme="majorBidi"/>
          <w:sz w:val="24"/>
          <w:szCs w:val="24"/>
          <w:lang w:bidi="th-TH"/>
        </w:rPr>
      </w:pPr>
    </w:p>
    <w:p w14:paraId="521B0CB6" w14:textId="66F207DA" w:rsidR="00D71DD6" w:rsidRDefault="0030722E" w:rsidP="00AF6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en-GB"/>
        </w:rPr>
      </w:pPr>
      <w:r w:rsidRPr="0030722E">
        <w:rPr>
          <w:rFonts w:asciiTheme="majorBidi" w:hAnsiTheme="majorBidi"/>
          <w:sz w:val="30"/>
          <w:szCs w:val="30"/>
          <w:cs/>
        </w:rPr>
        <w:t>โดยมีวัตถุประสงค์จะนำเงินที่ได้รับจากการเสนอขายหุ้นกู้ในครั้งนี้ไปใช้ในการดำเนินงานกิจการทั่วไป</w:t>
      </w:r>
      <w:r w:rsidRPr="0030722E">
        <w:rPr>
          <w:rFonts w:asciiTheme="majorBidi" w:hAnsiTheme="majorBidi"/>
          <w:sz w:val="30"/>
          <w:szCs w:val="30"/>
        </w:rPr>
        <w:t xml:space="preserve">, </w:t>
      </w:r>
      <w:r w:rsidRPr="0030722E">
        <w:rPr>
          <w:rFonts w:asciiTheme="majorBidi" w:hAnsiTheme="majorBidi"/>
          <w:sz w:val="30"/>
          <w:szCs w:val="30"/>
          <w:cs/>
        </w:rPr>
        <w:t>การชำระคืนเงินกู้</w:t>
      </w:r>
      <w:r w:rsidR="00EB4792">
        <w:rPr>
          <w:rFonts w:asciiTheme="majorBidi" w:hAnsiTheme="majorBidi" w:hint="cs"/>
          <w:sz w:val="30"/>
          <w:szCs w:val="30"/>
          <w:cs/>
        </w:rPr>
        <w:t xml:space="preserve"> </w:t>
      </w:r>
      <w:r w:rsidRPr="0030722E">
        <w:rPr>
          <w:rFonts w:asciiTheme="majorBidi" w:hAnsiTheme="majorBidi"/>
          <w:sz w:val="30"/>
          <w:szCs w:val="30"/>
          <w:cs/>
        </w:rPr>
        <w:t>(ซึ่งรวมถึงเงินกู้ยืมจากบริษัท ปตท. ศูนย์บริหารเงิน จำกัด)</w:t>
      </w:r>
      <w:r w:rsidRPr="0030722E">
        <w:rPr>
          <w:rFonts w:asciiTheme="majorBidi" w:hAnsiTheme="majorBidi"/>
          <w:sz w:val="30"/>
          <w:szCs w:val="30"/>
        </w:rPr>
        <w:t xml:space="preserve">, </w:t>
      </w:r>
      <w:r w:rsidRPr="0030722E">
        <w:rPr>
          <w:rFonts w:asciiTheme="majorBidi" w:hAnsiTheme="majorBidi"/>
          <w:sz w:val="30"/>
          <w:szCs w:val="30"/>
          <w:cs/>
        </w:rPr>
        <w:t>การสนับสนุนกิจกรรมการลงทุน และการให้กู้ยืมแก่บริษัทในกลุ่ม</w:t>
      </w:r>
      <w:r w:rsidR="00D71DD6">
        <w:rPr>
          <w:rFonts w:asciiTheme="majorBidi" w:hAnsiTheme="majorBidi"/>
          <w:sz w:val="30"/>
          <w:szCs w:val="30"/>
          <w:cs/>
        </w:rPr>
        <w:br w:type="page"/>
      </w:r>
    </w:p>
    <w:p w14:paraId="328D38A9" w14:textId="63CAD4DB" w:rsidR="00B20300" w:rsidRPr="007E7A4A" w:rsidRDefault="00B20300" w:rsidP="00711CCC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B2D6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1D2AA7" w:rsidRPr="001D2AA7">
        <w:rPr>
          <w:rFonts w:asciiTheme="majorBidi" w:hAnsi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83B9E19" w14:textId="77777777" w:rsidR="007E7A4A" w:rsidRPr="002B2D6B" w:rsidRDefault="007E7A4A" w:rsidP="007E7A4A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38BAD" w14:textId="174E98AD" w:rsidR="00B20300" w:rsidRPr="00755A56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>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การดำเนินงานของแต่ละส่วนงานของกลุ่มบริษัท ดังนี้</w:t>
      </w:r>
    </w:p>
    <w:p w14:paraId="5ED25558" w14:textId="77777777" w:rsidR="00B20300" w:rsidRPr="00755A56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1620"/>
        <w:gridCol w:w="7533"/>
      </w:tblGrid>
      <w:tr w:rsidR="00B20300" w:rsidRPr="00755A56" w14:paraId="5817926A" w14:textId="77777777" w:rsidTr="000C5DC5">
        <w:tc>
          <w:tcPr>
            <w:tcW w:w="1620" w:type="dxa"/>
            <w:shd w:val="clear" w:color="auto" w:fill="auto"/>
          </w:tcPr>
          <w:p w14:paraId="46210795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533" w:type="dxa"/>
            <w:shd w:val="clear" w:color="auto" w:fill="auto"/>
          </w:tcPr>
          <w:p w14:paraId="7C2CA735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กลุ่มกิจการผลิตภัณฑ์ปิโตรเลียม</w:t>
            </w:r>
          </w:p>
        </w:tc>
      </w:tr>
      <w:tr w:rsidR="00B20300" w:rsidRPr="00755A56" w14:paraId="25A2209B" w14:textId="77777777" w:rsidTr="000C5DC5">
        <w:tc>
          <w:tcPr>
            <w:tcW w:w="1620" w:type="dxa"/>
            <w:shd w:val="clear" w:color="auto" w:fill="auto"/>
          </w:tcPr>
          <w:p w14:paraId="1B58D795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533" w:type="dxa"/>
            <w:shd w:val="clear" w:color="auto" w:fill="auto"/>
          </w:tcPr>
          <w:p w14:paraId="3A533842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กลุ่มกิจการผลิตภัณฑ์อะโรเมติกส์</w:t>
            </w:r>
          </w:p>
        </w:tc>
      </w:tr>
      <w:tr w:rsidR="00B20300" w:rsidRPr="00755A56" w14:paraId="55930DE1" w14:textId="77777777" w:rsidTr="000C5DC5">
        <w:tc>
          <w:tcPr>
            <w:tcW w:w="1620" w:type="dxa"/>
            <w:shd w:val="clear" w:color="auto" w:fill="auto"/>
          </w:tcPr>
          <w:p w14:paraId="57C9B1F9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533" w:type="dxa"/>
            <w:shd w:val="clear" w:color="auto" w:fill="auto"/>
          </w:tcPr>
          <w:p w14:paraId="6FBD8B39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กลุ่มกิจการผลิตภัณฑ์โอเลฟินส์และผลิตภัณฑ์ต่อเนื่อง</w:t>
            </w:r>
          </w:p>
        </w:tc>
      </w:tr>
      <w:tr w:rsidR="00B20300" w:rsidRPr="00755A56" w14:paraId="27A20FE6" w14:textId="77777777" w:rsidTr="000C5DC5">
        <w:tc>
          <w:tcPr>
            <w:tcW w:w="1620" w:type="dxa"/>
            <w:shd w:val="clear" w:color="auto" w:fill="auto"/>
          </w:tcPr>
          <w:p w14:paraId="05885A77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533" w:type="dxa"/>
            <w:shd w:val="clear" w:color="auto" w:fill="auto"/>
          </w:tcPr>
          <w:p w14:paraId="5B034605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กลุ่มกิจการผลิตภัณฑ์เคมีเพื่อสิ่งแวดล้อม</w:t>
            </w:r>
          </w:p>
        </w:tc>
      </w:tr>
      <w:tr w:rsidR="00B20300" w:rsidRPr="00755A56" w14:paraId="4C95182F" w14:textId="77777777" w:rsidTr="000C5DC5">
        <w:tc>
          <w:tcPr>
            <w:tcW w:w="1620" w:type="dxa"/>
            <w:shd w:val="clear" w:color="auto" w:fill="auto"/>
          </w:tcPr>
          <w:p w14:paraId="0F48BB7B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533" w:type="dxa"/>
            <w:shd w:val="clear" w:color="auto" w:fill="auto"/>
          </w:tcPr>
          <w:p w14:paraId="744D17C0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 Performance Materials and Chemicals</w:t>
            </w:r>
          </w:p>
        </w:tc>
      </w:tr>
      <w:tr w:rsidR="00B20300" w:rsidRPr="00755A56" w14:paraId="4A9DAC6C" w14:textId="77777777" w:rsidTr="000C5DC5">
        <w:tc>
          <w:tcPr>
            <w:tcW w:w="1620" w:type="dxa"/>
            <w:shd w:val="clear" w:color="auto" w:fill="auto"/>
          </w:tcPr>
          <w:p w14:paraId="0ECDB199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533" w:type="dxa"/>
            <w:shd w:val="clear" w:color="auto" w:fill="auto"/>
          </w:tcPr>
          <w:p w14:paraId="0422EAFD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  <w:tr w:rsidR="00B20300" w:rsidRPr="00755A56" w14:paraId="303E33D1" w14:textId="77777777" w:rsidTr="000C5DC5">
        <w:tc>
          <w:tcPr>
            <w:tcW w:w="1620" w:type="dxa"/>
            <w:shd w:val="clear" w:color="auto" w:fill="auto"/>
          </w:tcPr>
          <w:p w14:paraId="1DEC9423" w14:textId="77777777" w:rsidR="00B20300" w:rsidRPr="00755A56" w:rsidRDefault="00B20300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533" w:type="dxa"/>
            <w:shd w:val="clear" w:color="auto" w:fill="auto"/>
          </w:tcPr>
          <w:p w14:paraId="17FBC195" w14:textId="77777777" w:rsidR="00B20300" w:rsidRPr="00755A56" w:rsidRDefault="00B20300" w:rsidP="00755A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กลุ่มการลงทุนในการร่วมค้าและบริษัทร่วมอื่น ๆ</w:t>
            </w:r>
          </w:p>
        </w:tc>
      </w:tr>
    </w:tbl>
    <w:p w14:paraId="5D56A5BA" w14:textId="77777777" w:rsidR="00B20300" w:rsidRPr="00755A56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141A3CA" w14:textId="363774A0" w:rsidR="00B20300" w:rsidRPr="00755A56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ข้อมูลผลการดำเนินงานของแต่ละส่วนงานดำเนินงาน วัดโดยใช้กำไรก่อนหักต้นทุนทางการเงิน ภาษีเงินได้ </w:t>
      </w:r>
      <w:r w:rsidRPr="00755A56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 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755A56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ด้านการดำเนินงานของกลุ่มบริษัท ผู้บริหารเชื่อว่าการใช้กำไรก่อนหักต้นทุนทางการเงิน ภาษีเงินได้ </w:t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br/>
        <w:t>ค่าเสื่อมราคา</w:t>
      </w:r>
      <w:r w:rsidRPr="00755A56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755A56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755A56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77777777" w:rsidR="00B20300" w:rsidRPr="00755A56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B20300" w:rsidRPr="00755A56" w:rsidSect="000F2A0D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395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1042"/>
        <w:gridCol w:w="8"/>
        <w:gridCol w:w="178"/>
        <w:gridCol w:w="1236"/>
        <w:gridCol w:w="7"/>
        <w:gridCol w:w="183"/>
        <w:gridCol w:w="1250"/>
        <w:gridCol w:w="180"/>
        <w:gridCol w:w="1243"/>
        <w:gridCol w:w="183"/>
        <w:gridCol w:w="1095"/>
        <w:gridCol w:w="179"/>
        <w:gridCol w:w="1098"/>
        <w:gridCol w:w="179"/>
        <w:gridCol w:w="1096"/>
        <w:gridCol w:w="178"/>
        <w:gridCol w:w="1237"/>
        <w:gridCol w:w="178"/>
        <w:gridCol w:w="1236"/>
      </w:tblGrid>
      <w:tr w:rsidR="00B20300" w:rsidRPr="00755A56" w14:paraId="6D878931" w14:textId="77777777" w:rsidTr="000C5DC5">
        <w:trPr>
          <w:cantSplit/>
        </w:trPr>
        <w:tc>
          <w:tcPr>
            <w:tcW w:w="3409" w:type="dxa"/>
          </w:tcPr>
          <w:p w14:paraId="1B666C5F" w14:textId="72E8AC88" w:rsidR="00B20300" w:rsidRPr="00620B02" w:rsidRDefault="00620B02" w:rsidP="00755A5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620B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lastRenderedPageBreak/>
              <w:t xml:space="preserve">สำหรับงวดสามเดือนสิ้นสุดวันที่ </w:t>
            </w:r>
            <w:r w:rsidRPr="00620B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31 </w:t>
            </w:r>
            <w:r w:rsidRPr="00620B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มีนาคม</w:t>
            </w:r>
            <w:r w:rsidRPr="00620B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2565</w:t>
            </w:r>
          </w:p>
          <w:p w14:paraId="43583FCE" w14:textId="0BDF9015" w:rsidR="00B20300" w:rsidRPr="00755A56" w:rsidRDefault="00B20300" w:rsidP="00755A56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14:paraId="2B94A860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010C47A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ปิโตรเลียม</w:t>
            </w:r>
          </w:p>
        </w:tc>
        <w:tc>
          <w:tcPr>
            <w:tcW w:w="186" w:type="dxa"/>
            <w:gridSpan w:val="2"/>
          </w:tcPr>
          <w:p w14:paraId="4F250D1C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5B74BD4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88ECE8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อะโรเมติกส์</w:t>
            </w:r>
          </w:p>
        </w:tc>
        <w:tc>
          <w:tcPr>
            <w:tcW w:w="190" w:type="dxa"/>
            <w:gridSpan w:val="2"/>
          </w:tcPr>
          <w:p w14:paraId="0996A4B5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7339710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7DB2A32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โอเลฟินส์และผลิตภัณฑ์ต่อเนื่อง</w:t>
            </w:r>
          </w:p>
        </w:tc>
        <w:tc>
          <w:tcPr>
            <w:tcW w:w="180" w:type="dxa"/>
          </w:tcPr>
          <w:p w14:paraId="492A58F3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78A34242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ผลิตภัณฑ์เคมี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เพื่อสิ่งแวดล้อม</w:t>
            </w:r>
          </w:p>
        </w:tc>
        <w:tc>
          <w:tcPr>
            <w:tcW w:w="183" w:type="dxa"/>
          </w:tcPr>
          <w:p w14:paraId="2A31D1F8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5450D17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Performance Materials and Chemicals</w:t>
            </w:r>
          </w:p>
        </w:tc>
        <w:tc>
          <w:tcPr>
            <w:tcW w:w="179" w:type="dxa"/>
          </w:tcPr>
          <w:p w14:paraId="3B8088D0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4D0D7172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17C6131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</w:tcPr>
          <w:p w14:paraId="24D7D3D8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06E6C191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การลงทุนใน</w:t>
            </w:r>
          </w:p>
          <w:p w14:paraId="5D9C7EB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การร่วมค้าและบริษัทร่วมอื่น ๆ</w:t>
            </w:r>
          </w:p>
        </w:tc>
        <w:tc>
          <w:tcPr>
            <w:tcW w:w="178" w:type="dxa"/>
          </w:tcPr>
          <w:p w14:paraId="57B5FE4F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7BE9EFA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89B69B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5D32F36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36" w:type="dxa"/>
          </w:tcPr>
          <w:p w14:paraId="06B1C96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20300" w:rsidRPr="00755A56" w14:paraId="2D605D9D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03A71FC8" w14:textId="77777777" w:rsidR="00B20300" w:rsidRPr="00755A56" w:rsidRDefault="00B20300" w:rsidP="00755A56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86" w:type="dxa"/>
            <w:gridSpan w:val="19"/>
          </w:tcPr>
          <w:p w14:paraId="3D7ADC40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6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D16F0E" w:rsidRPr="00755A56" w14:paraId="34F98950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64F42C1F" w14:textId="77777777" w:rsidR="00D16F0E" w:rsidRPr="00755A56" w:rsidRDefault="00D16F0E" w:rsidP="00755A56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42" w:type="dxa"/>
          </w:tcPr>
          <w:p w14:paraId="064D842C" w14:textId="63C57384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66,470 </w:t>
            </w:r>
          </w:p>
        </w:tc>
        <w:tc>
          <w:tcPr>
            <w:tcW w:w="186" w:type="dxa"/>
            <w:gridSpan w:val="2"/>
            <w:vAlign w:val="bottom"/>
          </w:tcPr>
          <w:p w14:paraId="66D43677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763A730E" w14:textId="78D72B1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11,271 </w:t>
            </w:r>
          </w:p>
        </w:tc>
        <w:tc>
          <w:tcPr>
            <w:tcW w:w="190" w:type="dxa"/>
            <w:gridSpan w:val="2"/>
            <w:vAlign w:val="bottom"/>
          </w:tcPr>
          <w:p w14:paraId="3B5CDBA5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746310A5" w14:textId="436BC36D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47,9</w:t>
            </w:r>
            <w:r w:rsidR="00AD2A64"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178283A1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05006A5E" w14:textId="003F46EB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6,366 </w:t>
            </w:r>
          </w:p>
        </w:tc>
        <w:tc>
          <w:tcPr>
            <w:tcW w:w="183" w:type="dxa"/>
            <w:vAlign w:val="bottom"/>
          </w:tcPr>
          <w:p w14:paraId="7BFD586F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413694AF" w14:textId="1B12BC58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44,0</w:t>
            </w:r>
            <w:r w:rsidR="00AD2A64"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65F2C8E0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2E112845" w14:textId="7B2995BF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682 </w:t>
            </w:r>
          </w:p>
        </w:tc>
        <w:tc>
          <w:tcPr>
            <w:tcW w:w="179" w:type="dxa"/>
            <w:vAlign w:val="bottom"/>
          </w:tcPr>
          <w:p w14:paraId="6342B24F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10BF7956" w14:textId="58FE4298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9E9CA7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0BEC864B" w14:textId="740088BC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BE893A3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74748404" w14:textId="7C9F6A8F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176,767 </w:t>
            </w:r>
          </w:p>
        </w:tc>
      </w:tr>
      <w:tr w:rsidR="00D16F0E" w:rsidRPr="00755A56" w14:paraId="7D4EB8A3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64157F47" w14:textId="77777777" w:rsidR="00D16F0E" w:rsidRPr="00755A56" w:rsidRDefault="00D16F0E" w:rsidP="00755A56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7C0AFFE" w14:textId="28ED845E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12,658 </w:t>
            </w:r>
          </w:p>
        </w:tc>
        <w:tc>
          <w:tcPr>
            <w:tcW w:w="186" w:type="dxa"/>
            <w:gridSpan w:val="2"/>
            <w:vAlign w:val="bottom"/>
          </w:tcPr>
          <w:p w14:paraId="262C7E03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3EB11A8" w14:textId="719D12C1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31,028 </w:t>
            </w:r>
          </w:p>
        </w:tc>
        <w:tc>
          <w:tcPr>
            <w:tcW w:w="190" w:type="dxa"/>
            <w:gridSpan w:val="2"/>
            <w:vAlign w:val="bottom"/>
          </w:tcPr>
          <w:p w14:paraId="3C112855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79451799" w14:textId="1681C7EE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7,047 </w:t>
            </w:r>
          </w:p>
        </w:tc>
        <w:tc>
          <w:tcPr>
            <w:tcW w:w="180" w:type="dxa"/>
            <w:vAlign w:val="bottom"/>
          </w:tcPr>
          <w:p w14:paraId="6AA736CD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BEE37CE" w14:textId="169053C1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950 </w:t>
            </w:r>
          </w:p>
        </w:tc>
        <w:tc>
          <w:tcPr>
            <w:tcW w:w="183" w:type="dxa"/>
            <w:vAlign w:val="bottom"/>
          </w:tcPr>
          <w:p w14:paraId="6CDFB1CD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CB4E8C0" w14:textId="7ACB2AD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23520184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C10F0C8" w14:textId="0562B72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1,261 </w:t>
            </w:r>
          </w:p>
        </w:tc>
        <w:tc>
          <w:tcPr>
            <w:tcW w:w="179" w:type="dxa"/>
            <w:vAlign w:val="bottom"/>
          </w:tcPr>
          <w:p w14:paraId="50F1FB9A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E4E1FB4" w14:textId="2D4DB416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2337A6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01AAD80" w14:textId="11C5619E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(52,944)</w:t>
            </w:r>
          </w:p>
        </w:tc>
        <w:tc>
          <w:tcPr>
            <w:tcW w:w="178" w:type="dxa"/>
            <w:vAlign w:val="bottom"/>
          </w:tcPr>
          <w:p w14:paraId="2A7EEB4E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215E713" w14:textId="0AC7F6C0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16F0E" w:rsidRPr="00755A56" w14:paraId="4F08E5ED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500E4544" w14:textId="77777777" w:rsidR="00D16F0E" w:rsidRPr="00755A56" w:rsidRDefault="00D16F0E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4E842BE0" w14:textId="3AFBD5D4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79,128 </w:t>
            </w:r>
          </w:p>
        </w:tc>
        <w:tc>
          <w:tcPr>
            <w:tcW w:w="186" w:type="dxa"/>
            <w:gridSpan w:val="2"/>
            <w:vAlign w:val="bottom"/>
          </w:tcPr>
          <w:p w14:paraId="3F9418FA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2F8EF82D" w14:textId="31E56AA1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42,299 </w:t>
            </w:r>
          </w:p>
        </w:tc>
        <w:tc>
          <w:tcPr>
            <w:tcW w:w="190" w:type="dxa"/>
            <w:gridSpan w:val="2"/>
            <w:vAlign w:val="bottom"/>
          </w:tcPr>
          <w:p w14:paraId="1AD3A985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451B1E9F" w14:textId="67671962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54,9</w:t>
            </w:r>
            <w:r w:rsidR="00D0566C"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97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C72824B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0FFD4A7F" w14:textId="39E9D74D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7,316 </w:t>
            </w:r>
          </w:p>
        </w:tc>
        <w:tc>
          <w:tcPr>
            <w:tcW w:w="183" w:type="dxa"/>
            <w:vAlign w:val="bottom"/>
          </w:tcPr>
          <w:p w14:paraId="031F960C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6DCC0EC4" w14:textId="03086E74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44,0</w:t>
            </w:r>
            <w:r w:rsidR="00D0566C"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485F6F30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0396A45" w14:textId="371902E6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1,943 </w:t>
            </w:r>
          </w:p>
        </w:tc>
        <w:tc>
          <w:tcPr>
            <w:tcW w:w="179" w:type="dxa"/>
            <w:vAlign w:val="bottom"/>
          </w:tcPr>
          <w:p w14:paraId="05AE86C7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13752C21" w14:textId="190274EE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2AAB6F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2CFF72B4" w14:textId="7D7EA969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(52,9</w:t>
            </w:r>
            <w:r w:rsidR="00D71D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EE031C4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205E4" w14:textId="3451CE89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176,767 </w:t>
            </w:r>
          </w:p>
        </w:tc>
      </w:tr>
      <w:tr w:rsidR="00D16F0E" w:rsidRPr="00755A56" w14:paraId="564BE207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236996BB" w14:textId="77777777" w:rsidR="00D16F0E" w:rsidRPr="00755A56" w:rsidRDefault="00D16F0E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24C85169" w14:textId="6A46EB06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(73,310)</w:t>
            </w:r>
          </w:p>
        </w:tc>
        <w:tc>
          <w:tcPr>
            <w:tcW w:w="186" w:type="dxa"/>
            <w:gridSpan w:val="2"/>
            <w:vAlign w:val="bottom"/>
          </w:tcPr>
          <w:p w14:paraId="33E7FBF1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65B91B60" w14:textId="49386759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(40,281)</w:t>
            </w:r>
          </w:p>
        </w:tc>
        <w:tc>
          <w:tcPr>
            <w:tcW w:w="190" w:type="dxa"/>
            <w:gridSpan w:val="2"/>
            <w:vAlign w:val="bottom"/>
          </w:tcPr>
          <w:p w14:paraId="095C0F04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2BB8B777" w14:textId="1F04A97D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(47,207)</w:t>
            </w:r>
          </w:p>
        </w:tc>
        <w:tc>
          <w:tcPr>
            <w:tcW w:w="180" w:type="dxa"/>
            <w:vAlign w:val="bottom"/>
          </w:tcPr>
          <w:p w14:paraId="68630DBF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3B133719" w14:textId="5AF5720E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(6,435)</w:t>
            </w:r>
          </w:p>
        </w:tc>
        <w:tc>
          <w:tcPr>
            <w:tcW w:w="183" w:type="dxa"/>
            <w:vAlign w:val="bottom"/>
          </w:tcPr>
          <w:p w14:paraId="6B358455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7F22B14D" w14:textId="6DA402B8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(33,574)</w:t>
            </w:r>
          </w:p>
        </w:tc>
        <w:tc>
          <w:tcPr>
            <w:tcW w:w="179" w:type="dxa"/>
            <w:vAlign w:val="bottom"/>
          </w:tcPr>
          <w:p w14:paraId="70F8E40F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75214DA" w14:textId="55910014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(1,281)</w:t>
            </w:r>
          </w:p>
        </w:tc>
        <w:tc>
          <w:tcPr>
            <w:tcW w:w="179" w:type="dxa"/>
            <w:vAlign w:val="bottom"/>
          </w:tcPr>
          <w:p w14:paraId="42F6BD58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0ECAC41F" w14:textId="0E4C8623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3D28300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0DF85126" w14:textId="57B0676D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52,00</w:t>
            </w:r>
            <w:r w:rsidR="00D71D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A4DD07C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6643E8EE" w14:textId="37351842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(150,08</w:t>
            </w:r>
            <w:r w:rsidR="00D71D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D16F0E" w:rsidRPr="00755A56" w14:paraId="15D7BC61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382B1224" w14:textId="77777777" w:rsidR="00D16F0E" w:rsidRPr="00755A56" w:rsidRDefault="00D16F0E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042" w:type="dxa"/>
          </w:tcPr>
          <w:p w14:paraId="6763C29F" w14:textId="3DB32A2F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(147)</w:t>
            </w:r>
          </w:p>
        </w:tc>
        <w:tc>
          <w:tcPr>
            <w:tcW w:w="186" w:type="dxa"/>
            <w:gridSpan w:val="2"/>
            <w:vAlign w:val="bottom"/>
          </w:tcPr>
          <w:p w14:paraId="792E3BE7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7DBD0D91" w14:textId="13E1986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(214)</w:t>
            </w:r>
          </w:p>
        </w:tc>
        <w:tc>
          <w:tcPr>
            <w:tcW w:w="190" w:type="dxa"/>
            <w:gridSpan w:val="2"/>
            <w:vAlign w:val="bottom"/>
          </w:tcPr>
          <w:p w14:paraId="58BE6F3B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1CBE1881" w14:textId="7001DBC9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71D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3,1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D71D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3BEE02F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0CAB4451" w14:textId="124A5764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(16</w:t>
            </w:r>
            <w:r w:rsidR="00D71DD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16897B7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44911B7A" w14:textId="48094EC5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(5,600)</w:t>
            </w:r>
          </w:p>
        </w:tc>
        <w:tc>
          <w:tcPr>
            <w:tcW w:w="179" w:type="dxa"/>
            <w:vAlign w:val="bottom"/>
          </w:tcPr>
          <w:p w14:paraId="0DD7E28D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2E1AFCC9" w14:textId="379CB4B5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(57</w:t>
            </w:r>
            <w:r w:rsidR="00D71D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5C608262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7D76E1DC" w14:textId="28C29E9E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4C3A337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70595D34" w14:textId="766D04A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1,582 </w:t>
            </w:r>
          </w:p>
        </w:tc>
        <w:tc>
          <w:tcPr>
            <w:tcW w:w="178" w:type="dxa"/>
            <w:vAlign w:val="bottom"/>
          </w:tcPr>
          <w:p w14:paraId="2F598722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18A1E4EB" w14:textId="7681234C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71D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8,2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41)</w:t>
            </w:r>
          </w:p>
        </w:tc>
      </w:tr>
      <w:tr w:rsidR="00B20300" w:rsidRPr="00755A56" w14:paraId="4F8DA18D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106280C6" w14:textId="77777777" w:rsidR="00B20300" w:rsidRPr="00755A56" w:rsidRDefault="00B20300" w:rsidP="00755A56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ขาดทุน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)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42" w:type="dxa"/>
          </w:tcPr>
          <w:p w14:paraId="2DF2F3D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5C822725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0824A9AF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0" w:type="dxa"/>
            <w:gridSpan w:val="2"/>
            <w:vAlign w:val="bottom"/>
          </w:tcPr>
          <w:p w14:paraId="018E5FFE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vAlign w:val="bottom"/>
          </w:tcPr>
          <w:p w14:paraId="4E053657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0281B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30384F0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B3CCD2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6975CE8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7D4275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00F62680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E2FB392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0708D54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EB307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71AEB14C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5D4A4D2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9C40200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16F0E" w:rsidRPr="00755A56" w14:paraId="5CF5F53A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077B791D" w14:textId="77777777" w:rsidR="00D16F0E" w:rsidRPr="00755A56" w:rsidRDefault="00D16F0E" w:rsidP="00755A56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042" w:type="dxa"/>
          </w:tcPr>
          <w:p w14:paraId="26E20DAD" w14:textId="05A4117E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(2,934)</w:t>
            </w:r>
          </w:p>
        </w:tc>
        <w:tc>
          <w:tcPr>
            <w:tcW w:w="186" w:type="dxa"/>
            <w:gridSpan w:val="2"/>
            <w:vAlign w:val="bottom"/>
          </w:tcPr>
          <w:p w14:paraId="49336BE8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54BF76C0" w14:textId="5F3710CF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1,859 </w:t>
            </w:r>
          </w:p>
        </w:tc>
        <w:tc>
          <w:tcPr>
            <w:tcW w:w="190" w:type="dxa"/>
            <w:gridSpan w:val="2"/>
            <w:vAlign w:val="bottom"/>
          </w:tcPr>
          <w:p w14:paraId="503B8AED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174D8483" w14:textId="70EDC5E1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5,147 </w:t>
            </w:r>
          </w:p>
        </w:tc>
        <w:tc>
          <w:tcPr>
            <w:tcW w:w="180" w:type="dxa"/>
            <w:vAlign w:val="bottom"/>
          </w:tcPr>
          <w:p w14:paraId="13E143F9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43F96BA4" w14:textId="123A66C2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730 </w:t>
            </w:r>
          </w:p>
        </w:tc>
        <w:tc>
          <w:tcPr>
            <w:tcW w:w="183" w:type="dxa"/>
            <w:vAlign w:val="bottom"/>
          </w:tcPr>
          <w:p w14:paraId="52A357A8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5F66A324" w14:textId="61A8199A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4,927 </w:t>
            </w:r>
          </w:p>
        </w:tc>
        <w:tc>
          <w:tcPr>
            <w:tcW w:w="179" w:type="dxa"/>
            <w:vAlign w:val="bottom"/>
          </w:tcPr>
          <w:p w14:paraId="7F8D977B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75F9501A" w14:textId="09243D76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487 </w:t>
            </w:r>
          </w:p>
        </w:tc>
        <w:tc>
          <w:tcPr>
            <w:tcW w:w="179" w:type="dxa"/>
            <w:vAlign w:val="bottom"/>
          </w:tcPr>
          <w:p w14:paraId="7882F08D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52533BD8" w14:textId="6A63B55C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E2BB997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4E7BB3D1" w14:textId="1EB8BDBF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372 </w:t>
            </w:r>
          </w:p>
        </w:tc>
        <w:tc>
          <w:tcPr>
            <w:tcW w:w="178" w:type="dxa"/>
            <w:vAlign w:val="bottom"/>
          </w:tcPr>
          <w:p w14:paraId="7AAE2A38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0696A99F" w14:textId="741E682D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10,588 </w:t>
            </w:r>
          </w:p>
        </w:tc>
      </w:tr>
      <w:tr w:rsidR="00D16F0E" w:rsidRPr="00755A56" w14:paraId="3CD8E13B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62CDA250" w14:textId="77777777" w:rsidR="00D16F0E" w:rsidRPr="00755A56" w:rsidRDefault="00D16F0E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042" w:type="dxa"/>
          </w:tcPr>
          <w:p w14:paraId="05D8B4A7" w14:textId="023FCCD1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10 </w:t>
            </w:r>
          </w:p>
        </w:tc>
        <w:tc>
          <w:tcPr>
            <w:tcW w:w="186" w:type="dxa"/>
            <w:gridSpan w:val="2"/>
            <w:vAlign w:val="bottom"/>
          </w:tcPr>
          <w:p w14:paraId="6597191F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70ABABC7" w14:textId="5E8CC7C3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 </w:t>
            </w:r>
          </w:p>
        </w:tc>
        <w:tc>
          <w:tcPr>
            <w:tcW w:w="190" w:type="dxa"/>
            <w:gridSpan w:val="2"/>
            <w:vAlign w:val="bottom"/>
          </w:tcPr>
          <w:p w14:paraId="04E9D241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1933BCE4" w14:textId="6CCD2A98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46 </w:t>
            </w:r>
          </w:p>
        </w:tc>
        <w:tc>
          <w:tcPr>
            <w:tcW w:w="180" w:type="dxa"/>
            <w:vAlign w:val="bottom"/>
          </w:tcPr>
          <w:p w14:paraId="70E22FEC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30555A4F" w14:textId="6584E33C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 </w:t>
            </w:r>
          </w:p>
        </w:tc>
        <w:tc>
          <w:tcPr>
            <w:tcW w:w="183" w:type="dxa"/>
            <w:vAlign w:val="bottom"/>
          </w:tcPr>
          <w:p w14:paraId="55765FFD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394D5E34" w14:textId="08EB0B41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18 </w:t>
            </w:r>
          </w:p>
        </w:tc>
        <w:tc>
          <w:tcPr>
            <w:tcW w:w="179" w:type="dxa"/>
            <w:vAlign w:val="bottom"/>
          </w:tcPr>
          <w:p w14:paraId="6823BCF1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3E145167" w14:textId="4E567C48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2,425 </w:t>
            </w:r>
          </w:p>
        </w:tc>
        <w:tc>
          <w:tcPr>
            <w:tcW w:w="179" w:type="dxa"/>
            <w:vAlign w:val="bottom"/>
          </w:tcPr>
          <w:p w14:paraId="2C83ACD1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5289A3F1" w14:textId="0E316D2E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5634279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4BF9E157" w14:textId="30540169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(2,412)</w:t>
            </w:r>
          </w:p>
        </w:tc>
        <w:tc>
          <w:tcPr>
            <w:tcW w:w="178" w:type="dxa"/>
            <w:vAlign w:val="bottom"/>
          </w:tcPr>
          <w:p w14:paraId="4C46A816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4DAB39E5" w14:textId="4D8F8713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94 </w:t>
            </w:r>
          </w:p>
        </w:tc>
      </w:tr>
      <w:tr w:rsidR="00D16F0E" w:rsidRPr="00755A56" w14:paraId="1C4745A6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67456282" w14:textId="77777777" w:rsidR="00D16F0E" w:rsidRPr="00755A56" w:rsidRDefault="00D16F0E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050" w:type="dxa"/>
            <w:gridSpan w:val="2"/>
          </w:tcPr>
          <w:p w14:paraId="6BE0F967" w14:textId="64A130AF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(189)</w:t>
            </w:r>
          </w:p>
        </w:tc>
        <w:tc>
          <w:tcPr>
            <w:tcW w:w="178" w:type="dxa"/>
            <w:vAlign w:val="bottom"/>
          </w:tcPr>
          <w:p w14:paraId="30CCDF00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3E93E322" w14:textId="6E3D918A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(118)</w:t>
            </w:r>
          </w:p>
        </w:tc>
        <w:tc>
          <w:tcPr>
            <w:tcW w:w="183" w:type="dxa"/>
            <w:vAlign w:val="bottom"/>
          </w:tcPr>
          <w:p w14:paraId="4A7D6AEA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487B6B7F" w14:textId="15E7EBC1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(394)</w:t>
            </w:r>
          </w:p>
        </w:tc>
        <w:tc>
          <w:tcPr>
            <w:tcW w:w="180" w:type="dxa"/>
            <w:vAlign w:val="bottom"/>
          </w:tcPr>
          <w:p w14:paraId="41D7D4D5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100CC639" w14:textId="360E6EEE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(12)</w:t>
            </w:r>
          </w:p>
        </w:tc>
        <w:tc>
          <w:tcPr>
            <w:tcW w:w="183" w:type="dxa"/>
            <w:vAlign w:val="bottom"/>
          </w:tcPr>
          <w:p w14:paraId="551D4030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5E345637" w14:textId="3C1B7C14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(606)</w:t>
            </w:r>
          </w:p>
        </w:tc>
        <w:tc>
          <w:tcPr>
            <w:tcW w:w="179" w:type="dxa"/>
            <w:vAlign w:val="bottom"/>
          </w:tcPr>
          <w:p w14:paraId="18DC6196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599876A8" w14:textId="66EABAA2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(1,996)</w:t>
            </w:r>
          </w:p>
        </w:tc>
        <w:tc>
          <w:tcPr>
            <w:tcW w:w="179" w:type="dxa"/>
            <w:vAlign w:val="bottom"/>
          </w:tcPr>
          <w:p w14:paraId="490CE997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0F6A288A" w14:textId="193640A0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A1F213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3DD0A8BB" w14:textId="21C6D564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1,214 </w:t>
            </w:r>
          </w:p>
        </w:tc>
        <w:tc>
          <w:tcPr>
            <w:tcW w:w="178" w:type="dxa"/>
            <w:vAlign w:val="bottom"/>
          </w:tcPr>
          <w:p w14:paraId="08E5E215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761EF26D" w14:textId="163DC024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(2,101)</w:t>
            </w:r>
          </w:p>
        </w:tc>
      </w:tr>
      <w:tr w:rsidR="00D16F0E" w:rsidRPr="00755A56" w14:paraId="05C41516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7547A321" w14:textId="77777777" w:rsidR="00D16F0E" w:rsidRPr="00755A56" w:rsidRDefault="00D16F0E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050" w:type="dxa"/>
            <w:gridSpan w:val="2"/>
          </w:tcPr>
          <w:p w14:paraId="584A212C" w14:textId="16D5A3B6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(637)</w:t>
            </w:r>
          </w:p>
        </w:tc>
        <w:tc>
          <w:tcPr>
            <w:tcW w:w="178" w:type="dxa"/>
            <w:vAlign w:val="bottom"/>
          </w:tcPr>
          <w:p w14:paraId="2EE77C50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0198CF0D" w14:textId="4B0545C1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(696)</w:t>
            </w:r>
          </w:p>
        </w:tc>
        <w:tc>
          <w:tcPr>
            <w:tcW w:w="183" w:type="dxa"/>
            <w:vAlign w:val="bottom"/>
          </w:tcPr>
          <w:p w14:paraId="5E4BCBDC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1CD8A239" w14:textId="7D4BF931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(2,419)</w:t>
            </w:r>
          </w:p>
        </w:tc>
        <w:tc>
          <w:tcPr>
            <w:tcW w:w="180" w:type="dxa"/>
            <w:vAlign w:val="bottom"/>
          </w:tcPr>
          <w:p w14:paraId="3DD427D8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</w:tcPr>
          <w:p w14:paraId="0F0959B8" w14:textId="62C27D25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(164)</w:t>
            </w:r>
          </w:p>
        </w:tc>
        <w:tc>
          <w:tcPr>
            <w:tcW w:w="183" w:type="dxa"/>
            <w:vAlign w:val="bottom"/>
          </w:tcPr>
          <w:p w14:paraId="74C3AFEC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1240E6E6" w14:textId="0573DF57" w:rsidR="00D16F0E" w:rsidRPr="00755A56" w:rsidRDefault="00D16F0E" w:rsidP="00755A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(3,071)</w:t>
            </w:r>
          </w:p>
        </w:tc>
        <w:tc>
          <w:tcPr>
            <w:tcW w:w="179" w:type="dxa"/>
            <w:vAlign w:val="bottom"/>
          </w:tcPr>
          <w:p w14:paraId="5EE6CA43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</w:tcPr>
          <w:p w14:paraId="56EA5BD5" w14:textId="233D92F3" w:rsidR="00D16F0E" w:rsidRPr="00755A56" w:rsidRDefault="00D16F0E" w:rsidP="00755A5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(17</w:t>
            </w:r>
            <w:r w:rsidR="00D71D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77D1DF01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6" w:type="dxa"/>
          </w:tcPr>
          <w:p w14:paraId="49652764" w14:textId="5159F578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8A5153F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7" w:type="dxa"/>
          </w:tcPr>
          <w:p w14:paraId="002CFDA3" w14:textId="63F5124D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316 </w:t>
            </w:r>
          </w:p>
        </w:tc>
        <w:tc>
          <w:tcPr>
            <w:tcW w:w="178" w:type="dxa"/>
            <w:vAlign w:val="bottom"/>
          </w:tcPr>
          <w:p w14:paraId="590B1155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18A4CFC9" w14:textId="552EA040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(6,84</w:t>
            </w:r>
            <w:r w:rsidR="00D71D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D16F0E" w:rsidRPr="00755A56" w14:paraId="498AFA4A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4E698FE9" w14:textId="3C50AC02" w:rsidR="00D16F0E" w:rsidRPr="00755A56" w:rsidRDefault="00D16F0E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กลับรายการ 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ขาดทุน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D71DD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</w:t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การด้อยค่าของสินทรัพย์</w:t>
            </w:r>
          </w:p>
        </w:tc>
        <w:tc>
          <w:tcPr>
            <w:tcW w:w="1042" w:type="dxa"/>
          </w:tcPr>
          <w:p w14:paraId="42C2A9D9" w14:textId="1CF64A72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15 </w:t>
            </w:r>
          </w:p>
        </w:tc>
        <w:tc>
          <w:tcPr>
            <w:tcW w:w="186" w:type="dxa"/>
            <w:gridSpan w:val="2"/>
            <w:vAlign w:val="bottom"/>
          </w:tcPr>
          <w:p w14:paraId="40FAB942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gridSpan w:val="2"/>
          </w:tcPr>
          <w:p w14:paraId="6DA1E121" w14:textId="2451E93D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7 </w:t>
            </w:r>
          </w:p>
        </w:tc>
        <w:tc>
          <w:tcPr>
            <w:tcW w:w="183" w:type="dxa"/>
            <w:vAlign w:val="bottom"/>
          </w:tcPr>
          <w:p w14:paraId="7646AC1E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1045E1EE" w14:textId="66A3C1D6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376 </w:t>
            </w:r>
          </w:p>
        </w:tc>
        <w:tc>
          <w:tcPr>
            <w:tcW w:w="180" w:type="dxa"/>
            <w:vAlign w:val="bottom"/>
          </w:tcPr>
          <w:p w14:paraId="63F911A5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</w:tcPr>
          <w:p w14:paraId="6526CAE5" w14:textId="5A47E8BB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(1)</w:t>
            </w:r>
          </w:p>
        </w:tc>
        <w:tc>
          <w:tcPr>
            <w:tcW w:w="183" w:type="dxa"/>
            <w:vAlign w:val="bottom"/>
          </w:tcPr>
          <w:p w14:paraId="1C4298DF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41EF6925" w14:textId="494BB870" w:rsidR="00D16F0E" w:rsidRPr="00755A56" w:rsidRDefault="00D16F0E" w:rsidP="00755A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(69)</w:t>
            </w:r>
          </w:p>
        </w:tc>
        <w:tc>
          <w:tcPr>
            <w:tcW w:w="179" w:type="dxa"/>
            <w:vAlign w:val="bottom"/>
          </w:tcPr>
          <w:p w14:paraId="18A18AE2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</w:tcPr>
          <w:p w14:paraId="0859BCCC" w14:textId="5D57BB90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75AC9687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6" w:type="dxa"/>
          </w:tcPr>
          <w:p w14:paraId="7917B0A0" w14:textId="032AD10B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DFE66F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7" w:type="dxa"/>
          </w:tcPr>
          <w:p w14:paraId="5497F0FD" w14:textId="4BCBFDEC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404EA62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2BA08E97" w14:textId="70F3098D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328 </w:t>
            </w:r>
          </w:p>
        </w:tc>
      </w:tr>
      <w:tr w:rsidR="00D16F0E" w:rsidRPr="00755A56" w14:paraId="53B9B3E3" w14:textId="77777777" w:rsidTr="00D16F0E">
        <w:trPr>
          <w:cantSplit/>
          <w:trHeight w:val="288"/>
        </w:trPr>
        <w:tc>
          <w:tcPr>
            <w:tcW w:w="3409" w:type="dxa"/>
            <w:vAlign w:val="bottom"/>
          </w:tcPr>
          <w:p w14:paraId="73B0D500" w14:textId="64B1308A" w:rsidR="00D16F0E" w:rsidRPr="00755A56" w:rsidRDefault="00D16F0E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="00D71DD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การร่วมค้าและบริษัทร่วม</w:t>
            </w:r>
            <w:r w:rsidR="00D71DD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042" w:type="dxa"/>
            <w:vAlign w:val="bottom"/>
          </w:tcPr>
          <w:p w14:paraId="61E86552" w14:textId="2F92BC46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2B83F29A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7FFEC26D" w14:textId="756D80C1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B75D08C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vAlign w:val="bottom"/>
          </w:tcPr>
          <w:p w14:paraId="21CE7BEE" w14:textId="33502475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14 </w:t>
            </w:r>
          </w:p>
        </w:tc>
        <w:tc>
          <w:tcPr>
            <w:tcW w:w="180" w:type="dxa"/>
            <w:vAlign w:val="bottom"/>
          </w:tcPr>
          <w:p w14:paraId="097510B0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vAlign w:val="bottom"/>
          </w:tcPr>
          <w:p w14:paraId="6B0DDE64" w14:textId="13B8242E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6 </w:t>
            </w:r>
          </w:p>
        </w:tc>
        <w:tc>
          <w:tcPr>
            <w:tcW w:w="183" w:type="dxa"/>
            <w:vAlign w:val="bottom"/>
          </w:tcPr>
          <w:p w14:paraId="0E1993D9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14:paraId="0649A681" w14:textId="78EF847D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2855EF4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6198AA67" w14:textId="09C36061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8CE239C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5738EA9E" w14:textId="1CA23B4F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1,139 </w:t>
            </w:r>
          </w:p>
        </w:tc>
        <w:tc>
          <w:tcPr>
            <w:tcW w:w="178" w:type="dxa"/>
            <w:vAlign w:val="bottom"/>
          </w:tcPr>
          <w:p w14:paraId="3D8D8C29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7" w:type="dxa"/>
            <w:vAlign w:val="bottom"/>
          </w:tcPr>
          <w:p w14:paraId="7A46D5C9" w14:textId="6BD91A6D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178" w:type="dxa"/>
            <w:vAlign w:val="bottom"/>
          </w:tcPr>
          <w:p w14:paraId="0A847882" w14:textId="7777777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170FC9B4" w14:textId="36C266CD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1,142 </w:t>
            </w:r>
          </w:p>
        </w:tc>
      </w:tr>
      <w:tr w:rsidR="00D16F0E" w:rsidRPr="00755A56" w14:paraId="517A335C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1636FFD5" w14:textId="77777777" w:rsidR="00D16F0E" w:rsidRPr="00755A56" w:rsidRDefault="00D16F0E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042" w:type="dxa"/>
          </w:tcPr>
          <w:p w14:paraId="5701453A" w14:textId="742377C0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</w:t>
            </w:r>
            <w:r w:rsidR="00D71D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66C99A69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5F358DE7" w14:textId="04F163C7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(99)</w:t>
            </w:r>
          </w:p>
        </w:tc>
        <w:tc>
          <w:tcPr>
            <w:tcW w:w="183" w:type="dxa"/>
            <w:vAlign w:val="bottom"/>
          </w:tcPr>
          <w:p w14:paraId="2491B601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05000B19" w14:textId="24935DB2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(376)</w:t>
            </w:r>
          </w:p>
        </w:tc>
        <w:tc>
          <w:tcPr>
            <w:tcW w:w="180" w:type="dxa"/>
            <w:vAlign w:val="bottom"/>
          </w:tcPr>
          <w:p w14:paraId="6DB6838A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0DE12D96" w14:textId="1A50AED0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22 </w:t>
            </w:r>
          </w:p>
        </w:tc>
        <w:tc>
          <w:tcPr>
            <w:tcW w:w="183" w:type="dxa"/>
            <w:vAlign w:val="bottom"/>
          </w:tcPr>
          <w:p w14:paraId="129E8F10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67E31BCC" w14:textId="17BAAD84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277 </w:t>
            </w:r>
          </w:p>
        </w:tc>
        <w:tc>
          <w:tcPr>
            <w:tcW w:w="179" w:type="dxa"/>
            <w:vAlign w:val="bottom"/>
          </w:tcPr>
          <w:p w14:paraId="0EAE49CA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4F517458" w14:textId="27550D48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2,586 </w:t>
            </w:r>
          </w:p>
        </w:tc>
        <w:tc>
          <w:tcPr>
            <w:tcW w:w="179" w:type="dxa"/>
            <w:vAlign w:val="bottom"/>
          </w:tcPr>
          <w:p w14:paraId="02E92306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44F1427E" w14:textId="16CA14E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90C725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2B34D273" w14:textId="02D7C3AF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(651)</w:t>
            </w:r>
          </w:p>
        </w:tc>
        <w:tc>
          <w:tcPr>
            <w:tcW w:w="178" w:type="dxa"/>
            <w:vAlign w:val="bottom"/>
          </w:tcPr>
          <w:p w14:paraId="247A50EF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037F9B6C" w14:textId="0986226C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1,66</w:t>
            </w:r>
            <w:r w:rsidR="00D71D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D16F0E" w:rsidRPr="00755A56" w14:paraId="36375738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581121F1" w14:textId="77777777" w:rsidR="00D16F0E" w:rsidRPr="00755A56" w:rsidRDefault="00D16F0E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 (ขาดทุน) ก่อนภาษีเงินได้</w:t>
            </w:r>
          </w:p>
        </w:tc>
        <w:tc>
          <w:tcPr>
            <w:tcW w:w="1042" w:type="dxa"/>
          </w:tcPr>
          <w:p w14:paraId="24500C5E" w14:textId="51E27E52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(3,83</w:t>
            </w:r>
            <w:r w:rsidR="00D71D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2DF7489E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02A9A068" w14:textId="3B8D7FEB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959 </w:t>
            </w:r>
          </w:p>
        </w:tc>
        <w:tc>
          <w:tcPr>
            <w:tcW w:w="183" w:type="dxa"/>
            <w:vAlign w:val="bottom"/>
          </w:tcPr>
          <w:p w14:paraId="407B6270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587C466B" w14:textId="447E2A30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2,394 </w:t>
            </w:r>
          </w:p>
        </w:tc>
        <w:tc>
          <w:tcPr>
            <w:tcW w:w="180" w:type="dxa"/>
            <w:vAlign w:val="bottom"/>
          </w:tcPr>
          <w:p w14:paraId="32A65EA6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3389CFBC" w14:textId="244F1A96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582 </w:t>
            </w:r>
          </w:p>
        </w:tc>
        <w:tc>
          <w:tcPr>
            <w:tcW w:w="183" w:type="dxa"/>
            <w:vAlign w:val="bottom"/>
          </w:tcPr>
          <w:p w14:paraId="48F3396F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35EF44DF" w14:textId="6F9F6F67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1,476 </w:t>
            </w:r>
          </w:p>
        </w:tc>
        <w:tc>
          <w:tcPr>
            <w:tcW w:w="179" w:type="dxa"/>
            <w:vAlign w:val="bottom"/>
          </w:tcPr>
          <w:p w14:paraId="3731E7EB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09AF219" w14:textId="063F3ED9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3,32</w:t>
            </w:r>
            <w:r w:rsidR="00D71D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9" w:type="dxa"/>
            <w:vAlign w:val="bottom"/>
          </w:tcPr>
          <w:p w14:paraId="234666C0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5EE09A08" w14:textId="6190AC2C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1,139 </w:t>
            </w:r>
          </w:p>
        </w:tc>
        <w:tc>
          <w:tcPr>
            <w:tcW w:w="178" w:type="dxa"/>
            <w:vAlign w:val="bottom"/>
          </w:tcPr>
          <w:p w14:paraId="69820D47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3D445DF8" w14:textId="2A7ABC42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(1,178)</w:t>
            </w:r>
          </w:p>
        </w:tc>
        <w:tc>
          <w:tcPr>
            <w:tcW w:w="178" w:type="dxa"/>
            <w:vAlign w:val="bottom"/>
          </w:tcPr>
          <w:p w14:paraId="02D5D2A2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5FFE34AA" w14:textId="0DC882EA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4,865 </w:t>
            </w:r>
          </w:p>
        </w:tc>
      </w:tr>
      <w:tr w:rsidR="00D16F0E" w:rsidRPr="00755A56" w14:paraId="6C65C567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0419DAAF" w14:textId="77777777" w:rsidR="00D16F0E" w:rsidRPr="00755A56" w:rsidRDefault="00D16F0E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 (ขาดทุน) ตามส่วนงานสุทธิ</w:t>
            </w:r>
          </w:p>
        </w:tc>
        <w:tc>
          <w:tcPr>
            <w:tcW w:w="1042" w:type="dxa"/>
          </w:tcPr>
          <w:p w14:paraId="6EE72F28" w14:textId="09C9B914" w:rsidR="00D16F0E" w:rsidRPr="00755A56" w:rsidRDefault="00D16F0E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36090B97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140E75A7" w14:textId="7AC59A9F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09C43A53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47FE2D89" w14:textId="6B6AC99E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25C120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2C6ED918" w14:textId="79F29C80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38B39EC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7F39E228" w14:textId="07DB0F9D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AA6070C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7E695490" w14:textId="11947862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9DE0629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459F1176" w14:textId="34B1519B" w:rsidR="00D16F0E" w:rsidRPr="00755A56" w:rsidRDefault="00D16F0E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26DA90C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43FAE848" w14:textId="3BBF4B1C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BADF179" w14:textId="77777777" w:rsidR="00D16F0E" w:rsidRPr="00755A56" w:rsidRDefault="00D16F0E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2B1554DF" w14:textId="527A5FF0" w:rsidR="00D16F0E" w:rsidRPr="00755A56" w:rsidRDefault="00D16F0E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93BB4" w:rsidRPr="00755A56" w14:paraId="34EC1833" w14:textId="77777777" w:rsidTr="000C5DC5">
        <w:trPr>
          <w:cantSplit/>
          <w:trHeight w:val="80"/>
        </w:trPr>
        <w:tc>
          <w:tcPr>
            <w:tcW w:w="3409" w:type="dxa"/>
            <w:vAlign w:val="bottom"/>
          </w:tcPr>
          <w:p w14:paraId="1752EAD2" w14:textId="3D43DD6B" w:rsidR="00593BB4" w:rsidRPr="00755A56" w:rsidRDefault="00593BB4" w:rsidP="00755A56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042" w:type="dxa"/>
          </w:tcPr>
          <w:p w14:paraId="63072B11" w14:textId="3E02AE38" w:rsidR="00593BB4" w:rsidRPr="00755A56" w:rsidRDefault="00593BB4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(2,754)</w:t>
            </w:r>
          </w:p>
        </w:tc>
        <w:tc>
          <w:tcPr>
            <w:tcW w:w="186" w:type="dxa"/>
            <w:gridSpan w:val="2"/>
            <w:vAlign w:val="bottom"/>
          </w:tcPr>
          <w:p w14:paraId="250C0E88" w14:textId="77777777" w:rsidR="00593BB4" w:rsidRPr="00755A56" w:rsidRDefault="00593BB4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5A964BB3" w14:textId="07E27B28" w:rsidR="00593BB4" w:rsidRPr="00755A56" w:rsidRDefault="00593BB4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431 </w:t>
            </w:r>
          </w:p>
        </w:tc>
        <w:tc>
          <w:tcPr>
            <w:tcW w:w="183" w:type="dxa"/>
            <w:vAlign w:val="bottom"/>
          </w:tcPr>
          <w:p w14:paraId="52E2F921" w14:textId="77777777" w:rsidR="00593BB4" w:rsidRPr="00755A56" w:rsidRDefault="00593BB4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687C3E6D" w14:textId="169B54B9" w:rsidR="00593BB4" w:rsidRPr="00755A56" w:rsidRDefault="00593BB4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1,860 </w:t>
            </w:r>
          </w:p>
        </w:tc>
        <w:tc>
          <w:tcPr>
            <w:tcW w:w="180" w:type="dxa"/>
            <w:vAlign w:val="bottom"/>
          </w:tcPr>
          <w:p w14:paraId="0173DAD4" w14:textId="77777777" w:rsidR="00593BB4" w:rsidRPr="00755A56" w:rsidRDefault="00593BB4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549EBAD3" w14:textId="600DF09B" w:rsidR="00593BB4" w:rsidRPr="00755A56" w:rsidRDefault="00593BB4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358 </w:t>
            </w:r>
          </w:p>
        </w:tc>
        <w:tc>
          <w:tcPr>
            <w:tcW w:w="183" w:type="dxa"/>
            <w:vAlign w:val="bottom"/>
          </w:tcPr>
          <w:p w14:paraId="68721940" w14:textId="77777777" w:rsidR="00593BB4" w:rsidRPr="00755A56" w:rsidRDefault="00593BB4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7C3FA76E" w14:textId="11D45B61" w:rsidR="00593BB4" w:rsidRPr="00755A56" w:rsidRDefault="00593BB4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1,238 </w:t>
            </w:r>
          </w:p>
        </w:tc>
        <w:tc>
          <w:tcPr>
            <w:tcW w:w="179" w:type="dxa"/>
            <w:vAlign w:val="bottom"/>
          </w:tcPr>
          <w:p w14:paraId="3107187B" w14:textId="77777777" w:rsidR="00593BB4" w:rsidRPr="00755A56" w:rsidRDefault="00593BB4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7842E159" w14:textId="1AC24F63" w:rsidR="00593BB4" w:rsidRPr="00755A56" w:rsidRDefault="00593BB4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3,118 </w:t>
            </w:r>
          </w:p>
        </w:tc>
        <w:tc>
          <w:tcPr>
            <w:tcW w:w="179" w:type="dxa"/>
            <w:vAlign w:val="bottom"/>
          </w:tcPr>
          <w:p w14:paraId="38CC1C27" w14:textId="77777777" w:rsidR="00593BB4" w:rsidRPr="00755A56" w:rsidRDefault="00593BB4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0960D1B9" w14:textId="2B6C56D1" w:rsidR="00593BB4" w:rsidRPr="00755A56" w:rsidRDefault="00593BB4" w:rsidP="00755A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1,139 </w:t>
            </w:r>
          </w:p>
        </w:tc>
        <w:tc>
          <w:tcPr>
            <w:tcW w:w="178" w:type="dxa"/>
            <w:vAlign w:val="bottom"/>
          </w:tcPr>
          <w:p w14:paraId="625A599B" w14:textId="77777777" w:rsidR="00593BB4" w:rsidRPr="00755A56" w:rsidRDefault="00593BB4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3F2C8060" w14:textId="764B5F32" w:rsidR="00593BB4" w:rsidRPr="00755A56" w:rsidRDefault="00593BB4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(1,178)</w:t>
            </w:r>
          </w:p>
        </w:tc>
        <w:tc>
          <w:tcPr>
            <w:tcW w:w="178" w:type="dxa"/>
            <w:vAlign w:val="bottom"/>
          </w:tcPr>
          <w:p w14:paraId="2945C063" w14:textId="77777777" w:rsidR="00593BB4" w:rsidRPr="00755A56" w:rsidRDefault="00593BB4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73F263D0" w14:textId="4490081C" w:rsidR="00593BB4" w:rsidRPr="00755A56" w:rsidRDefault="00593BB4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4,212 </w:t>
            </w:r>
          </w:p>
        </w:tc>
      </w:tr>
    </w:tbl>
    <w:p w14:paraId="60693D42" w14:textId="1F89FF17" w:rsidR="00B20300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bidi="ar-SA"/>
        </w:rPr>
      </w:pPr>
    </w:p>
    <w:p w14:paraId="0C0BC9BC" w14:textId="3B46E380" w:rsidR="00620B02" w:rsidRDefault="00620B0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bidi="ar-SA"/>
        </w:rPr>
      </w:pPr>
    </w:p>
    <w:p w14:paraId="299273CD" w14:textId="77777777" w:rsidR="00620B02" w:rsidRPr="00755A56" w:rsidRDefault="00620B0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bidi="ar-SA"/>
        </w:rPr>
      </w:pPr>
    </w:p>
    <w:tbl>
      <w:tblPr>
        <w:tblW w:w="15395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1042"/>
        <w:gridCol w:w="8"/>
        <w:gridCol w:w="178"/>
        <w:gridCol w:w="1236"/>
        <w:gridCol w:w="7"/>
        <w:gridCol w:w="183"/>
        <w:gridCol w:w="1250"/>
        <w:gridCol w:w="180"/>
        <w:gridCol w:w="1243"/>
        <w:gridCol w:w="180"/>
        <w:gridCol w:w="1098"/>
        <w:gridCol w:w="179"/>
        <w:gridCol w:w="1098"/>
        <w:gridCol w:w="179"/>
        <w:gridCol w:w="1096"/>
        <w:gridCol w:w="178"/>
        <w:gridCol w:w="1237"/>
        <w:gridCol w:w="178"/>
        <w:gridCol w:w="1236"/>
      </w:tblGrid>
      <w:tr w:rsidR="00B20300" w:rsidRPr="00755A56" w14:paraId="683BF1C3" w14:textId="77777777" w:rsidTr="000C5DC5">
        <w:trPr>
          <w:cantSplit/>
        </w:trPr>
        <w:tc>
          <w:tcPr>
            <w:tcW w:w="3409" w:type="dxa"/>
          </w:tcPr>
          <w:p w14:paraId="7490C5A2" w14:textId="73C57DC8" w:rsidR="00B20300" w:rsidRPr="00620B02" w:rsidRDefault="00620B02" w:rsidP="00755A5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20B0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สำหรับงวดสามเดือนสิ้นสุดวันที่</w:t>
            </w:r>
            <w:r w:rsidRPr="00620B0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20B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20B02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620B0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20B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42" w:type="dxa"/>
          </w:tcPr>
          <w:p w14:paraId="70FACA0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025DAF1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ปิโตรเลียม</w:t>
            </w:r>
          </w:p>
        </w:tc>
        <w:tc>
          <w:tcPr>
            <w:tcW w:w="186" w:type="dxa"/>
            <w:gridSpan w:val="2"/>
          </w:tcPr>
          <w:p w14:paraId="274D2C64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56ACADD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39956C0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อะโรเมติกส์</w:t>
            </w:r>
          </w:p>
        </w:tc>
        <w:tc>
          <w:tcPr>
            <w:tcW w:w="190" w:type="dxa"/>
            <w:gridSpan w:val="2"/>
          </w:tcPr>
          <w:p w14:paraId="345DB2A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099BFC1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40232AD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โอเลฟินส์และผลิตภัณฑ์ต่อเนื่อง</w:t>
            </w:r>
          </w:p>
        </w:tc>
        <w:tc>
          <w:tcPr>
            <w:tcW w:w="180" w:type="dxa"/>
          </w:tcPr>
          <w:p w14:paraId="202F5931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537D738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ผลิตภัณฑ์เคมี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เพื่อสิ่งแวดล้อม</w:t>
            </w:r>
          </w:p>
        </w:tc>
        <w:tc>
          <w:tcPr>
            <w:tcW w:w="180" w:type="dxa"/>
          </w:tcPr>
          <w:p w14:paraId="0EC6143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6002DD85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Performance Materials and Chemicals</w:t>
            </w:r>
          </w:p>
        </w:tc>
        <w:tc>
          <w:tcPr>
            <w:tcW w:w="179" w:type="dxa"/>
          </w:tcPr>
          <w:p w14:paraId="68F9191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3744AF7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610D65B0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</w:tcPr>
          <w:p w14:paraId="5A0306E0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412B957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การลงทุนใน</w:t>
            </w:r>
          </w:p>
          <w:p w14:paraId="4011EB1E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การร่วมค้าและบริษัทร่วมอื่น ๆ</w:t>
            </w:r>
          </w:p>
        </w:tc>
        <w:tc>
          <w:tcPr>
            <w:tcW w:w="178" w:type="dxa"/>
          </w:tcPr>
          <w:p w14:paraId="0A75C587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6327878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7E87752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2DA61F9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36" w:type="dxa"/>
          </w:tcPr>
          <w:p w14:paraId="591726E5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20300" w:rsidRPr="00755A56" w14:paraId="1B94F517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5EB6A61F" w14:textId="77777777" w:rsidR="00B20300" w:rsidRPr="00755A56" w:rsidRDefault="00B20300" w:rsidP="00755A56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86" w:type="dxa"/>
            <w:gridSpan w:val="19"/>
          </w:tcPr>
          <w:p w14:paraId="200FDCC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-6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B20300" w:rsidRPr="00755A56" w14:paraId="171FFF39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3C8B3B70" w14:textId="77777777" w:rsidR="00B20300" w:rsidRPr="00755A56" w:rsidRDefault="00B20300" w:rsidP="00755A56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42" w:type="dxa"/>
          </w:tcPr>
          <w:p w14:paraId="4474077C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39,113</w:t>
            </w:r>
          </w:p>
        </w:tc>
        <w:tc>
          <w:tcPr>
            <w:tcW w:w="186" w:type="dxa"/>
            <w:gridSpan w:val="2"/>
            <w:vAlign w:val="bottom"/>
          </w:tcPr>
          <w:p w14:paraId="32500B0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43C48D85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9,926 </w:t>
            </w:r>
          </w:p>
        </w:tc>
        <w:tc>
          <w:tcPr>
            <w:tcW w:w="190" w:type="dxa"/>
            <w:gridSpan w:val="2"/>
            <w:vAlign w:val="bottom"/>
          </w:tcPr>
          <w:p w14:paraId="66761010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5A533377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33,580 </w:t>
            </w:r>
          </w:p>
        </w:tc>
        <w:tc>
          <w:tcPr>
            <w:tcW w:w="180" w:type="dxa"/>
            <w:vAlign w:val="bottom"/>
          </w:tcPr>
          <w:p w14:paraId="44EA4D8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6BACD9B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129C2C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A226992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15,047 </w:t>
            </w:r>
          </w:p>
        </w:tc>
        <w:tc>
          <w:tcPr>
            <w:tcW w:w="179" w:type="dxa"/>
            <w:vAlign w:val="bottom"/>
          </w:tcPr>
          <w:p w14:paraId="3538C3A2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5DB5DD2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519 </w:t>
            </w:r>
          </w:p>
        </w:tc>
        <w:tc>
          <w:tcPr>
            <w:tcW w:w="179" w:type="dxa"/>
            <w:vAlign w:val="bottom"/>
          </w:tcPr>
          <w:p w14:paraId="24F280C2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0642468E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799724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14C1EC95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E9DBAF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341B51D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102,676 </w:t>
            </w:r>
          </w:p>
        </w:tc>
      </w:tr>
      <w:tr w:rsidR="0087349B" w:rsidRPr="00755A56" w14:paraId="4C93980D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418EFE2E" w14:textId="77777777" w:rsidR="00B20300" w:rsidRPr="00755A56" w:rsidRDefault="00B20300" w:rsidP="00755A56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5BA07B3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5,945 </w:t>
            </w:r>
          </w:p>
        </w:tc>
        <w:tc>
          <w:tcPr>
            <w:tcW w:w="186" w:type="dxa"/>
            <w:gridSpan w:val="2"/>
            <w:vAlign w:val="bottom"/>
          </w:tcPr>
          <w:p w14:paraId="6CC6217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7FE97FE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14,783 </w:t>
            </w:r>
          </w:p>
        </w:tc>
        <w:tc>
          <w:tcPr>
            <w:tcW w:w="190" w:type="dxa"/>
            <w:gridSpan w:val="2"/>
            <w:vAlign w:val="bottom"/>
          </w:tcPr>
          <w:p w14:paraId="4D19A2F2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6B8CF62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3,975 </w:t>
            </w:r>
          </w:p>
        </w:tc>
        <w:tc>
          <w:tcPr>
            <w:tcW w:w="180" w:type="dxa"/>
            <w:vAlign w:val="bottom"/>
          </w:tcPr>
          <w:p w14:paraId="19CD1B81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6CA4E0C7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C5025F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9CDF96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2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6DE5E1D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7161E5F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1,549 </w:t>
            </w:r>
          </w:p>
        </w:tc>
        <w:tc>
          <w:tcPr>
            <w:tcW w:w="179" w:type="dxa"/>
            <w:vAlign w:val="bottom"/>
          </w:tcPr>
          <w:p w14:paraId="1697E29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DC06DB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2FFD72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BEDB39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7910233D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B24C482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E7F19" w:rsidRPr="00755A56" w14:paraId="539E7637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553D090E" w14:textId="77777777" w:rsidR="00B20300" w:rsidRPr="00755A56" w:rsidRDefault="00B20300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2191523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45,058 </w:t>
            </w:r>
          </w:p>
        </w:tc>
        <w:tc>
          <w:tcPr>
            <w:tcW w:w="186" w:type="dxa"/>
            <w:gridSpan w:val="2"/>
            <w:vAlign w:val="bottom"/>
          </w:tcPr>
          <w:p w14:paraId="5F0C4360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74819E93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24,709 </w:t>
            </w:r>
          </w:p>
        </w:tc>
        <w:tc>
          <w:tcPr>
            <w:tcW w:w="190" w:type="dxa"/>
            <w:gridSpan w:val="2"/>
            <w:vAlign w:val="bottom"/>
          </w:tcPr>
          <w:p w14:paraId="2BAD7267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380A9CC8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37,555 </w:t>
            </w:r>
          </w:p>
        </w:tc>
        <w:tc>
          <w:tcPr>
            <w:tcW w:w="180" w:type="dxa"/>
            <w:vAlign w:val="bottom"/>
          </w:tcPr>
          <w:p w14:paraId="0A2D637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0A4CEE80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968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4664F0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3F3D2E2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15,047 </w:t>
            </w:r>
          </w:p>
        </w:tc>
        <w:tc>
          <w:tcPr>
            <w:tcW w:w="179" w:type="dxa"/>
            <w:vAlign w:val="bottom"/>
          </w:tcPr>
          <w:p w14:paraId="5BEDF92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37CFB5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2,068 </w:t>
            </w:r>
          </w:p>
        </w:tc>
        <w:tc>
          <w:tcPr>
            <w:tcW w:w="179" w:type="dxa"/>
            <w:vAlign w:val="bottom"/>
          </w:tcPr>
          <w:p w14:paraId="7CC39AE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719E595" w14:textId="77777777" w:rsidR="00B20300" w:rsidRPr="00A16356" w:rsidRDefault="00B20300" w:rsidP="00A163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63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7896D5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2E350903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729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43A7807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86745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102,676 </w:t>
            </w:r>
          </w:p>
        </w:tc>
      </w:tr>
      <w:tr w:rsidR="008E7F19" w:rsidRPr="00755A56" w14:paraId="150B03F3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012A0602" w14:textId="77777777" w:rsidR="00B20300" w:rsidRPr="00755A56" w:rsidRDefault="00B20300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44352F07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(42,859)</w:t>
            </w:r>
          </w:p>
        </w:tc>
        <w:tc>
          <w:tcPr>
            <w:tcW w:w="186" w:type="dxa"/>
            <w:gridSpan w:val="2"/>
            <w:vAlign w:val="bottom"/>
          </w:tcPr>
          <w:p w14:paraId="4759F12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6084CFF6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(22,330)</w:t>
            </w:r>
          </w:p>
        </w:tc>
        <w:tc>
          <w:tcPr>
            <w:tcW w:w="190" w:type="dxa"/>
            <w:gridSpan w:val="2"/>
            <w:vAlign w:val="bottom"/>
          </w:tcPr>
          <w:p w14:paraId="622B010F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26D47D7C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(27,754)</w:t>
            </w:r>
          </w:p>
        </w:tc>
        <w:tc>
          <w:tcPr>
            <w:tcW w:w="180" w:type="dxa"/>
            <w:vAlign w:val="bottom"/>
          </w:tcPr>
          <w:p w14:paraId="40DEBA2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3B97C47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588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8596E8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29F16A8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(10,219)</w:t>
            </w:r>
          </w:p>
        </w:tc>
        <w:tc>
          <w:tcPr>
            <w:tcW w:w="179" w:type="dxa"/>
            <w:vAlign w:val="bottom"/>
          </w:tcPr>
          <w:p w14:paraId="2D90E68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2AE8C44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(1,430)</w:t>
            </w:r>
          </w:p>
        </w:tc>
        <w:tc>
          <w:tcPr>
            <w:tcW w:w="179" w:type="dxa"/>
            <w:vAlign w:val="bottom"/>
          </w:tcPr>
          <w:p w14:paraId="3EBF901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5607C58E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32B47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4B416DC7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325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81D4882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06736C36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(82,855)</w:t>
            </w:r>
          </w:p>
        </w:tc>
      </w:tr>
      <w:tr w:rsidR="00B20300" w:rsidRPr="00755A56" w14:paraId="32D22DA6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62A33AD2" w14:textId="77777777" w:rsidR="00B20300" w:rsidRPr="00755A56" w:rsidRDefault="00B20300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042" w:type="dxa"/>
          </w:tcPr>
          <w:p w14:paraId="2B147750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(132)</w:t>
            </w:r>
          </w:p>
        </w:tc>
        <w:tc>
          <w:tcPr>
            <w:tcW w:w="186" w:type="dxa"/>
            <w:gridSpan w:val="2"/>
            <w:vAlign w:val="bottom"/>
          </w:tcPr>
          <w:p w14:paraId="4B31F68D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56CC6BC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(210)</w:t>
            </w:r>
          </w:p>
        </w:tc>
        <w:tc>
          <w:tcPr>
            <w:tcW w:w="190" w:type="dxa"/>
            <w:gridSpan w:val="2"/>
            <w:vAlign w:val="bottom"/>
          </w:tcPr>
          <w:p w14:paraId="7B502C26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4DBAB31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(1,973)</w:t>
            </w:r>
          </w:p>
        </w:tc>
        <w:tc>
          <w:tcPr>
            <w:tcW w:w="180" w:type="dxa"/>
            <w:vAlign w:val="bottom"/>
          </w:tcPr>
          <w:p w14:paraId="0E75CBA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5813A6E1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4F5E952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6904B19F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(743)</w:t>
            </w:r>
          </w:p>
        </w:tc>
        <w:tc>
          <w:tcPr>
            <w:tcW w:w="179" w:type="dxa"/>
            <w:vAlign w:val="bottom"/>
          </w:tcPr>
          <w:p w14:paraId="741F21D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6962F3D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(478)</w:t>
            </w:r>
          </w:p>
        </w:tc>
        <w:tc>
          <w:tcPr>
            <w:tcW w:w="179" w:type="dxa"/>
            <w:vAlign w:val="bottom"/>
          </w:tcPr>
          <w:p w14:paraId="1431C0A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53B85A99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278858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44A8A0F5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433A0F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1BB2BB8F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(3,504)</w:t>
            </w:r>
          </w:p>
        </w:tc>
      </w:tr>
      <w:tr w:rsidR="00B20300" w:rsidRPr="00755A56" w14:paraId="3F53B91A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442E04D5" w14:textId="00F9CA68" w:rsidR="00B20300" w:rsidRPr="00755A56" w:rsidRDefault="00B20300" w:rsidP="00755A56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กำไรก่อนหักต้นทุนทางการเงิน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42" w:type="dxa"/>
          </w:tcPr>
          <w:p w14:paraId="347C3CD1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1D35E4C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3797AC98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0" w:type="dxa"/>
            <w:gridSpan w:val="2"/>
            <w:vAlign w:val="bottom"/>
          </w:tcPr>
          <w:p w14:paraId="50C5236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vAlign w:val="bottom"/>
          </w:tcPr>
          <w:p w14:paraId="35ECEF21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9E995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vAlign w:val="bottom"/>
          </w:tcPr>
          <w:p w14:paraId="286E2621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B9934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E5516EF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15DDBD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28C79B40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C9BBF6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4E0B2531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C9EA0E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0C90223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07DD02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5A75424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20300" w:rsidRPr="00755A56" w14:paraId="6DFAF7DF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09F0F3FD" w14:textId="77777777" w:rsidR="00B20300" w:rsidRPr="00755A56" w:rsidRDefault="00B20300" w:rsidP="00755A56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042" w:type="dxa"/>
          </w:tcPr>
          <w:p w14:paraId="7BCCE6B5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2,004 </w:t>
            </w:r>
          </w:p>
        </w:tc>
        <w:tc>
          <w:tcPr>
            <w:tcW w:w="186" w:type="dxa"/>
            <w:gridSpan w:val="2"/>
            <w:vAlign w:val="bottom"/>
          </w:tcPr>
          <w:p w14:paraId="7EBB97A0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7DB4C84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2,055 </w:t>
            </w:r>
          </w:p>
        </w:tc>
        <w:tc>
          <w:tcPr>
            <w:tcW w:w="190" w:type="dxa"/>
            <w:gridSpan w:val="2"/>
            <w:vAlign w:val="bottom"/>
          </w:tcPr>
          <w:p w14:paraId="1B749FC5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6421F6CC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7,884 </w:t>
            </w:r>
          </w:p>
        </w:tc>
        <w:tc>
          <w:tcPr>
            <w:tcW w:w="180" w:type="dxa"/>
            <w:vAlign w:val="bottom"/>
          </w:tcPr>
          <w:p w14:paraId="0605CCB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278B9C2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328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F2D19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4B609CD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4,127 </w:t>
            </w:r>
          </w:p>
        </w:tc>
        <w:tc>
          <w:tcPr>
            <w:tcW w:w="179" w:type="dxa"/>
            <w:vAlign w:val="bottom"/>
          </w:tcPr>
          <w:p w14:paraId="546E13BD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DF80A83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473 </w:t>
            </w:r>
          </w:p>
        </w:tc>
        <w:tc>
          <w:tcPr>
            <w:tcW w:w="179" w:type="dxa"/>
            <w:vAlign w:val="bottom"/>
          </w:tcPr>
          <w:p w14:paraId="4FB7F6B1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5F7FB97E" w14:textId="77777777" w:rsidR="00B20300" w:rsidRPr="00A16356" w:rsidRDefault="00B20300" w:rsidP="00A163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63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1FC04C5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7C4FC5E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467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1B68A5B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18AADD5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16,404 </w:t>
            </w:r>
          </w:p>
        </w:tc>
      </w:tr>
      <w:tr w:rsidR="00B20300" w:rsidRPr="00755A56" w14:paraId="5AB3E18D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500423F7" w14:textId="77777777" w:rsidR="00B20300" w:rsidRPr="00755A56" w:rsidRDefault="00B20300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042" w:type="dxa"/>
          </w:tcPr>
          <w:p w14:paraId="49E4A19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11 </w:t>
            </w:r>
          </w:p>
        </w:tc>
        <w:tc>
          <w:tcPr>
            <w:tcW w:w="186" w:type="dxa"/>
            <w:gridSpan w:val="2"/>
            <w:vAlign w:val="bottom"/>
          </w:tcPr>
          <w:p w14:paraId="6318A035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42C6F67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 </w:t>
            </w:r>
          </w:p>
        </w:tc>
        <w:tc>
          <w:tcPr>
            <w:tcW w:w="190" w:type="dxa"/>
            <w:gridSpan w:val="2"/>
            <w:vAlign w:val="bottom"/>
          </w:tcPr>
          <w:p w14:paraId="65EAB5B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784ABA18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54 </w:t>
            </w:r>
          </w:p>
        </w:tc>
        <w:tc>
          <w:tcPr>
            <w:tcW w:w="180" w:type="dxa"/>
            <w:vAlign w:val="bottom"/>
          </w:tcPr>
          <w:p w14:paraId="65D231E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4BD0C561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330F401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280D9512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11 </w:t>
            </w:r>
          </w:p>
        </w:tc>
        <w:tc>
          <w:tcPr>
            <w:tcW w:w="179" w:type="dxa"/>
            <w:vAlign w:val="bottom"/>
          </w:tcPr>
          <w:p w14:paraId="2C1C8AB0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5E014FC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2,523 </w:t>
            </w:r>
          </w:p>
        </w:tc>
        <w:tc>
          <w:tcPr>
            <w:tcW w:w="179" w:type="dxa"/>
            <w:vAlign w:val="bottom"/>
          </w:tcPr>
          <w:p w14:paraId="735EC7A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161E589E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53A5E1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4B3991FE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7AA2A91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4D3DE62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94 </w:t>
            </w:r>
          </w:p>
        </w:tc>
      </w:tr>
      <w:tr w:rsidR="00B20300" w:rsidRPr="00755A56" w14:paraId="517C912A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41E0C792" w14:textId="77777777" w:rsidR="00B20300" w:rsidRPr="00755A56" w:rsidRDefault="00B20300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050" w:type="dxa"/>
            <w:gridSpan w:val="2"/>
          </w:tcPr>
          <w:p w14:paraId="675514B6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(181)</w:t>
            </w:r>
          </w:p>
        </w:tc>
        <w:tc>
          <w:tcPr>
            <w:tcW w:w="178" w:type="dxa"/>
            <w:vAlign w:val="bottom"/>
          </w:tcPr>
          <w:p w14:paraId="460880CE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4F422DE2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(107)</w:t>
            </w:r>
          </w:p>
        </w:tc>
        <w:tc>
          <w:tcPr>
            <w:tcW w:w="183" w:type="dxa"/>
            <w:vAlign w:val="bottom"/>
          </w:tcPr>
          <w:p w14:paraId="38E72925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17223574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(270)</w:t>
            </w:r>
          </w:p>
        </w:tc>
        <w:tc>
          <w:tcPr>
            <w:tcW w:w="180" w:type="dxa"/>
            <w:vAlign w:val="bottom"/>
          </w:tcPr>
          <w:p w14:paraId="166961C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63D909C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859D6A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498C0AE6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(241)</w:t>
            </w:r>
          </w:p>
        </w:tc>
        <w:tc>
          <w:tcPr>
            <w:tcW w:w="179" w:type="dxa"/>
            <w:vAlign w:val="bottom"/>
          </w:tcPr>
          <w:p w14:paraId="1C8AF1A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9661E57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(443)</w:t>
            </w:r>
          </w:p>
        </w:tc>
        <w:tc>
          <w:tcPr>
            <w:tcW w:w="179" w:type="dxa"/>
            <w:vAlign w:val="bottom"/>
          </w:tcPr>
          <w:p w14:paraId="7DA6B4B0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7F6EAFE8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45F4DBE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6736529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A0BE352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251C808E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(1,184)</w:t>
            </w:r>
          </w:p>
        </w:tc>
      </w:tr>
      <w:tr w:rsidR="00B20300" w:rsidRPr="00755A56" w14:paraId="09278F6C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32D9E056" w14:textId="77777777" w:rsidR="00B20300" w:rsidRPr="00755A56" w:rsidRDefault="00B20300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050" w:type="dxa"/>
            <w:gridSpan w:val="2"/>
          </w:tcPr>
          <w:p w14:paraId="6B80022E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(727)</w:t>
            </w:r>
          </w:p>
        </w:tc>
        <w:tc>
          <w:tcPr>
            <w:tcW w:w="178" w:type="dxa"/>
            <w:vAlign w:val="bottom"/>
          </w:tcPr>
          <w:p w14:paraId="28E08EB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49D064B0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(884)</w:t>
            </w:r>
          </w:p>
        </w:tc>
        <w:tc>
          <w:tcPr>
            <w:tcW w:w="183" w:type="dxa"/>
            <w:vAlign w:val="bottom"/>
          </w:tcPr>
          <w:p w14:paraId="5AB39C16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3777E444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(2,671)</w:t>
            </w:r>
          </w:p>
        </w:tc>
        <w:tc>
          <w:tcPr>
            <w:tcW w:w="180" w:type="dxa"/>
            <w:vAlign w:val="bottom"/>
          </w:tcPr>
          <w:p w14:paraId="0D7CCA3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</w:tcPr>
          <w:p w14:paraId="07674F38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156CEA5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1A42455E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(1,141)</w:t>
            </w:r>
          </w:p>
        </w:tc>
        <w:tc>
          <w:tcPr>
            <w:tcW w:w="179" w:type="dxa"/>
            <w:vAlign w:val="bottom"/>
          </w:tcPr>
          <w:p w14:paraId="7B6BEE2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</w:tcPr>
          <w:p w14:paraId="769D3C0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(85)</w:t>
            </w:r>
          </w:p>
        </w:tc>
        <w:tc>
          <w:tcPr>
            <w:tcW w:w="179" w:type="dxa"/>
            <w:vAlign w:val="bottom"/>
          </w:tcPr>
          <w:p w14:paraId="09154A0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6" w:type="dxa"/>
          </w:tcPr>
          <w:p w14:paraId="10C62599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9D0865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7" w:type="dxa"/>
          </w:tcPr>
          <w:p w14:paraId="4F57CBCE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63271C1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0842E3B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(5,467)</w:t>
            </w:r>
          </w:p>
        </w:tc>
      </w:tr>
      <w:tr w:rsidR="00B20300" w:rsidRPr="00755A56" w14:paraId="31D3F4CC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4DB5D9D5" w14:textId="05A765FC" w:rsidR="00B20300" w:rsidRPr="00755A56" w:rsidRDefault="00B20300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กลับรายการ 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ขาดทุน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62080F"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จาก</w:t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การด้อยค่าของสินทรัพย์</w:t>
            </w:r>
          </w:p>
        </w:tc>
        <w:tc>
          <w:tcPr>
            <w:tcW w:w="1042" w:type="dxa"/>
          </w:tcPr>
          <w:p w14:paraId="547291AD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4A4B76C2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gridSpan w:val="2"/>
          </w:tcPr>
          <w:p w14:paraId="4C17D34E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83" w:type="dxa"/>
            <w:vAlign w:val="bottom"/>
          </w:tcPr>
          <w:p w14:paraId="49124794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</w:tcPr>
          <w:p w14:paraId="5D50D65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(6)</w:t>
            </w:r>
          </w:p>
        </w:tc>
        <w:tc>
          <w:tcPr>
            <w:tcW w:w="180" w:type="dxa"/>
            <w:vAlign w:val="bottom"/>
          </w:tcPr>
          <w:p w14:paraId="013C0F85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</w:tcPr>
          <w:p w14:paraId="782C061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BF31AC4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</w:tcPr>
          <w:p w14:paraId="4856B83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(36)</w:t>
            </w:r>
          </w:p>
        </w:tc>
        <w:tc>
          <w:tcPr>
            <w:tcW w:w="179" w:type="dxa"/>
            <w:vAlign w:val="bottom"/>
          </w:tcPr>
          <w:p w14:paraId="41E67FE8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</w:tcPr>
          <w:p w14:paraId="42C5C444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(8)</w:t>
            </w:r>
          </w:p>
        </w:tc>
        <w:tc>
          <w:tcPr>
            <w:tcW w:w="179" w:type="dxa"/>
            <w:vAlign w:val="bottom"/>
          </w:tcPr>
          <w:p w14:paraId="38074E81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6" w:type="dxa"/>
          </w:tcPr>
          <w:p w14:paraId="0B5B70A0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DFC61B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7" w:type="dxa"/>
          </w:tcPr>
          <w:p w14:paraId="663DC781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B1B7CC6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188E9AC3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(49)</w:t>
            </w:r>
          </w:p>
        </w:tc>
      </w:tr>
      <w:tr w:rsidR="00B20300" w:rsidRPr="00755A56" w14:paraId="3B6434D6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2B62F44D" w14:textId="29621131" w:rsidR="00B20300" w:rsidRPr="00755A56" w:rsidRDefault="0062080F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042" w:type="dxa"/>
            <w:vAlign w:val="bottom"/>
          </w:tcPr>
          <w:p w14:paraId="0E42FEAC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3B30D803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5BDBC886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9A8A9EE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0" w:type="dxa"/>
            <w:vAlign w:val="bottom"/>
          </w:tcPr>
          <w:p w14:paraId="768BBC7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 </w:t>
            </w:r>
          </w:p>
        </w:tc>
        <w:tc>
          <w:tcPr>
            <w:tcW w:w="180" w:type="dxa"/>
            <w:vAlign w:val="bottom"/>
          </w:tcPr>
          <w:p w14:paraId="69CB0DF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3" w:type="dxa"/>
            <w:vAlign w:val="bottom"/>
          </w:tcPr>
          <w:p w14:paraId="2DE438B7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76098D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3FD4AAE7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CAD333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14:paraId="7B938465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654B23B4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0EA5AAE7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</w:p>
        </w:tc>
        <w:tc>
          <w:tcPr>
            <w:tcW w:w="178" w:type="dxa"/>
            <w:vAlign w:val="bottom"/>
          </w:tcPr>
          <w:p w14:paraId="049A12B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7" w:type="dxa"/>
            <w:vAlign w:val="bottom"/>
          </w:tcPr>
          <w:p w14:paraId="25CCFC87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44009F2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6E6B2BF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1,893 </w:t>
            </w:r>
          </w:p>
        </w:tc>
      </w:tr>
      <w:tr w:rsidR="00B20300" w:rsidRPr="00755A56" w14:paraId="559EBCAE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0E4BBB5B" w14:textId="77777777" w:rsidR="00B20300" w:rsidRPr="00755A56" w:rsidRDefault="00B20300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042" w:type="dxa"/>
          </w:tcPr>
          <w:p w14:paraId="0A5F3BB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188 </w:t>
            </w:r>
          </w:p>
        </w:tc>
        <w:tc>
          <w:tcPr>
            <w:tcW w:w="186" w:type="dxa"/>
            <w:gridSpan w:val="2"/>
            <w:vAlign w:val="bottom"/>
          </w:tcPr>
          <w:p w14:paraId="0282DB6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71271AC3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42 </w:t>
            </w:r>
          </w:p>
        </w:tc>
        <w:tc>
          <w:tcPr>
            <w:tcW w:w="183" w:type="dxa"/>
            <w:vAlign w:val="bottom"/>
          </w:tcPr>
          <w:p w14:paraId="043A94B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56681435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316 </w:t>
            </w:r>
          </w:p>
        </w:tc>
        <w:tc>
          <w:tcPr>
            <w:tcW w:w="180" w:type="dxa"/>
            <w:vAlign w:val="bottom"/>
          </w:tcPr>
          <w:p w14:paraId="71DC2C6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269FCAD3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B34DA0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59DA63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83 </w:t>
            </w:r>
          </w:p>
        </w:tc>
        <w:tc>
          <w:tcPr>
            <w:tcW w:w="179" w:type="dxa"/>
            <w:vAlign w:val="bottom"/>
          </w:tcPr>
          <w:p w14:paraId="5BFEA475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52F80ED8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(1,769)</w:t>
            </w:r>
          </w:p>
        </w:tc>
        <w:tc>
          <w:tcPr>
            <w:tcW w:w="179" w:type="dxa"/>
            <w:vAlign w:val="bottom"/>
          </w:tcPr>
          <w:p w14:paraId="115E555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6AFD3236" w14:textId="77777777" w:rsidR="00B20300" w:rsidRPr="00755A56" w:rsidRDefault="00B20300" w:rsidP="00A163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7C3DA0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4F54EE47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845FAC1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7FB1733C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(1,143)</w:t>
            </w:r>
          </w:p>
        </w:tc>
      </w:tr>
      <w:tr w:rsidR="00B20300" w:rsidRPr="00755A56" w14:paraId="13526B10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45B95107" w14:textId="09A049BC" w:rsidR="00B20300" w:rsidRPr="00755A56" w:rsidRDefault="00B20300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42" w:type="dxa"/>
          </w:tcPr>
          <w:p w14:paraId="71665002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1,295 </w:t>
            </w:r>
          </w:p>
        </w:tc>
        <w:tc>
          <w:tcPr>
            <w:tcW w:w="186" w:type="dxa"/>
            <w:gridSpan w:val="2"/>
            <w:vAlign w:val="bottom"/>
          </w:tcPr>
          <w:p w14:paraId="7D184E1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2878C1D1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1,111 </w:t>
            </w:r>
          </w:p>
        </w:tc>
        <w:tc>
          <w:tcPr>
            <w:tcW w:w="183" w:type="dxa"/>
            <w:vAlign w:val="bottom"/>
          </w:tcPr>
          <w:p w14:paraId="3BB0335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71AE3DDC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5,332 </w:t>
            </w:r>
          </w:p>
        </w:tc>
        <w:tc>
          <w:tcPr>
            <w:tcW w:w="180" w:type="dxa"/>
            <w:vAlign w:val="bottom"/>
          </w:tcPr>
          <w:p w14:paraId="4488160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33C22D83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151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B58D70D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5A3EED1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2,803 </w:t>
            </w:r>
          </w:p>
        </w:tc>
        <w:tc>
          <w:tcPr>
            <w:tcW w:w="179" w:type="dxa"/>
            <w:vAlign w:val="bottom"/>
          </w:tcPr>
          <w:p w14:paraId="3B1B076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16F848D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691 </w:t>
            </w:r>
          </w:p>
        </w:tc>
        <w:tc>
          <w:tcPr>
            <w:tcW w:w="179" w:type="dxa"/>
            <w:vAlign w:val="bottom"/>
          </w:tcPr>
          <w:p w14:paraId="4E0F706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41588C91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857</w:t>
            </w:r>
          </w:p>
        </w:tc>
        <w:tc>
          <w:tcPr>
            <w:tcW w:w="178" w:type="dxa"/>
            <w:vAlign w:val="bottom"/>
          </w:tcPr>
          <w:p w14:paraId="7D156C6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39EC30B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692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516989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3EE932E6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10,548 </w:t>
            </w:r>
          </w:p>
        </w:tc>
      </w:tr>
      <w:tr w:rsidR="00B20300" w:rsidRPr="00755A56" w14:paraId="776F0AD4" w14:textId="77777777" w:rsidTr="000C5DC5">
        <w:trPr>
          <w:cantSplit/>
          <w:trHeight w:val="288"/>
        </w:trPr>
        <w:tc>
          <w:tcPr>
            <w:tcW w:w="3409" w:type="dxa"/>
            <w:vAlign w:val="bottom"/>
          </w:tcPr>
          <w:p w14:paraId="5BE1FF8E" w14:textId="09D69F0C" w:rsidR="00B20300" w:rsidRPr="00755A56" w:rsidRDefault="00B20300" w:rsidP="00755A5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กำไรตามส่วนงานสุทธิ</w:t>
            </w:r>
          </w:p>
        </w:tc>
        <w:tc>
          <w:tcPr>
            <w:tcW w:w="1042" w:type="dxa"/>
          </w:tcPr>
          <w:p w14:paraId="0815D404" w14:textId="77777777" w:rsidR="00B20300" w:rsidRPr="007E7A4A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4873405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087948B8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FE763E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5AF08370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EF367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0F08E705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936D5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29D6FAE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76518C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3C74A3D2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1BD901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404DDCA2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6160C9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16EED41B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34BC6F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6D1C72D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20300" w:rsidRPr="00755A56" w14:paraId="3BD49591" w14:textId="77777777" w:rsidTr="000C5DC5">
        <w:trPr>
          <w:cantSplit/>
          <w:trHeight w:val="80"/>
        </w:trPr>
        <w:tc>
          <w:tcPr>
            <w:tcW w:w="3409" w:type="dxa"/>
            <w:vAlign w:val="bottom"/>
          </w:tcPr>
          <w:p w14:paraId="79FF6E1C" w14:textId="6F923107" w:rsidR="00B20300" w:rsidRPr="00755A56" w:rsidRDefault="00B20300" w:rsidP="00755A56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042" w:type="dxa"/>
          </w:tcPr>
          <w:p w14:paraId="57301531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1,248 </w:t>
            </w:r>
          </w:p>
        </w:tc>
        <w:tc>
          <w:tcPr>
            <w:tcW w:w="186" w:type="dxa"/>
            <w:gridSpan w:val="2"/>
            <w:vAlign w:val="bottom"/>
          </w:tcPr>
          <w:p w14:paraId="6AA9DDB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  <w:gridSpan w:val="2"/>
          </w:tcPr>
          <w:p w14:paraId="11AC1C1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1,066 </w:t>
            </w:r>
          </w:p>
        </w:tc>
        <w:tc>
          <w:tcPr>
            <w:tcW w:w="183" w:type="dxa"/>
            <w:vAlign w:val="bottom"/>
          </w:tcPr>
          <w:p w14:paraId="12BF3B7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0" w:type="dxa"/>
          </w:tcPr>
          <w:p w14:paraId="4D58D6D0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4,893 </w:t>
            </w:r>
          </w:p>
        </w:tc>
        <w:tc>
          <w:tcPr>
            <w:tcW w:w="180" w:type="dxa"/>
            <w:vAlign w:val="bottom"/>
          </w:tcPr>
          <w:p w14:paraId="6435C53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3" w:type="dxa"/>
          </w:tcPr>
          <w:p w14:paraId="7DDB14FC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131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8C0F11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7CEF098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2,702 </w:t>
            </w:r>
          </w:p>
        </w:tc>
        <w:tc>
          <w:tcPr>
            <w:tcW w:w="179" w:type="dxa"/>
            <w:vAlign w:val="bottom"/>
          </w:tcPr>
          <w:p w14:paraId="794E578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4D802F01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481 </w:t>
            </w:r>
          </w:p>
        </w:tc>
        <w:tc>
          <w:tcPr>
            <w:tcW w:w="179" w:type="dxa"/>
            <w:vAlign w:val="bottom"/>
          </w:tcPr>
          <w:p w14:paraId="4998214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</w:tcPr>
          <w:p w14:paraId="6C41EB3F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857</w:t>
            </w:r>
          </w:p>
        </w:tc>
        <w:tc>
          <w:tcPr>
            <w:tcW w:w="178" w:type="dxa"/>
            <w:vAlign w:val="bottom"/>
          </w:tcPr>
          <w:p w14:paraId="37EAC82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</w:tcPr>
          <w:p w14:paraId="450D21D0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683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3D6F165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auto"/>
          </w:tcPr>
          <w:p w14:paraId="07F77873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9,695 </w:t>
            </w:r>
          </w:p>
        </w:tc>
      </w:tr>
    </w:tbl>
    <w:p w14:paraId="657AA195" w14:textId="77777777" w:rsidR="00B20300" w:rsidRPr="00755A56" w:rsidRDefault="00B20300" w:rsidP="00755A56">
      <w:pPr>
        <w:pStyle w:val="acctfourfigures"/>
        <w:tabs>
          <w:tab w:val="clear" w:pos="765"/>
          <w:tab w:val="decimal" w:pos="1049"/>
        </w:tabs>
        <w:spacing w:line="240" w:lineRule="auto"/>
        <w:ind w:left="-72" w:right="-130"/>
        <w:rPr>
          <w:rFonts w:asciiTheme="majorBidi" w:hAnsiTheme="majorBidi" w:cstheme="majorBidi"/>
          <w:sz w:val="30"/>
          <w:szCs w:val="30"/>
        </w:rPr>
      </w:pPr>
    </w:p>
    <w:tbl>
      <w:tblPr>
        <w:tblW w:w="15516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98"/>
        <w:gridCol w:w="240"/>
        <w:gridCol w:w="1268"/>
        <w:gridCol w:w="178"/>
        <w:gridCol w:w="1239"/>
        <w:gridCol w:w="178"/>
        <w:gridCol w:w="1240"/>
        <w:gridCol w:w="178"/>
        <w:gridCol w:w="1240"/>
        <w:gridCol w:w="178"/>
        <w:gridCol w:w="1097"/>
        <w:gridCol w:w="178"/>
        <w:gridCol w:w="1098"/>
        <w:gridCol w:w="178"/>
        <w:gridCol w:w="1240"/>
        <w:gridCol w:w="178"/>
        <w:gridCol w:w="1098"/>
        <w:gridCol w:w="178"/>
        <w:gridCol w:w="1134"/>
      </w:tblGrid>
      <w:tr w:rsidR="00B20300" w:rsidRPr="00755A56" w14:paraId="417A3263" w14:textId="77777777" w:rsidTr="00620B02">
        <w:trPr>
          <w:cantSplit/>
        </w:trPr>
        <w:tc>
          <w:tcPr>
            <w:tcW w:w="3198" w:type="dxa"/>
          </w:tcPr>
          <w:p w14:paraId="2C95BD07" w14:textId="77777777" w:rsidR="00B20300" w:rsidRPr="00755A56" w:rsidRDefault="00B20300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817E9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0DE2913F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47EAD34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16B96B1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ปิโตรเลียม</w:t>
            </w:r>
          </w:p>
        </w:tc>
        <w:tc>
          <w:tcPr>
            <w:tcW w:w="178" w:type="dxa"/>
          </w:tcPr>
          <w:p w14:paraId="624E590D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9" w:type="dxa"/>
          </w:tcPr>
          <w:p w14:paraId="72BB1FB0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0FBB863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อะโรเมติกส์</w:t>
            </w:r>
          </w:p>
        </w:tc>
        <w:tc>
          <w:tcPr>
            <w:tcW w:w="178" w:type="dxa"/>
          </w:tcPr>
          <w:p w14:paraId="2818DFBF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</w:tcPr>
          <w:p w14:paraId="5D4C6E3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82D06ED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โอเลฟินส์และผลิตภัณฑ์ต่อเนื่อง</w:t>
            </w:r>
          </w:p>
        </w:tc>
        <w:tc>
          <w:tcPr>
            <w:tcW w:w="178" w:type="dxa"/>
          </w:tcPr>
          <w:p w14:paraId="526F8EDC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</w:tcPr>
          <w:p w14:paraId="1CC862D1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ผลิตภัณฑ์เคมี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เพื่อสิ่งแวดล้อม</w:t>
            </w:r>
          </w:p>
        </w:tc>
        <w:tc>
          <w:tcPr>
            <w:tcW w:w="178" w:type="dxa"/>
          </w:tcPr>
          <w:p w14:paraId="4E83BE0C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7" w:type="dxa"/>
          </w:tcPr>
          <w:p w14:paraId="2F1EAF32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Performance Materials and Chemicals</w:t>
            </w:r>
          </w:p>
        </w:tc>
        <w:tc>
          <w:tcPr>
            <w:tcW w:w="178" w:type="dxa"/>
          </w:tcPr>
          <w:p w14:paraId="4733ED0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2E18F38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0E43F8B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78" w:type="dxa"/>
          </w:tcPr>
          <w:p w14:paraId="60A91018" w14:textId="77777777" w:rsidR="00B20300" w:rsidRPr="00755A56" w:rsidRDefault="00B20300" w:rsidP="00755A56">
            <w:pPr>
              <w:pStyle w:val="acctfourfigures"/>
              <w:spacing w:line="340" w:lineRule="exact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</w:tcPr>
          <w:p w14:paraId="50DB487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การลงทุนใน</w:t>
            </w:r>
          </w:p>
          <w:p w14:paraId="07784F6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การร่วมค้าและ</w:t>
            </w:r>
          </w:p>
          <w:p w14:paraId="2D8B0F8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บริษัทร่วมอื่น ๆ</w:t>
            </w:r>
          </w:p>
        </w:tc>
        <w:tc>
          <w:tcPr>
            <w:tcW w:w="178" w:type="dxa"/>
          </w:tcPr>
          <w:p w14:paraId="4ADF0069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8" w:type="dxa"/>
          </w:tcPr>
          <w:p w14:paraId="681FA49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20FA3D01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3B03046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7DCD210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20300" w:rsidRPr="00755A56" w14:paraId="4E6C62F7" w14:textId="77777777" w:rsidTr="00620B02">
        <w:trPr>
          <w:cantSplit/>
        </w:trPr>
        <w:tc>
          <w:tcPr>
            <w:tcW w:w="3198" w:type="dxa"/>
            <w:vAlign w:val="bottom"/>
          </w:tcPr>
          <w:p w14:paraId="07EBD63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D858BB6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8" w:type="dxa"/>
            <w:gridSpan w:val="17"/>
            <w:vAlign w:val="bottom"/>
          </w:tcPr>
          <w:p w14:paraId="074DCADE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20300" w:rsidRPr="00755A56" w14:paraId="0CE93F26" w14:textId="77777777" w:rsidTr="00620B02">
        <w:trPr>
          <w:cantSplit/>
        </w:trPr>
        <w:tc>
          <w:tcPr>
            <w:tcW w:w="3198" w:type="dxa"/>
            <w:vAlign w:val="bottom"/>
          </w:tcPr>
          <w:p w14:paraId="2F1D800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31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มีนาคม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2565</w:t>
            </w:r>
          </w:p>
        </w:tc>
        <w:tc>
          <w:tcPr>
            <w:tcW w:w="240" w:type="dxa"/>
            <w:vAlign w:val="bottom"/>
          </w:tcPr>
          <w:p w14:paraId="19C5BF1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vAlign w:val="bottom"/>
          </w:tcPr>
          <w:p w14:paraId="5240F62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130085E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4ABDBB9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BD26798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01DD26F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C2C5ED8" w14:textId="77777777" w:rsidR="00B20300" w:rsidRPr="00755A56" w:rsidRDefault="00B20300" w:rsidP="00755A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D3F5624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1D89379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5C9E4E1D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027A17A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B6A913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252119F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317AD96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0F319B0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92D438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884CD5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C7468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20300" w:rsidRPr="00755A56" w14:paraId="34FC81A6" w14:textId="77777777" w:rsidTr="00620B02">
        <w:trPr>
          <w:cantSplit/>
        </w:trPr>
        <w:tc>
          <w:tcPr>
            <w:tcW w:w="3198" w:type="dxa"/>
            <w:vAlign w:val="bottom"/>
          </w:tcPr>
          <w:p w14:paraId="6B285EA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สินทรัพย์ตามส่วนงานที่รายงาน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</w:t>
            </w:r>
          </w:p>
        </w:tc>
        <w:tc>
          <w:tcPr>
            <w:tcW w:w="240" w:type="dxa"/>
            <w:vAlign w:val="bottom"/>
          </w:tcPr>
          <w:p w14:paraId="06C53D2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vAlign w:val="bottom"/>
          </w:tcPr>
          <w:p w14:paraId="57C822CA" w14:textId="0DB1DF83" w:rsidR="00B20300" w:rsidRPr="00755A56" w:rsidRDefault="008F7AE1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83,318</w:t>
            </w:r>
          </w:p>
        </w:tc>
        <w:tc>
          <w:tcPr>
            <w:tcW w:w="178" w:type="dxa"/>
            <w:vAlign w:val="bottom"/>
          </w:tcPr>
          <w:p w14:paraId="33EB7181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6A6E3EB2" w14:textId="6400B5A2" w:rsidR="00B20300" w:rsidRPr="00755A56" w:rsidRDefault="003E4DE2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E4DE2">
              <w:rPr>
                <w:rFonts w:asciiTheme="majorBidi" w:hAnsiTheme="majorBidi"/>
                <w:sz w:val="24"/>
                <w:szCs w:val="24"/>
                <w:lang w:val="en-US" w:bidi="th-TH"/>
              </w:rPr>
              <w:t>111</w:t>
            </w:r>
            <w:r w:rsidR="008F7AE1"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E4DE2">
              <w:rPr>
                <w:rFonts w:asciiTheme="majorBidi" w:hAnsiTheme="majorBidi"/>
                <w:sz w:val="24"/>
                <w:szCs w:val="24"/>
                <w:lang w:val="en-US" w:bidi="th-TH"/>
              </w:rPr>
              <w:t>090</w:t>
            </w:r>
          </w:p>
        </w:tc>
        <w:tc>
          <w:tcPr>
            <w:tcW w:w="178" w:type="dxa"/>
            <w:vAlign w:val="bottom"/>
          </w:tcPr>
          <w:p w14:paraId="226834E4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12C1DCD5" w14:textId="74E5FEA8" w:rsidR="00B20300" w:rsidRPr="00755A56" w:rsidRDefault="003E4DE2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E4DE2">
              <w:rPr>
                <w:rFonts w:asciiTheme="majorBidi" w:hAnsiTheme="majorBidi"/>
                <w:sz w:val="24"/>
                <w:szCs w:val="24"/>
                <w:lang w:val="en-US" w:bidi="th-TH"/>
              </w:rPr>
              <w:t>199</w:t>
            </w:r>
            <w:r w:rsidR="008F7AE1" w:rsidRPr="00755A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E4DE2">
              <w:rPr>
                <w:rFonts w:asciiTheme="majorBidi" w:hAnsiTheme="majorBidi"/>
                <w:sz w:val="24"/>
                <w:szCs w:val="24"/>
                <w:lang w:val="en-US" w:bidi="th-TH"/>
              </w:rPr>
              <w:t>559</w:t>
            </w:r>
          </w:p>
        </w:tc>
        <w:tc>
          <w:tcPr>
            <w:tcW w:w="178" w:type="dxa"/>
            <w:vAlign w:val="bottom"/>
          </w:tcPr>
          <w:p w14:paraId="32418E3A" w14:textId="77777777" w:rsidR="00B20300" w:rsidRPr="00755A56" w:rsidRDefault="00B20300" w:rsidP="00755A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17FA1F6A" w14:textId="16CE30C3" w:rsidR="00B20300" w:rsidRPr="00755A56" w:rsidRDefault="003E4DE2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E4DE2">
              <w:rPr>
                <w:rFonts w:asciiTheme="majorBidi" w:hAnsiTheme="majorBidi"/>
                <w:sz w:val="24"/>
                <w:szCs w:val="24"/>
                <w:lang w:val="en-US" w:bidi="th-TH"/>
              </w:rPr>
              <w:t>14</w:t>
            </w:r>
            <w:r w:rsidR="008F7AE1"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E4DE2">
              <w:rPr>
                <w:rFonts w:asciiTheme="majorBidi" w:hAnsiTheme="majorBidi"/>
                <w:sz w:val="24"/>
                <w:szCs w:val="24"/>
                <w:lang w:val="en-US" w:bidi="th-TH"/>
              </w:rPr>
              <w:t>355</w:t>
            </w:r>
          </w:p>
        </w:tc>
        <w:tc>
          <w:tcPr>
            <w:tcW w:w="178" w:type="dxa"/>
            <w:vAlign w:val="bottom"/>
          </w:tcPr>
          <w:p w14:paraId="7193DEE6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50DB2300" w14:textId="109D9732" w:rsidR="00B20300" w:rsidRPr="00755A56" w:rsidRDefault="008F7AE1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225,936</w:t>
            </w:r>
          </w:p>
        </w:tc>
        <w:tc>
          <w:tcPr>
            <w:tcW w:w="178" w:type="dxa"/>
            <w:vAlign w:val="bottom"/>
          </w:tcPr>
          <w:p w14:paraId="01DAA42D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3BD8F869" w14:textId="5C161B90" w:rsidR="00B20300" w:rsidRPr="00755A56" w:rsidRDefault="008F7AE1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</w:rPr>
              <w:t>441,915</w:t>
            </w:r>
          </w:p>
        </w:tc>
        <w:tc>
          <w:tcPr>
            <w:tcW w:w="178" w:type="dxa"/>
            <w:vAlign w:val="bottom"/>
          </w:tcPr>
          <w:p w14:paraId="0DBEB87B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68B7F31D" w14:textId="62A8E2FA" w:rsidR="00B20300" w:rsidRPr="00755A56" w:rsidRDefault="003E4DE2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E4DE2">
              <w:rPr>
                <w:rFonts w:asciiTheme="majorBidi" w:hAnsiTheme="majorBidi"/>
                <w:sz w:val="24"/>
                <w:szCs w:val="24"/>
                <w:lang w:val="en-US" w:bidi="th-TH"/>
              </w:rPr>
              <w:t>48</w:t>
            </w:r>
            <w:r w:rsidR="008F7AE1"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E4DE2">
              <w:rPr>
                <w:rFonts w:asciiTheme="majorBidi" w:hAnsiTheme="majorBidi"/>
                <w:sz w:val="24"/>
                <w:szCs w:val="24"/>
                <w:lang w:val="en-US" w:bidi="th-TH"/>
              </w:rPr>
              <w:t>929</w:t>
            </w:r>
          </w:p>
        </w:tc>
        <w:tc>
          <w:tcPr>
            <w:tcW w:w="178" w:type="dxa"/>
            <w:vAlign w:val="bottom"/>
          </w:tcPr>
          <w:p w14:paraId="73F694B8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5B45A58" w14:textId="618F07B7" w:rsidR="00B20300" w:rsidRPr="00755A56" w:rsidRDefault="008F7AE1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(</w:t>
            </w:r>
            <w:r w:rsidR="003E4DE2" w:rsidRPr="003E4DE2">
              <w:rPr>
                <w:rFonts w:asciiTheme="majorBidi" w:hAnsiTheme="majorBidi"/>
                <w:sz w:val="24"/>
                <w:szCs w:val="24"/>
                <w:lang w:val="en-US" w:bidi="th-TH"/>
              </w:rPr>
              <w:t>343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E4DE2" w:rsidRPr="003E4DE2">
              <w:rPr>
                <w:rFonts w:asciiTheme="majorBidi" w:hAnsiTheme="majorBidi"/>
                <w:sz w:val="24"/>
                <w:szCs w:val="24"/>
                <w:lang w:val="en-US" w:bidi="th-TH"/>
              </w:rPr>
              <w:t>764</w:t>
            </w:r>
            <w:r w:rsidRPr="00755A56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2FAB36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C1D45A" w14:textId="1CC55C95" w:rsidR="00B20300" w:rsidRPr="00755A56" w:rsidRDefault="003E4DE2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E4DE2">
              <w:rPr>
                <w:rFonts w:asciiTheme="majorBidi" w:hAnsiTheme="majorBidi"/>
                <w:sz w:val="24"/>
                <w:szCs w:val="24"/>
                <w:lang w:val="en-US" w:bidi="th-TH"/>
              </w:rPr>
              <w:t>781</w:t>
            </w:r>
            <w:r w:rsidR="008F7AE1"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E4DE2">
              <w:rPr>
                <w:rFonts w:asciiTheme="majorBidi" w:hAnsiTheme="majorBidi"/>
                <w:sz w:val="24"/>
                <w:szCs w:val="24"/>
                <w:lang w:val="en-US" w:bidi="th-TH"/>
              </w:rPr>
              <w:t>338</w:t>
            </w:r>
          </w:p>
        </w:tc>
      </w:tr>
      <w:tr w:rsidR="00B20300" w:rsidRPr="00755A56" w14:paraId="491840B4" w14:textId="77777777" w:rsidTr="00620B02">
        <w:trPr>
          <w:cantSplit/>
        </w:trPr>
        <w:tc>
          <w:tcPr>
            <w:tcW w:w="3198" w:type="dxa"/>
            <w:vAlign w:val="bottom"/>
          </w:tcPr>
          <w:p w14:paraId="56069EE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70C2AAA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vAlign w:val="bottom"/>
          </w:tcPr>
          <w:p w14:paraId="08CD8E8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0E2AC69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22FD1548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2263C87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6FECEAEB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EFD3E71" w14:textId="77777777" w:rsidR="00B20300" w:rsidRPr="00755A56" w:rsidRDefault="00B20300" w:rsidP="00755A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045165A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1B62B43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04A6708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0378D97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E3F833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599B904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455B7CD5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D0E1ED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578262E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D5D677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56EEE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20300" w:rsidRPr="00755A56" w14:paraId="48653D81" w14:textId="77777777" w:rsidTr="00620B02">
        <w:trPr>
          <w:cantSplit/>
        </w:trPr>
        <w:tc>
          <w:tcPr>
            <w:tcW w:w="3198" w:type="dxa"/>
            <w:vAlign w:val="bottom"/>
          </w:tcPr>
          <w:p w14:paraId="42770DFC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755A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40" w:type="dxa"/>
            <w:vAlign w:val="bottom"/>
          </w:tcPr>
          <w:p w14:paraId="6C605928" w14:textId="77777777" w:rsidR="00B20300" w:rsidRPr="00755A56" w:rsidRDefault="00B20300" w:rsidP="00755A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vAlign w:val="bottom"/>
          </w:tcPr>
          <w:p w14:paraId="474940DA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049C5A2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092FBAE9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7223512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465A9E6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7B8500" w14:textId="77777777" w:rsidR="00B20300" w:rsidRPr="00755A56" w:rsidRDefault="00B20300" w:rsidP="00755A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6AA119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571975C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51C88587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4B77578" w14:textId="77777777" w:rsidR="00B20300" w:rsidRPr="00755A56" w:rsidRDefault="00B20300" w:rsidP="00755A56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D2245DF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6DF6E95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44A1F331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3FB66F6" w14:textId="77777777" w:rsidR="00B20300" w:rsidRPr="00755A56" w:rsidRDefault="00B20300" w:rsidP="00755A56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EA99BC6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BC9BB72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28C6F3" w14:textId="77777777" w:rsidR="00B20300" w:rsidRPr="00755A56" w:rsidRDefault="00B2030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747210" w:rsidRPr="00755A56" w14:paraId="05ADC041" w14:textId="77777777" w:rsidTr="00620B02">
        <w:trPr>
          <w:cantSplit/>
        </w:trPr>
        <w:tc>
          <w:tcPr>
            <w:tcW w:w="3198" w:type="dxa"/>
            <w:vAlign w:val="bottom"/>
          </w:tcPr>
          <w:p w14:paraId="6EF566E9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สินทรัพย์ตามส่วนงานที่รายงาน</w:t>
            </w:r>
            <w:r w:rsidRPr="00755A56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240" w:type="dxa"/>
            <w:vAlign w:val="bottom"/>
          </w:tcPr>
          <w:p w14:paraId="5779EBCF" w14:textId="77777777" w:rsidR="00747210" w:rsidRPr="00755A56" w:rsidRDefault="00747210" w:rsidP="00755A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7B584514" w14:textId="25D47065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77,147</w:t>
            </w:r>
          </w:p>
        </w:tc>
        <w:tc>
          <w:tcPr>
            <w:tcW w:w="178" w:type="dxa"/>
            <w:vAlign w:val="bottom"/>
          </w:tcPr>
          <w:p w14:paraId="045F0B27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39" w:type="dxa"/>
          </w:tcPr>
          <w:p w14:paraId="4D3B8672" w14:textId="30BAADEF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110,184</w:t>
            </w:r>
          </w:p>
        </w:tc>
        <w:tc>
          <w:tcPr>
            <w:tcW w:w="178" w:type="dxa"/>
            <w:vAlign w:val="bottom"/>
          </w:tcPr>
          <w:p w14:paraId="7FA1B4DA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79A40F8B" w14:textId="57BA97B6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178,887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F54D8B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4EACA5B0" w14:textId="3AC48A62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13,823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5D22C2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7" w:type="dxa"/>
            <w:shd w:val="clear" w:color="auto" w:fill="auto"/>
          </w:tcPr>
          <w:p w14:paraId="200B53CE" w14:textId="3B8203EF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225,851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9ACBD1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668A03CA" w14:textId="27BD2409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407,017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C047C1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068D9C1F" w14:textId="3A0F7AD1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42,367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AAFF0C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1807222A" w14:textId="0F01FA36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301,161</w:t>
            </w:r>
            <w:r w:rsidRPr="00755A5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4B65E94" w14:textId="77777777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35742E2" w14:textId="4AF97DBC" w:rsidR="00747210" w:rsidRPr="00755A56" w:rsidRDefault="00747210" w:rsidP="00755A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754,115</w:t>
            </w:r>
          </w:p>
        </w:tc>
      </w:tr>
    </w:tbl>
    <w:p w14:paraId="67C59A31" w14:textId="77777777" w:rsidR="00B20300" w:rsidRPr="00755A56" w:rsidRDefault="00B20300" w:rsidP="00755A56">
      <w:pPr>
        <w:rPr>
          <w:rFonts w:asciiTheme="majorBidi" w:hAnsiTheme="majorBidi" w:cstheme="majorBidi"/>
        </w:rPr>
      </w:pPr>
    </w:p>
    <w:p w14:paraId="22B92584" w14:textId="77777777" w:rsidR="00B20300" w:rsidRPr="00755A56" w:rsidRDefault="00B20300" w:rsidP="00755A56">
      <w:pPr>
        <w:rPr>
          <w:rFonts w:asciiTheme="majorBidi" w:hAnsiTheme="majorBidi" w:cstheme="majorBidi"/>
          <w:vanish/>
        </w:rPr>
      </w:pPr>
    </w:p>
    <w:p w14:paraId="33E0F905" w14:textId="77777777" w:rsidR="00B20300" w:rsidRPr="00755A56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755A56" w:rsidSect="000E21DC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p w14:paraId="7A4E27DF" w14:textId="67787B89" w:rsidR="003968AF" w:rsidRPr="00755A56" w:rsidRDefault="003968AF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Pr="00755A5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235C867B" w14:textId="77777777" w:rsidR="003968AF" w:rsidRPr="00D53868" w:rsidRDefault="003968A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3968AF" w:rsidRPr="00755A56" w14:paraId="02293301" w14:textId="77777777" w:rsidTr="000C5DC5">
        <w:trPr>
          <w:tblHeader/>
        </w:trPr>
        <w:tc>
          <w:tcPr>
            <w:tcW w:w="2233" w:type="pct"/>
          </w:tcPr>
          <w:p w14:paraId="7958C1FB" w14:textId="1A9BBF03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5D16B750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B835F17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09E3C5D5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8AF" w:rsidRPr="00755A56" w14:paraId="4F812F24" w14:textId="77777777" w:rsidTr="000C5DC5">
        <w:trPr>
          <w:tblHeader/>
        </w:trPr>
        <w:tc>
          <w:tcPr>
            <w:tcW w:w="2233" w:type="pct"/>
          </w:tcPr>
          <w:p w14:paraId="019670CE" w14:textId="63FB83A5" w:rsidR="003968AF" w:rsidRPr="00D53868" w:rsidRDefault="0062080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</w:tcPr>
          <w:p w14:paraId="03722E3D" w14:textId="12D4E73B" w:rsidR="003968AF" w:rsidRPr="00D53868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68AF" w:rsidRPr="00D538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E648264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0EB11CD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5516987F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EE534BA" w14:textId="79328F46" w:rsidR="003968AF" w:rsidRPr="00D53868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68AF" w:rsidRPr="00D538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1A249ACA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952FB59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968AF" w:rsidRPr="00755A56" w14:paraId="353DA57D" w14:textId="77777777" w:rsidTr="000C5DC5">
        <w:trPr>
          <w:tblHeader/>
        </w:trPr>
        <w:tc>
          <w:tcPr>
            <w:tcW w:w="2233" w:type="pct"/>
          </w:tcPr>
          <w:p w14:paraId="29FA5F8E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05309E82" w14:textId="7B57EF5B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="0062080F"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2080F"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68AF" w:rsidRPr="00755A56" w14:paraId="254A42A3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19027219" w14:textId="061C62BA" w:rsidR="003968AF" w:rsidRPr="00D53868" w:rsidRDefault="003968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2080F"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ที่เป็นของผู้ถือหุ้นสามัญของ</w:t>
            </w:r>
          </w:p>
        </w:tc>
        <w:tc>
          <w:tcPr>
            <w:tcW w:w="581" w:type="pct"/>
            <w:shd w:val="clear" w:color="auto" w:fill="auto"/>
          </w:tcPr>
          <w:p w14:paraId="0DDFD9B7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FAFF089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7BAB944D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00655AB1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B54F092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49DFAB1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BA71E83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8AF" w:rsidRPr="00755A56" w14:paraId="1831A3A6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2CEB1FCA" w14:textId="6E241C3F" w:rsidR="003968AF" w:rsidRPr="00D53868" w:rsidRDefault="003968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(ขั้นพื้นฐาน)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532F412D" w14:textId="5A86CE8C" w:rsidR="003968AF" w:rsidRPr="00D53868" w:rsidRDefault="00EE1AF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4,211.67</w:t>
            </w:r>
          </w:p>
        </w:tc>
        <w:tc>
          <w:tcPr>
            <w:tcW w:w="146" w:type="pct"/>
          </w:tcPr>
          <w:p w14:paraId="56E44F69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0FC756D9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9,694.87</w:t>
            </w:r>
          </w:p>
        </w:tc>
        <w:tc>
          <w:tcPr>
            <w:tcW w:w="137" w:type="pct"/>
            <w:shd w:val="clear" w:color="auto" w:fill="auto"/>
          </w:tcPr>
          <w:p w14:paraId="6D5B854A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6B156C81" w14:textId="0FE5EB1D" w:rsidR="003968AF" w:rsidRPr="00D53868" w:rsidRDefault="00EE1AF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815.78</w:t>
            </w:r>
          </w:p>
        </w:tc>
        <w:tc>
          <w:tcPr>
            <w:tcW w:w="142" w:type="pct"/>
            <w:shd w:val="clear" w:color="auto" w:fill="auto"/>
          </w:tcPr>
          <w:p w14:paraId="2FF07E2F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825AB83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7,185.87</w:t>
            </w:r>
          </w:p>
        </w:tc>
      </w:tr>
      <w:tr w:rsidR="003968AF" w:rsidRPr="00755A56" w14:paraId="1FDD4ADD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435FCFBA" w14:textId="77777777" w:rsidR="003968AF" w:rsidRPr="00D53868" w:rsidRDefault="003968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4DB0E3CB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1FB8B1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59FD1EE3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5E96DA55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5C42CFFC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A31DFF9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66A1CBD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8AF" w:rsidRPr="00755A56" w14:paraId="5F9C0405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078DCFB7" w14:textId="77777777" w:rsidR="003968AF" w:rsidRPr="00D53868" w:rsidRDefault="003968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ณ วันที่ </w:t>
            </w:r>
            <w:r w:rsidRPr="00D538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1" w:type="pct"/>
            <w:shd w:val="clear" w:color="auto" w:fill="auto"/>
          </w:tcPr>
          <w:p w14:paraId="66664145" w14:textId="2335E27B" w:rsidR="003968AF" w:rsidRPr="00D53868" w:rsidRDefault="00EE1AF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7BE2F131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C4BF20A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891529C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A1AF082" w14:textId="63BB3DBE" w:rsidR="003968AF" w:rsidRPr="00D53868" w:rsidRDefault="00EE1AF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168969CB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0AC5DEC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</w:tr>
      <w:tr w:rsidR="003968AF" w:rsidRPr="00755A56" w14:paraId="19C6627B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7F53131F" w14:textId="77777777" w:rsidR="003968AF" w:rsidRPr="00D53868" w:rsidRDefault="003968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1118E43" w14:textId="6B2140B1" w:rsidR="003968AF" w:rsidRPr="00D53868" w:rsidRDefault="00EE1AF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8B7FE1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7B57E8E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(22.30)</w:t>
            </w:r>
          </w:p>
        </w:tc>
        <w:tc>
          <w:tcPr>
            <w:tcW w:w="137" w:type="pct"/>
            <w:shd w:val="clear" w:color="auto" w:fill="auto"/>
          </w:tcPr>
          <w:p w14:paraId="18C4E0AF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3EC5DE8" w14:textId="75BBC9B9" w:rsidR="003968AF" w:rsidRPr="00D53868" w:rsidRDefault="00EE1AF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DDB804C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8D5B67B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(22.30)</w:t>
            </w:r>
          </w:p>
        </w:tc>
      </w:tr>
      <w:tr w:rsidR="003968AF" w:rsidRPr="00755A56" w14:paraId="3A42281E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2BE5C30C" w14:textId="77777777" w:rsidR="00620B02" w:rsidRPr="00D53868" w:rsidRDefault="003968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D55E74"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  <w:p w14:paraId="5DBC8744" w14:textId="53562C13" w:rsidR="003968AF" w:rsidRPr="00D53868" w:rsidRDefault="00D55E74" w:rsidP="0062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7D382EF9" w14:textId="77777777" w:rsidR="00620B02" w:rsidRPr="00D53868" w:rsidRDefault="00620B0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9E183E" w14:textId="0E0F54E3" w:rsidR="003968AF" w:rsidRPr="00D53868" w:rsidRDefault="00EE1AF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6014C283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375FB17" w14:textId="77777777" w:rsidR="00620B02" w:rsidRPr="00D53868" w:rsidRDefault="00620B0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76FA14" w14:textId="6F6F1498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4,486.55</w:t>
            </w:r>
          </w:p>
        </w:tc>
        <w:tc>
          <w:tcPr>
            <w:tcW w:w="137" w:type="pct"/>
            <w:shd w:val="clear" w:color="auto" w:fill="auto"/>
          </w:tcPr>
          <w:p w14:paraId="4A64869D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7D92F460" w14:textId="77777777" w:rsidR="00620B02" w:rsidRPr="00D53868" w:rsidRDefault="00620B0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8D1B77" w14:textId="302E5C2D" w:rsidR="003968AF" w:rsidRPr="00D53868" w:rsidRDefault="00EE1AF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79636351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2420FFB5" w14:textId="77777777" w:rsidR="00620B02" w:rsidRPr="00D53868" w:rsidRDefault="00620B0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E61861" w14:textId="09B5F26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4,486.55</w:t>
            </w:r>
          </w:p>
        </w:tc>
      </w:tr>
      <w:tr w:rsidR="003968AF" w:rsidRPr="00755A56" w14:paraId="0D7D90DF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1709C983" w14:textId="3031F0B0" w:rsidR="003968AF" w:rsidRPr="00D53868" w:rsidRDefault="003968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846C6C" w14:textId="49245515" w:rsidR="003968AF" w:rsidRPr="00D53868" w:rsidRDefault="00EE1AF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0.93</w:t>
            </w:r>
          </w:p>
        </w:tc>
        <w:tc>
          <w:tcPr>
            <w:tcW w:w="146" w:type="pct"/>
          </w:tcPr>
          <w:p w14:paraId="0C40502B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1A502883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2.16</w:t>
            </w:r>
          </w:p>
        </w:tc>
        <w:tc>
          <w:tcPr>
            <w:tcW w:w="137" w:type="pct"/>
            <w:shd w:val="clear" w:color="auto" w:fill="auto"/>
          </w:tcPr>
          <w:p w14:paraId="102EE77C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7334DE" w14:textId="6E3AEAD3" w:rsidR="003968AF" w:rsidRPr="00D53868" w:rsidRDefault="00EE1AF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142" w:type="pct"/>
            <w:shd w:val="clear" w:color="auto" w:fill="auto"/>
          </w:tcPr>
          <w:p w14:paraId="48C02B06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3F611F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1.60</w:t>
            </w:r>
          </w:p>
        </w:tc>
      </w:tr>
    </w:tbl>
    <w:p w14:paraId="77DC4A1F" w14:textId="14281914" w:rsidR="00C016C5" w:rsidRPr="00B1061C" w:rsidRDefault="00C016C5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2237B2C1" w14:textId="7A5C85DC" w:rsidR="00B1061C" w:rsidRPr="00B1061C" w:rsidRDefault="00B1061C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1061C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งวดสามเดือนสิ้นสุดวันที่ </w:t>
      </w:r>
      <w:r>
        <w:rPr>
          <w:rFonts w:asciiTheme="majorBidi" w:hAnsiTheme="majorBidi"/>
          <w:spacing w:val="2"/>
          <w:sz w:val="30"/>
          <w:szCs w:val="30"/>
        </w:rPr>
        <w:t xml:space="preserve">31 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pacing w:val="2"/>
          <w:sz w:val="30"/>
          <w:szCs w:val="30"/>
        </w:rPr>
        <w:t>2565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>
        <w:rPr>
          <w:rFonts w:asciiTheme="majorBidi" w:hAnsiTheme="majorBidi"/>
          <w:spacing w:val="2"/>
          <w:sz w:val="30"/>
          <w:szCs w:val="30"/>
        </w:rPr>
        <w:t>2564</w:t>
      </w:r>
      <w:r w:rsidRPr="00B1061C">
        <w:rPr>
          <w:rFonts w:asciiTheme="majorBidi" w:hAnsiTheme="majorBidi"/>
          <w:spacing w:val="2"/>
          <w:sz w:val="30"/>
          <w:szCs w:val="30"/>
          <w:cs/>
        </w:rPr>
        <w:t xml:space="preserve"> ดังนั้นจึงไม่มี</w:t>
      </w:r>
      <w:r>
        <w:rPr>
          <w:rFonts w:asciiTheme="majorBidi" w:hAnsiTheme="majorBidi" w:hint="cs"/>
          <w:spacing w:val="2"/>
          <w:sz w:val="30"/>
          <w:szCs w:val="30"/>
          <w:cs/>
        </w:rPr>
        <w:t>ผลกระทบต่อ</w:t>
      </w:r>
      <w:r w:rsidRPr="00B1061C">
        <w:rPr>
          <w:rFonts w:asciiTheme="majorBidi" w:hAnsiTheme="majorBidi"/>
          <w:spacing w:val="2"/>
          <w:sz w:val="30"/>
          <w:szCs w:val="30"/>
          <w:cs/>
        </w:rPr>
        <w:t>กำไรต่อหุ้นปรับลด</w:t>
      </w:r>
    </w:p>
    <w:p w14:paraId="6156D3BA" w14:textId="5B058100" w:rsidR="00B1061C" w:rsidRDefault="00B1061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14:paraId="44B0A298" w14:textId="77A97F71" w:rsidR="005116B7" w:rsidRPr="00755A56" w:rsidRDefault="00C016C5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FC2A0D0" w14:textId="77777777" w:rsidR="00DE3288" w:rsidRPr="00755A56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148CA9C4" w:rsidR="00C016C5" w:rsidRPr="00755A5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755A5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755A56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73596F22" w14:textId="77777777" w:rsidR="00C016C5" w:rsidRPr="00755A5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6DB3BEA8" w14:textId="00A2C820" w:rsidR="005116B7" w:rsidRPr="00755A5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5A56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55A5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755A5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="003B1077" w:rsidRPr="00755A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755A56" w:rsidRDefault="000E21DC" w:rsidP="00755A56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755A56" w:rsidSect="000F2A0D">
          <w:headerReference w:type="default" r:id="rId17"/>
          <w:footerReference w:type="default" r:id="rId18"/>
          <w:headerReference w:type="first" r:id="rId19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195EF2" w:rsidRPr="00755A56" w14:paraId="77E8564F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01C619D8" w14:textId="59FDAA44" w:rsidR="00195EF2" w:rsidRPr="00755A56" w:rsidRDefault="00195EF2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4298536" w14:textId="4837EEC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5EF2" w:rsidRPr="00755A56" w14:paraId="25F229C1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274411E8" w14:textId="77777777" w:rsidR="00195EF2" w:rsidRPr="00755A56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E12D57D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394FE0B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5E2B97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5EF2" w:rsidRPr="00755A56" w14:paraId="4F363E01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6389FF0" w14:textId="1E5CD97E" w:rsidR="00195EF2" w:rsidRPr="00755A56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55A5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261C8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21248F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8460A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07CFDA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1BA35F" w14:textId="77777777" w:rsidR="00195EF2" w:rsidRPr="00755A56" w:rsidRDefault="00195EF2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D5733B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5683398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99043EF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8AE91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1CD2D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6D1B15E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8E1128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34F33D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8643E7B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8BDCDED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755A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91BD63" w14:textId="77777777" w:rsidR="00195EF2" w:rsidRPr="00755A5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61B52F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14A729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01B192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4AA077CF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9211D9A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6794D33" w14:textId="77777777" w:rsidR="00195EF2" w:rsidRPr="00755A5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06937679" w14:textId="77777777" w:rsidR="00195EF2" w:rsidRPr="00755A5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34A45F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892B4FE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5EF2" w:rsidRPr="00755A56" w14:paraId="1E289EC9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EF57C02" w14:textId="5AFE4294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48130EB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95EF2" w:rsidRPr="00755A56" w14:paraId="170C9F53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400F0D3A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95E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22239B6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0CCA2B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B49F4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5011F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CEAF3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23989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A1654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B7CDE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63FB9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B7279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77C3D8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12171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8CBC26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1ADE50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CF7B1B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27EB1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B33BD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EF2" w:rsidRPr="00755A56" w14:paraId="232211F0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53706549" w14:textId="01970948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2F8B0B0" w14:textId="3C46767C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9F3BB0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C18A0E" w14:textId="763C4371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DA20F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3064F2" w14:textId="00F44270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236" w:type="dxa"/>
            <w:vAlign w:val="bottom"/>
          </w:tcPr>
          <w:p w14:paraId="199D8C5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1E3CE0" w14:textId="4A883531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58,</w:t>
            </w:r>
            <w:r w:rsidR="003B6D7E">
              <w:rPr>
                <w:rFonts w:ascii="Angsana New" w:hAnsi="Angsana New"/>
                <w:sz w:val="26"/>
                <w:szCs w:val="26"/>
                <w:lang w:val="en-US" w:bidi="th-TH"/>
              </w:rPr>
              <w:t>236</w:t>
            </w:r>
          </w:p>
        </w:tc>
        <w:tc>
          <w:tcPr>
            <w:tcW w:w="236" w:type="dxa"/>
            <w:vAlign w:val="bottom"/>
          </w:tcPr>
          <w:p w14:paraId="3F123198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05745A" w14:textId="666D84C5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58,</w:t>
            </w:r>
            <w:r w:rsidR="003B6D7E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236" w:type="dxa"/>
            <w:vAlign w:val="bottom"/>
          </w:tcPr>
          <w:p w14:paraId="444D7C4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A4C877" w14:textId="7D3473FD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AB6AED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31DCF0" w14:textId="6052B528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236" w:type="dxa"/>
            <w:vAlign w:val="bottom"/>
          </w:tcPr>
          <w:p w14:paraId="15F5D10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26104B0" w14:textId="5FFCB04C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FD932E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040AE0" w14:textId="7C043B9B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  <w:lang w:val="en-US" w:bidi="th-TH"/>
              </w:rPr>
              <w:t>302</w:t>
            </w:r>
          </w:p>
        </w:tc>
      </w:tr>
      <w:tr w:rsidR="00195EF2" w:rsidRPr="00755A56" w14:paraId="0A597A6F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1B37193D" w14:textId="6B6665BE" w:rsidR="00195EF2" w:rsidRPr="00755A56" w:rsidRDefault="00195EF2" w:rsidP="00755A56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66EECA42" w14:textId="496FAE02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D236B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88AFF07" w14:textId="5C735093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66678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00BB" w14:textId="4EE70D0A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858</w:t>
            </w:r>
          </w:p>
        </w:tc>
        <w:tc>
          <w:tcPr>
            <w:tcW w:w="236" w:type="dxa"/>
            <w:vAlign w:val="bottom"/>
          </w:tcPr>
          <w:p w14:paraId="7E8ECE6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09E9B" w14:textId="10EC1938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26,758</w:t>
            </w:r>
          </w:p>
        </w:tc>
        <w:tc>
          <w:tcPr>
            <w:tcW w:w="236" w:type="dxa"/>
            <w:vAlign w:val="bottom"/>
          </w:tcPr>
          <w:p w14:paraId="122176DB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D95B2B" w14:textId="4C9031FD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27,616</w:t>
            </w:r>
          </w:p>
        </w:tc>
        <w:tc>
          <w:tcPr>
            <w:tcW w:w="236" w:type="dxa"/>
            <w:vAlign w:val="bottom"/>
          </w:tcPr>
          <w:p w14:paraId="358B4F86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76856C" w14:textId="52DA9D09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E94D7D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4E724C" w14:textId="27C7523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858</w:t>
            </w:r>
          </w:p>
        </w:tc>
        <w:tc>
          <w:tcPr>
            <w:tcW w:w="236" w:type="dxa"/>
            <w:vAlign w:val="bottom"/>
          </w:tcPr>
          <w:p w14:paraId="3A83CF2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AF33FB" w14:textId="24A9C9B2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6A0716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9ECE33" w14:textId="20AB709B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858</w:t>
            </w:r>
          </w:p>
        </w:tc>
      </w:tr>
      <w:tr w:rsidR="00195EF2" w:rsidRPr="00755A56" w14:paraId="21E43715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47C60AB0" w14:textId="0DA3D2E0" w:rsidR="00195EF2" w:rsidRPr="00755A56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318F7EF" w14:textId="6C0BB3F6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36" w:type="dxa"/>
            <w:vAlign w:val="bottom"/>
          </w:tcPr>
          <w:p w14:paraId="7FEC7A4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1B78DE" w14:textId="1803D36A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1,481</w:t>
            </w:r>
          </w:p>
        </w:tc>
        <w:tc>
          <w:tcPr>
            <w:tcW w:w="236" w:type="dxa"/>
            <w:vAlign w:val="bottom"/>
          </w:tcPr>
          <w:p w14:paraId="6EF8A15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530F8D" w14:textId="65D24479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8878D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911ADC" w14:textId="4E99D449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3C057B1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F0FF30" w14:textId="7E71D7CC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1,496</w:t>
            </w:r>
          </w:p>
        </w:tc>
        <w:tc>
          <w:tcPr>
            <w:tcW w:w="236" w:type="dxa"/>
            <w:vAlign w:val="bottom"/>
          </w:tcPr>
          <w:p w14:paraId="6C7A9EC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29A63C" w14:textId="7070A0CC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DB2E5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8D20E3" w14:textId="2BD59D55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1,496</w:t>
            </w:r>
          </w:p>
        </w:tc>
        <w:tc>
          <w:tcPr>
            <w:tcW w:w="236" w:type="dxa"/>
            <w:vAlign w:val="bottom"/>
          </w:tcPr>
          <w:p w14:paraId="33336C2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C9A74E" w14:textId="3D019D05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24349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01D20E" w14:textId="01F1AC2D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1,496</w:t>
            </w:r>
          </w:p>
        </w:tc>
      </w:tr>
      <w:tr w:rsidR="00195EF2" w:rsidRPr="00755A56" w14:paraId="0B65590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6CCB221A" w14:textId="7F66D857" w:rsidR="00195EF2" w:rsidRPr="00755A56" w:rsidRDefault="00195EF2" w:rsidP="00755A56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3601ABE" w14:textId="2F66E848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EEC0E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6ACAD0" w14:textId="3A4C89A3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616</w:t>
            </w:r>
          </w:p>
        </w:tc>
        <w:tc>
          <w:tcPr>
            <w:tcW w:w="236" w:type="dxa"/>
            <w:vAlign w:val="bottom"/>
          </w:tcPr>
          <w:p w14:paraId="7DF35B2F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FE212B" w14:textId="7CDF1816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23,665</w:t>
            </w:r>
          </w:p>
        </w:tc>
        <w:tc>
          <w:tcPr>
            <w:tcW w:w="236" w:type="dxa"/>
            <w:vAlign w:val="bottom"/>
          </w:tcPr>
          <w:p w14:paraId="5F4B5BA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78781" w14:textId="15ABEC85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E65367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1A73B3" w14:textId="5562EC8D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24,281</w:t>
            </w:r>
          </w:p>
        </w:tc>
        <w:tc>
          <w:tcPr>
            <w:tcW w:w="236" w:type="dxa"/>
            <w:vAlign w:val="bottom"/>
          </w:tcPr>
          <w:p w14:paraId="34D59FB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5C71AB" w14:textId="2B7C10DC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20,984</w:t>
            </w:r>
          </w:p>
        </w:tc>
        <w:tc>
          <w:tcPr>
            <w:tcW w:w="236" w:type="dxa"/>
            <w:vAlign w:val="bottom"/>
          </w:tcPr>
          <w:p w14:paraId="2F816638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3B358F" w14:textId="68A6327A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1,844</w:t>
            </w:r>
          </w:p>
        </w:tc>
        <w:tc>
          <w:tcPr>
            <w:tcW w:w="236" w:type="dxa"/>
            <w:vAlign w:val="bottom"/>
          </w:tcPr>
          <w:p w14:paraId="048276C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C149E18" w14:textId="27EFCC63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1,453</w:t>
            </w:r>
          </w:p>
        </w:tc>
        <w:tc>
          <w:tcPr>
            <w:tcW w:w="236" w:type="dxa"/>
            <w:vAlign w:val="bottom"/>
          </w:tcPr>
          <w:p w14:paraId="5E01CFB7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8A86E3" w14:textId="54D2E612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24,281</w:t>
            </w:r>
          </w:p>
        </w:tc>
      </w:tr>
      <w:tr w:rsidR="00195EF2" w:rsidRPr="00755A56" w14:paraId="2EC34F4C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150A93A9" w14:textId="0005E1F9" w:rsidR="00195EF2" w:rsidRPr="00755A56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FCD7DA2" w14:textId="35E7D8DE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vAlign w:val="bottom"/>
          </w:tcPr>
          <w:p w14:paraId="295963A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54FDEAB" w14:textId="1A778E3F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6" w:type="dxa"/>
            <w:vAlign w:val="bottom"/>
          </w:tcPr>
          <w:p w14:paraId="441E356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F30D0D" w14:textId="7798D94E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488FC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BFA565" w14:textId="3DD57E0C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38FC11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2AF2FE" w14:textId="42515DD0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36" w:type="dxa"/>
            <w:vAlign w:val="bottom"/>
          </w:tcPr>
          <w:p w14:paraId="70B8B37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C8E697" w14:textId="4688CB08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432877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742F95" w14:textId="08E1BCEA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36" w:type="dxa"/>
            <w:vAlign w:val="bottom"/>
          </w:tcPr>
          <w:p w14:paraId="61520C2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3A8B6F2" w14:textId="571909AA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7F162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812DB6" w14:textId="7694A27C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110</w:t>
            </w:r>
          </w:p>
        </w:tc>
      </w:tr>
      <w:tr w:rsidR="00195EF2" w:rsidRPr="00195EF2" w14:paraId="79E1D0B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194ADE0D" w14:textId="77777777" w:rsidR="00195EF2" w:rsidRPr="00195EF2" w:rsidRDefault="00195EF2" w:rsidP="00195EF2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83567FF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63E38238" w14:textId="77777777" w:rsidR="00195EF2" w:rsidRPr="00195EF2" w:rsidRDefault="00195EF2" w:rsidP="00195EF2"/>
        </w:tc>
        <w:tc>
          <w:tcPr>
            <w:tcW w:w="1204" w:type="dxa"/>
            <w:vAlign w:val="bottom"/>
          </w:tcPr>
          <w:p w14:paraId="2A077D5B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7C60CBD2" w14:textId="77777777" w:rsidR="00195EF2" w:rsidRPr="00195EF2" w:rsidRDefault="00195EF2" w:rsidP="00195EF2"/>
        </w:tc>
        <w:tc>
          <w:tcPr>
            <w:tcW w:w="1204" w:type="dxa"/>
            <w:vAlign w:val="bottom"/>
          </w:tcPr>
          <w:p w14:paraId="2878273C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2485EAA9" w14:textId="77777777" w:rsidR="00195EF2" w:rsidRPr="00195EF2" w:rsidRDefault="00195EF2" w:rsidP="00195EF2"/>
        </w:tc>
        <w:tc>
          <w:tcPr>
            <w:tcW w:w="1114" w:type="dxa"/>
            <w:vAlign w:val="bottom"/>
          </w:tcPr>
          <w:p w14:paraId="40882245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419798D8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6FCF5FE5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019ED4B3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455277EC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07CF689D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3AECFFBD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311BD20C" w14:textId="77777777" w:rsidR="00195EF2" w:rsidRPr="00195EF2" w:rsidRDefault="00195EF2" w:rsidP="00195EF2"/>
        </w:tc>
        <w:tc>
          <w:tcPr>
            <w:tcW w:w="934" w:type="dxa"/>
            <w:vAlign w:val="bottom"/>
          </w:tcPr>
          <w:p w14:paraId="1355EEC7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62B608A8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7C76EFFE" w14:textId="77777777" w:rsidR="00195EF2" w:rsidRPr="00195EF2" w:rsidRDefault="00195EF2" w:rsidP="00195EF2"/>
        </w:tc>
      </w:tr>
      <w:tr w:rsidR="00195EF2" w:rsidRPr="00755A56" w14:paraId="51C9F270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7DDF6DCB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95E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2BEB1D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E76E7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855DD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CD03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C13FD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17941F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9A407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A872A6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42F41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9BE40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871B0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24065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14706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28103B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037CDB" w14:textId="77777777" w:rsidR="00195EF2" w:rsidRPr="00755A56" w:rsidRDefault="00195EF2" w:rsidP="00755A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D9AABD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77CB96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EF2" w:rsidRPr="00755A56" w14:paraId="34F813E4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4B668E53" w14:textId="7FF8812D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16B7B40" w14:textId="1421F0E0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6363F71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0B8AC6" w14:textId="665147B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8,326</w:t>
            </w:r>
          </w:p>
        </w:tc>
        <w:tc>
          <w:tcPr>
            <w:tcW w:w="236" w:type="dxa"/>
            <w:vAlign w:val="bottom"/>
          </w:tcPr>
          <w:p w14:paraId="0ED777B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197522" w14:textId="1E316BD2" w:rsidR="00195EF2" w:rsidRPr="00870C4F" w:rsidRDefault="00195EF2" w:rsidP="00870C4F">
            <w:pPr>
              <w:spacing w:line="260" w:lineRule="exac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C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AF93A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BF9879" w14:textId="690228B2" w:rsidR="00195EF2" w:rsidRPr="00870C4F" w:rsidRDefault="00195EF2" w:rsidP="00870C4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70C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494601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0F6B5B" w14:textId="24CDF4C2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8,333</w:t>
            </w:r>
          </w:p>
        </w:tc>
        <w:tc>
          <w:tcPr>
            <w:tcW w:w="236" w:type="dxa"/>
            <w:vAlign w:val="bottom"/>
          </w:tcPr>
          <w:p w14:paraId="4D96577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A6BFDC" w14:textId="3D7FF40C" w:rsidR="00195EF2" w:rsidRPr="00755A56" w:rsidRDefault="00195EF2" w:rsidP="00870C4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1B1AE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E43B22" w14:textId="74F0D904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7,872</w:t>
            </w:r>
          </w:p>
        </w:tc>
        <w:tc>
          <w:tcPr>
            <w:tcW w:w="236" w:type="dxa"/>
            <w:vAlign w:val="bottom"/>
          </w:tcPr>
          <w:p w14:paraId="6FBD3CB3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CE8574" w14:textId="46EB340B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236" w:type="dxa"/>
            <w:vAlign w:val="bottom"/>
          </w:tcPr>
          <w:p w14:paraId="12E298AC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07B6AF" w14:textId="4EB5695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8,333</w:t>
            </w:r>
          </w:p>
        </w:tc>
      </w:tr>
      <w:tr w:rsidR="00195EF2" w:rsidRPr="00755A56" w14:paraId="65AD0152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2C1FF423" w14:textId="0C9D876C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648B92C7" w14:textId="6D308725" w:rsidR="00195EF2" w:rsidRPr="00870C4F" w:rsidRDefault="00195EF2" w:rsidP="00870C4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70C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8AD4D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149300" w14:textId="79BD9897" w:rsidR="00195EF2" w:rsidRPr="00755A56" w:rsidRDefault="00195EF2" w:rsidP="00870C4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583EB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6BCD65" w14:textId="7993C653" w:rsidR="00195EF2" w:rsidRPr="00870C4F" w:rsidRDefault="00195EF2" w:rsidP="00870C4F">
            <w:pPr>
              <w:spacing w:line="260" w:lineRule="exac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C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B39BBF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16AB233" w14:textId="5046700B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98,359</w:t>
            </w:r>
          </w:p>
        </w:tc>
        <w:tc>
          <w:tcPr>
            <w:tcW w:w="236" w:type="dxa"/>
            <w:vAlign w:val="bottom"/>
          </w:tcPr>
          <w:p w14:paraId="754310C3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E6F890" w14:textId="61E7986B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98,359</w:t>
            </w:r>
          </w:p>
        </w:tc>
        <w:tc>
          <w:tcPr>
            <w:tcW w:w="236" w:type="dxa"/>
            <w:vAlign w:val="bottom"/>
          </w:tcPr>
          <w:p w14:paraId="3FDA64BC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75185" w14:textId="08C427F7" w:rsidR="00195EF2" w:rsidRPr="00755A56" w:rsidRDefault="00195EF2" w:rsidP="00870C4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DF314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7197ED" w14:textId="6DD6341F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</w:t>
            </w:r>
            <w:r w:rsidRPr="00755A56">
              <w:rPr>
                <w:rFonts w:ascii="Angsana New" w:hAnsi="Angsana New"/>
                <w:sz w:val="26"/>
                <w:szCs w:val="26"/>
                <w:lang w:val="en-US" w:bidi="th-TH"/>
              </w:rPr>
              <w:t>73</w:t>
            </w:r>
            <w:r w:rsidRPr="00755A56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21DE4EF8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8883AE9" w14:textId="2BE4BCDB" w:rsidR="00195EF2" w:rsidRPr="00755A56" w:rsidRDefault="00195EF2" w:rsidP="00870C4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48ED0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BA5DCC" w14:textId="417CD062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</w:t>
            </w: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195EF2" w:rsidRPr="00755A56" w14:paraId="7CBF2794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289E0E8E" w14:textId="0199F986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755A5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CCCCE4D" w14:textId="627C139B" w:rsidR="00195EF2" w:rsidRPr="00870C4F" w:rsidRDefault="00195EF2" w:rsidP="00870C4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70C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1312A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EBE55DE" w14:textId="4D091320" w:rsidR="00195EF2" w:rsidRPr="00755A56" w:rsidRDefault="00195EF2" w:rsidP="00870C4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F12C5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4002C4" w14:textId="702F8917" w:rsidR="00195EF2" w:rsidRPr="00870C4F" w:rsidRDefault="00195EF2" w:rsidP="00870C4F">
            <w:pPr>
              <w:spacing w:line="260" w:lineRule="exac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C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B6F34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9F5E48" w14:textId="67DDEDAE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</w:t>
            </w:r>
            <w:r w:rsidRPr="00870C4F">
              <w:rPr>
                <w:rFonts w:ascii="Angsana New" w:hAnsi="Angsana New"/>
                <w:sz w:val="26"/>
                <w:szCs w:val="26"/>
              </w:rPr>
              <w:t>82</w:t>
            </w:r>
            <w:r w:rsidRPr="00755A56">
              <w:rPr>
                <w:rFonts w:ascii="Angsana New" w:hAnsi="Angsana New"/>
                <w:sz w:val="26"/>
                <w:szCs w:val="26"/>
              </w:rPr>
              <w:t>,107</w:t>
            </w:r>
          </w:p>
        </w:tc>
        <w:tc>
          <w:tcPr>
            <w:tcW w:w="236" w:type="dxa"/>
            <w:vAlign w:val="bottom"/>
          </w:tcPr>
          <w:p w14:paraId="10F0BD30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96836B" w14:textId="40EEDCC5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</w:t>
            </w:r>
            <w:r w:rsidRPr="00755A56">
              <w:rPr>
                <w:rFonts w:ascii="Angsana New" w:hAnsi="Angsana New"/>
                <w:sz w:val="26"/>
                <w:szCs w:val="26"/>
                <w:lang w:val="en-US" w:bidi="th-TH"/>
              </w:rPr>
              <w:t>82</w:t>
            </w:r>
            <w:r w:rsidRPr="00755A56">
              <w:rPr>
                <w:rFonts w:ascii="Angsana New" w:hAnsi="Angsana New"/>
                <w:sz w:val="26"/>
                <w:szCs w:val="26"/>
              </w:rPr>
              <w:t>,107</w:t>
            </w:r>
          </w:p>
        </w:tc>
        <w:tc>
          <w:tcPr>
            <w:tcW w:w="236" w:type="dxa"/>
            <w:vAlign w:val="bottom"/>
          </w:tcPr>
          <w:p w14:paraId="6F3CADC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E3D310" w14:textId="7285B8AB" w:rsidR="00195EF2" w:rsidRPr="00755A56" w:rsidRDefault="00195EF2" w:rsidP="00870C4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24B49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313CBA" w14:textId="40F70E2A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179,654</w:t>
            </w:r>
          </w:p>
        </w:tc>
        <w:tc>
          <w:tcPr>
            <w:tcW w:w="236" w:type="dxa"/>
            <w:vAlign w:val="bottom"/>
          </w:tcPr>
          <w:p w14:paraId="5AF3A208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F9BED7D" w14:textId="1DBCF0AA" w:rsidR="00195EF2" w:rsidRPr="00755A56" w:rsidRDefault="00195EF2" w:rsidP="00870C4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F2B36C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D9F600" w14:textId="0D12AFF1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179,654</w:t>
            </w:r>
          </w:p>
        </w:tc>
      </w:tr>
      <w:tr w:rsidR="00195EF2" w:rsidRPr="00755A56" w14:paraId="766A08DA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4C5E40D7" w14:textId="08DAFF6A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72424A0" w14:textId="099AB36E" w:rsidR="00195EF2" w:rsidRPr="00870C4F" w:rsidRDefault="00195EF2" w:rsidP="00870C4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70C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9E01F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BE33AE" w14:textId="75251244" w:rsidR="00195EF2" w:rsidRPr="00755A56" w:rsidRDefault="00195EF2" w:rsidP="00755A56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236" w:type="dxa"/>
            <w:vAlign w:val="bottom"/>
          </w:tcPr>
          <w:p w14:paraId="03D1509D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6A577F2" w14:textId="162A058E" w:rsidR="00195EF2" w:rsidRPr="00870C4F" w:rsidRDefault="00195EF2" w:rsidP="00870C4F">
            <w:pPr>
              <w:spacing w:line="260" w:lineRule="exac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0C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F75AC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87834D8" w14:textId="6523C9F6" w:rsidR="00195EF2" w:rsidRPr="00870C4F" w:rsidRDefault="00195EF2" w:rsidP="00870C4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70C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90224D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80CA07" w14:textId="678A6BE2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236" w:type="dxa"/>
            <w:vAlign w:val="bottom"/>
          </w:tcPr>
          <w:p w14:paraId="71D3314D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8D576CD" w14:textId="2CD40080" w:rsidR="00195EF2" w:rsidRPr="00755A56" w:rsidRDefault="00195EF2" w:rsidP="00870C4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3B8AF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F24755A" w14:textId="3D08E153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236" w:type="dxa"/>
            <w:vAlign w:val="bottom"/>
          </w:tcPr>
          <w:p w14:paraId="04B6AF60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458CAA" w14:textId="6A10C96D" w:rsidR="00195EF2" w:rsidRPr="00755A56" w:rsidRDefault="00195EF2" w:rsidP="00870C4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3256A3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C1EB3B" w14:textId="0DE948F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472</w:t>
            </w:r>
          </w:p>
        </w:tc>
      </w:tr>
      <w:tr w:rsidR="00E92803" w:rsidRPr="00755A56" w14:paraId="4395248A" w14:textId="77777777" w:rsidTr="00195EF2">
        <w:trPr>
          <w:trHeight w:val="261"/>
        </w:trPr>
        <w:tc>
          <w:tcPr>
            <w:tcW w:w="15030" w:type="dxa"/>
            <w:gridSpan w:val="18"/>
            <w:vAlign w:val="bottom"/>
          </w:tcPr>
          <w:p w14:paraId="35B032AF" w14:textId="28E6E0C4" w:rsidR="00E92803" w:rsidRPr="00755A56" w:rsidRDefault="00E92803" w:rsidP="00195EF2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755A5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5A56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Default="00195EF2">
      <w:r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195EF2" w:rsidRPr="00755A56" w14:paraId="089F6085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DAFDA89" w14:textId="77777777" w:rsidR="00195EF2" w:rsidRPr="00755A56" w:rsidRDefault="00195EF2" w:rsidP="0090716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0E5FB495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5EF2" w:rsidRPr="00755A56" w14:paraId="0F33B95A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5467E1E" w14:textId="77777777" w:rsidR="00195EF2" w:rsidRPr="00755A56" w:rsidRDefault="00195EF2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5C6140C1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9FE0F9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2AA02A1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5EF2" w:rsidRPr="00755A56" w14:paraId="74BB4EFE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E5A6386" w14:textId="0A52BD2F" w:rsidR="00195EF2" w:rsidRPr="00755A56" w:rsidRDefault="00195EF2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17317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="00173171"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A8DD7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5465ED3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B0B113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085F973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BF788E" w14:textId="77777777" w:rsidR="00195EF2" w:rsidRPr="00755A56" w:rsidRDefault="00195EF2" w:rsidP="0090716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280E03D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527595A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19BBFB1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F15B5A7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EE6A507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3155E3D2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711C6CE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004ACAC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E61022D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0A9D3AF6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755A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CEBB533" w14:textId="77777777" w:rsidR="00195EF2" w:rsidRPr="00755A56" w:rsidRDefault="00195EF2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09934A76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729C37AD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6E10EB7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1A274686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6FC93EF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16829EF2" w14:textId="77777777" w:rsidR="00195EF2" w:rsidRPr="00755A56" w:rsidRDefault="00195EF2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2C186961" w14:textId="77777777" w:rsidR="00195EF2" w:rsidRPr="00755A56" w:rsidRDefault="00195EF2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3F8F824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7F86E2E4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5EF2" w:rsidRPr="00755A56" w14:paraId="68045F98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50D26461" w14:textId="77777777" w:rsidR="00195EF2" w:rsidRPr="00755A56" w:rsidRDefault="00195EF2" w:rsidP="009071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3261ABB0" w14:textId="77777777" w:rsidR="00195EF2" w:rsidRPr="00755A56" w:rsidRDefault="00195EF2" w:rsidP="009071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95EF2" w:rsidRPr="00755A56" w14:paraId="5D1AF3E5" w14:textId="77777777" w:rsidTr="00195EF2">
        <w:trPr>
          <w:trHeight w:val="261"/>
        </w:trPr>
        <w:tc>
          <w:tcPr>
            <w:tcW w:w="3420" w:type="dxa"/>
            <w:hideMark/>
          </w:tcPr>
          <w:p w14:paraId="5F2768B1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95E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AB6EC7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998C9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BB4032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EAD2A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29F38F0" w14:textId="6F480398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1582FD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305772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97927E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DDBE30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A296E2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3832D2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68DF5B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4D6EF6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A6C97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6E8B4B2B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CF9D4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D1223A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EF2" w:rsidRPr="00755A56" w14:paraId="4D268ACA" w14:textId="77777777" w:rsidTr="00195EF2">
        <w:trPr>
          <w:trHeight w:val="261"/>
        </w:trPr>
        <w:tc>
          <w:tcPr>
            <w:tcW w:w="3420" w:type="dxa"/>
          </w:tcPr>
          <w:p w14:paraId="6E0B7673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63364C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AE1198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CE5ABE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00221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A28CB8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4A141D6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B9F1B0" w14:textId="17B83D56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55,571</w:t>
            </w:r>
          </w:p>
        </w:tc>
        <w:tc>
          <w:tcPr>
            <w:tcW w:w="236" w:type="dxa"/>
          </w:tcPr>
          <w:p w14:paraId="78798F8D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A851147" w14:textId="368B5835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55,613</w:t>
            </w:r>
          </w:p>
        </w:tc>
        <w:tc>
          <w:tcPr>
            <w:tcW w:w="236" w:type="dxa"/>
          </w:tcPr>
          <w:p w14:paraId="0DF4BC5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0E93C0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AFBE45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23109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6741618A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5247CF0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DEF4B3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F5E3BB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195EF2" w:rsidRPr="00755A56" w14:paraId="0ABDAE9A" w14:textId="77777777" w:rsidTr="00195EF2">
        <w:trPr>
          <w:trHeight w:val="261"/>
        </w:trPr>
        <w:tc>
          <w:tcPr>
            <w:tcW w:w="3420" w:type="dxa"/>
          </w:tcPr>
          <w:p w14:paraId="5AA74C03" w14:textId="2C75C175" w:rsidR="00195EF2" w:rsidRPr="00755A56" w:rsidRDefault="00195EF2" w:rsidP="00755A56">
            <w:pPr>
              <w:ind w:left="258" w:right="-90" w:hanging="258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C7067E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4E26EA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437A25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5CD54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56FCD0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996</w:t>
            </w:r>
          </w:p>
        </w:tc>
        <w:tc>
          <w:tcPr>
            <w:tcW w:w="236" w:type="dxa"/>
            <w:vAlign w:val="bottom"/>
          </w:tcPr>
          <w:p w14:paraId="5D1A630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8552428" w14:textId="689C9048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18,385</w:t>
            </w:r>
          </w:p>
        </w:tc>
        <w:tc>
          <w:tcPr>
            <w:tcW w:w="236" w:type="dxa"/>
            <w:vAlign w:val="bottom"/>
          </w:tcPr>
          <w:p w14:paraId="555909F7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E03719" w14:textId="42E44B78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19,381</w:t>
            </w:r>
          </w:p>
        </w:tc>
        <w:tc>
          <w:tcPr>
            <w:tcW w:w="236" w:type="dxa"/>
            <w:vAlign w:val="bottom"/>
          </w:tcPr>
          <w:p w14:paraId="5BAEA946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A0D18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93D002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9FC900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236" w:type="dxa"/>
            <w:vAlign w:val="bottom"/>
          </w:tcPr>
          <w:p w14:paraId="2BEECA9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2DF92B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0B903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A7F70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</w:tr>
      <w:tr w:rsidR="00195EF2" w:rsidRPr="00755A56" w14:paraId="1655B214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29E00D9B" w14:textId="77777777" w:rsidR="00195EF2" w:rsidRPr="00755A56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</w:tcPr>
          <w:p w14:paraId="4FC89B0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5DF13A8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A5E5F9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236" w:type="dxa"/>
          </w:tcPr>
          <w:p w14:paraId="618555C7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38A928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E32A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EAA29A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0DB91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82D99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1,308</w:t>
            </w:r>
          </w:p>
        </w:tc>
        <w:tc>
          <w:tcPr>
            <w:tcW w:w="236" w:type="dxa"/>
          </w:tcPr>
          <w:p w14:paraId="44E3143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68BFE1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A080D7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F7B9DE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1,308</w:t>
            </w:r>
          </w:p>
        </w:tc>
        <w:tc>
          <w:tcPr>
            <w:tcW w:w="236" w:type="dxa"/>
          </w:tcPr>
          <w:p w14:paraId="5466ADE5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0229FC6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C445C6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7B56E4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1,308</w:t>
            </w:r>
          </w:p>
        </w:tc>
      </w:tr>
      <w:tr w:rsidR="00195EF2" w:rsidRPr="00755A56" w14:paraId="4195E7F1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6459E463" w14:textId="67713E5F" w:rsidR="00195EF2" w:rsidRPr="00755A56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55473A0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8B243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FA53B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236" w:type="dxa"/>
            <w:vAlign w:val="bottom"/>
          </w:tcPr>
          <w:p w14:paraId="2A6A4A4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AF710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28,559</w:t>
            </w:r>
          </w:p>
        </w:tc>
        <w:tc>
          <w:tcPr>
            <w:tcW w:w="236" w:type="dxa"/>
            <w:vAlign w:val="bottom"/>
          </w:tcPr>
          <w:p w14:paraId="4791374C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3393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B62427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95E91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29,157</w:t>
            </w:r>
          </w:p>
        </w:tc>
        <w:tc>
          <w:tcPr>
            <w:tcW w:w="236" w:type="dxa"/>
            <w:vAlign w:val="bottom"/>
          </w:tcPr>
          <w:p w14:paraId="331B4FF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9D6F32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25,879</w:t>
            </w:r>
          </w:p>
        </w:tc>
        <w:tc>
          <w:tcPr>
            <w:tcW w:w="236" w:type="dxa"/>
            <w:vAlign w:val="bottom"/>
          </w:tcPr>
          <w:p w14:paraId="063AB26E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DBCD3A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1,969</w:t>
            </w:r>
          </w:p>
        </w:tc>
        <w:tc>
          <w:tcPr>
            <w:tcW w:w="236" w:type="dxa"/>
            <w:vAlign w:val="bottom"/>
          </w:tcPr>
          <w:p w14:paraId="4F5CE470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9B489A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1,309</w:t>
            </w:r>
          </w:p>
        </w:tc>
        <w:tc>
          <w:tcPr>
            <w:tcW w:w="236" w:type="dxa"/>
            <w:vAlign w:val="bottom"/>
          </w:tcPr>
          <w:p w14:paraId="5E10E9B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E3C1F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29,157</w:t>
            </w:r>
          </w:p>
        </w:tc>
      </w:tr>
      <w:tr w:rsidR="00195EF2" w:rsidRPr="00755A56" w14:paraId="0DFAF736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2EEFEB02" w14:textId="77777777" w:rsidR="00195EF2" w:rsidRPr="00755A56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</w:tcPr>
          <w:p w14:paraId="308EB2D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6D6ECED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F031DC6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9A09F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17D758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121D8D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304607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F5C8E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529935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07077FC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BCB33B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34A70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F904D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  <w:vAlign w:val="bottom"/>
          </w:tcPr>
          <w:p w14:paraId="7D3BC6FB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94D765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C16B21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37992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195EF2" w:rsidRPr="00195EF2" w14:paraId="111A5F3D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3DE6302B" w14:textId="77777777" w:rsidR="00195EF2" w:rsidRPr="00195EF2" w:rsidRDefault="00195EF2" w:rsidP="00195EF2">
            <w:pPr>
              <w:rPr>
                <w:cs/>
              </w:rPr>
            </w:pPr>
          </w:p>
        </w:tc>
        <w:tc>
          <w:tcPr>
            <w:tcW w:w="1170" w:type="dxa"/>
          </w:tcPr>
          <w:p w14:paraId="2915538D" w14:textId="77777777" w:rsidR="00195EF2" w:rsidRPr="00195EF2" w:rsidRDefault="00195EF2" w:rsidP="00195EF2"/>
        </w:tc>
        <w:tc>
          <w:tcPr>
            <w:tcW w:w="236" w:type="dxa"/>
          </w:tcPr>
          <w:p w14:paraId="323307EA" w14:textId="77777777" w:rsidR="00195EF2" w:rsidRPr="00195EF2" w:rsidRDefault="00195EF2" w:rsidP="00195EF2"/>
        </w:tc>
        <w:tc>
          <w:tcPr>
            <w:tcW w:w="1204" w:type="dxa"/>
          </w:tcPr>
          <w:p w14:paraId="6AC35E9E" w14:textId="77777777" w:rsidR="00195EF2" w:rsidRPr="00195EF2" w:rsidRDefault="00195EF2" w:rsidP="00195EF2"/>
        </w:tc>
        <w:tc>
          <w:tcPr>
            <w:tcW w:w="236" w:type="dxa"/>
          </w:tcPr>
          <w:p w14:paraId="6411BF98" w14:textId="77777777" w:rsidR="00195EF2" w:rsidRPr="00195EF2" w:rsidRDefault="00195EF2" w:rsidP="00195EF2"/>
        </w:tc>
        <w:tc>
          <w:tcPr>
            <w:tcW w:w="1204" w:type="dxa"/>
          </w:tcPr>
          <w:p w14:paraId="17F00F26" w14:textId="77777777" w:rsidR="00195EF2" w:rsidRPr="00195EF2" w:rsidRDefault="00195EF2" w:rsidP="00195EF2"/>
        </w:tc>
        <w:tc>
          <w:tcPr>
            <w:tcW w:w="236" w:type="dxa"/>
          </w:tcPr>
          <w:p w14:paraId="6F81F1FA" w14:textId="77777777" w:rsidR="00195EF2" w:rsidRPr="00195EF2" w:rsidRDefault="00195EF2" w:rsidP="00195EF2"/>
        </w:tc>
        <w:tc>
          <w:tcPr>
            <w:tcW w:w="1114" w:type="dxa"/>
            <w:vAlign w:val="bottom"/>
          </w:tcPr>
          <w:p w14:paraId="672D0778" w14:textId="77777777" w:rsidR="00195EF2" w:rsidRPr="00195EF2" w:rsidRDefault="00195EF2" w:rsidP="00195EF2"/>
        </w:tc>
        <w:tc>
          <w:tcPr>
            <w:tcW w:w="236" w:type="dxa"/>
          </w:tcPr>
          <w:p w14:paraId="458465FA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03490A6E" w14:textId="77777777" w:rsidR="00195EF2" w:rsidRPr="00195EF2" w:rsidRDefault="00195EF2" w:rsidP="00195EF2"/>
        </w:tc>
        <w:tc>
          <w:tcPr>
            <w:tcW w:w="236" w:type="dxa"/>
          </w:tcPr>
          <w:p w14:paraId="2421D2F0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40A604C7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3C120AA1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1B2E8F24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64362AF2" w14:textId="77777777" w:rsidR="00195EF2" w:rsidRPr="00195EF2" w:rsidRDefault="00195EF2" w:rsidP="00195EF2"/>
        </w:tc>
        <w:tc>
          <w:tcPr>
            <w:tcW w:w="934" w:type="dxa"/>
            <w:vAlign w:val="bottom"/>
          </w:tcPr>
          <w:p w14:paraId="0D1A8213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4CFCC58E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1833AA56" w14:textId="77777777" w:rsidR="00195EF2" w:rsidRPr="00195EF2" w:rsidRDefault="00195EF2" w:rsidP="00195EF2"/>
        </w:tc>
      </w:tr>
      <w:tr w:rsidR="00195EF2" w:rsidRPr="00755A56" w14:paraId="257D0CCA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2509E44B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95E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7EFA3A3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987B3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BAE296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9381E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EAC2CC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3FE41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1D902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312867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DE7BC47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2EC6DC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8FC24F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1E291D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1C244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A7F94D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213EC72" w14:textId="77777777" w:rsidR="00195EF2" w:rsidRPr="00755A56" w:rsidRDefault="00195EF2" w:rsidP="00755A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62935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DBBB78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EF2" w:rsidRPr="00755A56" w14:paraId="7D20482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49606B56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7C5B0C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261CC0B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81A7D0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1,857</w:t>
            </w:r>
          </w:p>
        </w:tc>
        <w:tc>
          <w:tcPr>
            <w:tcW w:w="236" w:type="dxa"/>
            <w:vAlign w:val="bottom"/>
          </w:tcPr>
          <w:p w14:paraId="6B3A7C9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DCB401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65AC76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C95EE0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D86C9C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CB8B1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1,862</w:t>
            </w:r>
          </w:p>
        </w:tc>
        <w:tc>
          <w:tcPr>
            <w:tcW w:w="236" w:type="dxa"/>
            <w:vAlign w:val="bottom"/>
          </w:tcPr>
          <w:p w14:paraId="3EA4CDD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79D07A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3FBF9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A5296B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1,392</w:t>
            </w:r>
          </w:p>
        </w:tc>
        <w:tc>
          <w:tcPr>
            <w:tcW w:w="236" w:type="dxa"/>
            <w:vAlign w:val="bottom"/>
          </w:tcPr>
          <w:p w14:paraId="3E32BE7F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BC2E9B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  <w:vAlign w:val="bottom"/>
          </w:tcPr>
          <w:p w14:paraId="3F8C508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4F9C5A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1,862</w:t>
            </w:r>
          </w:p>
        </w:tc>
      </w:tr>
      <w:tr w:rsidR="00195EF2" w:rsidRPr="00755A56" w14:paraId="543615F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5A7CA149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A1BD2F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78B81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A3A9E2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D1EB3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138E3B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8585D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6BEA7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97,238</w:t>
            </w:r>
          </w:p>
        </w:tc>
        <w:tc>
          <w:tcPr>
            <w:tcW w:w="236" w:type="dxa"/>
            <w:vAlign w:val="bottom"/>
          </w:tcPr>
          <w:p w14:paraId="6E0E7F8A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3FC6B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97,238</w:t>
            </w:r>
          </w:p>
        </w:tc>
        <w:tc>
          <w:tcPr>
            <w:tcW w:w="236" w:type="dxa"/>
            <w:vAlign w:val="bottom"/>
          </w:tcPr>
          <w:p w14:paraId="52B6745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9A8ACB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CB6F6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7CA9B8" w14:textId="67021DE3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1,455</w:t>
            </w:r>
            <w:r w:rsidRPr="00755A56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236" w:type="dxa"/>
            <w:vAlign w:val="bottom"/>
          </w:tcPr>
          <w:p w14:paraId="6B87A446" w14:textId="57417012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B6069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28B88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3C312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1,455</w:t>
            </w:r>
          </w:p>
        </w:tc>
      </w:tr>
      <w:tr w:rsidR="00195EF2" w:rsidRPr="00755A56" w14:paraId="2DB571A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39F536B7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52E0A5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50520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66970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BCB6E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2C1306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69D42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EFBB620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  <w:tc>
          <w:tcPr>
            <w:tcW w:w="236" w:type="dxa"/>
            <w:vAlign w:val="bottom"/>
          </w:tcPr>
          <w:p w14:paraId="4986D60C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CE5DE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  <w:tc>
          <w:tcPr>
            <w:tcW w:w="236" w:type="dxa"/>
            <w:vAlign w:val="bottom"/>
          </w:tcPr>
          <w:p w14:paraId="0BF5551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DCD211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7BB79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3DF65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  <w:tc>
          <w:tcPr>
            <w:tcW w:w="236" w:type="dxa"/>
            <w:vAlign w:val="bottom"/>
          </w:tcPr>
          <w:p w14:paraId="3E203814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5143440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25650D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A2697A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</w:tr>
      <w:tr w:rsidR="00195EF2" w:rsidRPr="00755A56" w14:paraId="28259D3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24D59864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755A5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7AD1E2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6A88C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D0ED0A6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6768A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6262AA0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3E2E2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7DECA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109,501</w:t>
            </w:r>
          </w:p>
        </w:tc>
        <w:tc>
          <w:tcPr>
            <w:tcW w:w="236" w:type="dxa"/>
            <w:vAlign w:val="bottom"/>
          </w:tcPr>
          <w:p w14:paraId="5EEBC17D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6AD2E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109,501</w:t>
            </w:r>
          </w:p>
        </w:tc>
        <w:tc>
          <w:tcPr>
            <w:tcW w:w="236" w:type="dxa"/>
            <w:vAlign w:val="bottom"/>
          </w:tcPr>
          <w:p w14:paraId="3E2A5A8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E0197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3D4F4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1661D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113,687</w:t>
            </w:r>
          </w:p>
        </w:tc>
        <w:tc>
          <w:tcPr>
            <w:tcW w:w="236" w:type="dxa"/>
            <w:vAlign w:val="bottom"/>
          </w:tcPr>
          <w:p w14:paraId="41B3ED77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EA9B3D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650F2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3023E88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113,687</w:t>
            </w:r>
          </w:p>
        </w:tc>
      </w:tr>
      <w:tr w:rsidR="00195EF2" w:rsidRPr="00755A56" w14:paraId="7916E4CD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460CBDC4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66D884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12C3B8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EB4A3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0A8A770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D03E0C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D287A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FAB2AB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93BEB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098BA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503FD046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B25ED4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0C0965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D12A4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7C50B82A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FB62E8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24A47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C69A36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14:paraId="3CEE38F6" w14:textId="4648B6F9" w:rsidR="00C61166" w:rsidRPr="00755A56" w:rsidRDefault="00697C5D" w:rsidP="00195EF2">
      <w:pPr>
        <w:pStyle w:val="block"/>
        <w:spacing w:before="240" w:after="0" w:line="240" w:lineRule="auto"/>
        <w:ind w:left="0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755A56">
        <w:rPr>
          <w:rFonts w:ascii="Angsana New" w:hAnsi="Angsana New"/>
          <w:b/>
          <w:bCs/>
          <w:i/>
          <w:iCs/>
          <w:sz w:val="24"/>
          <w:szCs w:val="24"/>
        </w:rPr>
        <w:t>*</w:t>
      </w:r>
      <w:r w:rsidRPr="00755A56">
        <w:rPr>
          <w:rFonts w:ascii="Angsana New" w:hAnsi="Angsana New"/>
          <w:sz w:val="24"/>
          <w:szCs w:val="24"/>
        </w:rPr>
        <w:t xml:space="preserve"> </w:t>
      </w:r>
      <w:r w:rsidRPr="00755A56">
        <w:rPr>
          <w:rFonts w:ascii="Angsana New" w:hAnsi="Angsana New" w:hint="cs"/>
          <w:i/>
          <w:iCs/>
          <w:sz w:val="24"/>
          <w:szCs w:val="24"/>
          <w:cs/>
        </w:rPr>
        <w:t>มูลค่ายุติธรรมของเงินกู้ยืมระยะยาวจากสถาบันการเงินที่มีอัตราดอกเบี้ยคงที่เท่านั้น</w:t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E6E6E" w:rsidRPr="00755A56" w14:paraId="0C35BDBD" w14:textId="77777777" w:rsidTr="00AF67EA">
        <w:trPr>
          <w:trHeight w:val="261"/>
          <w:tblHeader/>
        </w:trPr>
        <w:tc>
          <w:tcPr>
            <w:tcW w:w="3420" w:type="dxa"/>
            <w:vAlign w:val="bottom"/>
          </w:tcPr>
          <w:p w14:paraId="7FC4A62C" w14:textId="77777777" w:rsidR="00EE6E6E" w:rsidRPr="00755A56" w:rsidRDefault="00EE6E6E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05" w:type="dxa"/>
            <w:gridSpan w:val="27"/>
            <w:vAlign w:val="bottom"/>
          </w:tcPr>
          <w:p w14:paraId="30B433D8" w14:textId="4CAECA9D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755A5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E6E" w:rsidRPr="00755A56" w14:paraId="47DA23B7" w14:textId="77777777" w:rsidTr="00AF67EA">
        <w:trPr>
          <w:trHeight w:val="261"/>
          <w:tblHeader/>
        </w:trPr>
        <w:tc>
          <w:tcPr>
            <w:tcW w:w="3420" w:type="dxa"/>
            <w:vAlign w:val="bottom"/>
          </w:tcPr>
          <w:p w14:paraId="04BCAE17" w14:textId="77777777" w:rsidR="00EE6E6E" w:rsidRPr="00755A56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2D8A1BE3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265C9C7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49EA981B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E6E6E" w:rsidRPr="00755A56" w14:paraId="4D21080B" w14:textId="77777777" w:rsidTr="00AF67EA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6991081" w14:textId="0325D7CB" w:rsidR="00EE6E6E" w:rsidRPr="00755A56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55A5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0E044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F8721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3E7B1B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0599F9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F08CCC" w14:textId="77777777" w:rsidR="00EE6E6E" w:rsidRPr="00755A56" w:rsidRDefault="00EE6E6E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5562F7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667113E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B0D2F6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E1090B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B24B76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A9D8E91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59730C78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DB22F7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7D4845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EE68EDF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755A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E03C580" w14:textId="77777777" w:rsidR="00EE6E6E" w:rsidRPr="00755A5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1BC73BA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75B0713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CF38813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5B7EC95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FC0C5D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7F73058D" w14:textId="77777777" w:rsidR="00EE6E6E" w:rsidRPr="00755A5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AA8F425" w14:textId="77777777" w:rsidR="00EE6E6E" w:rsidRPr="00755A5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EAB2E7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821A0C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E6E6E" w:rsidRPr="00755A56" w14:paraId="3513FFCC" w14:textId="77777777" w:rsidTr="00AF67EA">
        <w:trPr>
          <w:trHeight w:val="261"/>
          <w:tblHeader/>
        </w:trPr>
        <w:tc>
          <w:tcPr>
            <w:tcW w:w="3420" w:type="dxa"/>
            <w:vAlign w:val="bottom"/>
          </w:tcPr>
          <w:p w14:paraId="073E7879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05" w:type="dxa"/>
            <w:gridSpan w:val="27"/>
            <w:vAlign w:val="bottom"/>
          </w:tcPr>
          <w:p w14:paraId="6036E59F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E6E6E" w:rsidRPr="00755A56" w14:paraId="61EF722B" w14:textId="77777777" w:rsidTr="00AF67EA">
        <w:trPr>
          <w:trHeight w:val="261"/>
        </w:trPr>
        <w:tc>
          <w:tcPr>
            <w:tcW w:w="3420" w:type="dxa"/>
            <w:vAlign w:val="bottom"/>
            <w:hideMark/>
          </w:tcPr>
          <w:p w14:paraId="407E3B46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DC9C9D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7110EC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A2F810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135ED9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2A66E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BB5F7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C4B7D53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13D277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7DD5B4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7C364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3A299D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B4953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18AE18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DBD0B9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3E3026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DF0D6A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12951F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6E6E" w:rsidRPr="00755A56" w14:paraId="7E27F37E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39FBC665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CA19FD0" w14:textId="58E586E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7CC4BB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0940F6E" w14:textId="78763B2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20AC1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7743AD" w14:textId="53E90D7A" w:rsidR="00EE6E6E" w:rsidRPr="00755A56" w:rsidRDefault="00EE6E6E" w:rsidP="00755A56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55A56">
              <w:rPr>
                <w:rFonts w:ascii="Angsana New" w:hAnsi="Angsana New"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236" w:type="dxa"/>
            <w:gridSpan w:val="2"/>
            <w:vAlign w:val="bottom"/>
          </w:tcPr>
          <w:p w14:paraId="2D6C22B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87C51F2" w14:textId="199208A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39,424</w:t>
            </w:r>
          </w:p>
        </w:tc>
        <w:tc>
          <w:tcPr>
            <w:tcW w:w="236" w:type="dxa"/>
            <w:vAlign w:val="bottom"/>
          </w:tcPr>
          <w:p w14:paraId="446082BC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5844D9F" w14:textId="6630D14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39,726</w:t>
            </w:r>
          </w:p>
        </w:tc>
        <w:tc>
          <w:tcPr>
            <w:tcW w:w="236" w:type="dxa"/>
            <w:gridSpan w:val="2"/>
            <w:vAlign w:val="bottom"/>
          </w:tcPr>
          <w:p w14:paraId="7FA2B91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A433AD" w14:textId="2021181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5F38DB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0E90" w14:textId="239E280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236" w:type="dxa"/>
            <w:gridSpan w:val="2"/>
            <w:vAlign w:val="bottom"/>
          </w:tcPr>
          <w:p w14:paraId="28DC7E75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DEC27AC" w14:textId="0E5D77D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BAAACE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3778F4" w14:textId="393CF36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  <w:lang w:val="en-US" w:bidi="th-TH"/>
              </w:rPr>
              <w:t>302</w:t>
            </w:r>
          </w:p>
        </w:tc>
      </w:tr>
      <w:tr w:rsidR="00EE6E6E" w:rsidRPr="00755A56" w14:paraId="13FF5E4E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5DB51438" w14:textId="725A6FE1" w:rsidR="00EE6E6E" w:rsidRPr="00755A56" w:rsidRDefault="00EE6E6E" w:rsidP="00755A56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AD7731" w14:textId="3CAFAD7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C26418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86EFFE" w14:textId="3A9DDD6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B1C61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9C3C3" w14:textId="5F83E49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858</w:t>
            </w:r>
          </w:p>
        </w:tc>
        <w:tc>
          <w:tcPr>
            <w:tcW w:w="236" w:type="dxa"/>
            <w:gridSpan w:val="2"/>
            <w:vAlign w:val="bottom"/>
          </w:tcPr>
          <w:p w14:paraId="36A7F46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579763" w14:textId="052BBC2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26,511</w:t>
            </w:r>
          </w:p>
        </w:tc>
        <w:tc>
          <w:tcPr>
            <w:tcW w:w="236" w:type="dxa"/>
            <w:vAlign w:val="bottom"/>
          </w:tcPr>
          <w:p w14:paraId="0F57A2DC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00F88FF" w14:textId="05DDC8B6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27,369</w:t>
            </w:r>
          </w:p>
        </w:tc>
        <w:tc>
          <w:tcPr>
            <w:tcW w:w="236" w:type="dxa"/>
            <w:gridSpan w:val="2"/>
            <w:vAlign w:val="bottom"/>
          </w:tcPr>
          <w:p w14:paraId="5F07658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9CE72B6" w14:textId="048430F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0139053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94A2AF" w14:textId="0683189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858</w:t>
            </w:r>
          </w:p>
        </w:tc>
        <w:tc>
          <w:tcPr>
            <w:tcW w:w="236" w:type="dxa"/>
            <w:gridSpan w:val="2"/>
            <w:vAlign w:val="bottom"/>
          </w:tcPr>
          <w:p w14:paraId="6631E7F1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9BF69F" w14:textId="5F20C5C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510515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CCFDF" w14:textId="301F237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858</w:t>
            </w:r>
          </w:p>
        </w:tc>
      </w:tr>
      <w:tr w:rsidR="00EE6E6E" w:rsidRPr="00755A56" w14:paraId="0A80DB96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46D183F8" w14:textId="77777777" w:rsidR="00EE6E6E" w:rsidRPr="00755A56" w:rsidRDefault="00EE6E6E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BD40DB6" w14:textId="277FDE2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36" w:type="dxa"/>
            <w:vAlign w:val="bottom"/>
          </w:tcPr>
          <w:p w14:paraId="411EFCEC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D9C2AC" w14:textId="5B726436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1,450</w:t>
            </w:r>
          </w:p>
        </w:tc>
        <w:tc>
          <w:tcPr>
            <w:tcW w:w="236" w:type="dxa"/>
            <w:vAlign w:val="bottom"/>
          </w:tcPr>
          <w:p w14:paraId="290E31A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092AB9B" w14:textId="523F2C5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5CE230A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0230648" w14:textId="5C95CE6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B4D538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6648FC0" w14:textId="662E25A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1,465</w:t>
            </w:r>
          </w:p>
        </w:tc>
        <w:tc>
          <w:tcPr>
            <w:tcW w:w="236" w:type="dxa"/>
            <w:gridSpan w:val="2"/>
            <w:vAlign w:val="bottom"/>
          </w:tcPr>
          <w:p w14:paraId="7AEB7A62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6C3064D" w14:textId="12E23CB6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D585D2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7BBEEE" w14:textId="391413C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1,465</w:t>
            </w:r>
          </w:p>
        </w:tc>
        <w:tc>
          <w:tcPr>
            <w:tcW w:w="236" w:type="dxa"/>
            <w:gridSpan w:val="2"/>
            <w:vAlign w:val="bottom"/>
          </w:tcPr>
          <w:p w14:paraId="1A586AD5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D0733F6" w14:textId="04A6343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614241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3781F1" w14:textId="098EC6B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1,465</w:t>
            </w:r>
          </w:p>
        </w:tc>
      </w:tr>
      <w:tr w:rsidR="00EE6E6E" w:rsidRPr="00755A56" w14:paraId="14F56ED7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76CCD8E4" w14:textId="7D2BB62C" w:rsidR="00EE6E6E" w:rsidRPr="00755A56" w:rsidRDefault="00EE6E6E" w:rsidP="00755A56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23C6B3C4" w14:textId="3A1FCC9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EB1C9B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EB514D8" w14:textId="1ADF534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236" w:type="dxa"/>
            <w:vAlign w:val="bottom"/>
          </w:tcPr>
          <w:p w14:paraId="53ED4E3A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DEE3E8" w14:textId="37FF017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22,221</w:t>
            </w:r>
          </w:p>
        </w:tc>
        <w:tc>
          <w:tcPr>
            <w:tcW w:w="236" w:type="dxa"/>
            <w:gridSpan w:val="2"/>
            <w:vAlign w:val="bottom"/>
          </w:tcPr>
          <w:p w14:paraId="6EDA172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FB6B471" w14:textId="28890BF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353056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68C328E" w14:textId="2741E52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22,599</w:t>
            </w:r>
          </w:p>
        </w:tc>
        <w:tc>
          <w:tcPr>
            <w:tcW w:w="236" w:type="dxa"/>
            <w:gridSpan w:val="2"/>
            <w:vAlign w:val="bottom"/>
          </w:tcPr>
          <w:p w14:paraId="1B7C26D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EBA562" w14:textId="4B3CA73A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20,751</w:t>
            </w:r>
          </w:p>
        </w:tc>
        <w:tc>
          <w:tcPr>
            <w:tcW w:w="236" w:type="dxa"/>
            <w:gridSpan w:val="2"/>
            <w:vAlign w:val="bottom"/>
          </w:tcPr>
          <w:p w14:paraId="5F3463D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E5F9C7" w14:textId="5C48014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1,844</w:t>
            </w:r>
          </w:p>
        </w:tc>
        <w:tc>
          <w:tcPr>
            <w:tcW w:w="236" w:type="dxa"/>
            <w:gridSpan w:val="2"/>
            <w:vAlign w:val="bottom"/>
          </w:tcPr>
          <w:p w14:paraId="4CAC319E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4F84AA7" w14:textId="44BDC65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44548A63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4DC7C3" w14:textId="1B70B0B6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22,599</w:t>
            </w:r>
          </w:p>
        </w:tc>
      </w:tr>
      <w:tr w:rsidR="00EE6E6E" w:rsidRPr="00755A56" w14:paraId="45C2E7C5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26A9F045" w14:textId="77777777" w:rsidR="00EE6E6E" w:rsidRPr="00755A56" w:rsidRDefault="00EE6E6E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1D5BE6F" w14:textId="1D05A946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vAlign w:val="bottom"/>
          </w:tcPr>
          <w:p w14:paraId="3FF77341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0D50AB" w14:textId="42BD891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DC719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3FF3E12" w14:textId="6E661CE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1FD0E90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4245702" w14:textId="5E70FB6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2ABBC2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F71E360" w14:textId="3214E21C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  <w:vAlign w:val="bottom"/>
          </w:tcPr>
          <w:p w14:paraId="1F2C864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A295387" w14:textId="588828A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E7618D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3A2DB4C" w14:textId="40D7720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  <w:vAlign w:val="bottom"/>
          </w:tcPr>
          <w:p w14:paraId="59C3D6A3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90E17DC" w14:textId="6E3A807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CB63B4C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0DAD6C" w14:textId="0559946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C40A17" w:rsidRPr="00755A56" w14:paraId="37974B03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6898B0E5" w14:textId="77777777" w:rsidR="00C40A17" w:rsidRPr="00755A56" w:rsidRDefault="00C40A17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C734CE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41A717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B3F88B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52C882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FE2FF29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63C339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845614F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B2FA6E" w14:textId="77777777" w:rsidR="00C40A17" w:rsidRPr="00755A56" w:rsidRDefault="00C40A17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3E02A3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F7F54A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89FC11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7C609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95010A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55C3B2" w14:textId="77777777" w:rsidR="00C40A17" w:rsidRPr="00755A56" w:rsidRDefault="00C40A17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416AC3" w14:textId="77777777" w:rsidR="00C40A17" w:rsidRPr="00755A56" w:rsidRDefault="00C40A17" w:rsidP="00755A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A9B8A6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41D6ACE" w14:textId="77777777" w:rsidR="00C40A17" w:rsidRPr="00755A56" w:rsidRDefault="00C40A17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6E6E" w:rsidRPr="00755A56" w14:paraId="1EC1A120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07127F81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C24669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7F83A6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5EA28E8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302F8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9D74A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07C70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02ABC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83E781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54F1EA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D184B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DDFB43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FD007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B06FDB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402953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7E38CF" w14:textId="77777777" w:rsidR="00EE6E6E" w:rsidRPr="00755A56" w:rsidRDefault="00EE6E6E" w:rsidP="00755A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3562700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B2327F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6E6E" w:rsidRPr="00755A56" w14:paraId="01C94503" w14:textId="77777777" w:rsidTr="00AF67EA">
        <w:trPr>
          <w:trHeight w:val="261"/>
        </w:trPr>
        <w:tc>
          <w:tcPr>
            <w:tcW w:w="3420" w:type="dxa"/>
            <w:vAlign w:val="bottom"/>
            <w:hideMark/>
          </w:tcPr>
          <w:p w14:paraId="054F1368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1E85348" w14:textId="75FA530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28CFE72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E439AF" w14:textId="1220328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7,509</w:t>
            </w:r>
          </w:p>
        </w:tc>
        <w:tc>
          <w:tcPr>
            <w:tcW w:w="236" w:type="dxa"/>
            <w:vAlign w:val="bottom"/>
          </w:tcPr>
          <w:p w14:paraId="3085B8F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51636D3" w14:textId="2F90E68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041F4A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D526BE6" w14:textId="64E83F4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024539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8268069" w14:textId="03947C3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7,516</w:t>
            </w:r>
          </w:p>
        </w:tc>
        <w:tc>
          <w:tcPr>
            <w:tcW w:w="236" w:type="dxa"/>
            <w:gridSpan w:val="2"/>
            <w:vAlign w:val="bottom"/>
          </w:tcPr>
          <w:p w14:paraId="28191AC8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252DF1" w14:textId="45CF91A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6054B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9F967F" w14:textId="6B9734C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7,516</w:t>
            </w:r>
          </w:p>
        </w:tc>
        <w:tc>
          <w:tcPr>
            <w:tcW w:w="236" w:type="dxa"/>
            <w:gridSpan w:val="2"/>
            <w:vAlign w:val="bottom"/>
          </w:tcPr>
          <w:p w14:paraId="7A5D7D0B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931963" w14:textId="300C25D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41D7A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FC43FD" w14:textId="468F7DC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7,516</w:t>
            </w:r>
          </w:p>
        </w:tc>
      </w:tr>
      <w:tr w:rsidR="00EE6E6E" w:rsidRPr="00755A56" w14:paraId="59022E57" w14:textId="77777777" w:rsidTr="00AF67EA">
        <w:trPr>
          <w:trHeight w:val="261"/>
        </w:trPr>
        <w:tc>
          <w:tcPr>
            <w:tcW w:w="3420" w:type="dxa"/>
            <w:vAlign w:val="bottom"/>
            <w:hideMark/>
          </w:tcPr>
          <w:p w14:paraId="51EE1B42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4288D91" w14:textId="088115FC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CBBDC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3C6DC9" w14:textId="5B3509A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4C8079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E99499" w14:textId="1CBF88A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AF687FA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CB45DC" w14:textId="0C34C39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</w:t>
            </w:r>
            <w:r w:rsidRPr="00755A56"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  <w:r w:rsidRPr="00755A56">
              <w:rPr>
                <w:rFonts w:ascii="Angsana New" w:hAnsi="Angsana New"/>
                <w:sz w:val="26"/>
                <w:szCs w:val="26"/>
              </w:rPr>
              <w:t>,902</w:t>
            </w:r>
          </w:p>
        </w:tc>
        <w:tc>
          <w:tcPr>
            <w:tcW w:w="236" w:type="dxa"/>
            <w:vAlign w:val="bottom"/>
          </w:tcPr>
          <w:p w14:paraId="7743B9B2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C37EB61" w14:textId="4364E31C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</w:t>
            </w:r>
            <w:r w:rsidRPr="00755A56"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  <w:r w:rsidRPr="00755A56">
              <w:rPr>
                <w:rFonts w:ascii="Angsana New" w:hAnsi="Angsana New"/>
                <w:sz w:val="26"/>
                <w:szCs w:val="26"/>
              </w:rPr>
              <w:t>,902</w:t>
            </w:r>
          </w:p>
        </w:tc>
        <w:tc>
          <w:tcPr>
            <w:tcW w:w="236" w:type="dxa"/>
            <w:gridSpan w:val="2"/>
            <w:vAlign w:val="bottom"/>
          </w:tcPr>
          <w:p w14:paraId="084DE30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0C121C" w14:textId="0E75CEC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1F9256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F3DE919" w14:textId="257D5D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102,715*</w:t>
            </w:r>
          </w:p>
        </w:tc>
        <w:tc>
          <w:tcPr>
            <w:tcW w:w="236" w:type="dxa"/>
            <w:gridSpan w:val="2"/>
            <w:vAlign w:val="bottom"/>
          </w:tcPr>
          <w:p w14:paraId="452447A9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BDE0799" w14:textId="2B15232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FD62CF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6878B92" w14:textId="1E2C96A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102,715</w:t>
            </w:r>
          </w:p>
        </w:tc>
      </w:tr>
      <w:tr w:rsidR="00EE6E6E" w:rsidRPr="00755A56" w14:paraId="16DFA36C" w14:textId="77777777" w:rsidTr="00AF67EA">
        <w:trPr>
          <w:trHeight w:val="261"/>
        </w:trPr>
        <w:tc>
          <w:tcPr>
            <w:tcW w:w="3420" w:type="dxa"/>
            <w:vAlign w:val="bottom"/>
            <w:hideMark/>
          </w:tcPr>
          <w:p w14:paraId="43B89254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755A5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FAE5C6" w14:textId="057B121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4D8790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15686B6" w14:textId="5D709D2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7AE76E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D55B5" w14:textId="44496A2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F9DC63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C9EE11" w14:textId="3E5956EB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81,805</w:t>
            </w:r>
          </w:p>
        </w:tc>
        <w:tc>
          <w:tcPr>
            <w:tcW w:w="236" w:type="dxa"/>
            <w:vAlign w:val="bottom"/>
          </w:tcPr>
          <w:p w14:paraId="77BEE41B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141C928" w14:textId="2CFE0E5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81,805</w:t>
            </w:r>
          </w:p>
        </w:tc>
        <w:tc>
          <w:tcPr>
            <w:tcW w:w="236" w:type="dxa"/>
            <w:gridSpan w:val="2"/>
            <w:vAlign w:val="bottom"/>
          </w:tcPr>
          <w:p w14:paraId="03CEEC5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4E3D65" w14:textId="19B767DB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961978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5BD8E6" w14:textId="6C3DB0B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81,735</w:t>
            </w:r>
          </w:p>
        </w:tc>
        <w:tc>
          <w:tcPr>
            <w:tcW w:w="236" w:type="dxa"/>
            <w:gridSpan w:val="2"/>
            <w:vAlign w:val="bottom"/>
          </w:tcPr>
          <w:p w14:paraId="6B9CD442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87C69C" w14:textId="314B8DC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5DB386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F5FEC" w14:textId="73C9578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81,735</w:t>
            </w:r>
          </w:p>
        </w:tc>
      </w:tr>
      <w:tr w:rsidR="00EE6E6E" w:rsidRPr="00755A56" w14:paraId="4766003D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1C8D330A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25AE9D1" w14:textId="21E91A7C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C8D0C4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DC0E1" w14:textId="088730F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236" w:type="dxa"/>
            <w:vAlign w:val="bottom"/>
          </w:tcPr>
          <w:p w14:paraId="1FDD2AC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BE6F6F" w14:textId="151CA13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C59AB6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DCD2A75" w14:textId="0660D8AE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E2C264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4841C7" w14:textId="1274893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236" w:type="dxa"/>
            <w:gridSpan w:val="2"/>
            <w:vAlign w:val="bottom"/>
          </w:tcPr>
          <w:p w14:paraId="1F106C2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10D2C7" w14:textId="6156CC4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72FD41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A6A5BBC" w14:textId="52BE809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236" w:type="dxa"/>
            <w:gridSpan w:val="2"/>
            <w:vAlign w:val="bottom"/>
          </w:tcPr>
          <w:p w14:paraId="0D4E333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C0E5D88" w14:textId="487ED49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26DA83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999E98" w14:textId="06BB4D2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472</w:t>
            </w:r>
          </w:p>
        </w:tc>
      </w:tr>
      <w:tr w:rsidR="005B3955" w:rsidRPr="00755A56" w14:paraId="222B6879" w14:textId="77777777" w:rsidTr="00AF67EA">
        <w:trPr>
          <w:trHeight w:val="90"/>
        </w:trPr>
        <w:tc>
          <w:tcPr>
            <w:tcW w:w="15030" w:type="dxa"/>
            <w:gridSpan w:val="28"/>
            <w:vAlign w:val="bottom"/>
          </w:tcPr>
          <w:p w14:paraId="46706423" w14:textId="77777777" w:rsidR="004E2290" w:rsidRDefault="004E2290" w:rsidP="004E229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  <w:p w14:paraId="5081E497" w14:textId="19F77C83" w:rsidR="005B3955" w:rsidRPr="00755A56" w:rsidRDefault="005B3955" w:rsidP="004E2290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55A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755A56">
              <w:rPr>
                <w:sz w:val="36"/>
                <w:szCs w:val="32"/>
              </w:rPr>
              <w:t xml:space="preserve"> </w:t>
            </w:r>
            <w:r w:rsidRPr="00755A5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Default="00C40A17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4"/>
        <w:gridCol w:w="1217"/>
        <w:gridCol w:w="40"/>
        <w:gridCol w:w="208"/>
        <w:gridCol w:w="31"/>
        <w:gridCol w:w="1116"/>
        <w:gridCol w:w="70"/>
        <w:gridCol w:w="176"/>
        <w:gridCol w:w="60"/>
        <w:gridCol w:w="1044"/>
        <w:gridCol w:w="236"/>
        <w:gridCol w:w="10"/>
        <w:gridCol w:w="1195"/>
        <w:gridCol w:w="236"/>
        <w:gridCol w:w="10"/>
        <w:gridCol w:w="1107"/>
        <w:gridCol w:w="236"/>
        <w:gridCol w:w="10"/>
        <w:gridCol w:w="1012"/>
        <w:gridCol w:w="54"/>
        <w:gridCol w:w="186"/>
        <w:gridCol w:w="60"/>
        <w:gridCol w:w="962"/>
        <w:gridCol w:w="236"/>
        <w:gridCol w:w="18"/>
        <w:gridCol w:w="922"/>
        <w:gridCol w:w="50"/>
        <w:gridCol w:w="186"/>
        <w:gridCol w:w="60"/>
        <w:gridCol w:w="868"/>
      </w:tblGrid>
      <w:tr w:rsidR="00C40A17" w:rsidRPr="00755A56" w14:paraId="600D0ABE" w14:textId="77777777" w:rsidTr="00AF67EA">
        <w:trPr>
          <w:trHeight w:val="261"/>
          <w:tblHeader/>
        </w:trPr>
        <w:tc>
          <w:tcPr>
            <w:tcW w:w="3414" w:type="dxa"/>
            <w:vAlign w:val="bottom"/>
          </w:tcPr>
          <w:p w14:paraId="3AD4F7EE" w14:textId="77777777" w:rsidR="00C40A17" w:rsidRPr="00755A56" w:rsidRDefault="00C40A17" w:rsidP="0090716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6" w:type="dxa"/>
            <w:gridSpan w:val="29"/>
            <w:vAlign w:val="bottom"/>
          </w:tcPr>
          <w:p w14:paraId="173825C1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755A5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40A17" w:rsidRPr="00755A56" w14:paraId="5E633BFC" w14:textId="77777777" w:rsidTr="00AF67EA">
        <w:trPr>
          <w:trHeight w:val="261"/>
          <w:tblHeader/>
        </w:trPr>
        <w:tc>
          <w:tcPr>
            <w:tcW w:w="3414" w:type="dxa"/>
            <w:vAlign w:val="bottom"/>
          </w:tcPr>
          <w:p w14:paraId="6F620C9D" w14:textId="77777777" w:rsidR="00C40A17" w:rsidRPr="00755A56" w:rsidRDefault="00C40A17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6" w:type="dxa"/>
            <w:gridSpan w:val="15"/>
            <w:tcBorders>
              <w:bottom w:val="single" w:sz="4" w:space="0" w:color="auto"/>
            </w:tcBorders>
            <w:vAlign w:val="bottom"/>
          </w:tcPr>
          <w:p w14:paraId="1F8ACAF7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6" w:type="dxa"/>
            <w:gridSpan w:val="2"/>
            <w:vAlign w:val="bottom"/>
          </w:tcPr>
          <w:p w14:paraId="2A9916CF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14" w:type="dxa"/>
            <w:gridSpan w:val="12"/>
            <w:tcBorders>
              <w:bottom w:val="single" w:sz="4" w:space="0" w:color="auto"/>
            </w:tcBorders>
            <w:vAlign w:val="bottom"/>
          </w:tcPr>
          <w:p w14:paraId="4E0CDC10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81510" w:rsidRPr="00755A56" w14:paraId="61C3E6CC" w14:textId="77777777" w:rsidTr="00AF67EA">
        <w:trPr>
          <w:trHeight w:val="261"/>
          <w:tblHeader/>
        </w:trPr>
        <w:tc>
          <w:tcPr>
            <w:tcW w:w="3414" w:type="dxa"/>
            <w:vAlign w:val="bottom"/>
            <w:hideMark/>
          </w:tcPr>
          <w:p w14:paraId="20011B26" w14:textId="135A79E3" w:rsidR="00C40A17" w:rsidRPr="00755A56" w:rsidRDefault="00C40A17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17317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="00173171"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657B4A28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D8DA11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32897B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CD0FC37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  <w:vAlign w:val="bottom"/>
          </w:tcPr>
          <w:p w14:paraId="08689D3B" w14:textId="77777777" w:rsidR="00C40A17" w:rsidRPr="00755A56" w:rsidRDefault="00C40A17" w:rsidP="0090716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0648C58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C68D061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C0EECDB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  <w:vAlign w:val="bottom"/>
          </w:tcPr>
          <w:p w14:paraId="63A182AB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</w:tcBorders>
            <w:vAlign w:val="bottom"/>
          </w:tcPr>
          <w:p w14:paraId="461ED6BA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8207A09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  <w:vAlign w:val="bottom"/>
          </w:tcPr>
          <w:p w14:paraId="00F6644B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  <w:hideMark/>
          </w:tcPr>
          <w:p w14:paraId="07724D7E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7138FC0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47E87D6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755A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  <w:vAlign w:val="bottom"/>
          </w:tcPr>
          <w:p w14:paraId="152DFF0D" w14:textId="77777777" w:rsidR="00C40A17" w:rsidRPr="00755A56" w:rsidRDefault="00C40A17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  <w:hideMark/>
          </w:tcPr>
          <w:p w14:paraId="209E5530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6" w:type="dxa"/>
            <w:gridSpan w:val="2"/>
            <w:vAlign w:val="bottom"/>
          </w:tcPr>
          <w:p w14:paraId="7536E681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6" w:type="dxa"/>
            <w:gridSpan w:val="2"/>
            <w:vAlign w:val="bottom"/>
            <w:hideMark/>
          </w:tcPr>
          <w:p w14:paraId="5635DB6C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46" w:type="dxa"/>
            <w:gridSpan w:val="2"/>
            <w:vAlign w:val="bottom"/>
          </w:tcPr>
          <w:p w14:paraId="6B2FA21D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vAlign w:val="bottom"/>
            <w:hideMark/>
          </w:tcPr>
          <w:p w14:paraId="1D6B113F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54" w:type="dxa"/>
            <w:gridSpan w:val="2"/>
            <w:vAlign w:val="bottom"/>
          </w:tcPr>
          <w:p w14:paraId="2F816824" w14:textId="77777777" w:rsidR="00C40A17" w:rsidRPr="00755A56" w:rsidRDefault="00C40A17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  <w:hideMark/>
          </w:tcPr>
          <w:p w14:paraId="12850725" w14:textId="77777777" w:rsidR="00C40A17" w:rsidRPr="00755A56" w:rsidRDefault="00C40A17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2"/>
            <w:vAlign w:val="bottom"/>
          </w:tcPr>
          <w:p w14:paraId="146FD6A8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8" w:type="dxa"/>
            <w:vAlign w:val="bottom"/>
            <w:hideMark/>
          </w:tcPr>
          <w:p w14:paraId="218AB80F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40A17" w:rsidRPr="00755A56" w14:paraId="16DC8597" w14:textId="77777777" w:rsidTr="00AF67EA">
        <w:trPr>
          <w:trHeight w:val="261"/>
          <w:tblHeader/>
        </w:trPr>
        <w:tc>
          <w:tcPr>
            <w:tcW w:w="3414" w:type="dxa"/>
            <w:vAlign w:val="bottom"/>
          </w:tcPr>
          <w:p w14:paraId="4D79B987" w14:textId="77777777" w:rsidR="00C40A17" w:rsidRPr="00755A56" w:rsidRDefault="00C40A17" w:rsidP="009071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6" w:type="dxa"/>
            <w:gridSpan w:val="29"/>
            <w:vAlign w:val="bottom"/>
          </w:tcPr>
          <w:p w14:paraId="51CF4024" w14:textId="77777777" w:rsidR="00C40A17" w:rsidRPr="00755A56" w:rsidRDefault="00C40A17" w:rsidP="009071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81510" w:rsidRPr="00755A56" w14:paraId="3CE38818" w14:textId="77777777" w:rsidTr="00AF67EA">
        <w:trPr>
          <w:trHeight w:val="261"/>
        </w:trPr>
        <w:tc>
          <w:tcPr>
            <w:tcW w:w="3414" w:type="dxa"/>
            <w:hideMark/>
          </w:tcPr>
          <w:p w14:paraId="32726168" w14:textId="52ADD0A9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57" w:type="dxa"/>
            <w:gridSpan w:val="2"/>
          </w:tcPr>
          <w:p w14:paraId="152B11CE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3056C59B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</w:tcPr>
          <w:p w14:paraId="0BE7A6E0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0F99180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14FC933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E65A02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</w:tcPr>
          <w:p w14:paraId="6C17C635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1BC408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</w:tcPr>
          <w:p w14:paraId="2F3C4C96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52DCA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00E6C091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2F76375E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6536EFEF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9F808D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0D135F6B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B403635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296C5AC9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510" w:rsidRPr="00755A56" w14:paraId="3A86D1A8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7FE8C799" w14:textId="07FC37EA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/>
                <w:sz w:val="26"/>
                <w:szCs w:val="26"/>
                <w:cs/>
              </w:rPr>
              <w:t>เงินสดและ</w:t>
            </w:r>
            <w:r w:rsidRPr="00755A56">
              <w:rPr>
                <w:rFonts w:ascii="Angsana New" w:hAnsi="Angsana New" w:hint="cs"/>
                <w:sz w:val="26"/>
                <w:szCs w:val="26"/>
                <w:cs/>
              </w:rPr>
              <w:t>รายการเทียบเท่าเงินสด</w:t>
            </w:r>
          </w:p>
        </w:tc>
        <w:tc>
          <w:tcPr>
            <w:tcW w:w="1257" w:type="dxa"/>
            <w:gridSpan w:val="2"/>
            <w:vAlign w:val="bottom"/>
          </w:tcPr>
          <w:p w14:paraId="0D1E13E4" w14:textId="4714D66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55EDD4F6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200FD7FB" w14:textId="6534D0F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ADD804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3E8E8081" w14:textId="6BA6549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7BE4997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BE185AA" w14:textId="30219FE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33,262</w:t>
            </w:r>
          </w:p>
        </w:tc>
        <w:tc>
          <w:tcPr>
            <w:tcW w:w="236" w:type="dxa"/>
          </w:tcPr>
          <w:p w14:paraId="65D18D38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3237B9B" w14:textId="213E40E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33,304</w:t>
            </w:r>
          </w:p>
        </w:tc>
        <w:tc>
          <w:tcPr>
            <w:tcW w:w="236" w:type="dxa"/>
          </w:tcPr>
          <w:p w14:paraId="7349B01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CF63B53" w14:textId="6C7F7FD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D4EC37B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1AE27EB" w14:textId="72588F7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  <w:vAlign w:val="bottom"/>
          </w:tcPr>
          <w:p w14:paraId="613E1ADE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26998ED7" w14:textId="4A845D6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099FED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48492E6C" w14:textId="530154B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F81510" w:rsidRPr="00755A56" w14:paraId="04E2F17A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6125ED80" w14:textId="3346ABEC" w:rsidR="00EE6E6E" w:rsidRPr="00755A56" w:rsidRDefault="00EE6E6E" w:rsidP="00755A56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52AC8142" w14:textId="0572863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3EE795B9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5679E64" w14:textId="3640D91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3344769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7A43BE6" w14:textId="6707455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236" w:type="dxa"/>
          </w:tcPr>
          <w:p w14:paraId="429A953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3F5C15D9" w14:textId="15010D1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18,058</w:t>
            </w:r>
          </w:p>
        </w:tc>
        <w:tc>
          <w:tcPr>
            <w:tcW w:w="236" w:type="dxa"/>
          </w:tcPr>
          <w:p w14:paraId="4ABF087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1DB38C07" w14:textId="6C4D183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19,054</w:t>
            </w:r>
          </w:p>
        </w:tc>
        <w:tc>
          <w:tcPr>
            <w:tcW w:w="236" w:type="dxa"/>
          </w:tcPr>
          <w:p w14:paraId="0C0FAC22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04B41AF" w14:textId="751D130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223AC4A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D958B4B" w14:textId="776FE61B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236" w:type="dxa"/>
            <w:vAlign w:val="bottom"/>
          </w:tcPr>
          <w:p w14:paraId="4D0D923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CAE2264" w14:textId="1ADB8FAC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F6A1FD5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05540F7D" w14:textId="742388A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</w:tr>
      <w:tr w:rsidR="00F81510" w:rsidRPr="00755A56" w14:paraId="68F93008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1156783D" w14:textId="56D62164" w:rsidR="00EE6E6E" w:rsidRPr="00755A56" w:rsidRDefault="00EE6E6E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2F2F2736" w14:textId="1592A59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9" w:type="dxa"/>
            <w:gridSpan w:val="2"/>
          </w:tcPr>
          <w:p w14:paraId="3F000AC6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7FAA24B1" w14:textId="70D40C0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1,269</w:t>
            </w:r>
          </w:p>
        </w:tc>
        <w:tc>
          <w:tcPr>
            <w:tcW w:w="236" w:type="dxa"/>
            <w:gridSpan w:val="2"/>
          </w:tcPr>
          <w:p w14:paraId="3D4EA78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D7E421C" w14:textId="1CFB445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AF20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1E2F54C" w14:textId="645FAB2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E90B6B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9680B85" w14:textId="64A5D8B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  <w:tc>
          <w:tcPr>
            <w:tcW w:w="236" w:type="dxa"/>
          </w:tcPr>
          <w:p w14:paraId="078EE3A2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FBF6A10" w14:textId="123F7B3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D54A1BC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2CD6C6E" w14:textId="2865C39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  <w:tc>
          <w:tcPr>
            <w:tcW w:w="236" w:type="dxa"/>
            <w:vAlign w:val="bottom"/>
          </w:tcPr>
          <w:p w14:paraId="4DC5AE92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33C7058F" w14:textId="630C776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52D15B7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5DA6F45B" w14:textId="704E840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</w:tr>
      <w:tr w:rsidR="00F81510" w:rsidRPr="00755A56" w14:paraId="6C0EF3B4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3BE2BD60" w14:textId="54C4CCFA" w:rsidR="00EE6E6E" w:rsidRPr="00755A56" w:rsidRDefault="00EE6E6E" w:rsidP="00755A56">
            <w:pPr>
              <w:spacing w:line="240" w:lineRule="auto"/>
              <w:ind w:left="189" w:hanging="18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6A9EA502" w14:textId="35E6AC7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32D1D09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4BFBDE8" w14:textId="218F7DA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236" w:type="dxa"/>
            <w:gridSpan w:val="2"/>
            <w:vAlign w:val="bottom"/>
          </w:tcPr>
          <w:p w14:paraId="5AE54CB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29BDD83C" w14:textId="2298BF6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26,998</w:t>
            </w:r>
          </w:p>
        </w:tc>
        <w:tc>
          <w:tcPr>
            <w:tcW w:w="236" w:type="dxa"/>
            <w:vAlign w:val="bottom"/>
          </w:tcPr>
          <w:p w14:paraId="731D4D03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4620566A" w14:textId="4534FC4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9FF0C1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FE40A8F" w14:textId="04CC773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27,372</w:t>
            </w:r>
          </w:p>
        </w:tc>
        <w:tc>
          <w:tcPr>
            <w:tcW w:w="236" w:type="dxa"/>
            <w:vAlign w:val="bottom"/>
          </w:tcPr>
          <w:p w14:paraId="7A75DFB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7158D63" w14:textId="539C456B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25,399</w:t>
            </w:r>
          </w:p>
        </w:tc>
        <w:tc>
          <w:tcPr>
            <w:tcW w:w="240" w:type="dxa"/>
            <w:gridSpan w:val="2"/>
            <w:vAlign w:val="bottom"/>
          </w:tcPr>
          <w:p w14:paraId="30DDD121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8ACA160" w14:textId="3E0BFC5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  <w:tc>
          <w:tcPr>
            <w:tcW w:w="236" w:type="dxa"/>
            <w:vAlign w:val="bottom"/>
          </w:tcPr>
          <w:p w14:paraId="21B7B72B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FFAB78D" w14:textId="53DF220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70606846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3D8D2D48" w14:textId="5638139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27,372</w:t>
            </w:r>
          </w:p>
        </w:tc>
      </w:tr>
      <w:tr w:rsidR="00F81510" w:rsidRPr="00755A56" w14:paraId="1E4F796D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1C2C9DF4" w14:textId="00F49036" w:rsidR="00EE6E6E" w:rsidRPr="00755A56" w:rsidRDefault="00EE6E6E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02BC5300" w14:textId="08E8ECA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9" w:type="dxa"/>
            <w:gridSpan w:val="2"/>
          </w:tcPr>
          <w:p w14:paraId="0DC8CD4B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6B7862C1" w14:textId="162E067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47172EA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F522499" w14:textId="482A989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52ADCA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47E1FEAA" w14:textId="7401D1D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F3A942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75B11939" w14:textId="1C97386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26218E2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0573E1D" w14:textId="65086C2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DF6D778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1B4F706" w14:textId="0F298BC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  <w:vAlign w:val="bottom"/>
          </w:tcPr>
          <w:p w14:paraId="7675989D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86CAD68" w14:textId="47E41DF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C4537B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26762AAA" w14:textId="155D9FC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F81510" w:rsidRPr="004E2290" w14:paraId="19FB3EA4" w14:textId="77777777" w:rsidTr="00AF67EA">
        <w:trPr>
          <w:trHeight w:val="261"/>
        </w:trPr>
        <w:tc>
          <w:tcPr>
            <w:tcW w:w="3414" w:type="dxa"/>
          </w:tcPr>
          <w:p w14:paraId="60A0A5EF" w14:textId="77777777" w:rsidR="00EE6E6E" w:rsidRPr="004E2290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1257" w:type="dxa"/>
            <w:gridSpan w:val="2"/>
          </w:tcPr>
          <w:p w14:paraId="4C5268C5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9" w:type="dxa"/>
            <w:gridSpan w:val="2"/>
          </w:tcPr>
          <w:p w14:paraId="108A1D5E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1D9563C9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0721D82F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4" w:type="dxa"/>
          </w:tcPr>
          <w:p w14:paraId="386F4576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1FC89729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6D5BCAD2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580CCB4" w14:textId="77777777" w:rsidR="00EE6E6E" w:rsidRPr="004E2290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939FD50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0B7E3DD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9AD9483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3274FE9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6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631942E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0E9055" w14:textId="77777777" w:rsidR="00EE6E6E" w:rsidRPr="004E2290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04C4151A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6A429C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48A5568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81510" w:rsidRPr="00755A56" w14:paraId="48FF056D" w14:textId="77777777" w:rsidTr="00AF67EA">
        <w:trPr>
          <w:trHeight w:val="261"/>
        </w:trPr>
        <w:tc>
          <w:tcPr>
            <w:tcW w:w="3414" w:type="dxa"/>
          </w:tcPr>
          <w:p w14:paraId="0847D196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57" w:type="dxa"/>
            <w:gridSpan w:val="2"/>
          </w:tcPr>
          <w:p w14:paraId="250C859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6C6EE0B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74AF3F3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2191B7E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84063A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3BBDF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3F34B0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912787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6A6286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69DB4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B0D178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04CFB8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6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45B11B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C34383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3201F50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229BE3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AC314B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510" w:rsidRPr="00755A56" w14:paraId="65EDDF09" w14:textId="77777777" w:rsidTr="00AF67EA">
        <w:trPr>
          <w:trHeight w:val="261"/>
        </w:trPr>
        <w:tc>
          <w:tcPr>
            <w:tcW w:w="3414" w:type="dxa"/>
            <w:vAlign w:val="bottom"/>
            <w:hideMark/>
          </w:tcPr>
          <w:p w14:paraId="7A8008FA" w14:textId="157AADCE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2392BC59" w14:textId="6A6A2F0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9" w:type="dxa"/>
            <w:gridSpan w:val="2"/>
            <w:vAlign w:val="bottom"/>
          </w:tcPr>
          <w:p w14:paraId="4F5074E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CA1A233" w14:textId="069AC86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1,329</w:t>
            </w:r>
          </w:p>
        </w:tc>
        <w:tc>
          <w:tcPr>
            <w:tcW w:w="236" w:type="dxa"/>
            <w:gridSpan w:val="2"/>
            <w:vAlign w:val="bottom"/>
          </w:tcPr>
          <w:p w14:paraId="3FD8680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C1BA4CA" w14:textId="07D720A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8DC7D3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937DFF8" w14:textId="078E1D2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97D960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F7B1F20" w14:textId="0C547FB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1,331</w:t>
            </w:r>
          </w:p>
        </w:tc>
        <w:tc>
          <w:tcPr>
            <w:tcW w:w="236" w:type="dxa"/>
            <w:vAlign w:val="bottom"/>
          </w:tcPr>
          <w:p w14:paraId="7165F400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F4E9AFC" w14:textId="5DAD0B8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59CA078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4C4FD39" w14:textId="529F8FB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1,331</w:t>
            </w:r>
          </w:p>
        </w:tc>
        <w:tc>
          <w:tcPr>
            <w:tcW w:w="236" w:type="dxa"/>
            <w:vAlign w:val="bottom"/>
          </w:tcPr>
          <w:p w14:paraId="2433678C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631838A7" w14:textId="4E58FAE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4253D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297D5B3" w14:textId="469E5C3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1,331</w:t>
            </w:r>
          </w:p>
        </w:tc>
      </w:tr>
      <w:tr w:rsidR="00F81510" w:rsidRPr="00755A56" w14:paraId="1C70972B" w14:textId="77777777" w:rsidTr="00AF67EA">
        <w:trPr>
          <w:trHeight w:val="261"/>
        </w:trPr>
        <w:tc>
          <w:tcPr>
            <w:tcW w:w="3414" w:type="dxa"/>
            <w:vAlign w:val="bottom"/>
            <w:hideMark/>
          </w:tcPr>
          <w:p w14:paraId="71924025" w14:textId="731F73AE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7" w:type="dxa"/>
            <w:gridSpan w:val="2"/>
            <w:vAlign w:val="bottom"/>
          </w:tcPr>
          <w:p w14:paraId="17532236" w14:textId="7B060AD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B54255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16287B01" w14:textId="31DB305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03A27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87C858C" w14:textId="630C8C7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1C2F4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304F0526" w14:textId="72022FB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123,642</w:t>
            </w:r>
          </w:p>
        </w:tc>
        <w:tc>
          <w:tcPr>
            <w:tcW w:w="236" w:type="dxa"/>
            <w:vAlign w:val="bottom"/>
          </w:tcPr>
          <w:p w14:paraId="62853F6B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CDEEA0D" w14:textId="20B38D6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123,642</w:t>
            </w:r>
          </w:p>
        </w:tc>
        <w:tc>
          <w:tcPr>
            <w:tcW w:w="236" w:type="dxa"/>
            <w:vAlign w:val="bottom"/>
          </w:tcPr>
          <w:p w14:paraId="7EC5CA10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4E5C3BF" w14:textId="44438956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D933AA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43DB7FE" w14:textId="04753DE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119,119</w:t>
            </w:r>
            <w:r w:rsidRPr="00755A56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236" w:type="dxa"/>
            <w:vAlign w:val="bottom"/>
          </w:tcPr>
          <w:p w14:paraId="1EC83C0E" w14:textId="20D3A453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02B4A215" w14:textId="1F0A890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6BAAD8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22A12E0E" w14:textId="7236C06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119,119</w:t>
            </w:r>
          </w:p>
        </w:tc>
      </w:tr>
      <w:tr w:rsidR="00F81510" w:rsidRPr="00755A56" w14:paraId="0C8CCD98" w14:textId="77777777" w:rsidTr="00AF67EA">
        <w:trPr>
          <w:trHeight w:val="261"/>
        </w:trPr>
        <w:tc>
          <w:tcPr>
            <w:tcW w:w="3414" w:type="dxa"/>
            <w:vAlign w:val="bottom"/>
            <w:hideMark/>
          </w:tcPr>
          <w:p w14:paraId="26641C6C" w14:textId="2D516AE9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755A5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7" w:type="dxa"/>
            <w:gridSpan w:val="2"/>
            <w:vAlign w:val="bottom"/>
          </w:tcPr>
          <w:p w14:paraId="320A702D" w14:textId="40D9C5FB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57E30B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65207396" w14:textId="7D8D024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FF32C9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14C1512" w14:textId="7376B83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D13B6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7BE03BB9" w14:textId="58EDA70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51,894</w:t>
            </w:r>
          </w:p>
        </w:tc>
        <w:tc>
          <w:tcPr>
            <w:tcW w:w="236" w:type="dxa"/>
            <w:vAlign w:val="bottom"/>
          </w:tcPr>
          <w:p w14:paraId="64602496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7687C69" w14:textId="2344A78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51,894</w:t>
            </w:r>
          </w:p>
        </w:tc>
        <w:tc>
          <w:tcPr>
            <w:tcW w:w="236" w:type="dxa"/>
            <w:vAlign w:val="bottom"/>
          </w:tcPr>
          <w:p w14:paraId="5E79B3E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DF7134E" w14:textId="398035D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AACA39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C0D25FC" w14:textId="069E4DD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52,995</w:t>
            </w:r>
          </w:p>
        </w:tc>
        <w:tc>
          <w:tcPr>
            <w:tcW w:w="236" w:type="dxa"/>
            <w:vAlign w:val="bottom"/>
          </w:tcPr>
          <w:p w14:paraId="3F77029F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53AC71F1" w14:textId="021D686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99BFEC6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089ABB4" w14:textId="3D3A365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52,995</w:t>
            </w:r>
          </w:p>
        </w:tc>
      </w:tr>
    </w:tbl>
    <w:p w14:paraId="737CB8F7" w14:textId="77777777" w:rsidR="004E2290" w:rsidRPr="004E2290" w:rsidRDefault="004E2290" w:rsidP="004E2290">
      <w:pPr>
        <w:pStyle w:val="block"/>
        <w:spacing w:after="0" w:line="240" w:lineRule="auto"/>
        <w:ind w:left="0"/>
        <w:jc w:val="both"/>
        <w:rPr>
          <w:rFonts w:ascii="Angsana New" w:hAnsi="Angsana New"/>
          <w:b/>
          <w:bCs/>
          <w:i/>
          <w:iCs/>
          <w:sz w:val="12"/>
          <w:szCs w:val="12"/>
          <w:lang w:val="en-US" w:bidi="th-TH"/>
        </w:rPr>
      </w:pPr>
    </w:p>
    <w:p w14:paraId="58D3EA1A" w14:textId="28BC2F64" w:rsidR="006A0FCA" w:rsidRPr="00755A56" w:rsidRDefault="005B3955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  <w:sectPr w:rsidR="006A0FCA" w:rsidRPr="00755A56" w:rsidSect="006A0FCA">
          <w:headerReference w:type="default" r:id="rId20"/>
          <w:footerReference w:type="default" r:id="rId21"/>
          <w:pgSz w:w="16840" w:h="11907" w:code="9"/>
          <w:pgMar w:top="1152" w:right="576" w:bottom="1152" w:left="990" w:header="720" w:footer="720" w:gutter="0"/>
          <w:cols w:space="708"/>
          <w:docGrid w:linePitch="360"/>
        </w:sectPr>
      </w:pPr>
      <w:r w:rsidRPr="00755A56">
        <w:rPr>
          <w:rFonts w:ascii="Angsana New" w:hAnsi="Angsana New"/>
          <w:b/>
          <w:bCs/>
          <w:i/>
          <w:iCs/>
          <w:sz w:val="24"/>
          <w:szCs w:val="24"/>
          <w:lang w:val="en-US" w:bidi="th-TH"/>
        </w:rPr>
        <w:t>*</w:t>
      </w:r>
      <w:r w:rsidRPr="00755A56">
        <w:rPr>
          <w:sz w:val="36"/>
          <w:szCs w:val="32"/>
        </w:rPr>
        <w:t xml:space="preserve"> </w:t>
      </w:r>
      <w:r w:rsidRPr="00755A56">
        <w:rPr>
          <w:rFonts w:ascii="Angsana New" w:hAnsi="Angsana New" w:hint="cs"/>
          <w:i/>
          <w:iCs/>
          <w:sz w:val="24"/>
          <w:szCs w:val="24"/>
          <w:cs/>
          <w:lang w:val="en-US" w:bidi="th-TH"/>
        </w:rPr>
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</w:r>
      <w:r w:rsidR="006A0FCA" w:rsidRPr="00755A56">
        <w:rPr>
          <w:rFonts w:asciiTheme="majorBidi" w:hAnsiTheme="majorBidi" w:cstheme="majorBidi"/>
          <w:sz w:val="30"/>
          <w:szCs w:val="30"/>
        </w:rPr>
        <w:tab/>
      </w:r>
    </w:p>
    <w:p w14:paraId="7B1718C4" w14:textId="4CCA58B2" w:rsidR="00F03B2B" w:rsidRPr="00755A56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</w:t>
      </w:r>
      <w:r w:rsidRPr="00755A5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755A56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096A9B" w:rsidRPr="00755A56" w14:paraId="22F30C73" w14:textId="77777777" w:rsidTr="00C40A17">
        <w:trPr>
          <w:tblHeader/>
        </w:trPr>
        <w:tc>
          <w:tcPr>
            <w:tcW w:w="3496" w:type="pct"/>
            <w:vAlign w:val="bottom"/>
          </w:tcPr>
          <w:p w14:paraId="06B7363E" w14:textId="3F0EE105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C40A17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C40A17" w:rsidRDefault="00096A9B" w:rsidP="00755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6D4248E3" w14:textId="2E3FD570" w:rsidR="00096A9B" w:rsidRPr="00C40A17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096A9B" w:rsidRPr="00755A56" w14:paraId="4BAFC5AC" w14:textId="77777777" w:rsidTr="00C40A17">
        <w:trPr>
          <w:tblHeader/>
        </w:trPr>
        <w:tc>
          <w:tcPr>
            <w:tcW w:w="3496" w:type="pct"/>
            <w:vAlign w:val="bottom"/>
          </w:tcPr>
          <w:p w14:paraId="04D7F535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C40A17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40A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96A9B" w:rsidRPr="00755A56" w14:paraId="68CE14DD" w14:textId="77777777" w:rsidTr="00C40A17">
        <w:tc>
          <w:tcPr>
            <w:tcW w:w="3496" w:type="pct"/>
            <w:hideMark/>
          </w:tcPr>
          <w:p w14:paraId="25ACDF8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3FDBA823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A9B" w:rsidRPr="00755A56" w14:paraId="5B372090" w14:textId="77777777" w:rsidTr="00C40A17">
        <w:tc>
          <w:tcPr>
            <w:tcW w:w="3496" w:type="pct"/>
            <w:hideMark/>
          </w:tcPr>
          <w:p w14:paraId="751B3244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65F3A40F" w:rsidR="00096A9B" w:rsidRPr="00C40A17" w:rsidRDefault="00E36B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781D31E2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30FAB9B" w14:textId="4AB609D1" w:rsidR="00096A9B" w:rsidRPr="00C40A17" w:rsidRDefault="00E36BA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96A9B" w:rsidRPr="00755A56" w14:paraId="41B9887C" w14:textId="77777777" w:rsidTr="00C40A17">
        <w:tc>
          <w:tcPr>
            <w:tcW w:w="3496" w:type="pct"/>
            <w:hideMark/>
          </w:tcPr>
          <w:p w14:paraId="6CE92A8C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41E7A4EE" w:rsidR="00096A9B" w:rsidRPr="00C40A17" w:rsidRDefault="00E36B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6,695</w:t>
            </w:r>
          </w:p>
        </w:tc>
        <w:tc>
          <w:tcPr>
            <w:tcW w:w="142" w:type="pct"/>
          </w:tcPr>
          <w:p w14:paraId="56B16BF6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6F87A45D" w14:textId="1C362D21" w:rsidR="00096A9B" w:rsidRPr="00C40A17" w:rsidRDefault="00E36BA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4,154</w:t>
            </w:r>
          </w:p>
        </w:tc>
      </w:tr>
      <w:tr w:rsidR="00096A9B" w:rsidRPr="00755A56" w14:paraId="6A91D188" w14:textId="77777777" w:rsidTr="00C40A17">
        <w:tc>
          <w:tcPr>
            <w:tcW w:w="3496" w:type="pct"/>
            <w:hideMark/>
          </w:tcPr>
          <w:p w14:paraId="05B5CAE7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40A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C40A1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C40A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1E25C6D4" w:rsidR="00096A9B" w:rsidRPr="00C40A17" w:rsidRDefault="00E36B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1,019</w:t>
            </w:r>
          </w:p>
        </w:tc>
        <w:tc>
          <w:tcPr>
            <w:tcW w:w="142" w:type="pct"/>
          </w:tcPr>
          <w:p w14:paraId="14245BB4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51DEC754" w14:textId="49F873AF" w:rsidR="00096A9B" w:rsidRPr="00C40A17" w:rsidRDefault="00E36BA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096A9B" w:rsidRPr="00755A56" w14:paraId="03E704FD" w14:textId="77777777" w:rsidTr="00C40A17">
        <w:tc>
          <w:tcPr>
            <w:tcW w:w="3496" w:type="pct"/>
            <w:hideMark/>
          </w:tcPr>
          <w:p w14:paraId="77203D72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3B08D756" w:rsidR="00096A9B" w:rsidRPr="00C40A17" w:rsidRDefault="00E36B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42" w:type="pct"/>
          </w:tcPr>
          <w:p w14:paraId="21F6697B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053957B9" w14:textId="6F66FBCD" w:rsidR="00096A9B" w:rsidRPr="00C40A17" w:rsidRDefault="00E36BA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096A9B" w:rsidRPr="00755A56" w14:paraId="4CFA1361" w14:textId="77777777" w:rsidTr="00C40A17">
        <w:tc>
          <w:tcPr>
            <w:tcW w:w="3496" w:type="pct"/>
            <w:hideMark/>
          </w:tcPr>
          <w:p w14:paraId="50B71AE7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029C8C11" w:rsidR="00096A9B" w:rsidRPr="00C40A17" w:rsidRDefault="00E36B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8,131</w:t>
            </w:r>
          </w:p>
        </w:tc>
        <w:tc>
          <w:tcPr>
            <w:tcW w:w="142" w:type="pct"/>
          </w:tcPr>
          <w:p w14:paraId="35D4E86C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1F004DB1" w:rsidR="00096A9B" w:rsidRPr="00C40A17" w:rsidRDefault="00E36BA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4,408</w:t>
            </w:r>
          </w:p>
        </w:tc>
      </w:tr>
      <w:tr w:rsidR="00096A9B" w:rsidRPr="00755A56" w14:paraId="2DCED44F" w14:textId="77777777" w:rsidTr="00C40A17">
        <w:tc>
          <w:tcPr>
            <w:tcW w:w="3496" w:type="pct"/>
          </w:tcPr>
          <w:p w14:paraId="30C64D4D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40CAD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C40A17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A9B" w:rsidRPr="00755A56" w14:paraId="02BD3A0B" w14:textId="77777777" w:rsidTr="00C40A17">
        <w:tc>
          <w:tcPr>
            <w:tcW w:w="3496" w:type="pct"/>
            <w:hideMark/>
          </w:tcPr>
          <w:p w14:paraId="72B3B8E2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243DF1F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102551BB" w14:textId="77777777" w:rsidR="00096A9B" w:rsidRPr="00C40A17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A9B" w:rsidRPr="00755A56" w14:paraId="766121EB" w14:textId="77777777" w:rsidTr="00C40A17">
        <w:tc>
          <w:tcPr>
            <w:tcW w:w="3496" w:type="pct"/>
            <w:hideMark/>
          </w:tcPr>
          <w:p w14:paraId="306879EF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5D41E6E3" w:rsidR="00096A9B" w:rsidRPr="00C40A17" w:rsidRDefault="00E36B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2" w:type="pct"/>
          </w:tcPr>
          <w:p w14:paraId="3CBBFB2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129EEFC5" w14:textId="4115DE9E" w:rsidR="00096A9B" w:rsidRPr="00C40A17" w:rsidRDefault="002155A1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096A9B" w:rsidRPr="00755A56" w14:paraId="173552CA" w14:textId="77777777" w:rsidTr="00C40A17">
        <w:tc>
          <w:tcPr>
            <w:tcW w:w="3496" w:type="pct"/>
            <w:hideMark/>
          </w:tcPr>
          <w:p w14:paraId="075F2DE9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7EE415CB" w:rsidR="00096A9B" w:rsidRPr="00C40A17" w:rsidRDefault="00E36B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F702A" w:rsidRPr="00C40A1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79CB52AA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082F3C9F" w14:textId="686D0CFA" w:rsidR="00096A9B" w:rsidRPr="00C40A17" w:rsidRDefault="002155A1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096A9B" w:rsidRPr="00755A56" w14:paraId="66E126C3" w14:textId="77777777" w:rsidTr="00C40A17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1B4C1994" w:rsidR="00096A9B" w:rsidRPr="00C40A17" w:rsidRDefault="00E36B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8F702A" w:rsidRPr="00C40A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5DC29E3D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314F377E" w:rsidR="00096A9B" w:rsidRPr="00C40A17" w:rsidRDefault="002155A1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</w:tr>
      <w:tr w:rsidR="00096A9B" w:rsidRPr="00755A56" w14:paraId="72AD674D" w14:textId="77777777" w:rsidTr="00C40A17">
        <w:trPr>
          <w:trHeight w:val="274"/>
        </w:trPr>
        <w:tc>
          <w:tcPr>
            <w:tcW w:w="3496" w:type="pct"/>
          </w:tcPr>
          <w:p w14:paraId="6698ECBE" w14:textId="77777777" w:rsidR="00096A9B" w:rsidRPr="00C40A17" w:rsidRDefault="00096A9B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1C1321B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C40A17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6A9B" w:rsidRPr="00755A56" w14:paraId="5497F253" w14:textId="77777777" w:rsidTr="00C40A17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6B707727" w14:textId="77777777" w:rsidR="00096A9B" w:rsidRPr="00C40A17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6A9B" w:rsidRPr="00755A56" w14:paraId="27DE7A19" w14:textId="77777777" w:rsidTr="00C40A17">
        <w:tc>
          <w:tcPr>
            <w:tcW w:w="3496" w:type="pct"/>
            <w:hideMark/>
          </w:tcPr>
          <w:p w14:paraId="64384E5D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52BE71C1" w:rsidR="00096A9B" w:rsidRPr="00C40A17" w:rsidRDefault="00E36BAC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2" w:type="pct"/>
          </w:tcPr>
          <w:p w14:paraId="470F925D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3B6EE1F0" w14:textId="37304C5C" w:rsidR="00096A9B" w:rsidRPr="00C40A17" w:rsidRDefault="00E36BA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96A9B" w:rsidRPr="00755A56" w14:paraId="4DB5BCD1" w14:textId="77777777" w:rsidTr="00C40A17">
        <w:tc>
          <w:tcPr>
            <w:tcW w:w="3496" w:type="pct"/>
            <w:hideMark/>
          </w:tcPr>
          <w:p w14:paraId="1CFED69E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487C3B26" w:rsidR="00096A9B" w:rsidRPr="00C40A17" w:rsidRDefault="00E36B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4,920</w:t>
            </w:r>
          </w:p>
        </w:tc>
        <w:tc>
          <w:tcPr>
            <w:tcW w:w="142" w:type="pct"/>
          </w:tcPr>
          <w:p w14:paraId="661B59BB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</w:tcPr>
          <w:p w14:paraId="424E378C" w14:textId="3C7F1983" w:rsidR="00096A9B" w:rsidRPr="00C40A17" w:rsidRDefault="00E36BA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2,171</w:t>
            </w:r>
          </w:p>
        </w:tc>
      </w:tr>
      <w:tr w:rsidR="00096A9B" w:rsidRPr="00755A56" w14:paraId="1CD24F2A" w14:textId="77777777" w:rsidTr="00C40A17">
        <w:tc>
          <w:tcPr>
            <w:tcW w:w="3496" w:type="pct"/>
            <w:hideMark/>
          </w:tcPr>
          <w:p w14:paraId="7C288AF7" w14:textId="5EF42403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การค้ำประกันให้แก่บริษัทย่อยและ</w:t>
            </w: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40A1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กิจการร่วมค้าสำหรับเงินกู้ยืม การออกหุ้นกู้ </w:t>
            </w:r>
          </w:p>
          <w:p w14:paraId="3A682F00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07E57C03" w:rsidR="00096A9B" w:rsidRPr="00C40A17" w:rsidRDefault="00E36B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42" w:type="pct"/>
          </w:tcPr>
          <w:p w14:paraId="54CABF59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011BA695" w14:textId="1A6F2EB1" w:rsidR="00096A9B" w:rsidRPr="00C40A17" w:rsidRDefault="00E36BA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141,909</w:t>
            </w:r>
          </w:p>
        </w:tc>
      </w:tr>
      <w:tr w:rsidR="00096A9B" w:rsidRPr="00755A56" w14:paraId="02C9DF9F" w14:textId="77777777" w:rsidTr="00C40A17">
        <w:tc>
          <w:tcPr>
            <w:tcW w:w="3496" w:type="pct"/>
            <w:hideMark/>
          </w:tcPr>
          <w:p w14:paraId="4B33B81A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สัญญาอื่น ๆ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</w:tcPr>
          <w:p w14:paraId="4193F236" w14:textId="68F82744" w:rsidR="00096A9B" w:rsidRPr="00C40A17" w:rsidRDefault="00E36B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11,189</w:t>
            </w:r>
          </w:p>
        </w:tc>
        <w:tc>
          <w:tcPr>
            <w:tcW w:w="142" w:type="pct"/>
          </w:tcPr>
          <w:p w14:paraId="63BFE472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left w:val="nil"/>
              <w:bottom w:val="single" w:sz="4" w:space="0" w:color="auto"/>
              <w:right w:val="nil"/>
            </w:tcBorders>
          </w:tcPr>
          <w:p w14:paraId="53ABD9A8" w14:textId="55A629E9" w:rsidR="00096A9B" w:rsidRPr="00C40A17" w:rsidRDefault="00E36BA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</w:rPr>
              <w:t>7,880</w:t>
            </w:r>
          </w:p>
        </w:tc>
      </w:tr>
      <w:tr w:rsidR="00096A9B" w:rsidRPr="00755A56" w14:paraId="4946BAA8" w14:textId="77777777" w:rsidTr="00C40A17">
        <w:tc>
          <w:tcPr>
            <w:tcW w:w="3496" w:type="pct"/>
            <w:hideMark/>
          </w:tcPr>
          <w:p w14:paraId="1594853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2FD4C3C3" w:rsidR="00096A9B" w:rsidRPr="00C40A17" w:rsidRDefault="00E36BA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16,648</w:t>
            </w:r>
          </w:p>
        </w:tc>
        <w:tc>
          <w:tcPr>
            <w:tcW w:w="142" w:type="pct"/>
          </w:tcPr>
          <w:p w14:paraId="25176457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7CE115C8" w:rsidR="00096A9B" w:rsidRPr="00C40A17" w:rsidRDefault="00E36BA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151,971</w:t>
            </w:r>
          </w:p>
        </w:tc>
      </w:tr>
    </w:tbl>
    <w:p w14:paraId="697A3092" w14:textId="77777777" w:rsidR="00D90054" w:rsidRPr="00C40A17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BBC7890" w14:textId="1102C632" w:rsidR="001160E2" w:rsidRDefault="00E4188D" w:rsidP="00E41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E4188D">
        <w:rPr>
          <w:rFonts w:asciiTheme="majorBidi" w:hAnsiTheme="majorBidi" w:hint="cs"/>
          <w:sz w:val="30"/>
          <w:szCs w:val="30"/>
          <w:cs/>
        </w:rPr>
        <w:t>ณ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Pr="00E4188D">
        <w:rPr>
          <w:rFonts w:asciiTheme="majorBidi" w:hAnsiTheme="majorBidi" w:hint="cs"/>
          <w:sz w:val="30"/>
          <w:szCs w:val="30"/>
          <w:cs/>
        </w:rPr>
        <w:t>วันที่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="001B6859">
        <w:rPr>
          <w:rFonts w:asciiTheme="majorBidi" w:hAnsiTheme="majorBidi"/>
          <w:sz w:val="30"/>
          <w:szCs w:val="30"/>
        </w:rPr>
        <w:t>31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Pr="00E4188D">
        <w:rPr>
          <w:rFonts w:asciiTheme="majorBidi" w:hAnsiTheme="majorBidi" w:hint="cs"/>
          <w:sz w:val="30"/>
          <w:szCs w:val="30"/>
          <w:cs/>
        </w:rPr>
        <w:t>มีนาคม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="001B6859">
        <w:rPr>
          <w:rFonts w:asciiTheme="majorBidi" w:hAnsiTheme="majorBidi"/>
          <w:sz w:val="30"/>
          <w:szCs w:val="30"/>
        </w:rPr>
        <w:t>2565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Pr="00E4188D">
        <w:rPr>
          <w:rFonts w:asciiTheme="majorBidi" w:hAnsiTheme="majorBidi" w:hint="cs"/>
          <w:sz w:val="30"/>
          <w:szCs w:val="30"/>
          <w:cs/>
        </w:rPr>
        <w:t>ภาระผูกพัน</w:t>
      </w:r>
      <w:r w:rsidR="002C640B">
        <w:rPr>
          <w:rFonts w:asciiTheme="majorBidi" w:hAnsiTheme="majorBidi" w:hint="cs"/>
          <w:sz w:val="30"/>
          <w:szCs w:val="30"/>
          <w:cs/>
        </w:rPr>
        <w:t>ตามสัญญา</w:t>
      </w:r>
      <w:r w:rsidRPr="00E4188D">
        <w:rPr>
          <w:rFonts w:asciiTheme="majorBidi" w:hAnsiTheme="majorBidi" w:hint="cs"/>
          <w:sz w:val="30"/>
          <w:szCs w:val="30"/>
          <w:cs/>
        </w:rPr>
        <w:t>ไม่มีการเปลี่ยนแปลงอย่างมีสาระสำคัญในระหว่างงวดที่ต้องเป</w:t>
      </w:r>
      <w:r w:rsidR="00D97B55">
        <w:rPr>
          <w:rFonts w:asciiTheme="majorBidi" w:hAnsiTheme="majorBidi" w:hint="cs"/>
          <w:sz w:val="30"/>
          <w:szCs w:val="30"/>
          <w:cs/>
        </w:rPr>
        <w:t>ิ</w:t>
      </w:r>
      <w:r w:rsidRPr="00E4188D">
        <w:rPr>
          <w:rFonts w:asciiTheme="majorBidi" w:hAnsiTheme="majorBidi" w:hint="cs"/>
          <w:sz w:val="30"/>
          <w:szCs w:val="30"/>
          <w:cs/>
        </w:rPr>
        <w:t>ดเผยข้อมูลเพิ่มเติมจากที่แสดงไว้ในหมายเหตุประกอบงบการเงินสำหรับปีสิ้นสุดวันที่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="001B6859">
        <w:rPr>
          <w:rFonts w:asciiTheme="majorBidi" w:hAnsiTheme="majorBidi"/>
          <w:sz w:val="30"/>
          <w:szCs w:val="30"/>
        </w:rPr>
        <w:t>31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Pr="00E4188D">
        <w:rPr>
          <w:rFonts w:asciiTheme="majorBidi" w:hAnsiTheme="majorBidi" w:hint="cs"/>
          <w:sz w:val="30"/>
          <w:szCs w:val="30"/>
          <w:cs/>
        </w:rPr>
        <w:t>ธันวา</w:t>
      </w:r>
      <w:r w:rsidR="00215FD4">
        <w:rPr>
          <w:rFonts w:asciiTheme="majorBidi" w:hAnsiTheme="majorBidi" w:hint="cs"/>
          <w:sz w:val="30"/>
          <w:szCs w:val="30"/>
          <w:cs/>
        </w:rPr>
        <w:t>ค</w:t>
      </w:r>
      <w:r w:rsidRPr="00E4188D">
        <w:rPr>
          <w:rFonts w:asciiTheme="majorBidi" w:hAnsiTheme="majorBidi" w:hint="cs"/>
          <w:sz w:val="30"/>
          <w:szCs w:val="30"/>
          <w:cs/>
        </w:rPr>
        <w:t>ม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="001B6859">
        <w:rPr>
          <w:rFonts w:asciiTheme="majorBidi" w:hAnsiTheme="majorBidi"/>
          <w:sz w:val="30"/>
          <w:szCs w:val="30"/>
        </w:rPr>
        <w:t>2564</w:t>
      </w:r>
    </w:p>
    <w:p w14:paraId="5F1E87ED" w14:textId="13CC55DA" w:rsidR="001B6859" w:rsidRDefault="001B6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49E61363" w14:textId="0606AA2B" w:rsidR="00F03B2B" w:rsidRPr="00755A56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คดีฟ้องร้อง</w:t>
      </w:r>
    </w:p>
    <w:p w14:paraId="763D388A" w14:textId="77777777" w:rsidR="00D90054" w:rsidRPr="008F702A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</w:p>
    <w:p w14:paraId="028BDF2F" w14:textId="5AFAFE31" w:rsidR="00F03B2B" w:rsidRPr="008F702A" w:rsidRDefault="00F03B2B" w:rsidP="00755A56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2" w:name="_Hlk7173166"/>
      <w:bookmarkStart w:id="3" w:name="_Hlk7192586"/>
      <w:r w:rsidRPr="008F702A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2F9C4BFF" w14:textId="77777777" w:rsidR="00D44203" w:rsidRPr="008F702A" w:rsidRDefault="00D44203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bookmarkStart w:id="4" w:name="_Hlk7192634"/>
    </w:p>
    <w:p w14:paraId="4AFDB70F" w14:textId="5BC25EED" w:rsidR="00F03B2B" w:rsidRPr="008F702A" w:rsidRDefault="00F03B2B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ในระหว่างไตรมาสที่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2557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>กลุ่มบุคคลจำนวนหนึ่งในจังหวัดระยอง ได้ยื่นฟ้องต่อศาลแพ่งและศาลจังหวัดระยองจำนวนหลายคดี 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 จากกรณีท่อรับน้ำมันดิบของบร</w:t>
      </w:r>
      <w:r w:rsidR="004D7EBD" w:rsidRPr="008F702A">
        <w:rPr>
          <w:rFonts w:asciiTheme="majorBidi" w:hAnsiTheme="majorBidi" w:cstheme="majorBidi"/>
          <w:spacing w:val="-4"/>
          <w:sz w:val="30"/>
          <w:szCs w:val="30"/>
          <w:cs/>
        </w:rPr>
        <w:t>ิษัทรั่ว ซึ่งคดีฟ้องร้องบางส่วน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ได้ยุติแล้ว และคดีฟ้องร้องบางส่วนศาลแพ่งได้มีคำพิพากษาเมื่อวันที่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สิงหาคม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2559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โดยให้บริษัทชดใช้ค่าเสียหายพร้อมดอกเบี้ยและค่าฟื้นฟูสภาพแวดล้อมเป็นจำนวนเงินประมาณ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26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4D7EBD"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ซึ่งบริษัท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ได้ยื่นอุทธรณ์ต่อศาลเมื่อวันที่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17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2560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ต่อมาเมื่อวันที่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พฤษภาคม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20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ธันวาคม </w:t>
      </w:r>
      <w:r w:rsidR="003427CE"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4D7EBD"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ศาลอุทธรณ์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มีคำพิพากษาตามสัญญาประนีประนอมยอมความดังกล่าว ซึ่งบริษัทได้ชำระค่าเสียหายไปครบถ้วนแล้ว ส่วน</w:t>
      </w:r>
      <w:r w:rsidRPr="008F702A">
        <w:rPr>
          <w:rFonts w:asciiTheme="majorBidi" w:hAnsiTheme="majorBidi" w:cstheme="majorBidi"/>
          <w:sz w:val="30"/>
          <w:szCs w:val="30"/>
          <w:cs/>
          <w:lang w:bidi="th-TH"/>
        </w:rPr>
        <w:t>โจทก์ที่เหลือ ศาลอุทธรณ์พิพากษาให้บริษัทชดใช้ค่าเสียหายพร้อมดอกเบี้ยตามคำพิพากษาศาลชั้นต้น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แต่ให้ลดจำนวนดอกเบี้ยลง โดยบริษัทได้ชำระค่าเสียหายให้โจทก์</w:t>
      </w:r>
      <w:r w:rsidR="004D7EBD"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ดังกล่าวแล้ว และไม่มีโจทก์รายใด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ยื่นฎีกาจึงถือได้ว่าคดีเป็นอันสิ้นสุด</w:t>
      </w:r>
    </w:p>
    <w:p w14:paraId="4A0DD968" w14:textId="77777777" w:rsidR="00D44203" w:rsidRPr="008F702A" w:rsidRDefault="00D44203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bookmarkEnd w:id="2"/>
    <w:bookmarkEnd w:id="3"/>
    <w:bookmarkEnd w:id="4"/>
    <w:p w14:paraId="28A85AD7" w14:textId="033B85D8" w:rsidR="00A603AE" w:rsidRPr="00AF67EA" w:rsidRDefault="00A603AE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8F702A">
        <w:rPr>
          <w:rFonts w:asciiTheme="majorBidi" w:hAnsiTheme="majorBidi" w:cstheme="majorBidi"/>
          <w:sz w:val="30"/>
          <w:szCs w:val="30"/>
          <w:cs/>
        </w:rPr>
        <w:t xml:space="preserve">สำหรับคดีฟ้องร้องที่ศาลจังหวัดระยอง เมื่อวันที่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28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ศาลจังหวัดระยองได้มีคำพิพากษาให้บริษัทชดใช้ค่าเสียหายพร้อมดอกเบี้ยเป็นจำนวนเงินสุทธิประมาณ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38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ล้านบาท โดยหักเงินเยียวยาที่บริษัทได้จ่ายชดใช้ให้โจทก์แล้วก่อนหน้านี้เป็นจำนวน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24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ล้านบาทและส่วนที่เหลือบริษัทได้นำเงินไปวางที่ศาลจังหวัดระยองในวันที่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โดยมีโจทก์บางรายยื่นอุทธรณ์คำพิพากษาของศาลจังหวัดระยอง และบริษัทได้ยื่นคำแก้อุทธรณ์ต่อศาลจังหวัดระยองเมื่อวันที่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80662A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ต่อมาเมื่อวันที่ </w:t>
      </w:r>
      <w:r w:rsidRPr="0080662A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Pr="0080662A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ศาลอุทธรณ์ภาค </w:t>
      </w:r>
      <w:r w:rsidRPr="0080662A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>ได้มีคำพิพากษาให้บริษัทชดใช้ค่าเสียหายพร้อมดอกเบี้ยให้แก่โจทก์</w:t>
      </w:r>
      <w:r w:rsidR="0080662A"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ที่ยื่นอุทธรณ์เพิ่มเติม 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บริษัทได้นำเงิน</w:t>
      </w:r>
      <w:r w:rsidR="00A81E74" w:rsidRPr="0080662A">
        <w:rPr>
          <w:rFonts w:asciiTheme="majorBidi" w:hAnsiTheme="majorBidi" w:cstheme="majorBidi"/>
          <w:sz w:val="30"/>
          <w:szCs w:val="30"/>
          <w:cs/>
          <w:lang w:bidi="th-TH"/>
        </w:rPr>
        <w:t>จำนวน</w:t>
      </w:r>
      <w:r w:rsidR="0080662A"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80662A" w:rsidRPr="0080662A">
        <w:rPr>
          <w:rFonts w:asciiTheme="majorBidi" w:hAnsiTheme="majorBidi" w:cstheme="majorBidi"/>
          <w:sz w:val="30"/>
          <w:szCs w:val="30"/>
          <w:lang w:bidi="th-TH"/>
        </w:rPr>
        <w:t xml:space="preserve">25 </w:t>
      </w:r>
      <w:r w:rsidR="0080662A" w:rsidRPr="0080662A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ซึ่งครอบคลุมค่าเสียหายตามคำพิพากษา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>ไปวางที่ศาลจังหวัด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ระยองในวันที่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8F702A">
        <w:rPr>
          <w:rFonts w:asciiTheme="majorBidi" w:hAnsiTheme="majorBidi" w:cstheme="majorBidi"/>
          <w:sz w:val="30"/>
          <w:szCs w:val="30"/>
          <w:cs/>
        </w:rPr>
        <w:t>ต่อม</w:t>
      </w:r>
      <w:r w:rsidR="001B0805" w:rsidRPr="008F702A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14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ศาลจังหวัดระยองได้นัดฟังคำพิพากษาหรือคำสั่งศาลอุทธรณ์ภาค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เพิ่มเติมในวันที่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26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8F702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8F702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8F702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64062" w:rsidRPr="008F702A">
        <w:rPr>
          <w:rFonts w:asciiTheme="majorBidi" w:hAnsiTheme="majorBidi" w:hint="cs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="00564062" w:rsidRPr="008F702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564062"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="00564062" w:rsidRPr="008F702A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="00564062" w:rsidRPr="008F702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564062"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564062" w:rsidRPr="008F702A">
        <w:rPr>
          <w:rFonts w:asciiTheme="majorBidi" w:hAnsiTheme="majorBidi" w:hint="cs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="00564062" w:rsidRPr="008F702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564062" w:rsidRPr="008F702A">
        <w:rPr>
          <w:rFonts w:asciiTheme="majorBidi" w:hAnsiTheme="majorBidi" w:cstheme="majorBidi"/>
          <w:sz w:val="30"/>
          <w:szCs w:val="30"/>
          <w:lang w:bidi="th-TH"/>
        </w:rPr>
        <w:t xml:space="preserve">19 </w:t>
      </w:r>
      <w:r w:rsidR="00564062" w:rsidRPr="008F702A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="00564062" w:rsidRPr="008F702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564062"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564062" w:rsidRPr="008F702A">
        <w:rPr>
          <w:rFonts w:asciiTheme="majorBidi" w:hAnsiTheme="majorBidi" w:hint="cs"/>
          <w:sz w:val="30"/>
          <w:szCs w:val="30"/>
          <w:cs/>
          <w:lang w:bidi="th-TH"/>
        </w:rPr>
        <w:t>โดยบริษัทจะจัดทำคำแก้ฎีกาต่อไป</w:t>
      </w:r>
    </w:p>
    <w:p w14:paraId="0DD3A590" w14:textId="305BABE3" w:rsidR="008F702A" w:rsidRDefault="008F7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trike/>
          <w:color w:val="FF0000"/>
          <w:sz w:val="30"/>
          <w:szCs w:val="30"/>
          <w:lang w:val="en-GB"/>
        </w:rPr>
      </w:pPr>
      <w:r>
        <w:rPr>
          <w:rFonts w:asciiTheme="majorBidi" w:hAnsiTheme="majorBidi" w:cstheme="majorBidi"/>
          <w:strike/>
          <w:color w:val="FF0000"/>
          <w:sz w:val="30"/>
          <w:szCs w:val="30"/>
        </w:rPr>
        <w:br w:type="page"/>
      </w:r>
    </w:p>
    <w:p w14:paraId="69A7CBE4" w14:textId="779ABD02" w:rsidR="00F03B2B" w:rsidRPr="00755A56" w:rsidRDefault="00F03B2B" w:rsidP="00755A56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755A5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lastRenderedPageBreak/>
        <w:t>คดีความเกี่ยวกับการโอนสิทธิการรับชำระเงินค่าวัตถุดิบของบริษัทย่อย</w:t>
      </w:r>
    </w:p>
    <w:p w14:paraId="1E80F9D3" w14:textId="77777777" w:rsidR="00D44203" w:rsidRPr="008F702A" w:rsidRDefault="00D44203" w:rsidP="00755A56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lang w:bidi="th-TH"/>
        </w:rPr>
      </w:pPr>
    </w:p>
    <w:p w14:paraId="4EFFB951" w14:textId="6F119A55" w:rsidR="009A2626" w:rsidRDefault="00E9556A" w:rsidP="00755A56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755A56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เมื่อวันที่ </w:t>
      </w:r>
      <w:r w:rsidRPr="00755A56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18 </w:t>
      </w:r>
      <w:r w:rsidRPr="00755A56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สิงหาคม </w:t>
      </w:r>
      <w:r w:rsidRPr="00755A56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2560 </w:t>
      </w:r>
      <w:r w:rsidRPr="00755A56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 อนัตตา กรีน จำกัด ต่อมาเปลี่ยนชื่อเป็น บริษัท ไทย ไบโอ อินโนเวชั่น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จำกัด (“อนัตตา”) บริษัทย่อย และบริษัท เอเชีย แคปปิตอล กรุ๊ป จำกัด (มหาชน) (“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ACAP”)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ได้ทำบันทึกความเข้าใจ 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ฝ่าย โดยอนัตตามีหน้าที่เป็นผู้จัดหาน้ำมันปาล์มส่งจำหน่ายให้แก่บริษัทย่อย และ 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และโอนสิทธิการรับเงินค่าวัตถุดิบให้แก่ 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>พร้อมกับแจ้งการโอนสิทธิการรับเงินให้บริษัทย่อยทราบ และบริษัทย่อยได้ให้ความยินยอมในการโอนสิทธิเรียกร้องดังกล่าว</w:t>
      </w:r>
    </w:p>
    <w:p w14:paraId="115A9635" w14:textId="77777777" w:rsidR="008F702A" w:rsidRPr="00755A56" w:rsidRDefault="008F702A" w:rsidP="008F702A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13C3816A" w14:textId="5B41354F" w:rsidR="00E9556A" w:rsidRDefault="00E9556A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ในช่วงไตรมาส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ปี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2561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บริษัทย่อยได้มีการแจ้งข่าวปัญหาวัตถุดิบคงคลังต่อตลาดหลักทรัพย์แห่งประเทศไทย ในเวลาเดียวกัน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เรียกร้องให้บริษัทย่อยชำระค่าวัตถุดิบที่ซื้อขายกับอนัตตาภายใต้การโอนสิทธิการรับชำระเงินค่าวัตถุดิบรวม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11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รายการ ซึ่งบริษัทย่อยได้พิจารณาเอกสารที่ได้รับมาและได้ชี้แจงกับ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>ว่าเป็นเอกสารที่ไม่อยู่ในระบบของบริษัทย่อยและไม่พบหลักฐานการส่งมอบวัตถุดิบจากอนัตตาตามที่ระบุในเอกสารดังกล่าว</w:t>
      </w:r>
    </w:p>
    <w:p w14:paraId="6FA71188" w14:textId="77777777" w:rsidR="008F702A" w:rsidRPr="00755A56" w:rsidRDefault="008F702A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4E4875D5" w14:textId="7E2E69D2" w:rsidR="00E9556A" w:rsidRDefault="00E9556A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20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สิงหาคม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256</w:t>
      </w:r>
      <w:r w:rsidRPr="00755A56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 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ได้ยื่นฟ้องคดีต่อศาลแพ่ง เพื่อเรียกร้องให้อนัตตา และบริษัทย่อยร่วมกันชดใช้ค่าเสียหายรวมเป็นจำนวนเงินทั้งสิ้น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324.65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และดอกเบี้ยร้อยละ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ซึ่ง</w:t>
      </w:r>
      <w:r w:rsidRPr="00755A56">
        <w:rPr>
          <w:rFonts w:ascii="Angsana New" w:hAnsi="Angsana New"/>
          <w:spacing w:val="-2"/>
          <w:sz w:val="30"/>
          <w:szCs w:val="30"/>
          <w:lang w:bidi="th-TH"/>
        </w:rPr>
        <w:t> 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บริษัทย่อยไม่ต้องรับผิดตามฟ้อง บริษัทย่อยจึงได้แต่งตั้งทนายความและยื่นคำให้การต่อสู้คดี</w:t>
      </w:r>
    </w:p>
    <w:p w14:paraId="559E8AAF" w14:textId="77777777" w:rsidR="008F702A" w:rsidRPr="00755A56" w:rsidRDefault="008F702A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4CDD3A4E" w14:textId="77587594" w:rsidR="00E9556A" w:rsidRDefault="00E9556A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เมื่อวันที่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10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มิถุนายน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ศาลชั้นต้นได้พิพากษาให้บริษัทย่อยชดใช้ค่าเสียหายให้กับ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จำนวน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289.56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พร้อมดอกเบี้ยร้อยละ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นับแต่วันผิดนัดจนกว่าจะชำระเสร็จสิ้น หากบริษัทย่อยไม่ชำระหนี้ดังกล่าวให้ครบถ้วน ให้อนัตตาชำระหนี้ส่วนที่เหลือแก่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ทั้งนี้ บริษัทย่อยได้ยื่นอุทธรณ์ตามกฎหมายเมื่อวันที่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พฤศจิกายน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</w:p>
    <w:p w14:paraId="17A3B39E" w14:textId="6A1BDA85" w:rsidR="008F702A" w:rsidRDefault="008F7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lang w:val="en-GB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00C8AAB7" w14:textId="706F78A3" w:rsidR="004D5DA7" w:rsidRDefault="004D5DA7" w:rsidP="004D5DA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lastRenderedPageBreak/>
        <w:t>เมื่อวันที่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20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มกราคม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2565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ศาลอุทธรณ์ได้พิพากษายืนตามศาลชั้นต้น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บริษัทย่อยยังไม่เห็นพ้องกับคำพิพากษาของศาลอุทธรณ์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ได้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ยื่นขออนุญาตฎีกาต่อศาลฎีกาเมื่อวันที่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มีนาคม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bidi="th-TH"/>
        </w:rPr>
        <w:t>2565</w:t>
      </w:r>
      <w:r w:rsidR="00087B3B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ซึ่งบริษัทย่อยมีความเชื่อว่าข้อต่อสู้ทั้งในข้อเท็จจริง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ข้อกฎหมาย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และการใช้สิทธิทางศาลโดยสุจริต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ผลที่สุดศาลฎีกาจะพิจารณาพยานหลักฐานในคดีและพิพากษาให้บริษัทย่อยไม่ต้องรับผิดชำระหนี้ตามคำพิพากษาของศาลชั้นต้นและศาลอุทธรณ์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ทั้งนี้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พยานหลักฐานที่บริษัทย่อยได้ยื่นเสนอเพิ่มเติมในชั้นพิจารณาของศาลอุทธรณ์ซึ่งเป็นพยานหลักฐานที่สำคัญซึ่งเกี่ยวข้องกับประเด็นแห่งคดีโดยตรง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พยานหลักฐานใหม่ที่พนักงานสอบสวนในคดีอาญาได้รวบรวมและจัดทำขึ้นจากการสอบสวนภายหลังจากศาลชั้นต้นมีคำพิพากษาแล้ว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บริษัทย่อยเชื่อว่าเป็นพยานหลักฐานที่มีน้ำหนักมั่นคงที่จะทำให้ศาลฎีการับฟังได้ว่า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นิติกรรมการซื้อขายที่อนัตตาได้ทำขึ้นโดยมีอดีตพนักงานของบริษัทย่อยให้ความช่วยเหลือแก่อนัตตา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ACAP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นำมาเป็นเอกสารหลักฐานในการฟ้องเอาผิดกับบริษัทย่อย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เป็นการกระทำที่ไม่สุจริตและไม่ชอบด้วยกฎหมาย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ซึ่งสอดคล้องกับข้อเท็จจริงที่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ก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ล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ต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ตรวจสอบพบการกระทำการทุจริตเกี่ยวกับการบริหารวัตถุดิบคงคลัง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แสวงหาประโยชน์โดยมิชอบด้วยกฎหมาย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อันเป็นเหตุให้บริษัทย่อยได้รับความเสียหาย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ซึ่งเข้าข่ายเป็นความผิดตามพระราชบัญญัติหลักทรัพย์และตลาดหลักทรัพย์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พ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ศ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2535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จึงได้กล่าวโทษให้ดำเนินคดีอาญาเอาผิดกับบุคคลดังกล่าว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ซึ่งพนักงานสอบสวนได้มีการสั่งฟ้องคดีอาญาบางคดีและส่งสำนวนการสอบสวนให้พนักงานอัยการแล้ว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ดังนั้น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บริษัทย่อยเชื่อว่าบริษัทย่อยไม่มีหนี้ที่จะต้องรับผิดต่อ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ACAP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ตามสัญญาที่เกิดจากการกระทำที่ไม่สุจริตและไม่ชอบด้วยกฎหมาย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บริษัทย่อยได้ตั้งสำรองความเสียหายจากคดีดังกล่าวจำนวน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444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ล้านบาทในปี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 w:bidi="th-TH"/>
        </w:rPr>
        <w:t>2564</w:t>
      </w:r>
    </w:p>
    <w:p w14:paraId="041580B6" w14:textId="77777777" w:rsidR="004D5DA7" w:rsidRPr="004D5DA7" w:rsidRDefault="004D5DA7" w:rsidP="004D5DA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DEADA6B" w14:textId="77777777" w:rsidR="006A03EF" w:rsidRDefault="006A03EF" w:rsidP="006A03EF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r w:rsidRPr="00F84F10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>31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2565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เจ้าพนักงานบังคับคดีตามคำร้องขอของ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84F10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ได้มีคำสั่งอายัดเงินฝากบัญชีธนาคารของบริษัท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จำนวน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4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บัญชี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ซึ่งบริษัท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ได้ยื่นคำร้องขอถอนการบังคับคดีดังกล่าวต่อศาลแพ่ง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โดยศาลแพ่งนัดพิจารณาการขอถอนการบังคับคดีในวันที่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17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2565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โดยทาง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84F10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ร้องขอให้บริษัท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นำธนาคารหนึ่งธนาคารใดเข้าทำหนังสือสัญญาค้ำประกันการชำระหนี้ตามคำพิพากษาศาลอุทธรณ์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พร้อมดอกเบี้ยสำหรับระยะเวลา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bidi="th-TH"/>
        </w:rPr>
        <w:t>1</w:t>
      </w:r>
      <w:r w:rsidRPr="00F84F1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84F10">
        <w:rPr>
          <w:rFonts w:ascii="Angsana New" w:hAnsi="Angsana New" w:hint="cs"/>
          <w:sz w:val="30"/>
          <w:szCs w:val="30"/>
          <w:cs/>
          <w:lang w:bidi="th-TH"/>
        </w:rPr>
        <w:t>ปี</w:t>
      </w:r>
    </w:p>
    <w:p w14:paraId="26FD4966" w14:textId="77777777" w:rsidR="004D5DA7" w:rsidRPr="004D5DA7" w:rsidRDefault="004D5DA7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</w:p>
    <w:p w14:paraId="3CC6BC1C" w14:textId="01B64F88" w:rsidR="00707CBE" w:rsidRPr="00545B1D" w:rsidRDefault="00E9556A" w:rsidP="00AF67EA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F67EA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เมื่อวันที่ </w:t>
      </w:r>
      <w:r w:rsidRPr="00707CBE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AF67EA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กันยายน </w:t>
      </w:r>
      <w:r w:rsidRPr="00707CBE">
        <w:rPr>
          <w:rFonts w:ascii="Angsana New" w:hAnsi="Angsana New"/>
          <w:spacing w:val="-2"/>
          <w:sz w:val="30"/>
          <w:szCs w:val="30"/>
          <w:lang w:val="en-US" w:bidi="th-TH"/>
        </w:rPr>
        <w:t>2563</w:t>
      </w:r>
      <w:r w:rsidRPr="00AF67EA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บริษัทย่อยได้รับหมายเรียกและสำเนาคำฟ้องคดีแพ่ง โดยบริษัทแห่งหนึ่ง </w:t>
      </w:r>
      <w:r w:rsidRPr="00AF67EA">
        <w:rPr>
          <w:rFonts w:ascii="Angsana New" w:hAnsi="Angsana New"/>
          <w:spacing w:val="-2"/>
          <w:sz w:val="30"/>
          <w:szCs w:val="30"/>
          <w:cs/>
          <w:lang w:bidi="th-TH"/>
        </w:rPr>
        <w:br/>
        <w:t xml:space="preserve">ซึ่งเป็นคู่ค้าเดิมของบริษัทย่อยได้ยื่นฟ้องบริษัทย่อยในข้อหาผิดสัญญา เรียกเงินคืน และเรียกค่าเสียหายเป็นเงินต้นจำนวน </w:t>
      </w:r>
      <w:r w:rsidRPr="00707CBE">
        <w:rPr>
          <w:rFonts w:ascii="Angsana New" w:hAnsi="Angsana New"/>
          <w:spacing w:val="-2"/>
          <w:sz w:val="30"/>
          <w:szCs w:val="30"/>
          <w:lang w:val="en-US" w:bidi="th-TH"/>
        </w:rPr>
        <w:t>470</w:t>
      </w:r>
      <w:r w:rsidRPr="00545B1D">
        <w:rPr>
          <w:rFonts w:ascii="Angsana New" w:hAnsi="Angsana New"/>
          <w:spacing w:val="-2"/>
          <w:sz w:val="30"/>
          <w:szCs w:val="30"/>
        </w:rPr>
        <w:t>.</w:t>
      </w:r>
      <w:r w:rsidRPr="00707CBE">
        <w:rPr>
          <w:rFonts w:ascii="Angsana New" w:hAnsi="Angsana New"/>
          <w:spacing w:val="-2"/>
          <w:sz w:val="30"/>
          <w:szCs w:val="30"/>
          <w:lang w:val="en-US" w:bidi="th-TH"/>
        </w:rPr>
        <w:t>03</w:t>
      </w:r>
      <w:r w:rsidRPr="00AF67EA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ล้านบาท พร้อมดอกเบี้ยในอัตราร้อยละ </w:t>
      </w:r>
      <w:r w:rsidRPr="00707CBE">
        <w:rPr>
          <w:rFonts w:ascii="Angsana New" w:hAnsi="Angsana New"/>
          <w:spacing w:val="-2"/>
          <w:sz w:val="30"/>
          <w:szCs w:val="30"/>
          <w:lang w:val="en-US" w:bidi="th-TH"/>
        </w:rPr>
        <w:t>7</w:t>
      </w:r>
      <w:r w:rsidRPr="00545B1D">
        <w:rPr>
          <w:rFonts w:ascii="Angsana New" w:hAnsi="Angsana New"/>
          <w:spacing w:val="-2"/>
          <w:sz w:val="30"/>
          <w:szCs w:val="30"/>
        </w:rPr>
        <w:t>.</w:t>
      </w:r>
      <w:r w:rsidRPr="00707CBE">
        <w:rPr>
          <w:rFonts w:ascii="Angsana New" w:hAnsi="Angsana New"/>
          <w:spacing w:val="-2"/>
          <w:sz w:val="30"/>
          <w:szCs w:val="30"/>
          <w:lang w:val="en-US" w:bidi="th-TH"/>
        </w:rPr>
        <w:t>5</w:t>
      </w:r>
      <w:r w:rsidRPr="00AF67EA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ต่อปี รวมเป็นจำนวนเงิน </w:t>
      </w:r>
      <w:r w:rsidRPr="00707CBE">
        <w:rPr>
          <w:rFonts w:ascii="Angsana New" w:hAnsi="Angsana New"/>
          <w:spacing w:val="-2"/>
          <w:sz w:val="30"/>
          <w:szCs w:val="30"/>
          <w:lang w:val="en-US" w:bidi="th-TH"/>
        </w:rPr>
        <w:t>595</w:t>
      </w:r>
      <w:r w:rsidRPr="00545B1D">
        <w:rPr>
          <w:rFonts w:ascii="Angsana New" w:hAnsi="Angsana New"/>
          <w:spacing w:val="-2"/>
          <w:sz w:val="30"/>
          <w:szCs w:val="30"/>
        </w:rPr>
        <w:t>.</w:t>
      </w:r>
      <w:r w:rsidRPr="00707CBE">
        <w:rPr>
          <w:rFonts w:ascii="Angsana New" w:hAnsi="Angsana New"/>
          <w:spacing w:val="-2"/>
          <w:sz w:val="30"/>
          <w:szCs w:val="30"/>
          <w:lang w:val="en-US" w:bidi="th-TH"/>
        </w:rPr>
        <w:t>10</w:t>
      </w:r>
      <w:r w:rsidRPr="00AF67EA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ล้านบาท นับถัดจากวันฟ้องเป็นต้นไปจนกว่าบริษัทย่อยจะชำระเงินเสร็จสิ้น ทั้งนี้ ศาลได้นัดสืบพยานในเดือนมิถุนายน </w:t>
      </w:r>
      <w:r w:rsidRPr="00707CBE"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  <w:r w:rsidRPr="00AF67EA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707CBE" w:rsidRPr="00AF67EA">
        <w:rPr>
          <w:rFonts w:ascii="Angsana New" w:hAnsi="Angsana New"/>
          <w:spacing w:val="-2"/>
          <w:sz w:val="30"/>
          <w:szCs w:val="30"/>
          <w:cs/>
          <w:lang w:bidi="th-TH"/>
        </w:rPr>
        <w:br w:type="page"/>
      </w:r>
    </w:p>
    <w:p w14:paraId="7EAD8B9A" w14:textId="77777777" w:rsidR="00E9556A" w:rsidRPr="008F02DD" w:rsidRDefault="00E9556A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F02DD">
        <w:rPr>
          <w:rFonts w:ascii="Angsana New" w:hAnsi="Angsana New"/>
          <w:spacing w:val="-2"/>
          <w:sz w:val="30"/>
          <w:szCs w:val="30"/>
          <w:cs/>
          <w:lang w:bidi="th-TH"/>
        </w:rPr>
        <w:lastRenderedPageBreak/>
        <w:t xml:space="preserve">ต่อมาเมื่อวันที่ </w:t>
      </w:r>
      <w:r w:rsidRPr="008F02DD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8F02D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พฤศจิกายน </w:t>
      </w:r>
      <w:r w:rsidRPr="008F02DD">
        <w:rPr>
          <w:rFonts w:ascii="Angsana New" w:hAnsi="Angsana New"/>
          <w:spacing w:val="-2"/>
          <w:sz w:val="30"/>
          <w:szCs w:val="30"/>
          <w:lang w:val="en-US" w:bidi="th-TH"/>
        </w:rPr>
        <w:t>2563</w:t>
      </w:r>
      <w:r w:rsidRPr="008F02D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บริษัทย่อยได้รับหมายเรียกและสำเนาคำฟ้องคดีแพ่ง โดยบริษัท</w:t>
      </w:r>
      <w:r w:rsidRPr="008F02DD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ดังกล่าวได้ยื่นฟ้องบริษัทย่อยในฐานะจำเลยที่ </w:t>
      </w:r>
      <w:r w:rsidRPr="008F02DD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8F02DD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8F02DD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และบริษัทอื่นอีก </w:t>
      </w:r>
      <w:r w:rsidRPr="008F02DD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8F02DD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ราย เป็นจำเลยในข้อหาผิดสัญญา</w:t>
      </w:r>
      <w:r w:rsidRPr="008F02DD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 ตัวการ ตัวแทน และเรียกค่าเสียหายเป็นเงินต้นจำนวน </w:t>
      </w:r>
      <w:r w:rsidRPr="008F02DD">
        <w:rPr>
          <w:rFonts w:ascii="Angsana New" w:hAnsi="Angsana New"/>
          <w:spacing w:val="6"/>
          <w:sz w:val="30"/>
          <w:szCs w:val="30"/>
          <w:lang w:val="en-US" w:bidi="th-TH"/>
        </w:rPr>
        <w:t xml:space="preserve">92.29 </w:t>
      </w:r>
      <w:r w:rsidRPr="008F02DD">
        <w:rPr>
          <w:rFonts w:ascii="Angsana New" w:hAnsi="Angsana New"/>
          <w:spacing w:val="6"/>
          <w:sz w:val="30"/>
          <w:szCs w:val="30"/>
          <w:cs/>
          <w:lang w:val="en-US" w:bidi="th-TH"/>
        </w:rPr>
        <w:t>ล้านบาท พร้อมดอกเบี้ย</w:t>
      </w:r>
      <w:r w:rsidRPr="008F02DD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ในอัตรา</w:t>
      </w:r>
      <w:r w:rsidRPr="008F02DD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ร้อยละ </w:t>
      </w:r>
      <w:r w:rsidRPr="008F02DD">
        <w:rPr>
          <w:rFonts w:ascii="Angsana New" w:hAnsi="Angsana New"/>
          <w:spacing w:val="2"/>
          <w:sz w:val="30"/>
          <w:szCs w:val="30"/>
          <w:lang w:val="en-US" w:bidi="th-TH"/>
        </w:rPr>
        <w:t xml:space="preserve">7.5 </w:t>
      </w:r>
      <w:r w:rsidRPr="008F02DD">
        <w:rPr>
          <w:rFonts w:ascii="Angsana New" w:hAnsi="Angsana New"/>
          <w:spacing w:val="2"/>
          <w:sz w:val="30"/>
          <w:szCs w:val="30"/>
          <w:cs/>
          <w:lang w:val="en-US" w:bidi="th-TH"/>
        </w:rPr>
        <w:t>ต่อปี</w:t>
      </w:r>
      <w:r w:rsidRPr="008F02D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รวมเป็นจำนวนเงิน </w:t>
      </w:r>
      <w:r w:rsidRPr="008F02DD">
        <w:rPr>
          <w:rFonts w:ascii="Angsana New" w:hAnsi="Angsana New"/>
          <w:spacing w:val="2"/>
          <w:sz w:val="30"/>
          <w:szCs w:val="30"/>
          <w:lang w:val="en-US" w:bidi="th-TH"/>
        </w:rPr>
        <w:t>109</w:t>
      </w:r>
      <w:r w:rsidRPr="008F02DD">
        <w:rPr>
          <w:rFonts w:ascii="Angsana New" w:hAnsi="Angsana New"/>
          <w:spacing w:val="2"/>
          <w:sz w:val="30"/>
          <w:szCs w:val="30"/>
          <w:lang w:bidi="th-TH"/>
        </w:rPr>
        <w:t>.</w:t>
      </w:r>
      <w:r w:rsidRPr="008F02DD">
        <w:rPr>
          <w:rFonts w:ascii="Angsana New" w:hAnsi="Angsana New"/>
          <w:spacing w:val="2"/>
          <w:sz w:val="30"/>
          <w:szCs w:val="30"/>
          <w:lang w:val="en-US" w:bidi="th-TH"/>
        </w:rPr>
        <w:t>42</w:t>
      </w:r>
      <w:r w:rsidRPr="008F02DD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ล้านบาท นับถัดจากวันฟ้องเป็นต้นไปจนกว่าจำเลย</w:t>
      </w:r>
      <w:r w:rsidRPr="008F02DD">
        <w:rPr>
          <w:rFonts w:ascii="Angsana New" w:hAnsi="Angsana New"/>
          <w:sz w:val="30"/>
          <w:szCs w:val="30"/>
          <w:cs/>
          <w:lang w:bidi="th-TH"/>
        </w:rPr>
        <w:t>ทั้งสามจะชำระเงินเสร็จสิ้น</w:t>
      </w:r>
      <w:r w:rsidRPr="008F02DD">
        <w:rPr>
          <w:rFonts w:ascii="Angsana New" w:hAnsi="Angsana New"/>
          <w:sz w:val="30"/>
          <w:szCs w:val="30"/>
          <w:lang w:bidi="th-TH"/>
        </w:rPr>
        <w:t xml:space="preserve"> </w:t>
      </w:r>
      <w:r w:rsidRPr="008F02DD">
        <w:rPr>
          <w:rFonts w:ascii="Angsana New" w:hAnsi="Angsana New"/>
          <w:sz w:val="30"/>
          <w:szCs w:val="30"/>
          <w:cs/>
          <w:lang w:bidi="th-TH"/>
        </w:rPr>
        <w:t>ทั้งนี้ ศาลได้นัดสืบพยานในเดือนมิถุนายน และเดือนกรกฎาคม</w:t>
      </w:r>
      <w:r w:rsidRPr="008F02DD">
        <w:rPr>
          <w:rFonts w:ascii="Angsana New" w:hAnsi="Angsana New"/>
          <w:sz w:val="30"/>
          <w:szCs w:val="30"/>
          <w:lang w:val="en-US" w:bidi="th-TH"/>
        </w:rPr>
        <w:t xml:space="preserve"> 2565</w:t>
      </w:r>
    </w:p>
    <w:p w14:paraId="0EE29E8D" w14:textId="7F73F9CD" w:rsidR="008F702A" w:rsidRPr="008F02DD" w:rsidRDefault="008F7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2D17E3E" w14:textId="1F431F97" w:rsidR="00E9556A" w:rsidRPr="008F02DD" w:rsidRDefault="00E9556A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val="en-US" w:bidi="th-TH"/>
        </w:rPr>
      </w:pPr>
      <w:r w:rsidRPr="008F02D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และเมื่อวันที่ </w:t>
      </w:r>
      <w:r w:rsidRPr="008F02DD">
        <w:rPr>
          <w:rFonts w:ascii="Angsana New" w:hAnsi="Angsana New"/>
          <w:spacing w:val="-2"/>
          <w:sz w:val="30"/>
          <w:szCs w:val="30"/>
          <w:lang w:val="en-US" w:bidi="th-TH"/>
        </w:rPr>
        <w:t>25</w:t>
      </w:r>
      <w:r w:rsidRPr="008F02D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ธันวาคม </w:t>
      </w:r>
      <w:r w:rsidRPr="008F02DD">
        <w:rPr>
          <w:rFonts w:ascii="Angsana New" w:hAnsi="Angsana New"/>
          <w:spacing w:val="-2"/>
          <w:sz w:val="30"/>
          <w:szCs w:val="30"/>
          <w:lang w:val="en-US" w:bidi="th-TH"/>
        </w:rPr>
        <w:t>2563</w:t>
      </w:r>
      <w:r w:rsidRPr="008F02D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บริษัทย่อยได้รับหมายเรียกและสำเนาคำฟ้องคดีแพ่ง โดยบริษัทดังกล่าวได้ยื่นฟ้องบริษัทแห่งหนึ่ง และบริษัทย่อยในฐานะจำเลยที่ </w:t>
      </w:r>
      <w:r w:rsidRPr="008F02DD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8F02DD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8F02D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ในข้อหาผิดสัญญา เรียกเงินคืน </w:t>
      </w:r>
      <w:r w:rsidRPr="008F02DD">
        <w:rPr>
          <w:rFonts w:ascii="Angsana New" w:hAnsi="Angsana New"/>
          <w:sz w:val="30"/>
          <w:szCs w:val="30"/>
          <w:cs/>
          <w:lang w:bidi="th-TH"/>
        </w:rPr>
        <w:t>และเรียก</w:t>
      </w:r>
      <w:r w:rsidRPr="008F02DD">
        <w:rPr>
          <w:rFonts w:ascii="Angsana New" w:hAnsi="Angsana New"/>
          <w:spacing w:val="-2"/>
          <w:sz w:val="30"/>
          <w:szCs w:val="30"/>
          <w:cs/>
          <w:lang w:bidi="th-TH"/>
        </w:rPr>
        <w:t>ค่าเสียหาย</w:t>
      </w:r>
      <w:r w:rsidRPr="008F02DD">
        <w:rPr>
          <w:rFonts w:ascii="Angsana New" w:hAnsi="Angsana New"/>
          <w:sz w:val="30"/>
          <w:szCs w:val="30"/>
          <w:cs/>
          <w:lang w:bidi="th-TH"/>
        </w:rPr>
        <w:t>เป็นเงินต้นจำนวน</w:t>
      </w:r>
      <w:r w:rsidRPr="008F02DD">
        <w:rPr>
          <w:rFonts w:ascii="Angsana New" w:hAnsi="Angsana New"/>
          <w:sz w:val="30"/>
          <w:szCs w:val="30"/>
          <w:lang w:val="en-US" w:bidi="th-TH"/>
        </w:rPr>
        <w:t xml:space="preserve"> 305.26 </w:t>
      </w:r>
      <w:r w:rsidRPr="008F02DD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พร้อมดอกเบี้ยในอัตราร้อยละ </w:t>
      </w:r>
      <w:r w:rsidRPr="008F02DD">
        <w:rPr>
          <w:rFonts w:ascii="Angsana New" w:hAnsi="Angsana New"/>
          <w:sz w:val="30"/>
          <w:szCs w:val="30"/>
          <w:lang w:val="en-US" w:bidi="th-TH"/>
        </w:rPr>
        <w:t xml:space="preserve">7.5 </w:t>
      </w:r>
      <w:r w:rsidRPr="008F02DD">
        <w:rPr>
          <w:rFonts w:ascii="Angsana New" w:hAnsi="Angsana New"/>
          <w:sz w:val="30"/>
          <w:szCs w:val="30"/>
          <w:cs/>
          <w:lang w:val="en-US" w:bidi="th-TH"/>
        </w:rPr>
        <w:t>ต่อปี</w:t>
      </w:r>
      <w:r w:rsidRPr="008F02D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F02D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รวมเป็นจำนวนเงิน </w:t>
      </w:r>
      <w:r w:rsidRPr="008F02DD">
        <w:rPr>
          <w:rFonts w:ascii="Angsana New" w:hAnsi="Angsana New"/>
          <w:spacing w:val="-2"/>
          <w:sz w:val="30"/>
          <w:szCs w:val="30"/>
          <w:lang w:val="en-US" w:bidi="th-TH"/>
        </w:rPr>
        <w:t>364</w:t>
      </w:r>
      <w:r w:rsidRPr="008F02DD">
        <w:rPr>
          <w:rFonts w:ascii="Angsana New" w:hAnsi="Angsana New"/>
          <w:spacing w:val="-2"/>
          <w:sz w:val="30"/>
          <w:szCs w:val="30"/>
          <w:lang w:bidi="th-TH"/>
        </w:rPr>
        <w:t>.</w:t>
      </w:r>
      <w:r w:rsidRPr="008F02DD">
        <w:rPr>
          <w:rFonts w:ascii="Angsana New" w:hAnsi="Angsana New"/>
          <w:spacing w:val="-2"/>
          <w:sz w:val="30"/>
          <w:szCs w:val="30"/>
          <w:lang w:val="en-US" w:bidi="th-TH"/>
        </w:rPr>
        <w:t>71</w:t>
      </w:r>
      <w:r w:rsidRPr="008F02D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ล้านบาท นับถัดจากวันฟ้องเป็นต้นไปจนกว่าจำเลยทั้ง</w:t>
      </w:r>
      <w:r w:rsidRPr="008F02DD">
        <w:rPr>
          <w:rFonts w:ascii="Angsana New" w:hAnsi="Angsana New"/>
          <w:spacing w:val="-2"/>
          <w:sz w:val="30"/>
          <w:szCs w:val="30"/>
          <w:cs/>
          <w:lang w:val="en-US" w:bidi="th-TH"/>
        </w:rPr>
        <w:t>สอง</w:t>
      </w:r>
      <w:r w:rsidRPr="008F02D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จะชำระเงินเสร็จสิ้น ทั้งนี้ ศาลได้นัดสืบพยานในเดือนกรกฎาคม และเดือนสิงหาคม </w:t>
      </w:r>
      <w:r w:rsidRPr="008F02DD"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</w:p>
    <w:p w14:paraId="442694C0" w14:textId="77777777" w:rsidR="00175964" w:rsidRPr="004D5DA7" w:rsidRDefault="00175964" w:rsidP="00755A56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03945F21" w14:textId="77777777" w:rsidR="004D5DA7" w:rsidRDefault="004D5DA7" w:rsidP="004D5DA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4D5DA7">
        <w:rPr>
          <w:rFonts w:ascii="Angsana New" w:hAnsi="Angsana New" w:hint="cs"/>
          <w:spacing w:val="-2"/>
          <w:sz w:val="30"/>
          <w:szCs w:val="30"/>
          <w:cs/>
          <w:lang w:bidi="th-TH"/>
        </w:rPr>
        <w:t>ทั้งนี้</w:t>
      </w:r>
      <w:r w:rsidRPr="004D5DA7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bidi="th-TH"/>
        </w:rPr>
        <w:t>บริษัทย่อยและที่ปรึกษากฎหมายของบริษัทย่อยได้พิจารณาข้อเท็จจริงและหลักฐานที่เกี่ยวข้องทั้งสามคดีแล้วเห็นว่า</w:t>
      </w:r>
      <w:r w:rsidRPr="004D5DA7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bidi="th-TH"/>
        </w:rPr>
        <w:t>บริษัทย่อยมิได้กระทำผิดสัญญาตามฟ้องทั้งสามคดี</w:t>
      </w:r>
      <w:r w:rsidRPr="004D5DA7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bidi="th-TH"/>
        </w:rPr>
        <w:t>บริษัทย่อยจึงไม่มีหน้าที่ต้องชำระเงินและค่าเสียหาย</w:t>
      </w:r>
      <w:r w:rsidRPr="004D5DA7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bidi="th-TH"/>
        </w:rPr>
        <w:t>บริษัทย่อยจึงได้แต่งตั้งทนายความ</w:t>
      </w:r>
      <w:r w:rsidRPr="004D5DA7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และได้ยื่นคำให้การต่อสู้คดี</w:t>
      </w:r>
      <w:r w:rsidRPr="004D5DA7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bidi="th-TH"/>
        </w:rPr>
        <w:t>รวมถึงบริษัทย่อยอยู่ระหว่างการดำเนินการฟ้องแย้งเรียกค่าเสียหาย</w:t>
      </w:r>
      <w:r w:rsidRPr="004D5DA7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bidi="th-TH"/>
        </w:rPr>
        <w:t>จำนวน</w:t>
      </w:r>
      <w:r w:rsidRPr="004D5DA7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2"/>
          <w:sz w:val="30"/>
          <w:szCs w:val="30"/>
          <w:lang w:bidi="th-TH"/>
        </w:rPr>
        <w:t xml:space="preserve">551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bidi="th-TH"/>
        </w:rPr>
        <w:t>ล้านบาท</w:t>
      </w:r>
      <w:r w:rsidRPr="004D5DA7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bidi="th-TH"/>
        </w:rPr>
        <w:t>ดังนั้น</w:t>
      </w:r>
      <w:r w:rsidRPr="004D5DA7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bidi="th-TH"/>
        </w:rPr>
        <w:t>บริษัทย่อยจึงไม่ได้บันทึกค่าเผื่อผลเสียหายที่อาจเกิดขึ้นจากคดีดังกล่าว</w:t>
      </w:r>
    </w:p>
    <w:p w14:paraId="5840C557" w14:textId="6D1FAFE8" w:rsidR="008F02DD" w:rsidRPr="004D5DA7" w:rsidRDefault="008F02DD" w:rsidP="004D5DA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7FD6B92E" w14:textId="78BFA506" w:rsidR="00D30F61" w:rsidRPr="008F702A" w:rsidRDefault="00D30F61" w:rsidP="00755A56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8F702A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</w:t>
      </w:r>
      <w:r w:rsidRPr="008F702A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 xml:space="preserve">แพ่งเกี่ยวกับการละเมิด ผิดสัญญา ผิดคำมั่น เรียกค่าเสียหายที่เกิดขึ้นในปี </w:t>
      </w:r>
      <w:r w:rsidRPr="008F702A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 xml:space="preserve">2564 </w:t>
      </w:r>
      <w:r w:rsidRPr="008F702A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ของบริษัทย่อย</w:t>
      </w:r>
    </w:p>
    <w:p w14:paraId="0D738BAC" w14:textId="77777777" w:rsidR="00175964" w:rsidRPr="008F702A" w:rsidRDefault="00175964" w:rsidP="00755A56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</w:p>
    <w:p w14:paraId="0D6535EA" w14:textId="059AEEBA" w:rsidR="00C030B5" w:rsidRPr="004D5DA7" w:rsidRDefault="004D5DA7" w:rsidP="004D5DA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/>
          <w:spacing w:val="-2"/>
          <w:sz w:val="30"/>
          <w:szCs w:val="30"/>
          <w:lang w:val="en-US"/>
        </w:rPr>
        <w:t xml:space="preserve">28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/>
          <w:spacing w:val="-2"/>
          <w:sz w:val="30"/>
          <w:szCs w:val="30"/>
          <w:lang w:val="en-US"/>
        </w:rPr>
        <w:t xml:space="preserve">2564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บริษัทย่อยได้รับหมายเรียกและสำเนาคำฟ้องคดีแพ่ง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โดยบริษัทแห่งหนึ่งได้ยื่นฟ้องบริษัทย่อยต่อศาลแพ่งในข้อหาละเมิด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ผิดสัญญา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ผิดคำมั่น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และเรียกค่าเสียหาย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โดยขอให้บริษัทย่อยชดใช้ค่าเสียหายเป็นจำนวนเงินรวม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/>
          <w:spacing w:val="-2"/>
          <w:sz w:val="30"/>
          <w:szCs w:val="30"/>
          <w:lang w:val="en-US"/>
        </w:rPr>
        <w:t xml:space="preserve">449.77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พร้อมดอกเบี้ยร้อยละ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/>
          <w:spacing w:val="-2"/>
          <w:sz w:val="30"/>
          <w:szCs w:val="30"/>
          <w:lang w:val="en-US"/>
        </w:rPr>
        <w:t xml:space="preserve">7.5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ต่อปี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ประเด็นแห่งคดีนี้เป็นประเด็นเดียวกับคดีที่บริษัทย่อยเคยยื่นฟ้องบริษัทดังกล่าว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และบริษัทย่อยไม่ได้กระทำละเมิดและผิดสัญญาต่อโจทก์ตามที่กล่าวอ้างในฟ้อง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บริษัทย่อยจึงได้แต่งตั้งทนายความและยื่นคำให้การต่อสู้คดี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ต่อมาเมื่อวันที่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21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มีนาคม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ศาลแพ่งได้มีคำพิพากษายกฟ้อง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อย่างไรก็ตาม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คดียังไม่ถึงที่สุด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คู่ความฝ่ายที่ไม่เห็นพ้องด้วยกับคำพิพากษาสามารถใช้สิทธิยื่นอุทธรณ์ได้ภายใน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เดือน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นับแต่วันที่ศาลอ่านคำพิพากษา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โดยโจทก์และจำเลยยื่นขอขยายระยะเวลาในการยื่นอุทธรณ์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ซึ่งศาลอนุญาตให้จนถึงวันที่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20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พฤษภาคม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</w:p>
    <w:p w14:paraId="7AE188BE" w14:textId="347146E2" w:rsidR="004D5DA7" w:rsidRDefault="004D5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lang w:val="en-GB" w:bidi="ar-SA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11011761" w14:textId="142E97A1" w:rsidR="00F03B2B" w:rsidRPr="00755A56" w:rsidRDefault="00A73103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950E1CD" w14:textId="77777777" w:rsidR="00E740DC" w:rsidRPr="00755A56" w:rsidRDefault="00E740DC" w:rsidP="00755A56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6ACA2AF9" w14:textId="01B47161" w:rsidR="00F10136" w:rsidRDefault="0089746F" w:rsidP="00755A56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55A56">
        <w:rPr>
          <w:rFonts w:ascii="Angsana New" w:hAnsi="Angsana New"/>
          <w:color w:val="000000"/>
          <w:spacing w:val="-6"/>
          <w:sz w:val="30"/>
          <w:szCs w:val="30"/>
          <w:cs/>
          <w:lang w:val="en-US" w:bidi="th-TH"/>
        </w:rPr>
        <w:t xml:space="preserve">ในการประชุมสามัญผู้ถือหุ้นประจำปีของบริษัทเมื่อวันที่ </w:t>
      </w:r>
      <w:r w:rsidR="00172076" w:rsidRPr="00755A56">
        <w:rPr>
          <w:rFonts w:asciiTheme="majorBidi" w:hAnsiTheme="majorBidi" w:cstheme="majorBidi"/>
          <w:sz w:val="30"/>
          <w:szCs w:val="30"/>
          <w:lang w:val="en-US" w:bidi="th-TH"/>
        </w:rPr>
        <w:t xml:space="preserve">4 </w:t>
      </w:r>
      <w:r w:rsidR="00172076" w:rsidRPr="00755A5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เมษายน </w:t>
      </w:r>
      <w:r w:rsidR="00172076" w:rsidRPr="00755A56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172076" w:rsidRPr="00755A5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55A56">
        <w:rPr>
          <w:rFonts w:ascii="Angsana New" w:hAnsi="Angsana New"/>
          <w:color w:val="000000"/>
          <w:spacing w:val="-6"/>
          <w:sz w:val="30"/>
          <w:szCs w:val="30"/>
          <w:cs/>
          <w:lang w:val="en-US" w:bidi="th-TH"/>
        </w:rPr>
        <w:t>ผู้ถือหุ้นมีมติอนุมัติจ่ายเงินปันผล</w:t>
      </w:r>
      <w:r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>สำหรับ</w:t>
      </w:r>
      <w:r w:rsidR="00F10136"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 xml:space="preserve">    </w:t>
      </w:r>
      <w:r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ผลประกอบการปี </w:t>
      </w:r>
      <w:r w:rsidRPr="00755A56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256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4</w:t>
      </w:r>
      <w:r w:rsidRPr="00755A56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ในอัตราหุ้นละ </w:t>
      </w:r>
      <w:r w:rsidR="00264F7A" w:rsidRPr="00755A56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3</w:t>
      </w:r>
      <w:r w:rsidRPr="00755A56">
        <w:rPr>
          <w:rFonts w:ascii="Angsana New" w:hAnsi="Angsana New"/>
          <w:color w:val="000000"/>
          <w:spacing w:val="-4"/>
          <w:sz w:val="30"/>
          <w:szCs w:val="30"/>
          <w:lang w:val="en-US"/>
        </w:rPr>
        <w:t>.</w:t>
      </w:r>
      <w:r w:rsidR="00264F7A" w:rsidRPr="00755A56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75</w:t>
      </w:r>
      <w:r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บาท เป็นจำนวนเงินทั้งสิ้น </w:t>
      </w:r>
      <w:r w:rsidRPr="00755A56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1</w:t>
      </w:r>
      <w:r w:rsidR="00264F7A" w:rsidRPr="00755A56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6</w:t>
      </w:r>
      <w:r w:rsidRPr="00755A56">
        <w:rPr>
          <w:rFonts w:ascii="Angsana New" w:hAnsi="Angsana New"/>
          <w:color w:val="000000"/>
          <w:spacing w:val="-4"/>
          <w:sz w:val="30"/>
          <w:szCs w:val="30"/>
          <w:lang w:val="en-US"/>
        </w:rPr>
        <w:t>,</w:t>
      </w:r>
      <w:r w:rsidR="00264F7A" w:rsidRPr="00755A56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86</w:t>
      </w:r>
      <w:r w:rsidR="00880517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4</w:t>
      </w:r>
      <w:r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ล้านบาท </w:t>
      </w:r>
      <w:r w:rsidR="00172076"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ซึ่งบริษัทได้จ่ายเงินปันผลระหว่างกาลไปเมื่อวันที่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0638D8" w:rsidRPr="00755A56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22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172076"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กันยายน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264F7A" w:rsidRPr="00755A56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2564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172076"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ในอัตราหุ้นละ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>.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00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172076"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บาท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172076"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คิดเป็นเงิน</w:t>
      </w:r>
      <w:r w:rsidR="00264F7A"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จำนวน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8,97</w:t>
      </w:r>
      <w:r w:rsidR="00880517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3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172076"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ล้านบาท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172076"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คงเหลือเงินปันผลที่จะจ่ายเพิ่มในอัตราหุ้นละ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0638D8" w:rsidRPr="00755A56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1.75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172076"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บาท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172076"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หรือคิดเป็นเงิน</w:t>
      </w:r>
      <w:r w:rsidR="00264F7A"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จำนวน</w:t>
      </w:r>
      <w:r w:rsidR="00172076" w:rsidRPr="00755A56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264F7A" w:rsidRPr="00755A56">
        <w:rPr>
          <w:rFonts w:asciiTheme="majorBidi" w:hAnsiTheme="majorBidi" w:cstheme="majorBidi"/>
          <w:sz w:val="30"/>
          <w:szCs w:val="30"/>
          <w:lang w:bidi="th-TH"/>
        </w:rPr>
        <w:t>7,89</w:t>
      </w:r>
      <w:r w:rsidR="00880517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264F7A" w:rsidRPr="00755A5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72076"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ล้านบาท</w:t>
      </w:r>
      <w:r w:rsidRPr="00755A56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="00264F7A" w:rsidRPr="00755A56">
        <w:rPr>
          <w:rFonts w:asciiTheme="majorBidi" w:hAnsiTheme="majorBidi" w:hint="cs"/>
          <w:sz w:val="30"/>
          <w:szCs w:val="30"/>
          <w:cs/>
          <w:lang w:bidi="th-TH"/>
        </w:rPr>
        <w:t>เงินปันผลดังกล่าวได้จ่ายให้แก่ผู้ถือหุ้นแล้วเมื่อวันที่</w:t>
      </w:r>
      <w:r w:rsidR="00264F7A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264F7A" w:rsidRPr="00755A56">
        <w:rPr>
          <w:rFonts w:asciiTheme="majorBidi" w:hAnsiTheme="majorBidi" w:cstheme="majorBidi"/>
          <w:sz w:val="30"/>
          <w:szCs w:val="30"/>
          <w:lang w:bidi="th-TH"/>
        </w:rPr>
        <w:t xml:space="preserve">22 </w:t>
      </w:r>
      <w:r w:rsidR="00264F7A" w:rsidRPr="00755A56">
        <w:rPr>
          <w:rFonts w:asciiTheme="majorBidi" w:hAnsiTheme="majorBidi" w:hint="cs"/>
          <w:sz w:val="30"/>
          <w:szCs w:val="30"/>
          <w:cs/>
          <w:lang w:bidi="th-TH"/>
        </w:rPr>
        <w:t>เมษายน</w:t>
      </w:r>
      <w:r w:rsidR="00264F7A" w:rsidRPr="00755A5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264F7A" w:rsidRPr="00755A56">
        <w:rPr>
          <w:rFonts w:asciiTheme="majorBidi" w:hAnsiTheme="majorBidi" w:cstheme="majorBidi"/>
          <w:sz w:val="30"/>
          <w:szCs w:val="30"/>
          <w:lang w:bidi="th-TH"/>
        </w:rPr>
        <w:t>2565</w:t>
      </w:r>
    </w:p>
    <w:p w14:paraId="026E48F8" w14:textId="5BF20472" w:rsidR="005B3E62" w:rsidRDefault="005B3E62" w:rsidP="00755A56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EA17CA6" w14:textId="478CB837" w:rsidR="005B3E62" w:rsidRPr="00F50B12" w:rsidRDefault="00545B1D" w:rsidP="00545B1D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ในการประชุมวิสามัญผู้ถือหุ้นของบริษัท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วีนิไทย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จำกัด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(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มหาชน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>) (“</w:t>
      </w:r>
      <w:r w:rsidRPr="00545B1D">
        <w:rPr>
          <w:rFonts w:asciiTheme="majorBidi" w:hAnsiTheme="majorBidi"/>
          <w:sz w:val="30"/>
          <w:szCs w:val="30"/>
          <w:lang w:val="en-US" w:bidi="th-TH"/>
        </w:rPr>
        <w:t xml:space="preserve">VNT”)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เมื่อวันที่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11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เมษายน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2565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มีมติอนุมัติการควบบริษัทระหว่าง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 xml:space="preserve">VNT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กับบริษัทย่อยแห่งหนึ่งของ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 xml:space="preserve">AGC Inc.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ด้วยมติคะแนนเสียงเห็นด้วยร้อยละ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99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>.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8975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และไม่เห็นด้วยร้อยละ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0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>.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1024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หรือคิดเป็นจำนวนหุ้นรวม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1,205,517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หุ้น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โดยบริษัทได้ทำการเสนอซื้อหุ้นจากผู้ถือหุ้นที่คัดค้านการควบบริษัทที่ราคา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39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บาทต่อหุ้น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ซึ่งเป็นราคาเดียวกันกับราคาเสนอซื้อของการทำคำเสนอซื้อหลักทรัพย์ทั้งหมดของกิจการเพื่อเพิกถอนหลักทรัพย์ของกิจการออกจากการเป็นหลักทรัพย์จดทะเบียนในตลาดหลักทรัพย์แห่งประเทศไทย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และมีผู้ถือหุ้นที่คัดค้านการควบบริษัทมาเสนอขายหุ้นรวมทั้งสิ้น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995,017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หุ้น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คิดเป็นจำนวนเงินทั้งสิ้น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38,805,663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บาท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โดยการโอนหุ้นแล้วเสร็จในวันที่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3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พฤษภาคม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2565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ส่งผลให้บริษัทถือหุ้นใน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 xml:space="preserve">VNT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เพิ่มเติมจากร้อยละ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37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>.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73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 w:hint="cs"/>
          <w:sz w:val="30"/>
          <w:szCs w:val="30"/>
          <w:cs/>
          <w:lang w:val="en-US" w:bidi="th-TH"/>
        </w:rPr>
        <w:t>เป็น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37</w:t>
      </w:r>
      <w:r w:rsidRPr="00545B1D">
        <w:rPr>
          <w:rFonts w:asciiTheme="majorBidi" w:hAnsiTheme="majorBidi"/>
          <w:sz w:val="30"/>
          <w:szCs w:val="30"/>
          <w:cs/>
          <w:lang w:val="en-US" w:bidi="th-TH"/>
        </w:rPr>
        <w:t>.</w:t>
      </w:r>
      <w:r w:rsidRPr="00545B1D">
        <w:rPr>
          <w:rFonts w:asciiTheme="majorBidi" w:hAnsiTheme="majorBidi"/>
          <w:sz w:val="30"/>
          <w:szCs w:val="30"/>
          <w:lang w:val="en-US" w:bidi="th-TH"/>
        </w:rPr>
        <w:t>82</w:t>
      </w:r>
    </w:p>
    <w:sectPr w:rsidR="005B3E62" w:rsidRPr="00F50B12" w:rsidSect="000F2A0D">
      <w:headerReference w:type="default" r:id="rId22"/>
      <w:footerReference w:type="default" r:id="rId23"/>
      <w:headerReference w:type="first" r:id="rId2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C2C71" w14:textId="77777777" w:rsidR="00A17B79" w:rsidRDefault="00A17B79" w:rsidP="004956B4">
      <w:r>
        <w:separator/>
      </w:r>
    </w:p>
  </w:endnote>
  <w:endnote w:type="continuationSeparator" w:id="0">
    <w:p w14:paraId="4751D432" w14:textId="77777777" w:rsidR="00A17B79" w:rsidRDefault="00A17B79" w:rsidP="004956B4">
      <w:r>
        <w:continuationSeparator/>
      </w:r>
    </w:p>
  </w:endnote>
  <w:endnote w:type="continuationNotice" w:id="1">
    <w:p w14:paraId="092DBC18" w14:textId="77777777" w:rsidR="00A17B79" w:rsidRDefault="00A17B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0ED13" w14:textId="77777777" w:rsidR="006A03EF" w:rsidRDefault="006A03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986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F3435E" w14:textId="77777777" w:rsidR="0030722E" w:rsidRPr="000945F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3DA25" w14:textId="77777777" w:rsidR="006A03EF" w:rsidRDefault="006A03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30722E" w:rsidRPr="000945F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30722E" w:rsidRPr="000945F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0945F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861E4" w14:textId="77777777" w:rsidR="00A17B79" w:rsidRDefault="00A17B79" w:rsidP="004956B4">
      <w:r>
        <w:separator/>
      </w:r>
    </w:p>
  </w:footnote>
  <w:footnote w:type="continuationSeparator" w:id="0">
    <w:p w14:paraId="08167871" w14:textId="77777777" w:rsidR="00A17B79" w:rsidRDefault="00A17B79" w:rsidP="004956B4">
      <w:r>
        <w:continuationSeparator/>
      </w:r>
    </w:p>
  </w:footnote>
  <w:footnote w:type="continuationNotice" w:id="1">
    <w:p w14:paraId="50C03AA6" w14:textId="77777777" w:rsidR="00A17B79" w:rsidRDefault="00A17B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0E00F" w14:textId="77777777" w:rsidR="006A03EF" w:rsidRDefault="006A03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FF83" w14:textId="77777777" w:rsidR="0030722E" w:rsidRDefault="0030722E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573113A3" w14:textId="77777777" w:rsidR="0030722E" w:rsidRDefault="0030722E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0CB4642" w14:textId="77777777" w:rsidR="0030722E" w:rsidRDefault="0030722E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615316FC" w14:textId="77777777" w:rsidR="0030722E" w:rsidRPr="000945FC" w:rsidRDefault="0030722E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F9174" w14:textId="77777777" w:rsidR="006A03EF" w:rsidRDefault="006A03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9C5D" w14:textId="77777777" w:rsidR="0030722E" w:rsidRDefault="0030722E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48D9A69" w14:textId="77777777" w:rsidR="0030722E" w:rsidRDefault="0030722E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19CAA61" w14:textId="1C2FDF8F" w:rsidR="0030722E" w:rsidRDefault="0030722E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30722E" w:rsidRPr="000945FC" w:rsidRDefault="0030722E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43E5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B5AE" w14:textId="77777777" w:rsidR="0030722E" w:rsidRDefault="0030722E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6BFA941" w14:textId="77777777" w:rsidR="0030722E" w:rsidRDefault="0030722E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1CD02AB" w14:textId="77777777" w:rsidR="0030722E" w:rsidRDefault="0030722E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30722E" w:rsidRPr="000945FC" w:rsidRDefault="0030722E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C235" w14:textId="77777777" w:rsidR="0030722E" w:rsidRDefault="0030722E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3EB16A68" w14:textId="77777777" w:rsidR="0030722E" w:rsidRDefault="0030722E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7E186E20" w14:textId="78E88244" w:rsidR="0030722E" w:rsidRDefault="0030722E" w:rsidP="00BF6E26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ADA5A0D" w14:textId="77777777" w:rsidR="0030722E" w:rsidRPr="00BF6E26" w:rsidRDefault="0030722E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7"/>
  </w:num>
  <w:num w:numId="5">
    <w:abstractNumId w:val="19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5"/>
  </w:num>
  <w:num w:numId="9">
    <w:abstractNumId w:val="13"/>
  </w:num>
  <w:num w:numId="10">
    <w:abstractNumId w:val="27"/>
  </w:num>
  <w:num w:numId="11">
    <w:abstractNumId w:val="21"/>
  </w:num>
  <w:num w:numId="12">
    <w:abstractNumId w:val="4"/>
  </w:num>
  <w:num w:numId="13">
    <w:abstractNumId w:val="3"/>
  </w:num>
  <w:num w:numId="14">
    <w:abstractNumId w:val="10"/>
  </w:num>
  <w:num w:numId="15">
    <w:abstractNumId w:val="23"/>
  </w:num>
  <w:num w:numId="16">
    <w:abstractNumId w:val="16"/>
  </w:num>
  <w:num w:numId="17">
    <w:abstractNumId w:val="0"/>
  </w:num>
  <w:num w:numId="18">
    <w:abstractNumId w:val="1"/>
  </w:num>
  <w:num w:numId="19">
    <w:abstractNumId w:val="8"/>
  </w:num>
  <w:num w:numId="20">
    <w:abstractNumId w:val="11"/>
  </w:num>
  <w:num w:numId="21">
    <w:abstractNumId w:val="20"/>
  </w:num>
  <w:num w:numId="22">
    <w:abstractNumId w:val="25"/>
  </w:num>
  <w:num w:numId="23">
    <w:abstractNumId w:val="1"/>
  </w:num>
  <w:num w:numId="24">
    <w:abstractNumId w:val="17"/>
  </w:num>
  <w:num w:numId="2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6"/>
  </w:num>
  <w:num w:numId="27">
    <w:abstractNumId w:val="18"/>
  </w:num>
  <w:num w:numId="28">
    <w:abstractNumId w:val="9"/>
  </w:num>
  <w:num w:numId="29">
    <w:abstractNumId w:val="24"/>
  </w:num>
  <w:num w:numId="30">
    <w:abstractNumId w:val="12"/>
  </w:num>
  <w:num w:numId="31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31</Pages>
  <Words>6216</Words>
  <Characters>35432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41565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Kesinee, Lorwachirawat</cp:lastModifiedBy>
  <cp:revision>4</cp:revision>
  <cp:lastPrinted>2022-04-29T03:36:00Z</cp:lastPrinted>
  <dcterms:created xsi:type="dcterms:W3CDTF">2022-05-06T06:46:00Z</dcterms:created>
  <dcterms:modified xsi:type="dcterms:W3CDTF">2022-05-09T10:17:00Z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