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31137A" w:rsidRPr="0031137A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31137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14112" w:rsidRPr="0031137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14112" w:rsidRPr="0031137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14112" w:rsidRPr="0031137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31137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31137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1632" w:rsidRPr="0031137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31137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31137A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77D8" w:rsidRPr="0031137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31137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31137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31137A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31137A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81E0E" w:rsidRPr="0031137A" w:rsidRDefault="00581E0E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81E0E" w:rsidRPr="0031137A" w:rsidRDefault="00581E0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81E0E" w:rsidRPr="0031137A" w:rsidRDefault="00581E0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1E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31137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31137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31137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31137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31137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3E4464" w:rsidRPr="0031137A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52BC" w:rsidRPr="0031137A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31137A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31137A">
        <w:rPr>
          <w:rFonts w:ascii="Angsana New" w:hAnsi="Angsana New" w:hint="cs"/>
          <w:sz w:val="30"/>
          <w:szCs w:val="30"/>
          <w:cs/>
        </w:rPr>
        <w:t>คณะ</w:t>
      </w:r>
      <w:r w:rsidRPr="0031137A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31137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6AB7" w:rsidRPr="0031137A">
        <w:rPr>
          <w:rFonts w:ascii="Angsana New" w:hAnsi="Angsana New"/>
          <w:sz w:val="30"/>
          <w:szCs w:val="30"/>
        </w:rPr>
        <w:t>11</w:t>
      </w:r>
      <w:r w:rsidR="006C703C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107251" w:rsidRPr="0031137A">
        <w:rPr>
          <w:rFonts w:ascii="Angsana New" w:hAnsi="Angsana New" w:hint="cs"/>
          <w:sz w:val="30"/>
          <w:szCs w:val="30"/>
          <w:cs/>
        </w:rPr>
        <w:t>พฤ</w:t>
      </w:r>
      <w:r w:rsidR="00966AB7" w:rsidRPr="0031137A">
        <w:rPr>
          <w:rFonts w:ascii="Angsana New" w:hAnsi="Angsana New" w:hint="cs"/>
          <w:sz w:val="30"/>
          <w:szCs w:val="30"/>
          <w:cs/>
        </w:rPr>
        <w:t>ษภาคม</w:t>
      </w:r>
      <w:r w:rsidR="00E343EA" w:rsidRPr="0031137A">
        <w:rPr>
          <w:rFonts w:ascii="Angsana New" w:hAnsi="Angsana New"/>
          <w:sz w:val="30"/>
          <w:szCs w:val="30"/>
        </w:rPr>
        <w:t xml:space="preserve"> 256</w:t>
      </w:r>
      <w:r w:rsidR="00966AB7" w:rsidRPr="0031137A">
        <w:rPr>
          <w:rFonts w:ascii="Angsana New" w:hAnsi="Angsana New"/>
          <w:sz w:val="30"/>
          <w:szCs w:val="30"/>
        </w:rPr>
        <w:t>5</w:t>
      </w:r>
    </w:p>
    <w:p w:rsidR="007D451A" w:rsidRPr="0031137A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31137A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1137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31137A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31137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31137A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31137A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31137A">
        <w:rPr>
          <w:rFonts w:ascii="Angsana New" w:hAnsi="Angsana New" w:hint="cs"/>
          <w:sz w:val="30"/>
          <w:szCs w:val="30"/>
          <w:cs/>
        </w:rPr>
        <w:t>)</w:t>
      </w:r>
      <w:r w:rsidRPr="0031137A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31137A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 xml:space="preserve"> :</w:t>
      </w:r>
      <w:r w:rsidRPr="0031137A">
        <w:rPr>
          <w:rFonts w:ascii="Angsana New" w:hAnsi="Angsana New"/>
          <w:sz w:val="30"/>
          <w:szCs w:val="30"/>
        </w:rPr>
        <w:tab/>
        <w:t>50</w:t>
      </w:r>
      <w:r w:rsidRPr="0031137A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31137A">
        <w:rPr>
          <w:rFonts w:ascii="Angsana New" w:hAnsi="Angsana New"/>
          <w:sz w:val="30"/>
          <w:szCs w:val="30"/>
        </w:rPr>
        <w:t>47</w:t>
      </w:r>
      <w:r w:rsidRPr="0031137A">
        <w:rPr>
          <w:rFonts w:ascii="Angsana New" w:hAnsi="Angsana New"/>
          <w:sz w:val="30"/>
          <w:szCs w:val="30"/>
          <w:cs/>
        </w:rPr>
        <w:t xml:space="preserve"> แยก </w:t>
      </w:r>
      <w:r w:rsidRPr="0031137A">
        <w:rPr>
          <w:rFonts w:ascii="Angsana New" w:hAnsi="Angsana New"/>
          <w:sz w:val="30"/>
          <w:szCs w:val="30"/>
        </w:rPr>
        <w:t>20</w:t>
      </w:r>
      <w:r w:rsidRPr="0031137A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31137A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31137A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31137A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31137A">
        <w:rPr>
          <w:rFonts w:ascii="Angsana New" w:hAnsi="Angsana New"/>
          <w:sz w:val="30"/>
          <w:szCs w:val="30"/>
          <w:cs/>
        </w:rPr>
        <w:tab/>
      </w:r>
      <w:r w:rsidR="00A552BC" w:rsidRPr="0031137A">
        <w:rPr>
          <w:rFonts w:ascii="Angsana New" w:hAnsi="Angsana New"/>
          <w:sz w:val="30"/>
          <w:szCs w:val="30"/>
          <w:cs/>
        </w:rPr>
        <w:tab/>
        <w:t>:</w:t>
      </w:r>
      <w:r w:rsidR="00A552BC" w:rsidRPr="0031137A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31137A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31137A">
        <w:rPr>
          <w:rFonts w:ascii="Angsana New" w:hAnsi="Angsana New"/>
          <w:sz w:val="30"/>
          <w:szCs w:val="30"/>
        </w:rPr>
        <w:t xml:space="preserve">2 </w:t>
      </w:r>
      <w:r w:rsidR="00A552BC" w:rsidRPr="0031137A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สุโขทัย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</w:rPr>
        <w:tab/>
        <w:t xml:space="preserve">221 </w:t>
      </w:r>
      <w:r w:rsidRPr="0031137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31137A">
        <w:rPr>
          <w:rFonts w:ascii="Angsana New" w:hAnsi="Angsana New" w:hint="cs"/>
          <w:sz w:val="30"/>
          <w:szCs w:val="30"/>
          <w:cs/>
        </w:rPr>
        <w:t>สุโขทัย</w:t>
      </w:r>
      <w:r w:rsidRPr="0031137A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บุรีรัมย์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</w:rPr>
        <w:tab/>
        <w:t xml:space="preserve">333 </w:t>
      </w:r>
      <w:r w:rsidRPr="0031137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31137A">
        <w:rPr>
          <w:rFonts w:ascii="Angsana New" w:hAnsi="Angsana New"/>
          <w:sz w:val="30"/>
          <w:szCs w:val="30"/>
        </w:rPr>
        <w:t>16</w:t>
      </w:r>
      <w:r w:rsidRPr="0031137A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31137A">
        <w:rPr>
          <w:rFonts w:ascii="Angsana New" w:hAnsi="Angsana New"/>
          <w:sz w:val="30"/>
          <w:szCs w:val="30"/>
        </w:rPr>
        <w:tab/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>34</w:t>
      </w:r>
      <w:r w:rsidRPr="0031137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31137A">
        <w:rPr>
          <w:rFonts w:ascii="Angsana New" w:hAnsi="Angsana New"/>
          <w:sz w:val="30"/>
          <w:szCs w:val="30"/>
        </w:rPr>
        <w:t xml:space="preserve">4 </w:t>
      </w:r>
      <w:r w:rsidRPr="0031137A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ขอนแก่น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>113</w:t>
      </w:r>
      <w:r w:rsidRPr="0031137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31137A">
        <w:rPr>
          <w:rFonts w:ascii="Angsana New" w:hAnsi="Angsana New"/>
          <w:sz w:val="30"/>
          <w:szCs w:val="30"/>
        </w:rPr>
        <w:t xml:space="preserve">4 </w:t>
      </w:r>
      <w:r w:rsidRPr="0031137A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ลำพูน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 xml:space="preserve">131 </w:t>
      </w:r>
      <w:r w:rsidRPr="0031137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31137A">
        <w:rPr>
          <w:rFonts w:ascii="Angsana New" w:hAnsi="Angsana New"/>
          <w:sz w:val="30"/>
          <w:szCs w:val="30"/>
        </w:rPr>
        <w:t>15</w:t>
      </w:r>
      <w:r w:rsidRPr="0031137A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สาขา ชลบุรี</w:t>
      </w:r>
      <w:r w:rsidRPr="0031137A">
        <w:rPr>
          <w:rFonts w:ascii="Angsana New" w:hAnsi="Angsana New"/>
          <w:sz w:val="30"/>
          <w:szCs w:val="30"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>: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>999</w:t>
      </w:r>
      <w:r w:rsidRPr="0031137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31137A">
        <w:rPr>
          <w:rFonts w:ascii="Angsana New" w:hAnsi="Angsana New"/>
          <w:sz w:val="30"/>
          <w:szCs w:val="30"/>
        </w:rPr>
        <w:t>5</w:t>
      </w:r>
      <w:r w:rsidRPr="0031137A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31137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ab/>
      </w:r>
      <w:r w:rsidRPr="0031137A">
        <w:rPr>
          <w:rFonts w:ascii="Angsana New" w:hAnsi="Angsana New"/>
          <w:sz w:val="30"/>
          <w:szCs w:val="30"/>
          <w:cs/>
        </w:rPr>
        <w:t>: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</w:rPr>
        <w:t>41</w:t>
      </w:r>
      <w:r w:rsidRPr="0031137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31137A">
        <w:rPr>
          <w:rFonts w:ascii="Angsana New" w:hAnsi="Angsana New"/>
          <w:sz w:val="30"/>
          <w:szCs w:val="30"/>
        </w:rPr>
        <w:t>7</w:t>
      </w:r>
      <w:r w:rsidRPr="0031137A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31137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  <w:t xml:space="preserve">: </w:t>
      </w:r>
      <w:r w:rsidRPr="0031137A">
        <w:rPr>
          <w:rFonts w:ascii="Angsana New" w:hAnsi="Angsana New"/>
          <w:sz w:val="30"/>
          <w:szCs w:val="30"/>
        </w:rPr>
        <w:t>160</w:t>
      </w:r>
      <w:r w:rsidRPr="0031137A">
        <w:rPr>
          <w:rFonts w:ascii="Angsana New" w:hAnsi="Angsana New"/>
          <w:sz w:val="30"/>
          <w:szCs w:val="30"/>
          <w:cs/>
        </w:rPr>
        <w:t>-</w:t>
      </w:r>
      <w:r w:rsidRPr="0031137A">
        <w:rPr>
          <w:rFonts w:ascii="Angsana New" w:hAnsi="Angsana New"/>
          <w:sz w:val="30"/>
          <w:szCs w:val="30"/>
        </w:rPr>
        <w:t xml:space="preserve">161 </w:t>
      </w:r>
      <w:r w:rsidRPr="0031137A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8B6998" w:rsidRPr="0031137A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31137A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8A2512" w:rsidRPr="0031137A" w:rsidRDefault="008A2512" w:rsidP="00A86946">
      <w:pPr>
        <w:spacing w:after="240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31137A">
        <w:rPr>
          <w:rFonts w:ascii="Angsana New" w:hAnsi="Angsana New"/>
          <w:sz w:val="30"/>
          <w:szCs w:val="30"/>
        </w:rPr>
        <w:t xml:space="preserve">26 </w:t>
      </w:r>
      <w:r w:rsidRPr="0031137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1137A">
        <w:rPr>
          <w:rFonts w:ascii="Angsana New" w:hAnsi="Angsana New"/>
          <w:sz w:val="30"/>
          <w:szCs w:val="30"/>
        </w:rPr>
        <w:t>2559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31137A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31137A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31137A">
        <w:rPr>
          <w:rFonts w:ascii="Angsana New" w:hAnsi="Angsana New"/>
          <w:sz w:val="30"/>
          <w:szCs w:val="30"/>
          <w:cs/>
        </w:rPr>
        <w:t>“</w:t>
      </w:r>
      <w:r w:rsidRPr="0031137A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31137A">
        <w:rPr>
          <w:rFonts w:ascii="Angsana New" w:hAnsi="Angsana New"/>
          <w:sz w:val="30"/>
          <w:szCs w:val="30"/>
          <w:cs/>
        </w:rPr>
        <w:t xml:space="preserve">” </w:t>
      </w:r>
      <w:r w:rsidRPr="0031137A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31137A">
        <w:rPr>
          <w:rFonts w:ascii="Angsana New" w:hAnsi="Angsana New"/>
          <w:sz w:val="30"/>
          <w:szCs w:val="30"/>
          <w:cs/>
        </w:rPr>
        <w:t>“</w:t>
      </w:r>
      <w:r w:rsidRPr="0031137A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31137A">
        <w:rPr>
          <w:rFonts w:ascii="Angsana New" w:hAnsi="Angsana New"/>
          <w:sz w:val="30"/>
          <w:szCs w:val="30"/>
          <w:cs/>
        </w:rPr>
        <w:t xml:space="preserve">” </w:t>
      </w:r>
      <w:r w:rsidRPr="0031137A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31137A">
        <w:rPr>
          <w:rFonts w:ascii="Angsana New" w:hAnsi="Angsana New"/>
          <w:sz w:val="30"/>
          <w:szCs w:val="30"/>
        </w:rPr>
        <w:t xml:space="preserve">113 </w:t>
      </w:r>
      <w:r w:rsidRPr="0031137A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31137A">
        <w:rPr>
          <w:rFonts w:ascii="Angsana New" w:hAnsi="Angsana New"/>
          <w:sz w:val="30"/>
          <w:szCs w:val="30"/>
        </w:rPr>
        <w:t xml:space="preserve">2 </w:t>
      </w:r>
      <w:r w:rsidRPr="0031137A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31137A">
        <w:rPr>
          <w:rFonts w:ascii="Angsana New" w:hAnsi="Angsana New"/>
          <w:sz w:val="30"/>
          <w:szCs w:val="30"/>
        </w:rPr>
        <w:t xml:space="preserve">50 </w:t>
      </w:r>
      <w:r w:rsidRPr="0031137A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31137A">
        <w:rPr>
          <w:rFonts w:ascii="Angsana New" w:hAnsi="Angsana New"/>
          <w:sz w:val="30"/>
          <w:szCs w:val="30"/>
        </w:rPr>
        <w:t xml:space="preserve">47 </w:t>
      </w:r>
      <w:r w:rsidRPr="0031137A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31137A">
        <w:rPr>
          <w:rFonts w:ascii="Angsana New" w:hAnsi="Angsana New"/>
          <w:sz w:val="30"/>
          <w:szCs w:val="30"/>
        </w:rPr>
        <w:t xml:space="preserve">20 </w:t>
      </w:r>
      <w:r w:rsidRPr="0031137A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31137A">
        <w:rPr>
          <w:rFonts w:ascii="Angsana New" w:hAnsi="Angsana New" w:hint="cs"/>
          <w:sz w:val="30"/>
          <w:szCs w:val="30"/>
          <w:cs/>
        </w:rPr>
        <w:t>การ</w:t>
      </w:r>
      <w:r w:rsidRPr="0031137A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31137A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31137A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31137A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31137A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31137A">
        <w:rPr>
          <w:rFonts w:ascii="Angsana New" w:hAnsi="Angsana New"/>
          <w:sz w:val="30"/>
          <w:szCs w:val="30"/>
        </w:rPr>
        <w:t xml:space="preserve">9 </w:t>
      </w:r>
      <w:r w:rsidRPr="0031137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1137A">
        <w:rPr>
          <w:rFonts w:ascii="Angsana New" w:hAnsi="Angsana New"/>
          <w:sz w:val="30"/>
          <w:szCs w:val="30"/>
        </w:rPr>
        <w:t>2559</w:t>
      </w:r>
    </w:p>
    <w:p w:rsidR="007D451A" w:rsidRPr="0031137A" w:rsidRDefault="007D451A" w:rsidP="007D451A">
      <w:pPr>
        <w:pStyle w:val="block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31137A">
        <w:rPr>
          <w:rFonts w:ascii="Angsana New" w:hAnsi="Angsana New"/>
          <w:sz w:val="30"/>
          <w:szCs w:val="30"/>
        </w:rPr>
        <w:t xml:space="preserve">25 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31137A">
        <w:rPr>
          <w:rFonts w:ascii="Angsana New" w:hAnsi="Angsana New"/>
          <w:sz w:val="30"/>
          <w:szCs w:val="30"/>
        </w:rPr>
        <w:t xml:space="preserve">2562 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31137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31137A">
        <w:rPr>
          <w:rFonts w:ascii="Angsana New" w:hAnsi="Angsana New"/>
          <w:sz w:val="30"/>
          <w:szCs w:val="30"/>
          <w:rtl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>1</w:t>
      </w:r>
      <w:r w:rsidRPr="0031137A">
        <w:rPr>
          <w:rFonts w:ascii="Angsana New" w:hAnsi="Angsana New"/>
          <w:sz w:val="30"/>
          <w:szCs w:val="30"/>
          <w:rtl/>
          <w:cs/>
        </w:rPr>
        <w:t>/</w:t>
      </w:r>
      <w:r w:rsidRPr="0031137A">
        <w:rPr>
          <w:rFonts w:ascii="Angsana New" w:hAnsi="Angsana New"/>
          <w:sz w:val="30"/>
          <w:szCs w:val="30"/>
        </w:rPr>
        <w:t>2562</w:t>
      </w:r>
      <w:r w:rsidRPr="0031137A">
        <w:rPr>
          <w:rFonts w:ascii="Angsana New" w:hAnsi="Angsana New"/>
          <w:sz w:val="30"/>
          <w:szCs w:val="30"/>
          <w:rtl/>
          <w:cs/>
        </w:rPr>
        <w:t xml:space="preserve"> 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31137A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31137A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31137A" w:rsidRDefault="00A552BC" w:rsidP="00A552BC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31137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31137A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3113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31137A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2364CE" w:rsidRPr="0031137A" w:rsidRDefault="002364CE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DE2526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 w:hint="cs"/>
          <w:sz w:val="10"/>
          <w:szCs w:val="10"/>
        </w:rPr>
      </w:pPr>
    </w:p>
    <w:p w:rsidR="00B82C31" w:rsidRPr="00B82C31" w:rsidRDefault="00B82C31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DE2526" w:rsidRPr="0031137A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ประกอบธุร</w:t>
      </w:r>
      <w:r w:rsidRPr="0031137A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31137A">
        <w:rPr>
          <w:rFonts w:ascii="Angsana New" w:hAnsi="Angsana New" w:hint="cs"/>
          <w:sz w:val="30"/>
          <w:szCs w:val="30"/>
          <w:cs/>
        </w:rPr>
        <w:t>จ</w:t>
      </w:r>
    </w:p>
    <w:p w:rsidR="00DE2526" w:rsidRPr="0031137A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บริษัท</w:t>
      </w:r>
      <w:r w:rsidR="00DE2526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DE2526" w:rsidRPr="0031137A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บริษัท</w:t>
      </w:r>
      <w:r w:rsidRPr="0031137A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31137A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31137A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31137A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31137A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31137A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31137A">
        <w:rPr>
          <w:rFonts w:ascii="Angsana New" w:hAnsi="Angsana New"/>
          <w:sz w:val="30"/>
          <w:szCs w:val="30"/>
        </w:rPr>
        <w:t>KV</w:t>
      </w:r>
      <w:r w:rsidRPr="0031137A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</w:p>
    <w:p w:rsidR="00D47883" w:rsidRPr="0031137A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A41D83" w:rsidRPr="0031137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:rsidR="00D47883" w:rsidRPr="0031137A" w:rsidRDefault="00D47883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pacing w:val="4"/>
          <w:sz w:val="30"/>
          <w:szCs w:val="30"/>
        </w:rPr>
        <w:t>2</w:t>
      </w:r>
      <w:r w:rsidRPr="0031137A">
        <w:rPr>
          <w:rFonts w:ascii="Angsana New" w:hAnsi="Angsana New"/>
          <w:spacing w:val="4"/>
          <w:sz w:val="30"/>
          <w:szCs w:val="30"/>
          <w:cs/>
        </w:rPr>
        <w:t>.</w:t>
      </w:r>
      <w:r w:rsidRPr="0031137A">
        <w:rPr>
          <w:rFonts w:ascii="Angsana New" w:hAnsi="Angsana New"/>
          <w:spacing w:val="4"/>
          <w:sz w:val="30"/>
          <w:szCs w:val="30"/>
        </w:rPr>
        <w:t>1</w:t>
      </w:r>
      <w:r w:rsidRPr="0031137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31137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31137A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31137A">
        <w:rPr>
          <w:rFonts w:ascii="Angsana New" w:hAnsi="Angsana New"/>
          <w:spacing w:val="4"/>
          <w:sz w:val="30"/>
          <w:szCs w:val="30"/>
        </w:rPr>
        <w:t>34</w:t>
      </w:r>
      <w:r w:rsidRPr="0031137A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="00A41D83" w:rsidRPr="0031137A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31137A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0F2847" w:rsidRPr="0031137A" w:rsidRDefault="000F2847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16"/>
          <w:szCs w:val="16"/>
        </w:rPr>
      </w:pPr>
    </w:p>
    <w:p w:rsidR="00D47883" w:rsidRPr="0031137A" w:rsidRDefault="0039094D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31137A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31137A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31137A">
        <w:rPr>
          <w:rFonts w:ascii="Angsana New" w:hAnsi="Angsana New"/>
          <w:sz w:val="30"/>
          <w:szCs w:val="30"/>
        </w:rPr>
        <w:t>31</w:t>
      </w:r>
      <w:r w:rsidR="00D47883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31137A">
        <w:rPr>
          <w:rFonts w:ascii="Angsana New" w:hAnsi="Angsana New"/>
          <w:sz w:val="30"/>
          <w:szCs w:val="30"/>
        </w:rPr>
        <w:t>25</w:t>
      </w:r>
      <w:r w:rsidR="000A53DA" w:rsidRPr="0031137A">
        <w:rPr>
          <w:rFonts w:ascii="Angsana New" w:hAnsi="Angsana New"/>
          <w:sz w:val="30"/>
          <w:szCs w:val="30"/>
        </w:rPr>
        <w:t>64</w:t>
      </w:r>
      <w:r w:rsidR="00D47883" w:rsidRPr="0031137A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31137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31137A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31137A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31137A">
        <w:rPr>
          <w:rFonts w:ascii="Angsana New" w:hAnsi="Angsana New"/>
          <w:sz w:val="30"/>
          <w:szCs w:val="30"/>
          <w:cs/>
        </w:rPr>
        <w:t>บริษัท</w:t>
      </w:r>
      <w:r w:rsidR="00D47883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31137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31137A">
        <w:rPr>
          <w:rFonts w:ascii="Angsana New" w:hAnsi="Angsana New"/>
          <w:sz w:val="30"/>
          <w:szCs w:val="30"/>
        </w:rPr>
        <w:t>31</w:t>
      </w:r>
      <w:r w:rsidR="00D47883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31137A">
        <w:rPr>
          <w:rFonts w:ascii="Angsana New" w:hAnsi="Angsana New"/>
          <w:sz w:val="30"/>
          <w:szCs w:val="30"/>
        </w:rPr>
        <w:t>256</w:t>
      </w:r>
      <w:r w:rsidR="000A53DA" w:rsidRPr="0031137A">
        <w:rPr>
          <w:rFonts w:ascii="Angsana New" w:hAnsi="Angsana New"/>
          <w:sz w:val="30"/>
          <w:szCs w:val="30"/>
        </w:rPr>
        <w:t>4</w:t>
      </w:r>
    </w:p>
    <w:p w:rsidR="00D47883" w:rsidRPr="0031137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D47883" w:rsidRPr="0031137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31137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1F5A7E" w:rsidRDefault="00A41D83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31137A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31137A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31137A">
        <w:rPr>
          <w:rFonts w:ascii="Angsana New" w:hAnsi="Angsana New"/>
          <w:sz w:val="30"/>
          <w:szCs w:val="30"/>
          <w:cs/>
        </w:rPr>
        <w:t>บริษัท</w:t>
      </w:r>
      <w:r w:rsidR="00D47883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31137A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31137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31137A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31137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31137A">
        <w:rPr>
          <w:rFonts w:ascii="Angsana New" w:hAnsi="Angsana New"/>
          <w:sz w:val="30"/>
          <w:szCs w:val="30"/>
          <w:cs/>
        </w:rPr>
        <w:t>ฉบับภาษาไทยนี้</w:t>
      </w: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 w:hint="cs"/>
          <w:sz w:val="30"/>
          <w:szCs w:val="30"/>
        </w:rPr>
      </w:pPr>
    </w:p>
    <w:p w:rsidR="00B82C31" w:rsidRPr="0031137A" w:rsidRDefault="00B82C31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F5A7E" w:rsidRPr="0031137A" w:rsidRDefault="00A41D83" w:rsidP="001F5A7E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1F5A7E" w:rsidRPr="0031137A">
        <w:rPr>
          <w:rFonts w:ascii="Angsana New" w:hAnsi="Angsana New"/>
          <w:sz w:val="30"/>
          <w:szCs w:val="30"/>
          <w:cs/>
        </w:rPr>
        <w:t>ระหว่างกาล</w:t>
      </w:r>
      <w:r w:rsidRPr="0031137A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31137A">
        <w:rPr>
          <w:rFonts w:ascii="Angsana New" w:hAnsi="Angsana New"/>
          <w:sz w:val="30"/>
          <w:szCs w:val="30"/>
          <w:cs/>
        </w:rPr>
        <w:t xml:space="preserve"> ดัง</w:t>
      </w:r>
      <w:r w:rsidRPr="0031137A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31137A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31137A" w:rsidTr="00FA5C82">
        <w:tc>
          <w:tcPr>
            <w:tcW w:w="10932" w:type="dxa"/>
            <w:gridSpan w:val="6"/>
            <w:vAlign w:val="bottom"/>
          </w:tcPr>
          <w:p w:rsidR="001F5A7E" w:rsidRPr="0031137A" w:rsidRDefault="001F5A7E" w:rsidP="009950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31137A" w:rsidTr="00FA5C82">
        <w:tc>
          <w:tcPr>
            <w:tcW w:w="3732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31137A" w:rsidTr="00FA5C82">
        <w:tc>
          <w:tcPr>
            <w:tcW w:w="3732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1F5A7E" w:rsidRPr="0031137A" w:rsidRDefault="00662655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31137A" w:rsidTr="00FA5C82">
        <w:tc>
          <w:tcPr>
            <w:tcW w:w="3732" w:type="dxa"/>
            <w:vAlign w:val="bottom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3113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1F5A7E" w:rsidRPr="0031137A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3113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:rsidR="001F5A7E" w:rsidRPr="0031137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31137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137A" w:rsidRPr="0031137A" w:rsidTr="00FA5C82">
        <w:tc>
          <w:tcPr>
            <w:tcW w:w="3732" w:type="dxa"/>
            <w:vAlign w:val="bottom"/>
          </w:tcPr>
          <w:p w:rsidR="001F5A7E" w:rsidRPr="0031137A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31137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F5A7E" w:rsidRPr="0031137A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31137A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31137A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31137A" w:rsidTr="0099502B">
        <w:tc>
          <w:tcPr>
            <w:tcW w:w="3732" w:type="dxa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662655" w:rsidRPr="0031137A" w:rsidRDefault="00662655" w:rsidP="00FA5C8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 w:rsidP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31137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31137A" w:rsidTr="0099502B">
        <w:tc>
          <w:tcPr>
            <w:tcW w:w="3732" w:type="dxa"/>
            <w:vAlign w:val="bottom"/>
          </w:tcPr>
          <w:p w:rsidR="00662655" w:rsidRPr="0031137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:rsidR="00662655" w:rsidRPr="0031137A" w:rsidRDefault="00662655" w:rsidP="00FA5C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31137A" w:rsidRDefault="006626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:rsidR="00662655" w:rsidRPr="0031137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31137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B6998" w:rsidRPr="0031137A" w:rsidRDefault="008B6998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41D83" w:rsidRPr="0031137A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:rsidR="00A41D83" w:rsidRPr="0031137A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80884" w:rsidRPr="0031137A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31137A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:rsidR="00880884" w:rsidRPr="0031137A" w:rsidRDefault="00880884" w:rsidP="00880884">
      <w:pPr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31137A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31137A">
        <w:rPr>
          <w:rFonts w:ascii="Angsana New" w:hAnsi="Angsana New"/>
          <w:spacing w:val="-6"/>
          <w:sz w:val="30"/>
          <w:szCs w:val="30"/>
          <w:cs/>
        </w:rPr>
        <w:br/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31137A">
        <w:rPr>
          <w:rFonts w:ascii="Angsana New" w:hAnsi="Angsana New"/>
          <w:spacing w:val="-6"/>
          <w:sz w:val="30"/>
          <w:szCs w:val="30"/>
          <w:cs/>
        </w:rPr>
        <w:br/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3113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pacing w:val="-6"/>
          <w:sz w:val="30"/>
          <w:szCs w:val="30"/>
          <w:cs/>
        </w:rPr>
        <w:br/>
      </w:r>
      <w:r w:rsidRPr="0031137A">
        <w:rPr>
          <w:rFonts w:ascii="Angsana New" w:hAnsi="Angsana New" w:hint="cs"/>
          <w:spacing w:val="-6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:rsidR="00880884" w:rsidRPr="0031137A" w:rsidRDefault="00880884" w:rsidP="00880884">
      <w:pPr>
        <w:spacing w:before="200"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31137A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8B6998" w:rsidRPr="0031137A" w:rsidRDefault="008B6998" w:rsidP="00880884">
      <w:pPr>
        <w:spacing w:before="200"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B82145" w:rsidRPr="0031137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</w:rPr>
        <w:lastRenderedPageBreak/>
        <w:t>2</w:t>
      </w:r>
      <w:r w:rsidRPr="0031137A">
        <w:rPr>
          <w:rFonts w:ascii="Angsana New" w:hAnsi="Angsana New"/>
          <w:sz w:val="30"/>
          <w:szCs w:val="30"/>
          <w:cs/>
        </w:rPr>
        <w:t>.</w:t>
      </w:r>
      <w:r w:rsidRPr="0031137A">
        <w:rPr>
          <w:rFonts w:ascii="Angsana New" w:hAnsi="Angsana New"/>
          <w:sz w:val="30"/>
          <w:szCs w:val="30"/>
        </w:rPr>
        <w:t xml:space="preserve">2 </w:t>
      </w:r>
      <w:r w:rsidRPr="0031137A">
        <w:rPr>
          <w:rFonts w:ascii="Angsana New" w:hAnsi="Angsana New"/>
          <w:sz w:val="30"/>
          <w:szCs w:val="30"/>
          <w:cs/>
        </w:rPr>
        <w:tab/>
      </w:r>
      <w:r w:rsidR="00B82145" w:rsidRPr="0031137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62655" w:rsidRPr="0031137A" w:rsidRDefault="00662655" w:rsidP="006626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ในระหว่าง</w:t>
      </w:r>
      <w:r w:rsidRPr="0031137A">
        <w:rPr>
          <w:rFonts w:ascii="Angsana New" w:hAnsi="Angsana New" w:hint="cs"/>
          <w:sz w:val="30"/>
          <w:szCs w:val="30"/>
          <w:cs/>
        </w:rPr>
        <w:t>งวด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1137A">
        <w:rPr>
          <w:rFonts w:ascii="Angsana New" w:hAnsi="Angsana New"/>
          <w:sz w:val="30"/>
          <w:szCs w:val="30"/>
        </w:rPr>
        <w:t>/</w:t>
      </w:r>
      <w:r w:rsidRPr="0031137A">
        <w:rPr>
          <w:rFonts w:ascii="Angsana New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1137A">
        <w:rPr>
          <w:rFonts w:ascii="Angsana New" w:hAnsi="Angsana New"/>
          <w:sz w:val="30"/>
          <w:szCs w:val="30"/>
        </w:rPr>
        <w:t>1</w:t>
      </w:r>
      <w:r w:rsidRPr="0031137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1137A">
        <w:rPr>
          <w:rFonts w:ascii="Angsana New" w:hAnsi="Angsana New"/>
          <w:sz w:val="30"/>
          <w:szCs w:val="30"/>
        </w:rPr>
        <w:t>2565</w:t>
      </w:r>
      <w:r w:rsidRPr="0031137A">
        <w:rPr>
          <w:rFonts w:ascii="Angsana New" w:hAnsi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>รวมถึง</w:t>
      </w:r>
      <w:r w:rsidRPr="0031137A">
        <w:rPr>
          <w:rFonts w:ascii="Angsana New" w:hAnsi="Angsana New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31137A">
        <w:rPr>
          <w:rFonts w:ascii="Angsana New" w:hAnsi="Angsana New"/>
          <w:sz w:val="30"/>
          <w:szCs w:val="30"/>
        </w:rPr>
        <w:t xml:space="preserve"> </w:t>
      </w:r>
    </w:p>
    <w:p w:rsidR="00662655" w:rsidRPr="0031137A" w:rsidRDefault="00662655" w:rsidP="00662655">
      <w:pPr>
        <w:tabs>
          <w:tab w:val="clear" w:pos="454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อย่างไรก็ตามการเปลี่ยนแปลงดังกล่าวไม่มีผลกระทบต่องบการเงินของ</w:t>
      </w:r>
      <w:r w:rsidRPr="0031137A">
        <w:rPr>
          <w:rFonts w:ascii="Angsana New" w:hAnsi="Angsana New"/>
          <w:sz w:val="30"/>
          <w:szCs w:val="30"/>
          <w:cs/>
        </w:rPr>
        <w:t>กลุ่มบริษัท</w:t>
      </w:r>
    </w:p>
    <w:p w:rsidR="00662655" w:rsidRPr="0031137A" w:rsidRDefault="00662655" w:rsidP="00662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2F8E" w:rsidRPr="0031137A" w:rsidRDefault="00206426" w:rsidP="00002F8E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002F8E" w:rsidRPr="0031137A">
        <w:rPr>
          <w:rFonts w:ascii="Angsana New" w:hAnsi="Angsana New"/>
          <w:sz w:val="30"/>
          <w:szCs w:val="30"/>
        </w:rPr>
        <w:t>2566</w:t>
      </w:r>
    </w:p>
    <w:p w:rsidR="00662655" w:rsidRPr="0031137A" w:rsidRDefault="00662655" w:rsidP="00002F8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1137A">
        <w:rPr>
          <w:rFonts w:ascii="Angsana New" w:hAnsi="Angsana New"/>
          <w:sz w:val="30"/>
          <w:szCs w:val="30"/>
        </w:rPr>
        <w:t>1</w:t>
      </w:r>
      <w:r w:rsidRPr="0031137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1137A">
        <w:rPr>
          <w:rFonts w:ascii="Angsana New" w:hAnsi="Angsana New"/>
          <w:sz w:val="30"/>
          <w:szCs w:val="30"/>
        </w:rPr>
        <w:t>2566</w:t>
      </w:r>
      <w:r w:rsidRPr="0031137A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31137A">
        <w:rPr>
          <w:rFonts w:ascii="Angsana New" w:hAnsi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662655" w:rsidRPr="0031137A" w:rsidRDefault="00662655" w:rsidP="00002F8E">
      <w:pPr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ฝ่ายบริหารของ</w:t>
      </w:r>
      <w:r w:rsidR="00002F8E"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206426" w:rsidRPr="0031137A" w:rsidRDefault="00206426" w:rsidP="00206426">
      <w:pPr>
        <w:ind w:left="630" w:hanging="630"/>
        <w:rPr>
          <w:rFonts w:cstheme="majorBidi"/>
        </w:rPr>
      </w:pPr>
    </w:p>
    <w:p w:rsidR="00A552BC" w:rsidRPr="0031137A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b/>
          <w:bCs/>
          <w:szCs w:val="30"/>
          <w:cs/>
        </w:rPr>
        <w:t>นโยบายการบัญชีที่สำคัญ</w:t>
      </w:r>
      <w:r w:rsidRPr="0031137A">
        <w:rPr>
          <w:b/>
          <w:bCs/>
          <w:cs/>
        </w:rPr>
        <w:t xml:space="preserve">    </w:t>
      </w:r>
    </w:p>
    <w:p w:rsidR="00FA1650" w:rsidRPr="0031137A" w:rsidRDefault="0003768A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</w:t>
      </w:r>
      <w:r w:rsidR="00662655"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</w:p>
    <w:p w:rsidR="00456F4F" w:rsidRPr="0031137A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43AB" w:rsidRPr="0031137A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31137A">
        <w:rPr>
          <w:rFonts w:ascii="Angsana New" w:hAnsi="Angsana New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0E1547" w:rsidRPr="0031137A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:rsidR="00C67B95" w:rsidRPr="0031137A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31137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31137A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715" w:type="dxa"/>
        <w:tblInd w:w="392" w:type="dxa"/>
        <w:tblLook w:val="01E0"/>
      </w:tblPr>
      <w:tblGrid>
        <w:gridCol w:w="3821"/>
        <w:gridCol w:w="2132"/>
        <w:gridCol w:w="3762"/>
      </w:tblGrid>
      <w:tr w:rsidR="0031137A" w:rsidRPr="0031137A" w:rsidTr="00B82C31">
        <w:trPr>
          <w:tblHeader/>
        </w:trPr>
        <w:tc>
          <w:tcPr>
            <w:tcW w:w="3821" w:type="dxa"/>
          </w:tcPr>
          <w:p w:rsidR="00C2772D" w:rsidRPr="0031137A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2132" w:type="dxa"/>
          </w:tcPr>
          <w:p w:rsidR="00C2772D" w:rsidRPr="0031137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:rsidR="00C2772D" w:rsidRPr="0031137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31137A" w:rsidTr="00B82C31">
        <w:tc>
          <w:tcPr>
            <w:tcW w:w="3821" w:type="dxa"/>
          </w:tcPr>
          <w:p w:rsidR="003120EB" w:rsidRPr="0031137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:rsidR="003120EB" w:rsidRPr="0031137A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31137A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3113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31137A" w:rsidTr="00B82C31">
        <w:tc>
          <w:tcPr>
            <w:tcW w:w="3821" w:type="dxa"/>
          </w:tcPr>
          <w:p w:rsidR="003120EB" w:rsidRPr="0031137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:rsidR="003120EB" w:rsidRPr="0031137A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CE1A7F" w:rsidRPr="0031137A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31137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31137A" w:rsidTr="00B82C31">
        <w:tc>
          <w:tcPr>
            <w:tcW w:w="3821" w:type="dxa"/>
          </w:tcPr>
          <w:p w:rsidR="000E1547" w:rsidRPr="0031137A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:rsidR="000E1547" w:rsidRPr="0031137A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E1547" w:rsidRPr="0031137A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31137A" w:rsidTr="00B82C31">
        <w:tc>
          <w:tcPr>
            <w:tcW w:w="3821" w:type="dxa"/>
          </w:tcPr>
          <w:p w:rsidR="00D50EFC" w:rsidRPr="0031137A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:rsidR="00D50EFC" w:rsidRPr="0031137A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:rsidR="00CE1A7F" w:rsidRPr="0031137A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31137A" w:rsidTr="00B82C31">
        <w:tc>
          <w:tcPr>
            <w:tcW w:w="3821" w:type="dxa"/>
          </w:tcPr>
          <w:p w:rsidR="003120EB" w:rsidRPr="0031137A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:rsidR="003120EB" w:rsidRPr="0031137A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31137A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31137A" w:rsidTr="00B82C31">
        <w:tc>
          <w:tcPr>
            <w:tcW w:w="3821" w:type="dxa"/>
          </w:tcPr>
          <w:p w:rsidR="003120EB" w:rsidRPr="0031137A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31137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31137A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:rsidR="003120EB" w:rsidRPr="0031137A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31137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3120EB" w:rsidRPr="0031137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:rsidR="003120EB" w:rsidRPr="0031137A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:rsidR="003120EB" w:rsidRPr="0031137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107251" w:rsidRPr="0031137A" w:rsidRDefault="00107251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</w:t>
            </w:r>
            <w:r w:rsidR="002427D1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นิค</w:t>
            </w:r>
            <w:r w:rsidR="00B84404"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เพาเวอร์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:rsidR="00107251" w:rsidRPr="0031137A" w:rsidRDefault="00107251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107251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31137A" w:rsidTr="00B82C31">
        <w:trPr>
          <w:trHeight w:val="413"/>
        </w:trPr>
        <w:tc>
          <w:tcPr>
            <w:tcW w:w="3821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31137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966AB7" w:rsidRPr="0031137A" w:rsidTr="00B82C31">
        <w:trPr>
          <w:trHeight w:val="413"/>
        </w:trPr>
        <w:tc>
          <w:tcPr>
            <w:tcW w:w="3821" w:type="dxa"/>
          </w:tcPr>
          <w:p w:rsidR="00966AB7" w:rsidRPr="0031137A" w:rsidRDefault="00966AB7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966AB7" w:rsidRPr="0031137A" w:rsidRDefault="00966AB7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966AB7" w:rsidRPr="0031137A" w:rsidRDefault="00966AB7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:rsidR="000E1547" w:rsidRDefault="000E1547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Default="00B82C31" w:rsidP="003D1086">
      <w:pPr>
        <w:ind w:left="540"/>
        <w:jc w:val="both"/>
        <w:rPr>
          <w:rFonts w:ascii="Angsana New" w:hAnsi="Angsana New" w:hint="cs"/>
          <w:b/>
        </w:rPr>
      </w:pPr>
    </w:p>
    <w:p w:rsidR="00B82C31" w:rsidRPr="0031137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3D1086" w:rsidRPr="0031137A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31137A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1137A" w:rsidRPr="0031137A" w:rsidTr="003D1086">
        <w:trPr>
          <w:trHeight w:val="20"/>
          <w:tblHeader/>
        </w:trPr>
        <w:tc>
          <w:tcPr>
            <w:tcW w:w="3420" w:type="dxa"/>
          </w:tcPr>
          <w:p w:rsidR="003D1086" w:rsidRPr="0031137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31137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31137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31137A" w:rsidTr="003D1086">
        <w:trPr>
          <w:trHeight w:val="20"/>
        </w:trPr>
        <w:tc>
          <w:tcPr>
            <w:tcW w:w="3420" w:type="dxa"/>
          </w:tcPr>
          <w:p w:rsidR="003D1086" w:rsidRPr="0031137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31137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31137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31137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31137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31137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31137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31137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31137A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31137A" w:rsidTr="003D1086">
        <w:tblPrEx>
          <w:tblLook w:val="01E0"/>
        </w:tblPrEx>
        <w:tc>
          <w:tcPr>
            <w:tcW w:w="3690" w:type="dxa"/>
            <w:gridSpan w:val="2"/>
          </w:tcPr>
          <w:p w:rsidR="00EC0041" w:rsidRPr="0031137A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EC0041" w:rsidRPr="0031137A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:rsidR="00E51A6F" w:rsidRPr="0031137A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114872" w:rsidRPr="0031137A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31137A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31137A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31137A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31137A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31137A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31137A">
        <w:rPr>
          <w:rFonts w:ascii="Angsana New" w:hAnsi="Angsana New"/>
          <w:b/>
          <w:sz w:val="30"/>
          <w:szCs w:val="30"/>
          <w:cs/>
        </w:rPr>
        <w:t xml:space="preserve">่ </w:t>
      </w:r>
      <w:r w:rsidR="002B4626" w:rsidRPr="0031137A">
        <w:rPr>
          <w:rFonts w:ascii="Angsana New" w:hAnsi="Angsana New"/>
          <w:bCs/>
          <w:sz w:val="30"/>
          <w:szCs w:val="30"/>
        </w:rPr>
        <w:t>3</w:t>
      </w:r>
      <w:r w:rsidR="00966AB7" w:rsidRPr="0031137A">
        <w:rPr>
          <w:rFonts w:ascii="Angsana New" w:hAnsi="Angsana New"/>
          <w:bCs/>
          <w:sz w:val="30"/>
          <w:szCs w:val="30"/>
        </w:rPr>
        <w:t>1</w:t>
      </w:r>
      <w:r w:rsidR="002B4626" w:rsidRPr="0031137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66AB7" w:rsidRPr="0031137A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AD7D9E" w:rsidRPr="0031137A">
        <w:rPr>
          <w:rFonts w:ascii="Angsana New" w:hAnsi="Angsana New"/>
          <w:b/>
          <w:sz w:val="30"/>
          <w:szCs w:val="30"/>
        </w:rPr>
        <w:t xml:space="preserve"> </w:t>
      </w:r>
      <w:r w:rsidR="00AD7D9E" w:rsidRPr="0031137A">
        <w:rPr>
          <w:rFonts w:ascii="Angsana New" w:hAnsi="Angsana New"/>
          <w:bCs/>
          <w:sz w:val="30"/>
          <w:szCs w:val="30"/>
        </w:rPr>
        <w:t>256</w:t>
      </w:r>
      <w:r w:rsidR="00966AB7" w:rsidRPr="0031137A">
        <w:rPr>
          <w:rFonts w:ascii="Angsana New" w:hAnsi="Angsana New"/>
          <w:bCs/>
          <w:sz w:val="30"/>
          <w:szCs w:val="30"/>
        </w:rPr>
        <w:t>5</w:t>
      </w:r>
      <w:r w:rsidR="00D06B6A" w:rsidRPr="0031137A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31137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31137A" w:rsidTr="009A088C">
        <w:trPr>
          <w:tblHeader/>
        </w:trPr>
        <w:tc>
          <w:tcPr>
            <w:tcW w:w="3780" w:type="dxa"/>
          </w:tcPr>
          <w:p w:rsidR="00261C67" w:rsidRPr="0031137A" w:rsidRDefault="0047177C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 3</w:t>
            </w:r>
            <w:r w:rsidR="00A30767" w:rsidRPr="0031137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1</w:t>
            </w:r>
            <w:r w:rsidRPr="003113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30767" w:rsidRPr="003113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10" w:type="dxa"/>
            <w:gridSpan w:val="3"/>
            <w:vAlign w:val="center"/>
          </w:tcPr>
          <w:p w:rsidR="00261C67" w:rsidRPr="0031137A" w:rsidRDefault="0066435D" w:rsidP="0047177C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7177C"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261C67" w:rsidRPr="0031137A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261C67" w:rsidRPr="0031137A" w:rsidRDefault="0047177C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31137A" w:rsidTr="00A41D83">
        <w:trPr>
          <w:tblHeader/>
        </w:trPr>
        <w:tc>
          <w:tcPr>
            <w:tcW w:w="3780" w:type="dxa"/>
          </w:tcPr>
          <w:p w:rsidR="007E0AE1" w:rsidRPr="0031137A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7E0AE1" w:rsidRPr="0031137A" w:rsidRDefault="00A30767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7E0AE1" w:rsidRPr="0031137A" w:rsidRDefault="007E0AE1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7E0AE1" w:rsidRPr="0031137A" w:rsidRDefault="00A30767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31137A" w:rsidRPr="0031137A" w:rsidTr="00EC3890">
        <w:trPr>
          <w:tblHeader/>
        </w:trPr>
        <w:tc>
          <w:tcPr>
            <w:tcW w:w="3780" w:type="dxa"/>
          </w:tcPr>
          <w:p w:rsidR="007E0AE1" w:rsidRPr="0031137A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30767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0767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:rsidR="007E0AE1" w:rsidRPr="0031137A" w:rsidRDefault="007E0AE1" w:rsidP="00A41D8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0767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7E0AE1" w:rsidRPr="0031137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A30767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31137A" w:rsidTr="0054725B">
        <w:trPr>
          <w:tblHeader/>
        </w:trPr>
        <w:tc>
          <w:tcPr>
            <w:tcW w:w="3780" w:type="dxa"/>
          </w:tcPr>
          <w:p w:rsidR="007E0AE1" w:rsidRPr="0031137A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E0AE1" w:rsidRPr="0031137A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31137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7E0AE1" w:rsidRPr="0031137A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31137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24,353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45,829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25,325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45,829</w:t>
            </w: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4,306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3,175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4,306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3,175</w:t>
            </w: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333D5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  <w:r w:rsidR="001C46F0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1C46F0" w:rsidRPr="0031137A" w:rsidRDefault="00333D54" w:rsidP="001C46F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333D54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31137A" w:rsidTr="00EC3890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31137A" w:rsidTr="00E343EA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7,468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7,468</w:t>
            </w:r>
          </w:p>
        </w:tc>
      </w:tr>
      <w:tr w:rsidR="0031137A" w:rsidRPr="0031137A" w:rsidTr="00424FB5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</w:tr>
      <w:tr w:rsidR="001C46F0" w:rsidRPr="0031137A" w:rsidTr="00424FB5">
        <w:trPr>
          <w:cantSplit/>
        </w:trPr>
        <w:tc>
          <w:tcPr>
            <w:tcW w:w="3780" w:type="dxa"/>
          </w:tcPr>
          <w:p w:rsidR="001C46F0" w:rsidRPr="0031137A" w:rsidRDefault="001C46F0" w:rsidP="001C46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3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7,889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C46F0" w:rsidRPr="0031137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7,889</w:t>
            </w:r>
          </w:p>
        </w:tc>
      </w:tr>
    </w:tbl>
    <w:p w:rsidR="00E44A1D" w:rsidRPr="0031137A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D52606" w:rsidRDefault="00D52606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B82C3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B82C3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B82C3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B82C3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B82C3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25460F" w:rsidRPr="0031137A" w:rsidRDefault="0025460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FB5EBA" w:rsidRPr="0031137A">
        <w:rPr>
          <w:rFonts w:ascii="Angsana New" w:hAnsi="Angsana New"/>
          <w:sz w:val="30"/>
          <w:szCs w:val="30"/>
        </w:rPr>
        <w:t>3</w:t>
      </w:r>
      <w:r w:rsidR="001E402D" w:rsidRPr="0031137A">
        <w:rPr>
          <w:rFonts w:ascii="Angsana New" w:hAnsi="Angsana New"/>
          <w:sz w:val="30"/>
          <w:szCs w:val="30"/>
        </w:rPr>
        <w:t>1</w:t>
      </w:r>
      <w:r w:rsidR="00FB5EBA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1E402D"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="00FB5EBA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31137A">
        <w:rPr>
          <w:rFonts w:ascii="Angsana New" w:hAnsi="Angsana New"/>
          <w:sz w:val="30"/>
          <w:szCs w:val="30"/>
        </w:rPr>
        <w:t>256</w:t>
      </w:r>
      <w:r w:rsidR="001E402D" w:rsidRPr="0031137A">
        <w:rPr>
          <w:rFonts w:ascii="Angsana New" w:hAnsi="Angsana New"/>
          <w:sz w:val="30"/>
          <w:szCs w:val="30"/>
        </w:rPr>
        <w:t>5</w:t>
      </w:r>
      <w:r w:rsidRPr="0031137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31137A">
        <w:rPr>
          <w:rFonts w:ascii="Angsana New" w:hAnsi="Angsana New"/>
          <w:sz w:val="30"/>
          <w:szCs w:val="30"/>
        </w:rPr>
        <w:t>31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="00FB5EBA" w:rsidRPr="0031137A">
        <w:rPr>
          <w:rFonts w:ascii="Angsana New" w:hAnsi="Angsana New" w:hint="cs"/>
          <w:sz w:val="30"/>
          <w:szCs w:val="30"/>
          <w:cs/>
        </w:rPr>
        <w:t>ธันวาคม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>256</w:t>
      </w:r>
      <w:r w:rsidR="001E402D" w:rsidRPr="0031137A">
        <w:rPr>
          <w:rFonts w:ascii="Angsana New" w:hAnsi="Angsana New"/>
          <w:sz w:val="30"/>
          <w:szCs w:val="30"/>
        </w:rPr>
        <w:t>4</w:t>
      </w:r>
      <w:r w:rsidR="00FB5EBA" w:rsidRPr="0031137A">
        <w:rPr>
          <w:rFonts w:ascii="Angsana New" w:hAnsi="Angsana New"/>
          <w:sz w:val="30"/>
          <w:szCs w:val="30"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31137A" w:rsidTr="00F76FA5">
        <w:trPr>
          <w:tblHeader/>
        </w:trPr>
        <w:tc>
          <w:tcPr>
            <w:tcW w:w="3780" w:type="dxa"/>
          </w:tcPr>
          <w:p w:rsidR="00AB6137" w:rsidRPr="0031137A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B6137" w:rsidRPr="0031137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AB6137" w:rsidRPr="0031137A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B6137" w:rsidRPr="0031137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31137A" w:rsidTr="00F76FA5">
        <w:trPr>
          <w:tblHeader/>
        </w:trPr>
        <w:tc>
          <w:tcPr>
            <w:tcW w:w="3780" w:type="dxa"/>
          </w:tcPr>
          <w:p w:rsidR="00AB6137" w:rsidRPr="0031137A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B6137" w:rsidRPr="0031137A" w:rsidRDefault="00A3076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3113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565</w:t>
            </w:r>
          </w:p>
        </w:tc>
        <w:tc>
          <w:tcPr>
            <w:tcW w:w="183" w:type="dxa"/>
          </w:tcPr>
          <w:p w:rsidR="00AB6137" w:rsidRPr="0031137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B6137" w:rsidRPr="0031137A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54E30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:rsidR="00AB6137" w:rsidRPr="0031137A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B6137" w:rsidRPr="0031137A" w:rsidRDefault="00A3076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3113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754E30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AB6137" w:rsidRPr="0031137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B6137" w:rsidRPr="0031137A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3113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31137A" w:rsidTr="00B82C31">
        <w:trPr>
          <w:tblHeader/>
        </w:trPr>
        <w:tc>
          <w:tcPr>
            <w:tcW w:w="3780" w:type="dxa"/>
          </w:tcPr>
          <w:p w:rsidR="00A6590E" w:rsidRPr="0031137A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A6590E" w:rsidRPr="0031137A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31137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ED78C4" w:rsidRPr="0031137A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D78C4" w:rsidRPr="0031137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31137A" w:rsidTr="004D2642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26,057</w:t>
            </w: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1C46F0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27,097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31137A" w:rsidTr="007579FC">
        <w:trPr>
          <w:cantSplit/>
          <w:trHeight w:hRule="exact" w:val="170"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4D2642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31137A" w:rsidTr="007579FC">
        <w:trPr>
          <w:cantSplit/>
          <w:trHeight w:hRule="exact" w:val="113"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4D2642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31137A" w:rsidTr="007579FC">
        <w:trPr>
          <w:cantSplit/>
          <w:trHeight w:hRule="exact" w:val="113"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4D2642">
        <w:trPr>
          <w:cantSplit/>
        </w:trPr>
        <w:tc>
          <w:tcPr>
            <w:tcW w:w="3780" w:type="dxa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4,608</w:t>
            </w:r>
          </w:p>
        </w:tc>
        <w:tc>
          <w:tcPr>
            <w:tcW w:w="183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8E286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4,608</w:t>
            </w:r>
          </w:p>
        </w:tc>
        <w:tc>
          <w:tcPr>
            <w:tcW w:w="180" w:type="dxa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1137A" w:rsidRPr="0031137A" w:rsidTr="007579FC">
        <w:trPr>
          <w:cantSplit/>
          <w:trHeight w:hRule="exact" w:val="113"/>
        </w:trPr>
        <w:tc>
          <w:tcPr>
            <w:tcW w:w="3780" w:type="dxa"/>
          </w:tcPr>
          <w:p w:rsidR="007E0AE1" w:rsidRPr="0031137A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F76FA5">
        <w:trPr>
          <w:cantSplit/>
        </w:trPr>
        <w:tc>
          <w:tcPr>
            <w:tcW w:w="3780" w:type="dxa"/>
          </w:tcPr>
          <w:p w:rsidR="00726D40" w:rsidRPr="0031137A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31137A" w:rsidTr="004D2642">
        <w:trPr>
          <w:cantSplit/>
        </w:trPr>
        <w:tc>
          <w:tcPr>
            <w:tcW w:w="3780" w:type="dxa"/>
          </w:tcPr>
          <w:p w:rsidR="00726D40" w:rsidRPr="0031137A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31137A" w:rsidRDefault="008E286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3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31137A" w:rsidRDefault="00B934B7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31137A" w:rsidRDefault="008E2867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8,974</w:t>
            </w:r>
          </w:p>
        </w:tc>
        <w:tc>
          <w:tcPr>
            <w:tcW w:w="180" w:type="dxa"/>
          </w:tcPr>
          <w:p w:rsidR="00726D40" w:rsidRPr="0031137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31137A" w:rsidRDefault="002A728A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9,150</w:t>
            </w:r>
          </w:p>
        </w:tc>
      </w:tr>
    </w:tbl>
    <w:p w:rsidR="00EC0041" w:rsidRPr="007579FC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 w:hint="cs"/>
          <w:b/>
          <w:bCs/>
          <w:i/>
          <w:iCs/>
          <w:sz w:val="10"/>
          <w:szCs w:val="10"/>
        </w:rPr>
      </w:pPr>
    </w:p>
    <w:p w:rsidR="009153FC" w:rsidRPr="0031137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137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31137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6694E" w:rsidRPr="0031137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31137A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31137A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31137A">
        <w:rPr>
          <w:rFonts w:ascii="Angsana New" w:hAnsi="Angsana New"/>
          <w:spacing w:val="5"/>
          <w:sz w:val="30"/>
          <w:szCs w:val="30"/>
        </w:rPr>
        <w:t>12</w:t>
      </w: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31137A">
        <w:rPr>
          <w:rFonts w:ascii="Angsana New" w:hAnsi="Angsana New"/>
          <w:spacing w:val="5"/>
          <w:sz w:val="30"/>
          <w:szCs w:val="30"/>
        </w:rPr>
        <w:t>2559</w:t>
      </w: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31137A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31137A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31137A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31137A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31137A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31137A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31137A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31137A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31137A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31137A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31137A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31137A">
        <w:rPr>
          <w:rFonts w:ascii="Angsana New" w:hAnsi="Angsana New"/>
          <w:spacing w:val="5"/>
          <w:sz w:val="30"/>
          <w:szCs w:val="30"/>
        </w:rPr>
        <w:t>3</w:t>
      </w:r>
      <w:r w:rsidR="00EE5AB6" w:rsidRPr="0031137A">
        <w:rPr>
          <w:rFonts w:ascii="Angsana New" w:hAnsi="Angsana New"/>
          <w:spacing w:val="5"/>
          <w:sz w:val="30"/>
          <w:szCs w:val="30"/>
        </w:rPr>
        <w:t>00</w:t>
      </w: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31137A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31137A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31137A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1E402D" w:rsidRPr="0031137A">
        <w:rPr>
          <w:rFonts w:ascii="Angsana New" w:hAnsi="Angsana New"/>
          <w:spacing w:val="5"/>
          <w:sz w:val="30"/>
          <w:szCs w:val="30"/>
        </w:rPr>
        <w:t>31</w:t>
      </w:r>
      <w:r w:rsidR="00724EB9" w:rsidRPr="0031137A">
        <w:rPr>
          <w:rFonts w:ascii="Angsana New" w:hAnsi="Angsana New"/>
          <w:spacing w:val="5"/>
          <w:sz w:val="30"/>
          <w:szCs w:val="30"/>
          <w:cs/>
        </w:rPr>
        <w:t xml:space="preserve"> มีนาคม </w:t>
      </w:r>
      <w:r w:rsidR="008D63E4" w:rsidRPr="0031137A">
        <w:rPr>
          <w:rFonts w:ascii="Angsana New" w:hAnsi="Angsana New"/>
          <w:spacing w:val="5"/>
          <w:sz w:val="30"/>
          <w:szCs w:val="30"/>
        </w:rPr>
        <w:t>2563</w:t>
      </w:r>
      <w:r w:rsidR="00724EB9" w:rsidRPr="0031137A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31137A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31137A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31137A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31137A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31137A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31137A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31137A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31137A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31137A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31137A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31137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31137A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31137A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31137A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31137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31137A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3F55AD" w:rsidRPr="0031137A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bookmarkStart w:id="9" w:name="_Hlk103085298"/>
      <w:r w:rsidRPr="0031137A">
        <w:rPr>
          <w:rFonts w:ascii="Angsana New" w:hAnsi="Angsana New"/>
          <w:spacing w:val="5"/>
          <w:sz w:val="30"/>
          <w:szCs w:val="30"/>
          <w:cs/>
        </w:rPr>
        <w:lastRenderedPageBreak/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Pr="0031137A">
        <w:rPr>
          <w:rFonts w:ascii="Angsana New" w:hAnsi="Angsana New" w:hint="cs"/>
          <w:spacing w:val="5"/>
          <w:sz w:val="30"/>
          <w:szCs w:val="30"/>
          <w:cs/>
        </w:rPr>
        <w:t xml:space="preserve">ที่ </w:t>
      </w:r>
      <w:r w:rsidR="00304739" w:rsidRPr="0031137A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31137A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31137A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31137A">
        <w:rPr>
          <w:rFonts w:ascii="Angsana New" w:hAnsi="Angsana New"/>
          <w:spacing w:val="5"/>
          <w:sz w:val="30"/>
          <w:szCs w:val="30"/>
          <w:cs/>
        </w:rPr>
        <w:t xml:space="preserve"> 23.83 ล้านบาท มีกำหนดรับคืนเงินประกันผลงาน 2 ปีนับจาก</w:t>
      </w:r>
      <w:r w:rsidR="00304739" w:rsidRPr="0031137A">
        <w:rPr>
          <w:rFonts w:ascii="Angsana New" w:hAnsi="Angsana New" w:hint="cs"/>
          <w:spacing w:val="5"/>
          <w:sz w:val="30"/>
          <w:szCs w:val="30"/>
          <w:cs/>
        </w:rPr>
        <w:t>คู่สัญญาส่งมอบงาน และผู้ว่าจ้างของคู่สัญญาได้ตรวจรับมอบงานงวดสุดท้ายแล้วเสร็จ</w:t>
      </w:r>
    </w:p>
    <w:bookmarkEnd w:id="9"/>
    <w:p w:rsidR="000F2847" w:rsidRPr="0031137A" w:rsidRDefault="000F2847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954A7A" w:rsidRPr="0031137A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</w:rPr>
        <w:t>5</w:t>
      </w:r>
      <w:r w:rsidR="005D1BEB" w:rsidRPr="0031137A">
        <w:rPr>
          <w:rFonts w:ascii="Angsana New" w:hAnsi="Angsana New"/>
          <w:b/>
          <w:sz w:val="30"/>
          <w:szCs w:val="30"/>
        </w:rPr>
        <w:tab/>
      </w:r>
      <w:r w:rsidR="002E2517" w:rsidRPr="0031137A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31137A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020175" w:rsidRPr="0031137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020175" w:rsidRPr="0031137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020175" w:rsidRPr="0031137A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:rsidR="00020175" w:rsidRPr="0031137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020175" w:rsidRPr="0031137A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31137A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31137A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31137A" w:rsidRDefault="008858DE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31137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31137A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</w:p>
        </w:tc>
      </w:tr>
      <w:tr w:rsidR="0031137A" w:rsidRPr="0031137A" w:rsidTr="004F2A9B">
        <w:trPr>
          <w:trHeight w:val="430"/>
          <w:tblHeader/>
        </w:trPr>
        <w:tc>
          <w:tcPr>
            <w:tcW w:w="1314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31137A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31137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414FC3" w:rsidRPr="0031137A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414FC3" w:rsidRPr="0031137A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26,057</w:t>
            </w:r>
          </w:p>
        </w:tc>
        <w:tc>
          <w:tcPr>
            <w:tcW w:w="100" w:type="pct"/>
          </w:tcPr>
          <w:p w:rsidR="00414FC3" w:rsidRPr="0031137A" w:rsidRDefault="00414FC3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31137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414FC3" w:rsidRPr="0031137A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414FC3" w:rsidRPr="0031137A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398,944</w:t>
            </w:r>
          </w:p>
        </w:tc>
        <w:tc>
          <w:tcPr>
            <w:tcW w:w="100" w:type="pct"/>
          </w:tcPr>
          <w:p w:rsidR="00414FC3" w:rsidRPr="0031137A" w:rsidRDefault="00414FC3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414FC3" w:rsidRPr="0031137A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31137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B934B7" w:rsidRPr="0031137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B934B7" w:rsidRPr="0031137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B934B7" w:rsidRPr="0031137A" w:rsidRDefault="00414FC3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425,001</w:t>
            </w:r>
          </w:p>
        </w:tc>
        <w:tc>
          <w:tcPr>
            <w:tcW w:w="100" w:type="pct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31137A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B934B7" w:rsidRPr="0031137A" w:rsidRDefault="00B934B7" w:rsidP="00B82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B934B7" w:rsidRPr="0031137A" w:rsidRDefault="00474514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(21,258)</w:t>
            </w:r>
          </w:p>
        </w:tc>
        <w:tc>
          <w:tcPr>
            <w:tcW w:w="100" w:type="pct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978CF"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1137A" w:rsidRPr="0031137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B934B7" w:rsidRPr="0031137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B934B7" w:rsidRPr="0031137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B934B7" w:rsidRPr="0031137A" w:rsidRDefault="00474514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</w:t>
            </w:r>
            <w:r w:rsidR="006B6B04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414FC3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743</w:t>
            </w:r>
          </w:p>
        </w:tc>
        <w:tc>
          <w:tcPr>
            <w:tcW w:w="100" w:type="pct"/>
          </w:tcPr>
          <w:p w:rsidR="00B934B7" w:rsidRPr="0031137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B934B7" w:rsidRPr="0031137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31137A" w:rsidRPr="0031137A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31137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31137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31137A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31137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31137A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31137A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31137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31137A" w:rsidRDefault="0052737F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  <w:tc>
          <w:tcPr>
            <w:tcW w:w="100" w:type="pct"/>
          </w:tcPr>
          <w:p w:rsidR="00676C71" w:rsidRPr="0031137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31137A" w:rsidRDefault="00D56D22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31137A" w:rsidRPr="0031137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D56D22" w:rsidRPr="0031137A" w:rsidRDefault="00D56D22" w:rsidP="00D56D22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D56D22" w:rsidRPr="0031137A" w:rsidRDefault="0052737F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985</w:t>
            </w:r>
          </w:p>
        </w:tc>
        <w:tc>
          <w:tcPr>
            <w:tcW w:w="100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31137A" w:rsidRPr="0031137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D56D22" w:rsidRPr="0031137A" w:rsidRDefault="00D56D22" w:rsidP="00D56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31137A">
              <w:rPr>
                <w:rFonts w:ascii="Angsana New" w:hAnsi="Angsana New"/>
                <w:sz w:val="30"/>
                <w:szCs w:val="30"/>
              </w:rPr>
              <w:t>/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D56D22" w:rsidRPr="0031137A" w:rsidRDefault="0052737F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(861)</w:t>
            </w:r>
          </w:p>
        </w:tc>
        <w:tc>
          <w:tcPr>
            <w:tcW w:w="100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676C71" w:rsidRPr="0031137A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676C71" w:rsidRPr="0031137A" w:rsidRDefault="00022070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="00676C71" w:rsidRPr="0031137A">
              <w:rPr>
                <w:rFonts w:ascii="Angsana New" w:hAnsi="Angsana New"/>
                <w:sz w:val="30"/>
                <w:szCs w:val="30"/>
                <w:cs/>
              </w:rPr>
              <w:t>าเผื่อผลขาดทุนด้านเครดิตที่คาดว่าจะเกิดขึ้</w:t>
            </w:r>
            <w:r w:rsidR="00676C71" w:rsidRPr="0031137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76C71" w:rsidRPr="003113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76C71" w:rsidRPr="0031137A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="00676C71" w:rsidRPr="0031137A">
              <w:rPr>
                <w:rFonts w:ascii="Angsana New" w:hAnsi="Angsana New"/>
                <w:sz w:val="30"/>
                <w:szCs w:val="30"/>
              </w:rPr>
              <w:t>/</w:t>
            </w:r>
            <w:r w:rsidR="00676C71" w:rsidRPr="0031137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676C71" w:rsidRPr="0031137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31137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31137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52737F" w:rsidRPr="0031137A" w:rsidRDefault="0052737F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21,258</w:t>
            </w:r>
          </w:p>
        </w:tc>
        <w:tc>
          <w:tcPr>
            <w:tcW w:w="100" w:type="pct"/>
          </w:tcPr>
          <w:p w:rsidR="00676C71" w:rsidRPr="0031137A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31137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31137A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  <w:bookmarkEnd w:id="10"/>
    </w:tbl>
    <w:p w:rsidR="00F07E82" w:rsidRPr="0031137A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31137A" w:rsidRDefault="0031137A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31137A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F07E82" w:rsidRPr="0031137A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31137A" w:rsidTr="00020175">
        <w:trPr>
          <w:trHeight w:val="380"/>
        </w:trPr>
        <w:tc>
          <w:tcPr>
            <w:tcW w:w="2056" w:type="pct"/>
          </w:tcPr>
          <w:p w:rsidR="00020175" w:rsidRPr="0031137A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020175" w:rsidRPr="0031137A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020175" w:rsidRPr="0031137A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020175" w:rsidRPr="0031137A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020175" w:rsidRPr="0031137A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31137A" w:rsidTr="004B7ADD">
        <w:trPr>
          <w:trHeight w:val="380"/>
        </w:trPr>
        <w:tc>
          <w:tcPr>
            <w:tcW w:w="2056" w:type="pct"/>
          </w:tcPr>
          <w:p w:rsidR="00946A08" w:rsidRPr="0031137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:rsidR="00946A08" w:rsidRPr="0031137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946A08" w:rsidRPr="0031137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946A08" w:rsidRPr="0031137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946A08" w:rsidRPr="0031137A" w:rsidRDefault="008858DE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946A08"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7" w:type="pct"/>
          </w:tcPr>
          <w:p w:rsidR="00946A08" w:rsidRPr="0031137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946A08" w:rsidRPr="0031137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8A3B2A">
        <w:trPr>
          <w:trHeight w:val="299"/>
        </w:trPr>
        <w:tc>
          <w:tcPr>
            <w:tcW w:w="2056" w:type="pct"/>
          </w:tcPr>
          <w:p w:rsidR="00267E04" w:rsidRPr="0031137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31137A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267E04" w:rsidRPr="0031137A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8A3B2A">
        <w:trPr>
          <w:trHeight w:val="299"/>
        </w:trPr>
        <w:tc>
          <w:tcPr>
            <w:tcW w:w="2056" w:type="pct"/>
          </w:tcPr>
          <w:p w:rsidR="00267E04" w:rsidRPr="0031137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31137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31137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31137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31137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31137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31137A" w:rsidTr="008A3B2A">
        <w:trPr>
          <w:trHeight w:val="299"/>
        </w:trPr>
        <w:tc>
          <w:tcPr>
            <w:tcW w:w="2056" w:type="pct"/>
          </w:tcPr>
          <w:p w:rsidR="003A328B" w:rsidRPr="0031137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31137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3A328B" w:rsidRPr="0031137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31137A" w:rsidRDefault="006F5CE6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26,057</w:t>
            </w:r>
          </w:p>
        </w:tc>
        <w:tc>
          <w:tcPr>
            <w:tcW w:w="137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31137A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31137A" w:rsidTr="008A3B2A">
        <w:tc>
          <w:tcPr>
            <w:tcW w:w="2056" w:type="pct"/>
          </w:tcPr>
          <w:p w:rsidR="003A328B" w:rsidRPr="0031137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31137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3A328B" w:rsidRPr="0031137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31137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8A3B2A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31137A" w:rsidTr="00946A08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31137A" w:rsidTr="008A3B2A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31137A" w:rsidTr="00946A08">
        <w:trPr>
          <w:trHeight w:val="371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D56D22" w:rsidRPr="0031137A" w:rsidRDefault="006F5CE6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26,057</w:t>
            </w:r>
          </w:p>
        </w:tc>
        <w:tc>
          <w:tcPr>
            <w:tcW w:w="137" w:type="pct"/>
            <w:vMerge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1137A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31137A" w:rsidTr="008A3B2A">
        <w:trPr>
          <w:trHeight w:val="379"/>
        </w:trPr>
        <w:tc>
          <w:tcPr>
            <w:tcW w:w="2056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31137A" w:rsidTr="008A3B2A">
        <w:trPr>
          <w:trHeight w:val="379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6F5CE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190,724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31137A" w:rsidTr="008A3B2A">
        <w:trPr>
          <w:trHeight w:val="379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8A3B2A">
        <w:trPr>
          <w:trHeight w:val="379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130,542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31137A" w:rsidTr="00946A08">
        <w:trPr>
          <w:trHeight w:val="379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22,787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31137A" w:rsidTr="008A3B2A">
        <w:trPr>
          <w:trHeight w:val="303"/>
        </w:trPr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34,151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31137A" w:rsidTr="00946A08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20,740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31137A" w:rsidTr="00946A08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D56D22" w:rsidRPr="0031137A" w:rsidRDefault="006F5CE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398,944</w:t>
            </w:r>
          </w:p>
        </w:tc>
        <w:tc>
          <w:tcPr>
            <w:tcW w:w="13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bookmarkEnd w:id="12"/>
      <w:tr w:rsidR="0031137A" w:rsidRPr="0031137A" w:rsidTr="00020175">
        <w:tc>
          <w:tcPr>
            <w:tcW w:w="2785" w:type="pct"/>
            <w:gridSpan w:val="2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(21,258)</w:t>
            </w:r>
          </w:p>
        </w:tc>
        <w:tc>
          <w:tcPr>
            <w:tcW w:w="137" w:type="pct"/>
            <w:vMerge w:val="restar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978CF" w:rsidRPr="0031137A">
              <w:rPr>
                <w:rFonts w:ascii="Angsana New" w:hAnsi="Angsana New" w:cs="Angsana New"/>
                <w:sz w:val="30"/>
                <w:szCs w:val="30"/>
              </w:rPr>
              <w:t>21,134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31137A" w:rsidTr="00946A08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31137A" w:rsidRDefault="006F5CE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02F8E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7,686</w:t>
            </w:r>
          </w:p>
        </w:tc>
        <w:tc>
          <w:tcPr>
            <w:tcW w:w="137" w:type="pct"/>
            <w:vMerge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31137A" w:rsidRPr="0031137A" w:rsidTr="00946A08">
        <w:tc>
          <w:tcPr>
            <w:tcW w:w="2056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D56D22" w:rsidRPr="0031137A" w:rsidRDefault="000978C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403,</w:t>
            </w:r>
            <w:r w:rsidR="006F5CE6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bookmarkEnd w:id="11"/>
    <w:p w:rsidR="00267E04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Cs/>
          <w:sz w:val="30"/>
          <w:szCs w:val="30"/>
        </w:rPr>
        <w:tab/>
      </w:r>
    </w:p>
    <w:p w:rsidR="0031137A" w:rsidRDefault="0031137A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:rsidR="0031137A" w:rsidRDefault="0031137A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:rsidR="0031137A" w:rsidRPr="0031137A" w:rsidRDefault="0031137A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:rsidR="00B111B8" w:rsidRPr="0031137A" w:rsidRDefault="00B111B8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31137A" w:rsidTr="00E51A6F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E51A6F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 2565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31137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31137A">
              <w:rPr>
                <w:rFonts w:ascii="Angsana New" w:hAnsi="Angsana New"/>
                <w:spacing w:val="-8"/>
                <w:sz w:val="30"/>
                <w:szCs w:val="30"/>
              </w:rPr>
              <w:t>2564</w:t>
            </w:r>
          </w:p>
        </w:tc>
      </w:tr>
      <w:tr w:rsidR="0031137A" w:rsidRPr="0031137A" w:rsidTr="00E51A6F">
        <w:trPr>
          <w:trHeight w:val="430"/>
          <w:tblHeader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31137A" w:rsidTr="00E51A6F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27,097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31137A" w:rsidTr="00E51A6F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397,788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424,885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31137A" w:rsidTr="00E51A6F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(21,258)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403,627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414FC3" w:rsidRPr="0031137A" w:rsidRDefault="00414FC3" w:rsidP="00E51A6F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14FC3" w:rsidRPr="0031137A" w:rsidRDefault="00414FC3" w:rsidP="00E51A6F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985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31137A" w:rsidRPr="0031137A" w:rsidTr="00E51A6F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414FC3" w:rsidRPr="0031137A" w:rsidRDefault="00414FC3" w:rsidP="00E51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31137A">
              <w:rPr>
                <w:rFonts w:ascii="Angsana New" w:hAnsi="Angsana New"/>
                <w:sz w:val="30"/>
                <w:szCs w:val="30"/>
              </w:rPr>
              <w:t>/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(861)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414FC3" w:rsidRPr="0031137A" w:rsidTr="00E51A6F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Pr="0031137A">
              <w:rPr>
                <w:rFonts w:ascii="Angsana New" w:hAnsi="Angsana New"/>
                <w:sz w:val="30"/>
                <w:szCs w:val="30"/>
              </w:rPr>
              <w:t>/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21,258</w:t>
            </w:r>
          </w:p>
        </w:tc>
        <w:tc>
          <w:tcPr>
            <w:tcW w:w="100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</w:tbl>
    <w:p w:rsidR="00414FC3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 w:hint="cs"/>
          <w:sz w:val="30"/>
          <w:szCs w:val="30"/>
        </w:rPr>
      </w:pPr>
    </w:p>
    <w:p w:rsidR="007579FC" w:rsidRPr="0031137A" w:rsidRDefault="007579FC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414FC3" w:rsidRPr="0031137A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414FC3" w:rsidRPr="0031137A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31137A" w:rsidTr="00E51A6F">
        <w:trPr>
          <w:trHeight w:val="380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E51A6F">
        <w:trPr>
          <w:trHeight w:val="380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137A" w:rsidRPr="0031137A" w:rsidTr="00E51A6F">
        <w:trPr>
          <w:trHeight w:val="29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E51A6F">
        <w:trPr>
          <w:trHeight w:val="29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31137A" w:rsidTr="00E51A6F">
        <w:trPr>
          <w:trHeight w:val="29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27,097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31137A" w:rsidTr="00E51A6F">
        <w:trPr>
          <w:trHeight w:val="371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/>
                <w:sz w:val="30"/>
                <w:szCs w:val="30"/>
                <w:lang w:val="en-US"/>
              </w:rPr>
              <w:t>27,097</w:t>
            </w:r>
          </w:p>
        </w:tc>
        <w:tc>
          <w:tcPr>
            <w:tcW w:w="137" w:type="pct"/>
            <w:vMerge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1137A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31137A" w:rsidTr="00E51A6F">
        <w:trPr>
          <w:trHeight w:val="379"/>
        </w:trPr>
        <w:tc>
          <w:tcPr>
            <w:tcW w:w="2056" w:type="pct"/>
            <w:vAlign w:val="bottom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31137A" w:rsidTr="00E51A6F">
        <w:trPr>
          <w:trHeight w:val="37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189,568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31137A" w:rsidTr="00E51A6F">
        <w:trPr>
          <w:trHeight w:val="37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E51A6F">
        <w:trPr>
          <w:trHeight w:val="37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130,542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31137A" w:rsidTr="00E51A6F">
        <w:trPr>
          <w:trHeight w:val="379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22,787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31137A" w:rsidTr="00E51A6F">
        <w:trPr>
          <w:trHeight w:val="303"/>
        </w:trPr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34,151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20,740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397,788</w:t>
            </w:r>
          </w:p>
        </w:tc>
        <w:tc>
          <w:tcPr>
            <w:tcW w:w="137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31137A" w:rsidTr="00E51A6F">
        <w:tc>
          <w:tcPr>
            <w:tcW w:w="2785" w:type="pct"/>
            <w:gridSpan w:val="2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(21,258)</w:t>
            </w:r>
          </w:p>
        </w:tc>
        <w:tc>
          <w:tcPr>
            <w:tcW w:w="137" w:type="pct"/>
            <w:vMerge w:val="restar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</w:tr>
      <w:tr w:rsidR="0031137A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376,530</w:t>
            </w:r>
          </w:p>
        </w:tc>
        <w:tc>
          <w:tcPr>
            <w:tcW w:w="137" w:type="pct"/>
            <w:vMerge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414FC3" w:rsidRPr="0031137A" w:rsidTr="00E51A6F">
        <w:tc>
          <w:tcPr>
            <w:tcW w:w="2056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31137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31137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403,627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414FC3" w:rsidRPr="0031137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p w:rsidR="00414FC3" w:rsidRPr="0031137A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:rsidR="00D7061E" w:rsidRPr="0031137A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31137A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31137A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31137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31137A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31137A">
        <w:rPr>
          <w:rFonts w:ascii="Angsana New" w:hAnsi="Angsana New"/>
          <w:bCs/>
          <w:sz w:val="30"/>
          <w:szCs w:val="30"/>
        </w:rPr>
        <w:t>30</w:t>
      </w:r>
      <w:r w:rsidR="00D7061E" w:rsidRPr="0031137A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31137A">
        <w:rPr>
          <w:rFonts w:ascii="Angsana New" w:hAnsi="Angsana New"/>
          <w:bCs/>
          <w:sz w:val="30"/>
          <w:szCs w:val="30"/>
        </w:rPr>
        <w:t>9</w:t>
      </w:r>
      <w:r w:rsidR="00D7061E" w:rsidRPr="0031137A">
        <w:rPr>
          <w:rFonts w:ascii="Angsana New" w:hAnsi="Angsana New"/>
          <w:bCs/>
          <w:sz w:val="30"/>
          <w:szCs w:val="30"/>
        </w:rPr>
        <w:t>0</w:t>
      </w:r>
      <w:r w:rsidR="00D7061E" w:rsidRPr="0031137A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31137A" w:rsidRDefault="00D7061E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1E402D" w:rsidRPr="0031137A">
        <w:rPr>
          <w:rFonts w:ascii="Angsana New" w:hAnsi="Angsana New"/>
          <w:sz w:val="30"/>
          <w:szCs w:val="30"/>
        </w:rPr>
        <w:t>31</w:t>
      </w:r>
      <w:r w:rsidR="00EE0239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1E402D"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="00EE0239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bCs/>
          <w:sz w:val="30"/>
          <w:szCs w:val="30"/>
        </w:rPr>
        <w:t>25</w:t>
      </w:r>
      <w:r w:rsidR="00267E04" w:rsidRPr="0031137A">
        <w:rPr>
          <w:rFonts w:ascii="Angsana New" w:hAnsi="Angsana New"/>
          <w:bCs/>
          <w:sz w:val="30"/>
          <w:szCs w:val="30"/>
        </w:rPr>
        <w:t>6</w:t>
      </w:r>
      <w:r w:rsidR="001E402D" w:rsidRPr="0031137A">
        <w:rPr>
          <w:rFonts w:ascii="Angsana New" w:hAnsi="Angsana New"/>
          <w:bCs/>
          <w:sz w:val="30"/>
          <w:szCs w:val="30"/>
        </w:rPr>
        <w:t>5</w:t>
      </w:r>
      <w:r w:rsidRPr="0031137A">
        <w:rPr>
          <w:rFonts w:ascii="Angsana New" w:hAnsi="Angsana New"/>
          <w:bCs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31137A">
        <w:rPr>
          <w:rFonts w:ascii="Angsana New" w:hAnsi="Angsana New"/>
          <w:bCs/>
          <w:sz w:val="30"/>
          <w:szCs w:val="30"/>
        </w:rPr>
        <w:t>3</w:t>
      </w:r>
      <w:r w:rsidR="00267E04" w:rsidRPr="0031137A">
        <w:rPr>
          <w:rFonts w:ascii="Angsana New" w:hAnsi="Angsana New"/>
          <w:bCs/>
          <w:sz w:val="30"/>
          <w:szCs w:val="30"/>
        </w:rPr>
        <w:t>1</w:t>
      </w:r>
      <w:r w:rsidR="00267E04" w:rsidRPr="0031137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31137A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31137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31137A">
        <w:rPr>
          <w:rFonts w:ascii="Angsana New" w:hAnsi="Angsana New"/>
          <w:bCs/>
          <w:sz w:val="30"/>
          <w:szCs w:val="30"/>
        </w:rPr>
        <w:t>256</w:t>
      </w:r>
      <w:r w:rsidR="001E402D" w:rsidRPr="0031137A">
        <w:rPr>
          <w:rFonts w:ascii="Angsana New" w:hAnsi="Angsana New"/>
          <w:bCs/>
          <w:sz w:val="30"/>
          <w:szCs w:val="30"/>
        </w:rPr>
        <w:t>4</w:t>
      </w:r>
      <w:r w:rsidRPr="0031137A">
        <w:rPr>
          <w:rFonts w:ascii="Angsana New" w:hAnsi="Angsana New"/>
          <w:bCs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3E4464" w:rsidRDefault="003E446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hint="cs"/>
          <w:bCs/>
          <w:sz w:val="30"/>
          <w:szCs w:val="30"/>
        </w:rPr>
      </w:pPr>
    </w:p>
    <w:p w:rsidR="007579FC" w:rsidRPr="0031137A" w:rsidRDefault="007579F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000CAA" w:rsidRPr="0031137A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31137A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31137A">
        <w:rPr>
          <w:rFonts w:ascii="Angsana New" w:hAnsi="Angsana New"/>
          <w:b/>
          <w:sz w:val="30"/>
          <w:szCs w:val="30"/>
        </w:rPr>
        <w:tab/>
      </w:r>
      <w:r w:rsidR="00000CAA" w:rsidRPr="0031137A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31137A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31137A">
        <w:rPr>
          <w:rFonts w:ascii="Angsana New" w:hAnsi="Angsana New"/>
          <w:bCs/>
          <w:sz w:val="30"/>
          <w:szCs w:val="30"/>
          <w:cs/>
        </w:rPr>
        <w:t>อื่น</w:t>
      </w:r>
    </w:p>
    <w:p w:rsidR="00B572E2" w:rsidRPr="0031137A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9"/>
        <w:gridCol w:w="1134"/>
        <w:gridCol w:w="278"/>
        <w:gridCol w:w="1280"/>
        <w:gridCol w:w="282"/>
        <w:gridCol w:w="1260"/>
      </w:tblGrid>
      <w:tr w:rsidR="0031137A" w:rsidRPr="0031137A" w:rsidTr="00D56D22">
        <w:trPr>
          <w:trHeight w:val="326"/>
        </w:trPr>
        <w:tc>
          <w:tcPr>
            <w:tcW w:w="1959" w:type="pct"/>
          </w:tcPr>
          <w:p w:rsidR="00267E04" w:rsidRPr="0031137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:rsidR="00267E04" w:rsidRPr="0031137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31137A" w:rsidRDefault="008858DE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946A08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31137A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267E04" w:rsidRPr="0031137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6" w:type="pct"/>
            <w:gridSpan w:val="5"/>
          </w:tcPr>
          <w:p w:rsidR="00267E04" w:rsidRPr="0031137A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31137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D56D22">
        <w:trPr>
          <w:trHeight w:val="414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31137A" w:rsidDel="00D60FB5" w:rsidRDefault="007B0E24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8,98</w:t>
            </w:r>
            <w:r w:rsidR="000D1667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31137A" w:rsidDel="00D60FB5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12,482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31137A" w:rsidDel="00D60FB5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4,11</w:t>
            </w:r>
            <w:r w:rsidR="00452074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31137A" w:rsidDel="00D60FB5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Del="00D60FB5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31137A" w:rsidDel="00D60FB5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1,341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:rsidR="00D56D22" w:rsidRPr="0031137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2,737</w:t>
            </w:r>
          </w:p>
        </w:tc>
        <w:tc>
          <w:tcPr>
            <w:tcW w:w="151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29,69</w:t>
            </w:r>
            <w:r w:rsidR="00452074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26" w:type="pct"/>
            <w:gridSpan w:val="2"/>
          </w:tcPr>
          <w:p w:rsidR="00D56D22" w:rsidRPr="0031137A" w:rsidRDefault="00EF7D15" w:rsidP="00EF7D1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23,300</w:t>
            </w:r>
          </w:p>
        </w:tc>
      </w:tr>
      <w:tr w:rsidR="0031137A" w:rsidRPr="0031137A" w:rsidTr="00D56D22">
        <w:trPr>
          <w:trHeight w:val="430"/>
        </w:trPr>
        <w:tc>
          <w:tcPr>
            <w:tcW w:w="2734" w:type="pct"/>
            <w:gridSpan w:val="2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  <w:tc>
          <w:tcPr>
            <w:tcW w:w="826" w:type="pct"/>
            <w:gridSpan w:val="2"/>
          </w:tcPr>
          <w:p w:rsidR="00D56D22" w:rsidRPr="0031137A" w:rsidRDefault="00EF7D15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</w:t>
            </w:r>
            <w:r w:rsidR="00D56D22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26,41</w:t>
            </w:r>
            <w:r w:rsidR="00452074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  <w:vMerge w:val="restart"/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31137A" w:rsidRPr="0031137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4" w:type="pct"/>
          </w:tcPr>
          <w:p w:rsidR="00D56D22" w:rsidRPr="0031137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31137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D56D22" w:rsidRPr="0031137A" w:rsidRDefault="007B0E24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26,41</w:t>
            </w:r>
            <w:r w:rsidR="00452074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D56D22" w:rsidRPr="0031137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D56D22" w:rsidRPr="0031137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:rsidR="007579FC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  <w:bookmarkStart w:id="14" w:name="_Hlk31729564"/>
      <w:bookmarkEnd w:id="13"/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7579FC" w:rsidRDefault="007579FC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 w:hint="cs"/>
          <w:bCs/>
          <w:sz w:val="30"/>
          <w:szCs w:val="30"/>
        </w:rPr>
      </w:pPr>
    </w:p>
    <w:p w:rsidR="000D1667" w:rsidRPr="0031137A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  <w:r w:rsidRPr="0031137A">
        <w:rPr>
          <w:rFonts w:ascii="Angsana New" w:hAnsi="Angsana New"/>
          <w:bCs/>
          <w:sz w:val="30"/>
          <w:szCs w:val="30"/>
          <w:cs/>
        </w:rPr>
        <w:tab/>
      </w:r>
    </w:p>
    <w:p w:rsidR="00B572E2" w:rsidRPr="0031137A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Cs/>
          <w:sz w:val="30"/>
          <w:szCs w:val="30"/>
        </w:rPr>
        <w:lastRenderedPageBreak/>
        <w:t xml:space="preserve">   </w:t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</w:r>
      <w:r w:rsidRPr="0031137A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31137A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53"/>
        <w:gridCol w:w="1134"/>
        <w:gridCol w:w="278"/>
        <w:gridCol w:w="1280"/>
        <w:gridCol w:w="282"/>
        <w:gridCol w:w="1256"/>
      </w:tblGrid>
      <w:tr w:rsidR="0031137A" w:rsidRPr="0031137A" w:rsidTr="000D1667">
        <w:trPr>
          <w:trHeight w:val="326"/>
        </w:trPr>
        <w:tc>
          <w:tcPr>
            <w:tcW w:w="1959" w:type="pct"/>
          </w:tcPr>
          <w:p w:rsidR="00B572E2" w:rsidRPr="0031137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B572E2" w:rsidRPr="0031137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31137A" w:rsidRDefault="008858DE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B572E2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B572E2" w:rsidRPr="0031137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4" w:type="pct"/>
            <w:gridSpan w:val="5"/>
          </w:tcPr>
          <w:p w:rsidR="00B572E2" w:rsidRPr="0031137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31137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1" w:type="pct"/>
            <w:vMerge w:val="restar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0D1667">
        <w:trPr>
          <w:trHeight w:val="414"/>
        </w:trPr>
        <w:tc>
          <w:tcPr>
            <w:tcW w:w="195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6" w:type="pct"/>
          </w:tcPr>
          <w:p w:rsidR="000D1667" w:rsidRPr="0031137A" w:rsidRDefault="000D1667" w:rsidP="000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8,985</w:t>
            </w:r>
          </w:p>
        </w:tc>
        <w:tc>
          <w:tcPr>
            <w:tcW w:w="151" w:type="pct"/>
          </w:tcPr>
          <w:p w:rsidR="000D1667" w:rsidRPr="0031137A" w:rsidRDefault="000D1667" w:rsidP="000D166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6" w:type="pct"/>
          </w:tcPr>
          <w:p w:rsidR="000D1667" w:rsidRPr="0031137A" w:rsidRDefault="000D1667" w:rsidP="000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12,482</w:t>
            </w:r>
          </w:p>
        </w:tc>
        <w:tc>
          <w:tcPr>
            <w:tcW w:w="151" w:type="pct"/>
          </w:tcPr>
          <w:p w:rsidR="000D1667" w:rsidRPr="0031137A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6" w:type="pct"/>
          </w:tcPr>
          <w:p w:rsidR="000D1667" w:rsidRPr="0031137A" w:rsidRDefault="000D1667" w:rsidP="000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4,11</w:t>
            </w:r>
            <w:r w:rsidR="00452074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1" w:type="pct"/>
          </w:tcPr>
          <w:p w:rsidR="000D1667" w:rsidRPr="0031137A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3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6" w:type="pct"/>
          </w:tcPr>
          <w:p w:rsidR="000D1667" w:rsidRPr="0031137A" w:rsidRDefault="000D1667" w:rsidP="000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D1667" w:rsidRPr="0031137A" w:rsidRDefault="000D1667" w:rsidP="000D1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51" w:type="pct"/>
          </w:tcPr>
          <w:p w:rsidR="000D1667" w:rsidRPr="0031137A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vAlign w:val="bottom"/>
          </w:tcPr>
          <w:p w:rsidR="000D1667" w:rsidRPr="0031137A" w:rsidDel="00D60FB5" w:rsidRDefault="000D1667" w:rsidP="000D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525557" w:rsidRPr="0031137A" w:rsidDel="00D60FB5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Del="00D60FB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525557" w:rsidRPr="0031137A" w:rsidDel="00D60FB5" w:rsidRDefault="00452074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1,341</w:t>
            </w:r>
          </w:p>
        </w:tc>
        <w:tc>
          <w:tcPr>
            <w:tcW w:w="151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</w:tcPr>
          <w:p w:rsidR="00525557" w:rsidRPr="0031137A" w:rsidDel="00D60FB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2,737</w:t>
            </w:r>
          </w:p>
        </w:tc>
        <w:tc>
          <w:tcPr>
            <w:tcW w:w="151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29,693</w:t>
            </w:r>
          </w:p>
        </w:tc>
        <w:tc>
          <w:tcPr>
            <w:tcW w:w="824" w:type="pct"/>
            <w:gridSpan w:val="2"/>
          </w:tcPr>
          <w:p w:rsidR="00525557" w:rsidRPr="0031137A" w:rsidRDefault="00525557" w:rsidP="00562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6277E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3,300</w:t>
            </w:r>
          </w:p>
        </w:tc>
      </w:tr>
      <w:tr w:rsidR="0031137A" w:rsidRPr="0031137A" w:rsidTr="000D1667">
        <w:trPr>
          <w:trHeight w:val="430"/>
        </w:trPr>
        <w:tc>
          <w:tcPr>
            <w:tcW w:w="2736" w:type="pct"/>
            <w:gridSpan w:val="2"/>
            <w:vAlign w:val="bottom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  <w:tc>
          <w:tcPr>
            <w:tcW w:w="824" w:type="pct"/>
            <w:gridSpan w:val="2"/>
          </w:tcPr>
          <w:p w:rsidR="00525557" w:rsidRPr="0031137A" w:rsidRDefault="00525557" w:rsidP="005627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277E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3,276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26,417</w:t>
            </w:r>
          </w:p>
        </w:tc>
        <w:tc>
          <w:tcPr>
            <w:tcW w:w="151" w:type="pct"/>
            <w:vMerge w:val="restart"/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31137A" w:rsidRPr="0031137A" w:rsidTr="000D1667">
        <w:trPr>
          <w:trHeight w:val="430"/>
        </w:trPr>
        <w:tc>
          <w:tcPr>
            <w:tcW w:w="1959" w:type="pct"/>
            <w:vAlign w:val="bottom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6" w:type="pct"/>
          </w:tcPr>
          <w:p w:rsidR="00525557" w:rsidRPr="0031137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31137A" w:rsidRDefault="00525557" w:rsidP="005255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525557" w:rsidRPr="0031137A" w:rsidRDefault="00452074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26,426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525557" w:rsidRPr="0031137A" w:rsidRDefault="00525557" w:rsidP="005255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525557" w:rsidRPr="0031137A" w:rsidRDefault="00525557" w:rsidP="00525557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:rsidR="0031137A" w:rsidRDefault="0031137A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7579FC" w:rsidRDefault="007579FC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 w:hint="cs"/>
          <w:b/>
          <w:sz w:val="30"/>
          <w:szCs w:val="30"/>
        </w:rPr>
      </w:pPr>
    </w:p>
    <w:p w:rsidR="00B332F1" w:rsidRPr="0031137A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31137A">
        <w:rPr>
          <w:rFonts w:ascii="Angsana New" w:hAnsi="Angsana New"/>
          <w:b/>
          <w:sz w:val="30"/>
          <w:szCs w:val="30"/>
        </w:rPr>
        <w:t>7</w:t>
      </w:r>
      <w:r w:rsidR="00D65531" w:rsidRPr="0031137A">
        <w:rPr>
          <w:rFonts w:ascii="Angsana New" w:hAnsi="Angsana New"/>
          <w:bCs/>
          <w:sz w:val="30"/>
          <w:szCs w:val="30"/>
        </w:rPr>
        <w:tab/>
      </w:r>
      <w:r w:rsidR="00492FED" w:rsidRPr="0031137A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31137A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31137A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31137A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Cs/>
          <w:sz w:val="30"/>
          <w:szCs w:val="30"/>
        </w:rPr>
        <w:t>7.1</w:t>
      </w:r>
      <w:r w:rsidRPr="0031137A">
        <w:rPr>
          <w:rFonts w:ascii="Angsana New" w:hAnsi="Angsana New"/>
          <w:b/>
          <w:sz w:val="30"/>
          <w:szCs w:val="30"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31137A" w:rsidRPr="0031137A" w:rsidTr="002163AF">
        <w:trPr>
          <w:trHeight w:val="410"/>
        </w:trPr>
        <w:tc>
          <w:tcPr>
            <w:tcW w:w="1951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31137A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:rsidR="002163AF" w:rsidRPr="0031137A" w:rsidRDefault="002163AF" w:rsidP="0021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DC5462">
        <w:trPr>
          <w:trHeight w:val="410"/>
        </w:trPr>
        <w:tc>
          <w:tcPr>
            <w:tcW w:w="1951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31137A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31137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163AF" w:rsidRPr="0031137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460706">
        <w:trPr>
          <w:trHeight w:val="425"/>
        </w:trPr>
        <w:tc>
          <w:tcPr>
            <w:tcW w:w="2492" w:type="pct"/>
            <w:gridSpan w:val="2"/>
          </w:tcPr>
          <w:p w:rsidR="00460706" w:rsidRPr="0031137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60706" w:rsidRPr="0031137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60706" w:rsidRPr="0031137A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60706" w:rsidRPr="0031137A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60706" w:rsidRPr="0031137A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31137A" w:rsidRPr="0031137A" w:rsidTr="00DC5462">
        <w:trPr>
          <w:trHeight w:val="262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31137A" w:rsidTr="00DC5462">
        <w:trPr>
          <w:trHeight w:val="262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30,843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31137A" w:rsidTr="00946A08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(29,089)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137A" w:rsidRPr="0031137A" w:rsidTr="00946A08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31137A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1,754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3,986</w:t>
            </w:r>
          </w:p>
        </w:tc>
      </w:tr>
      <w:tr w:rsidR="0031137A" w:rsidRPr="0031137A" w:rsidTr="00946A08">
        <w:trPr>
          <w:trHeight w:val="2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31137A" w:rsidRPr="0031137A" w:rsidTr="00946A08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F355D7" w:rsidRPr="0031137A" w:rsidRDefault="0032730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1,754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31137A" w:rsidTr="00720A31">
        <w:trPr>
          <w:trHeight w:val="425"/>
        </w:trPr>
        <w:tc>
          <w:tcPr>
            <w:tcW w:w="2492" w:type="pct"/>
            <w:gridSpan w:val="2"/>
          </w:tcPr>
          <w:p w:rsidR="00A6375B" w:rsidRPr="0031137A" w:rsidRDefault="00A6375B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A6375B" w:rsidRPr="0031137A" w:rsidRDefault="00A6375B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A6375B" w:rsidRPr="0031137A" w:rsidRDefault="00A6375B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A6375B" w:rsidRPr="0031137A" w:rsidRDefault="00A6375B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A6375B" w:rsidRPr="0031137A" w:rsidRDefault="00A6375B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A6375B" w:rsidRPr="0031137A" w:rsidRDefault="00A6375B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A6375B" w:rsidRPr="0031137A" w:rsidRDefault="00A6375B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A6375B">
        <w:trPr>
          <w:trHeight w:val="425"/>
        </w:trPr>
        <w:tc>
          <w:tcPr>
            <w:tcW w:w="5000" w:type="pct"/>
            <w:gridSpan w:val="8"/>
          </w:tcPr>
          <w:p w:rsidR="00A6375B" w:rsidRPr="0031137A" w:rsidRDefault="00A6375B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31137A" w:rsidTr="00720A31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003192" w:rsidRPr="0031137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003192" w:rsidRPr="0031137A" w:rsidRDefault="008858DE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="00003192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B356A1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1137A" w:rsidRPr="0031137A" w:rsidTr="00720A31">
        <w:trPr>
          <w:trHeight w:val="425"/>
        </w:trPr>
        <w:tc>
          <w:tcPr>
            <w:tcW w:w="2492" w:type="pct"/>
            <w:gridSpan w:val="2"/>
          </w:tcPr>
          <w:p w:rsidR="00B31898" w:rsidRPr="0031137A" w:rsidRDefault="00B31898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B31898" w:rsidRPr="0031137A" w:rsidRDefault="00B31898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B31898" w:rsidRPr="0031137A" w:rsidRDefault="00B31898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31898" w:rsidRPr="0031137A" w:rsidRDefault="00B31898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B31898" w:rsidRPr="0031137A" w:rsidRDefault="00B31898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B31898" w:rsidRPr="0031137A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B31898" w:rsidRPr="0031137A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31137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31137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31137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31137A" w:rsidRDefault="0032730B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  <w:tc>
          <w:tcPr>
            <w:tcW w:w="155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31137A" w:rsidRDefault="00F355D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31137A" w:rsidRDefault="0032730B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26,857</w:t>
            </w:r>
          </w:p>
        </w:tc>
        <w:tc>
          <w:tcPr>
            <w:tcW w:w="155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31137A" w:rsidRDefault="00F355D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003192" w:rsidRPr="0031137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003192" w:rsidRPr="0031137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31137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31137A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31137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31137A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5B1880" w:rsidRPr="0031137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5B1880" w:rsidRPr="0031137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B1880" w:rsidRPr="0031137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5B1880" w:rsidRPr="0031137A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5B1880" w:rsidRPr="0031137A" w:rsidRDefault="0032730B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29,233</w:t>
            </w:r>
          </w:p>
        </w:tc>
        <w:tc>
          <w:tcPr>
            <w:tcW w:w="155" w:type="pct"/>
          </w:tcPr>
          <w:p w:rsidR="005B1880" w:rsidRPr="0031137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5B1880" w:rsidRPr="0031137A" w:rsidRDefault="00F355D7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F355D7" w:rsidRPr="0031137A" w:rsidRDefault="0032730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6,888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9,797</w:t>
            </w:r>
          </w:p>
        </w:tc>
      </w:tr>
      <w:tr w:rsidR="0031137A" w:rsidRPr="0031137A" w:rsidTr="00DC5462">
        <w:trPr>
          <w:trHeight w:val="425"/>
        </w:trPr>
        <w:tc>
          <w:tcPr>
            <w:tcW w:w="2492" w:type="pct"/>
            <w:gridSpan w:val="2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F355D7" w:rsidRPr="0031137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31137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F355D7" w:rsidRPr="0031137A" w:rsidRDefault="00F355D7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2730B" w:rsidRPr="0031137A" w:rsidRDefault="0032730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30,843</w:t>
            </w:r>
          </w:p>
        </w:tc>
        <w:tc>
          <w:tcPr>
            <w:tcW w:w="155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355D7" w:rsidRPr="0031137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</w:tbl>
    <w:bookmarkEnd w:id="14"/>
    <w:p w:rsidR="00720A31" w:rsidRPr="0031137A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</w:rPr>
        <w:lastRenderedPageBreak/>
        <w:t>7.2</w:t>
      </w:r>
      <w:r w:rsidR="00720A31" w:rsidRPr="0031137A">
        <w:rPr>
          <w:rFonts w:ascii="Angsana New" w:hAnsi="Angsana New"/>
          <w:sz w:val="30"/>
          <w:szCs w:val="30"/>
        </w:rPr>
        <w:tab/>
      </w:r>
      <w:r w:rsidR="00720A31" w:rsidRPr="0031137A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6002B9" w:rsidRPr="0031137A" w:rsidRDefault="006002B9" w:rsidP="00600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31137A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Pr="0031137A">
        <w:rPr>
          <w:rFonts w:ascii="Angsana New" w:hAnsi="Angsana New"/>
          <w:bCs/>
          <w:sz w:val="30"/>
          <w:szCs w:val="30"/>
        </w:rPr>
        <w:t>31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Pr="0031137A">
        <w:rPr>
          <w:rFonts w:ascii="Angsana New" w:hAnsi="Angsana New"/>
          <w:bCs/>
          <w:sz w:val="30"/>
          <w:szCs w:val="30"/>
        </w:rPr>
        <w:t>2565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31137A">
        <w:rPr>
          <w:rFonts w:ascii="Angsana New" w:hAnsi="Angsana New"/>
          <w:bCs/>
          <w:sz w:val="30"/>
          <w:szCs w:val="30"/>
        </w:rPr>
        <w:t>1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31137A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D44CEB" w:rsidRPr="0031137A">
        <w:rPr>
          <w:rFonts w:ascii="Angsana New" w:hAnsi="Angsana New"/>
          <w:bCs/>
          <w:sz w:val="30"/>
          <w:szCs w:val="30"/>
        </w:rPr>
        <w:t>67.12</w:t>
      </w:r>
      <w:r w:rsidRPr="0031137A">
        <w:rPr>
          <w:rFonts w:ascii="Angsana New" w:hAnsi="Angsana New"/>
          <w:b/>
          <w:sz w:val="30"/>
          <w:szCs w:val="30"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31137A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6002B9" w:rsidRPr="00712E6C" w:rsidRDefault="006002B9" w:rsidP="00E61F68">
      <w:pPr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10"/>
          <w:szCs w:val="10"/>
        </w:rPr>
      </w:pPr>
    </w:p>
    <w:bookmarkEnd w:id="15"/>
    <w:bookmarkEnd w:id="16"/>
    <w:p w:rsidR="00604B28" w:rsidRPr="0031137A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</w:rPr>
        <w:t>8</w:t>
      </w:r>
      <w:r w:rsidR="00D65531" w:rsidRPr="0031137A">
        <w:rPr>
          <w:rFonts w:ascii="Angsana New" w:hAnsi="Angsana New"/>
          <w:b/>
          <w:sz w:val="30"/>
          <w:szCs w:val="30"/>
        </w:rPr>
        <w:tab/>
      </w:r>
      <w:r w:rsidR="00604B28" w:rsidRPr="0031137A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31137A" w:rsidTr="00F76FA5">
        <w:trPr>
          <w:tblHeader/>
        </w:trPr>
        <w:tc>
          <w:tcPr>
            <w:tcW w:w="3371" w:type="dxa"/>
          </w:tcPr>
          <w:p w:rsidR="00FB5061" w:rsidRPr="0031137A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FB5061" w:rsidRPr="0031137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180F10">
        <w:trPr>
          <w:tblHeader/>
        </w:trPr>
        <w:tc>
          <w:tcPr>
            <w:tcW w:w="3371" w:type="dxa"/>
          </w:tcPr>
          <w:p w:rsidR="00180F10" w:rsidRPr="0031137A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31137A" w:rsidRDefault="00B356A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180F10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93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180F10">
        <w:tc>
          <w:tcPr>
            <w:tcW w:w="3371" w:type="dxa"/>
          </w:tcPr>
          <w:p w:rsidR="00180F10" w:rsidRPr="0031137A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31137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31137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31137A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31137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31137A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D53B50" w:rsidRPr="0031137A" w:rsidRDefault="007210C8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243,845</w:t>
            </w:r>
          </w:p>
        </w:tc>
        <w:tc>
          <w:tcPr>
            <w:tcW w:w="493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226,908</w:t>
            </w:r>
          </w:p>
        </w:tc>
      </w:tr>
      <w:tr w:rsidR="0031137A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D53B50" w:rsidRPr="0031137A" w:rsidRDefault="007210C8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119,36</w:t>
            </w:r>
            <w:r w:rsidR="002F4436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93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109,468</w:t>
            </w:r>
          </w:p>
        </w:tc>
      </w:tr>
      <w:tr w:rsidR="0031137A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D53B50" w:rsidRPr="0031137A" w:rsidRDefault="007210C8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16,548</w:t>
            </w:r>
          </w:p>
        </w:tc>
        <w:tc>
          <w:tcPr>
            <w:tcW w:w="493" w:type="dxa"/>
            <w:vMerge w:val="restart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16,495</w:t>
            </w:r>
          </w:p>
        </w:tc>
      </w:tr>
      <w:tr w:rsidR="0031137A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D53B50" w:rsidRPr="0031137A" w:rsidRDefault="002F4436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379,760</w:t>
            </w:r>
          </w:p>
        </w:tc>
        <w:tc>
          <w:tcPr>
            <w:tcW w:w="493" w:type="dxa"/>
            <w:vMerge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352,871</w:t>
            </w:r>
          </w:p>
        </w:tc>
      </w:tr>
      <w:tr w:rsidR="0031137A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D53B50" w:rsidRPr="0031137A" w:rsidRDefault="002F4436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(9,288)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(9,559)</w:t>
            </w:r>
          </w:p>
        </w:tc>
      </w:tr>
      <w:tr w:rsidR="00D53B50" w:rsidRPr="0031137A" w:rsidTr="00180F10">
        <w:tc>
          <w:tcPr>
            <w:tcW w:w="3371" w:type="dxa"/>
          </w:tcPr>
          <w:p w:rsidR="00D53B50" w:rsidRPr="0031137A" w:rsidRDefault="00D53B50" w:rsidP="00D53B5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31137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3B50" w:rsidRPr="0031137A" w:rsidRDefault="002F4436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370,472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3B50" w:rsidRPr="0031137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343,312</w:t>
            </w:r>
          </w:p>
        </w:tc>
      </w:tr>
    </w:tbl>
    <w:p w:rsidR="00593347" w:rsidRPr="0031137A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05FC2" w:rsidRPr="0031137A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31137A" w:rsidTr="00F76FA5">
        <w:tc>
          <w:tcPr>
            <w:tcW w:w="4944" w:type="dxa"/>
            <w:gridSpan w:val="2"/>
          </w:tcPr>
          <w:p w:rsidR="00EF53C0" w:rsidRPr="0031137A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EF53C0" w:rsidRPr="0031137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F53C0" w:rsidRPr="0031137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F53C0" w:rsidRPr="0031137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EF53C0" w:rsidRPr="0031137A" w:rsidRDefault="00EF53C0" w:rsidP="00EF5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EF53C0" w:rsidRPr="0031137A" w:rsidRDefault="00EF53C0" w:rsidP="00EF53C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137A" w:rsidRPr="0031137A" w:rsidTr="00EA0A2D">
        <w:tc>
          <w:tcPr>
            <w:tcW w:w="4944" w:type="dxa"/>
            <w:gridSpan w:val="2"/>
          </w:tcPr>
          <w:p w:rsidR="00E82776" w:rsidRPr="0031137A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7" w:name="_Hlk31730138"/>
          </w:p>
        </w:tc>
        <w:tc>
          <w:tcPr>
            <w:tcW w:w="234" w:type="dxa"/>
          </w:tcPr>
          <w:p w:rsidR="00E82776" w:rsidRPr="0031137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31137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31137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31137A" w:rsidRDefault="00B356A1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="005B1880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4" w:type="dxa"/>
          </w:tcPr>
          <w:p w:rsidR="00E82776" w:rsidRPr="0031137A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31137A" w:rsidRDefault="00B356A1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="005B1880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17"/>
      <w:tr w:rsidR="0031137A" w:rsidRPr="0031137A" w:rsidTr="00EA0A2D">
        <w:tc>
          <w:tcPr>
            <w:tcW w:w="4944" w:type="dxa"/>
            <w:gridSpan w:val="2"/>
          </w:tcPr>
          <w:p w:rsidR="00353217" w:rsidRPr="0031137A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31137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31137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31137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31137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31137A" w:rsidTr="00EA0A2D">
        <w:tc>
          <w:tcPr>
            <w:tcW w:w="241" w:type="dxa"/>
          </w:tcPr>
          <w:p w:rsidR="00353217" w:rsidRPr="0031137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31137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31137A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31137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1137A" w:rsidRPr="0031137A" w:rsidTr="00EA0A2D">
        <w:tc>
          <w:tcPr>
            <w:tcW w:w="4944" w:type="dxa"/>
            <w:gridSpan w:val="2"/>
          </w:tcPr>
          <w:p w:rsidR="00780B3C" w:rsidRPr="0031137A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80B3C" w:rsidRPr="0031137A" w:rsidRDefault="002F4436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275,531</w:t>
            </w:r>
          </w:p>
        </w:tc>
        <w:tc>
          <w:tcPr>
            <w:tcW w:w="334" w:type="dxa"/>
          </w:tcPr>
          <w:p w:rsidR="00780B3C" w:rsidRPr="0031137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209,142</w:t>
            </w:r>
          </w:p>
        </w:tc>
      </w:tr>
      <w:tr w:rsidR="0031137A" w:rsidRPr="0031137A" w:rsidTr="00EA0A2D">
        <w:tc>
          <w:tcPr>
            <w:tcW w:w="4944" w:type="dxa"/>
            <w:gridSpan w:val="2"/>
          </w:tcPr>
          <w:p w:rsidR="00780B3C" w:rsidRPr="0031137A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780B3C" w:rsidRPr="0031137A" w:rsidRDefault="002F4436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(271)</w:t>
            </w:r>
          </w:p>
        </w:tc>
        <w:tc>
          <w:tcPr>
            <w:tcW w:w="334" w:type="dxa"/>
          </w:tcPr>
          <w:p w:rsidR="00780B3C" w:rsidRPr="0031137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718</w:t>
            </w:r>
          </w:p>
        </w:tc>
      </w:tr>
      <w:tr w:rsidR="00780B3C" w:rsidRPr="0031137A" w:rsidTr="00EA0A2D">
        <w:tc>
          <w:tcPr>
            <w:tcW w:w="4944" w:type="dxa"/>
            <w:gridSpan w:val="2"/>
          </w:tcPr>
          <w:p w:rsidR="00780B3C" w:rsidRPr="0031137A" w:rsidRDefault="00780B3C" w:rsidP="00780B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0B3C" w:rsidRPr="0031137A" w:rsidRDefault="002F4436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275,2</w:t>
            </w:r>
            <w:r w:rsidR="00002F8E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334" w:type="dxa"/>
          </w:tcPr>
          <w:p w:rsidR="00780B3C" w:rsidRPr="0031137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0B3C" w:rsidRPr="0031137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209,860</w:t>
            </w:r>
          </w:p>
        </w:tc>
      </w:tr>
    </w:tbl>
    <w:p w:rsidR="009E4B1F" w:rsidRPr="0031137A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155772" w:rsidRPr="0031137A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31137A" w:rsidSect="003E4464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:rsidR="00BF73E2" w:rsidRPr="0031137A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31137A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31137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/>
          <w:b/>
          <w:bCs/>
          <w:sz w:val="30"/>
          <w:szCs w:val="30"/>
        </w:rPr>
        <w:tab/>
      </w:r>
      <w:r w:rsidR="0032730B" w:rsidRPr="0031137A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Y="10"/>
        <w:tblW w:w="15796" w:type="dxa"/>
        <w:tblLayout w:type="fixed"/>
        <w:tblLook w:val="04A0"/>
      </w:tblPr>
      <w:tblGrid>
        <w:gridCol w:w="4248"/>
        <w:gridCol w:w="3870"/>
        <w:gridCol w:w="990"/>
        <w:gridCol w:w="851"/>
        <w:gridCol w:w="49"/>
        <w:gridCol w:w="810"/>
        <w:gridCol w:w="49"/>
        <w:gridCol w:w="735"/>
        <w:gridCol w:w="49"/>
        <w:gridCol w:w="1057"/>
        <w:gridCol w:w="49"/>
        <w:gridCol w:w="1010"/>
        <w:gridCol w:w="132"/>
        <w:gridCol w:w="6"/>
        <w:gridCol w:w="43"/>
        <w:gridCol w:w="650"/>
        <w:gridCol w:w="132"/>
        <w:gridCol w:w="49"/>
        <w:gridCol w:w="920"/>
        <w:gridCol w:w="48"/>
        <w:gridCol w:w="6"/>
        <w:gridCol w:w="43"/>
      </w:tblGrid>
      <w:tr w:rsidR="0031137A" w:rsidRPr="0031137A" w:rsidTr="00374FFB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374FFB">
        <w:trPr>
          <w:gridAfter w:val="1"/>
          <w:wAfter w:w="43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31137A" w:rsidRPr="0031137A" w:rsidTr="00374FFB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192CD7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192CD7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31137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1137A" w:rsidRPr="0031137A" w:rsidTr="00374FFB">
        <w:trPr>
          <w:gridAfter w:val="1"/>
          <w:wAfter w:w="43" w:type="dxa"/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9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31137A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374FFB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right"/>
              <w:rPr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สยามสตีลไวร์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1644"/>
                <w:tab w:val="clear" w:pos="187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374FFB">
        <w:trPr>
          <w:gridAfter w:val="3"/>
          <w:wAfter w:w="97" w:type="dxa"/>
          <w:trHeight w:val="420"/>
        </w:trPr>
        <w:tc>
          <w:tcPr>
            <w:tcW w:w="8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137A" w:rsidRPr="0031137A" w:rsidTr="00374FFB">
        <w:trPr>
          <w:gridAfter w:val="2"/>
          <w:wAfter w:w="4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9,097.30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8,997.30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31137A" w:rsidRDefault="00374FFB" w:rsidP="00374F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510B5" w:rsidRPr="0031137A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31137A" w:rsidSect="003E4464">
          <w:pgSz w:w="16834" w:h="11909" w:orient="landscape" w:code="9"/>
          <w:pgMar w:top="1152" w:right="691" w:bottom="1136" w:left="576" w:header="720" w:footer="720" w:gutter="0"/>
          <w:pgNumType w:start="26"/>
          <w:cols w:space="720"/>
          <w:docGrid w:linePitch="245"/>
        </w:sectPr>
      </w:pPr>
    </w:p>
    <w:p w:rsidR="00D77636" w:rsidRPr="0031137A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18" w:name="_Hlk102994083"/>
      <w:r w:rsidR="00D77636" w:rsidRPr="0031137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31137A">
        <w:rPr>
          <w:rFonts w:ascii="Angsana New" w:hAnsi="Angsana New"/>
          <w:sz w:val="32"/>
          <w:szCs w:val="32"/>
        </w:rPr>
        <w:t xml:space="preserve">7 </w:t>
      </w:r>
      <w:r w:rsidR="00D77636" w:rsidRPr="0031137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31137A">
        <w:rPr>
          <w:rFonts w:ascii="Angsana New" w:hAnsi="Angsana New"/>
          <w:sz w:val="32"/>
          <w:szCs w:val="32"/>
        </w:rPr>
        <w:t xml:space="preserve">2564 </w:t>
      </w:r>
      <w:r w:rsidR="00D77636" w:rsidRPr="0031137A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31137A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="00D77636" w:rsidRPr="0031137A">
        <w:rPr>
          <w:rFonts w:ascii="Angsana New" w:hAnsi="Angsana New"/>
          <w:sz w:val="30"/>
          <w:szCs w:val="30"/>
        </w:rPr>
        <w:t>“STEC”</w:t>
      </w:r>
      <w:r w:rsidR="00D77636" w:rsidRPr="0031137A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31137A">
        <w:rPr>
          <w:rFonts w:ascii="Angsana New" w:hAnsi="Angsana New"/>
          <w:sz w:val="30"/>
          <w:szCs w:val="30"/>
        </w:rPr>
        <w:t>KV</w:t>
      </w:r>
      <w:r w:rsidR="00D77636" w:rsidRPr="0031137A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8"/>
    </w:p>
    <w:p w:rsidR="006526FD" w:rsidRPr="0031137A" w:rsidRDefault="006526FD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9" w:name="_Hlk102994324"/>
      <w:r w:rsidRPr="0031137A">
        <w:rPr>
          <w:rFonts w:ascii="Angsana New" w:hAnsi="Angsana New"/>
          <w:sz w:val="30"/>
          <w:szCs w:val="30"/>
          <w:cs/>
        </w:rPr>
        <w:t xml:space="preserve">วันที่ </w:t>
      </w:r>
      <w:r w:rsidRPr="0031137A">
        <w:rPr>
          <w:rFonts w:ascii="Angsana New" w:hAnsi="Angsana New"/>
          <w:sz w:val="30"/>
          <w:szCs w:val="30"/>
        </w:rPr>
        <w:t xml:space="preserve">4 </w:t>
      </w:r>
      <w:r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 xml:space="preserve">2565 </w:t>
      </w:r>
      <w:r w:rsidRPr="0031137A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proofErr w:type="gramStart"/>
      <w:r w:rsidRPr="0031137A">
        <w:rPr>
          <w:rFonts w:ascii="Angsana New" w:hAnsi="Angsana New" w:hint="cs"/>
          <w:sz w:val="30"/>
          <w:szCs w:val="30"/>
          <w:cs/>
        </w:rPr>
        <w:t>ผลิตและ</w:t>
      </w:r>
      <w:r w:rsidRPr="0031137A">
        <w:rPr>
          <w:rFonts w:ascii="Angsana New" w:hAnsi="Angsana New"/>
          <w:sz w:val="30"/>
          <w:szCs w:val="30"/>
          <w:cs/>
        </w:rPr>
        <w:t>จำหน่าย</w:t>
      </w:r>
      <w:r w:rsidRPr="0031137A">
        <w:rPr>
          <w:rFonts w:ascii="Angsana New" w:hAnsi="Angsana New" w:hint="cs"/>
          <w:sz w:val="30"/>
          <w:szCs w:val="30"/>
          <w:cs/>
        </w:rPr>
        <w:t>ลวดเหล็ก</w:t>
      </w:r>
      <w:bookmarkStart w:id="20" w:name="_Hlk102996128"/>
      <w:r w:rsidR="008B16B4" w:rsidRPr="0031137A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31137A">
        <w:rPr>
          <w:rFonts w:ascii="Angsana New" w:hAnsi="Angsana New"/>
          <w:sz w:val="30"/>
          <w:szCs w:val="30"/>
          <w:cs/>
        </w:rPr>
        <w:t>เพิ่มรายได้ให้กับบริษัท  ลดต้นทุนในการผลิต</w:t>
      </w:r>
      <w:proofErr w:type="gramEnd"/>
      <w:r w:rsidR="008B16B4" w:rsidRPr="0031137A">
        <w:rPr>
          <w:rFonts w:ascii="Angsana New" w:hAnsi="Angsana New"/>
          <w:sz w:val="30"/>
          <w:szCs w:val="30"/>
          <w:cs/>
        </w:rPr>
        <w:t xml:space="preserve">  </w:t>
      </w:r>
      <w:r w:rsidR="008B16B4" w:rsidRPr="0031137A">
        <w:rPr>
          <w:rFonts w:ascii="Angsana New" w:hAnsi="Angsana New" w:hint="cs"/>
          <w:sz w:val="30"/>
          <w:szCs w:val="30"/>
          <w:cs/>
        </w:rPr>
        <w:t>และ</w:t>
      </w:r>
      <w:r w:rsidR="008B16B4" w:rsidRPr="0031137A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bookmarkEnd w:id="19"/>
    <w:bookmarkEnd w:id="20"/>
    <w:p w:rsidR="006526FD" w:rsidRPr="0031137A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7924E7" w:rsidRPr="0031137A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31137A">
        <w:rPr>
          <w:rFonts w:ascii="Angsana New" w:hAnsi="Angsana New"/>
          <w:b/>
          <w:bCs/>
          <w:sz w:val="32"/>
          <w:szCs w:val="32"/>
        </w:rPr>
        <w:t>0</w:t>
      </w:r>
      <w:r w:rsidR="00A51632" w:rsidRPr="0031137A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31137A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31137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924E7" w:rsidRPr="0031137A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7924E7" w:rsidRPr="0031137A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31137A" w:rsidRPr="0031137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31137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31137A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31137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31137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31137A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31137A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31137A">
              <w:rPr>
                <w:rFonts w:ascii="Angsana New" w:hAnsi="Angsana New"/>
                <w:sz w:val="30"/>
                <w:szCs w:val="30"/>
              </w:rPr>
              <w:t>1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31137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31137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31137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31137A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31137A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31137A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31137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1E402D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E0239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402D" w:rsidRPr="0031137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E0239"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DC283B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31137A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31137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31137A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31137A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31137A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31137A">
        <w:rPr>
          <w:rFonts w:ascii="Angsana New" w:hAnsi="Angsana New"/>
          <w:sz w:val="30"/>
          <w:szCs w:val="30"/>
        </w:rPr>
        <w:t xml:space="preserve"> </w:t>
      </w:r>
    </w:p>
    <w:p w:rsidR="007368D6" w:rsidRPr="0031137A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31137A">
        <w:rPr>
          <w:rFonts w:ascii="Angsana New" w:hAnsi="Angsana New"/>
          <w:sz w:val="30"/>
          <w:szCs w:val="30"/>
        </w:rPr>
        <w:t>29</w:t>
      </w:r>
      <w:r w:rsidR="00D055BA" w:rsidRPr="0031137A">
        <w:rPr>
          <w:rFonts w:ascii="Angsana New" w:hAnsi="Angsana New"/>
          <w:sz w:val="30"/>
          <w:szCs w:val="30"/>
        </w:rPr>
        <w:t xml:space="preserve"> </w:t>
      </w:r>
      <w:r w:rsidR="00781234" w:rsidRPr="0031137A">
        <w:rPr>
          <w:rFonts w:ascii="Angsana New" w:hAnsi="Angsana New" w:hint="cs"/>
          <w:sz w:val="30"/>
          <w:szCs w:val="30"/>
          <w:cs/>
        </w:rPr>
        <w:t>เมษายน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>2564</w:t>
      </w:r>
      <w:r w:rsidRPr="0031137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31137A">
        <w:rPr>
          <w:rFonts w:ascii="Angsana New" w:hAnsi="Angsana New"/>
          <w:sz w:val="30"/>
          <w:szCs w:val="30"/>
        </w:rPr>
        <w:t xml:space="preserve">64.06 </w:t>
      </w:r>
      <w:r w:rsidRPr="0031137A">
        <w:rPr>
          <w:rFonts w:ascii="Angsana New" w:hAnsi="Angsana New"/>
          <w:sz w:val="30"/>
          <w:szCs w:val="30"/>
          <w:cs/>
        </w:rPr>
        <w:t>ล้านบาท</w:t>
      </w:r>
    </w:p>
    <w:p w:rsidR="00DD1CDB" w:rsidRPr="0031137A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D1CDB" w:rsidRPr="0031137A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31137A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31137A">
        <w:rPr>
          <w:rFonts w:ascii="Angsana New" w:hAnsi="Angsana New"/>
          <w:b/>
          <w:bCs/>
          <w:sz w:val="30"/>
          <w:szCs w:val="30"/>
        </w:rPr>
        <w:t>1</w:t>
      </w:r>
      <w:r w:rsidR="00544F48" w:rsidRPr="0031137A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31137A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:rsidR="00C14112" w:rsidRPr="0031137A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C14112" w:rsidRPr="0031137A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31137A" w:rsidRPr="0031137A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31137A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31137A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31137A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31137A">
              <w:rPr>
                <w:rFonts w:ascii="Angsana New" w:hAnsi="Angsana New"/>
                <w:sz w:val="30"/>
                <w:szCs w:val="30"/>
              </w:rPr>
              <w:t>1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3113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31137A" w:rsidRDefault="001B5ED0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1,127,203</w:t>
            </w:r>
          </w:p>
        </w:tc>
      </w:tr>
      <w:tr w:rsidR="0031137A" w:rsidRPr="0031137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31137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104,274</w:t>
            </w:r>
          </w:p>
        </w:tc>
      </w:tr>
      <w:tr w:rsidR="0031137A" w:rsidRPr="0031137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31137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</w:tr>
      <w:tr w:rsidR="0031137A" w:rsidRPr="0031137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31137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(23,040)</w:t>
            </w:r>
          </w:p>
        </w:tc>
      </w:tr>
      <w:tr w:rsidR="0031137A" w:rsidRPr="0031137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31137A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FBF" w:rsidRPr="0031137A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31137A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1E402D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E0239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402D" w:rsidRPr="0031137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E0239"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52E12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31137A" w:rsidRDefault="005B217E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1,215,341</w:t>
            </w:r>
          </w:p>
        </w:tc>
      </w:tr>
    </w:tbl>
    <w:p w:rsidR="00544F48" w:rsidRPr="0031137A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544F48" w:rsidRPr="0031137A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7B1D" w:rsidRPr="0031137A">
        <w:rPr>
          <w:rFonts w:ascii="Angsana New" w:hAnsi="Angsana New"/>
          <w:sz w:val="30"/>
          <w:szCs w:val="30"/>
        </w:rPr>
        <w:t>3</w:t>
      </w:r>
      <w:r w:rsidR="001E402D" w:rsidRPr="0031137A">
        <w:rPr>
          <w:rFonts w:ascii="Angsana New" w:hAnsi="Angsana New"/>
          <w:sz w:val="30"/>
          <w:szCs w:val="30"/>
        </w:rPr>
        <w:t>1</w:t>
      </w:r>
      <w:r w:rsidR="006C703C" w:rsidRPr="0031137A">
        <w:rPr>
          <w:rFonts w:ascii="Angsana New" w:hAnsi="Angsana New"/>
          <w:sz w:val="30"/>
          <w:szCs w:val="30"/>
        </w:rPr>
        <w:t xml:space="preserve"> </w:t>
      </w:r>
      <w:r w:rsidR="001E402D"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>25</w:t>
      </w:r>
      <w:r w:rsidR="005A14D0" w:rsidRPr="0031137A">
        <w:rPr>
          <w:rFonts w:ascii="Angsana New" w:hAnsi="Angsana New"/>
          <w:sz w:val="30"/>
          <w:szCs w:val="30"/>
        </w:rPr>
        <w:t>6</w:t>
      </w:r>
      <w:r w:rsidR="001E402D" w:rsidRPr="0031137A">
        <w:rPr>
          <w:rFonts w:ascii="Angsana New" w:hAnsi="Angsana New"/>
          <w:sz w:val="30"/>
          <w:szCs w:val="30"/>
        </w:rPr>
        <w:t>5</w:t>
      </w:r>
      <w:r w:rsidRPr="0031137A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31137A">
        <w:rPr>
          <w:rFonts w:ascii="Angsana New" w:hAnsi="Angsana New"/>
          <w:sz w:val="30"/>
          <w:szCs w:val="30"/>
        </w:rPr>
        <w:t xml:space="preserve"> </w:t>
      </w:r>
      <w:bookmarkStart w:id="21" w:name="_Hlk71032733"/>
      <w:r w:rsidR="00D77B1D" w:rsidRPr="0031137A">
        <w:rPr>
          <w:rFonts w:ascii="Angsana New" w:hAnsi="Angsana New"/>
          <w:sz w:val="30"/>
          <w:szCs w:val="30"/>
        </w:rPr>
        <w:t>63</w:t>
      </w:r>
      <w:r w:rsidR="0092638D" w:rsidRPr="0031137A">
        <w:rPr>
          <w:rFonts w:ascii="Angsana New" w:hAnsi="Angsana New"/>
          <w:sz w:val="30"/>
          <w:szCs w:val="30"/>
        </w:rPr>
        <w:t>3.23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bookmarkEnd w:id="21"/>
      <w:r w:rsidRPr="0031137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1137A">
        <w:rPr>
          <w:rFonts w:ascii="Angsana New" w:hAnsi="Angsana New"/>
          <w:i/>
          <w:iCs/>
          <w:sz w:val="30"/>
          <w:szCs w:val="30"/>
          <w:cs/>
        </w:rPr>
        <w:t>(</w:t>
      </w:r>
      <w:proofErr w:type="gramStart"/>
      <w:r w:rsidRPr="0031137A">
        <w:rPr>
          <w:rFonts w:ascii="Angsana New" w:hAnsi="Angsana New"/>
          <w:i/>
          <w:iCs/>
          <w:sz w:val="30"/>
          <w:szCs w:val="30"/>
        </w:rPr>
        <w:t>25</w:t>
      </w:r>
      <w:r w:rsidRPr="0031137A">
        <w:rPr>
          <w:rFonts w:ascii="Angsana New" w:hAnsi="Angsana New"/>
          <w:i/>
          <w:iCs/>
          <w:sz w:val="30"/>
          <w:szCs w:val="30"/>
          <w:cs/>
        </w:rPr>
        <w:t>6</w:t>
      </w:r>
      <w:r w:rsidR="0092638D" w:rsidRPr="0031137A">
        <w:rPr>
          <w:rFonts w:ascii="Angsana New" w:hAnsi="Angsana New"/>
          <w:i/>
          <w:iCs/>
          <w:sz w:val="30"/>
          <w:szCs w:val="30"/>
        </w:rPr>
        <w:t>4</w:t>
      </w:r>
      <w:r w:rsidRPr="0031137A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37A">
        <w:rPr>
          <w:rFonts w:ascii="Angsana New" w:hAnsi="Angsana New"/>
          <w:i/>
          <w:iCs/>
          <w:sz w:val="30"/>
          <w:szCs w:val="30"/>
          <w:cs/>
        </w:rPr>
        <w:t>:</w:t>
      </w:r>
      <w:proofErr w:type="gramEnd"/>
      <w:r w:rsidRPr="003113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Start w:id="22" w:name="_Hlk102734020"/>
      <w:r w:rsidR="0092638D" w:rsidRPr="0031137A">
        <w:rPr>
          <w:rFonts w:ascii="Angsana New" w:hAnsi="Angsana New"/>
          <w:i/>
          <w:iCs/>
          <w:sz w:val="30"/>
          <w:szCs w:val="30"/>
        </w:rPr>
        <w:t>63</w:t>
      </w:r>
      <w:r w:rsidR="00DB29D9" w:rsidRPr="0031137A">
        <w:rPr>
          <w:rFonts w:ascii="Angsana New" w:hAnsi="Angsana New"/>
          <w:i/>
          <w:iCs/>
          <w:sz w:val="30"/>
          <w:szCs w:val="30"/>
        </w:rPr>
        <w:t>5</w:t>
      </w:r>
      <w:r w:rsidR="0092638D" w:rsidRPr="0031137A">
        <w:rPr>
          <w:rFonts w:ascii="Angsana New" w:hAnsi="Angsana New"/>
          <w:i/>
          <w:iCs/>
          <w:sz w:val="30"/>
          <w:szCs w:val="30"/>
        </w:rPr>
        <w:t>.</w:t>
      </w:r>
      <w:r w:rsidR="00DB29D9" w:rsidRPr="0031137A">
        <w:rPr>
          <w:rFonts w:ascii="Angsana New" w:hAnsi="Angsana New"/>
          <w:i/>
          <w:iCs/>
          <w:sz w:val="30"/>
          <w:szCs w:val="30"/>
        </w:rPr>
        <w:t>09</w:t>
      </w:r>
      <w:r w:rsidRPr="0031137A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3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2"/>
      <w:r w:rsidRPr="0031137A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31137A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/>
          <w:sz w:val="30"/>
          <w:szCs w:val="30"/>
          <w:cs/>
        </w:rPr>
        <w:t>)</w:t>
      </w:r>
    </w:p>
    <w:p w:rsidR="00CC489C" w:rsidRPr="0031137A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>1</w:t>
      </w:r>
      <w:r w:rsidR="00F47868" w:rsidRPr="0031137A">
        <w:rPr>
          <w:rFonts w:ascii="Angsana New" w:hAnsi="Angsana New"/>
          <w:b/>
          <w:bCs/>
          <w:sz w:val="30"/>
          <w:szCs w:val="30"/>
        </w:rPr>
        <w:t>2</w:t>
      </w:r>
      <w:r w:rsidR="00155C2C" w:rsidRPr="0031137A">
        <w:rPr>
          <w:rFonts w:ascii="Angsana New" w:hAnsi="Angsana New"/>
          <w:b/>
          <w:bCs/>
          <w:sz w:val="30"/>
          <w:szCs w:val="30"/>
        </w:rPr>
        <w:tab/>
      </w:r>
      <w:r w:rsidR="00CC489C" w:rsidRPr="0031137A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31137A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31137A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8720E6" w:rsidRPr="0031137A">
        <w:rPr>
          <w:rFonts w:ascii="Angsana New" w:hAnsi="Angsana New" w:hint="cs"/>
          <w:sz w:val="30"/>
          <w:szCs w:val="30"/>
          <w:cs/>
        </w:rPr>
        <w:t>สาม</w:t>
      </w:r>
      <w:r w:rsidRPr="0031137A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EE0239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EE0239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="00EE0239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5</w:t>
      </w:r>
      <w:r w:rsidRPr="0031137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C7CDA" w:rsidRPr="0031137A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6C7CDA" w:rsidRPr="0031137A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:rsidR="00CC489C" w:rsidRPr="0031137A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31137A">
        <w:rPr>
          <w:rFonts w:ascii="Angsana New" w:hAnsi="Angsana New"/>
          <w:i/>
          <w:iCs/>
          <w:sz w:val="30"/>
          <w:szCs w:val="30"/>
        </w:rPr>
        <w:t>(</w:t>
      </w:r>
      <w:r w:rsidRPr="0031137A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31137A">
        <w:rPr>
          <w:rFonts w:ascii="Angsana New" w:hAnsi="Angsana New"/>
          <w:i/>
          <w:iCs/>
          <w:sz w:val="30"/>
          <w:szCs w:val="30"/>
        </w:rPr>
        <w:t xml:space="preserve">: </w:t>
      </w:r>
      <w:r w:rsidRPr="0031137A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31137A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31137A" w:rsidRPr="0031137A" w:rsidTr="00CC489C">
        <w:tc>
          <w:tcPr>
            <w:tcW w:w="5940" w:type="dxa"/>
            <w:hideMark/>
          </w:tcPr>
          <w:p w:rsidR="00CC489C" w:rsidRPr="0031137A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720E6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8" w:type="dxa"/>
          </w:tcPr>
          <w:p w:rsidR="00CC489C" w:rsidRPr="0031137A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31137A" w:rsidRDefault="001B5ED0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146,312</w:t>
            </w:r>
          </w:p>
        </w:tc>
      </w:tr>
      <w:tr w:rsidR="0031137A" w:rsidRPr="0031137A" w:rsidTr="00CC489C">
        <w:tc>
          <w:tcPr>
            <w:tcW w:w="5940" w:type="dxa"/>
            <w:hideMark/>
          </w:tcPr>
          <w:p w:rsidR="00EE5FBF" w:rsidRPr="0031137A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31137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31137A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</w:tr>
      <w:tr w:rsidR="0031137A" w:rsidRPr="0031137A" w:rsidTr="00CC489C">
        <w:tc>
          <w:tcPr>
            <w:tcW w:w="5940" w:type="dxa"/>
            <w:hideMark/>
          </w:tcPr>
          <w:p w:rsidR="00EE5FBF" w:rsidRPr="0031137A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31137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31137A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(6,903)</w:t>
            </w:r>
          </w:p>
        </w:tc>
      </w:tr>
      <w:tr w:rsidR="0031137A" w:rsidRPr="0031137A" w:rsidTr="00BB0E8B">
        <w:tc>
          <w:tcPr>
            <w:tcW w:w="5940" w:type="dxa"/>
            <w:hideMark/>
          </w:tcPr>
          <w:p w:rsidR="00EE5FBF" w:rsidRPr="0031137A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31137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31137A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(5,350)</w:t>
            </w:r>
          </w:p>
        </w:tc>
      </w:tr>
      <w:tr w:rsidR="00EE5FBF" w:rsidRPr="0031137A" w:rsidTr="00CC489C">
        <w:tc>
          <w:tcPr>
            <w:tcW w:w="5940" w:type="dxa"/>
            <w:hideMark/>
          </w:tcPr>
          <w:p w:rsidR="00EE5FBF" w:rsidRPr="0031137A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20E6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8720E6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720E6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8720E6"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8720E6" w:rsidRPr="003113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98" w:type="dxa"/>
          </w:tcPr>
          <w:p w:rsidR="00EE5FBF" w:rsidRPr="0031137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31137A" w:rsidRDefault="00015243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136,338</w:t>
            </w:r>
          </w:p>
        </w:tc>
      </w:tr>
    </w:tbl>
    <w:p w:rsidR="00267A92" w:rsidRPr="0031137A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375B" w:rsidRPr="0031137A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375B" w:rsidRPr="0031137A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31137A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C489C" w:rsidRPr="0031137A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31137A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31137A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F64E8A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31137A">
        <w:rPr>
          <w:rFonts w:ascii="Angsana New" w:hAnsi="Angsana New"/>
          <w:sz w:val="30"/>
          <w:szCs w:val="30"/>
        </w:rPr>
        <w:t>31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ธันวาคม</w:t>
      </w:r>
      <w:r w:rsidR="00F64E8A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31137A" w:rsidTr="00F76FA5">
        <w:tc>
          <w:tcPr>
            <w:tcW w:w="3827" w:type="dxa"/>
          </w:tcPr>
          <w:p w:rsidR="006C7CDA" w:rsidRPr="0031137A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:rsidR="006C7CDA" w:rsidRPr="0031137A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31137A" w:rsidTr="005D401E">
        <w:tc>
          <w:tcPr>
            <w:tcW w:w="3827" w:type="dxa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31137A" w:rsidTr="00E27E47">
        <w:tc>
          <w:tcPr>
            <w:tcW w:w="3827" w:type="dxa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31137A" w:rsidRDefault="00B356A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F64E8A" w:rsidRPr="003113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26" w:type="dxa"/>
            <w:gridSpan w:val="2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31137A" w:rsidRDefault="00B356A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F64E8A" w:rsidRPr="0031137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vAlign w:val="center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31137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31137A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31137A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31137A" w:rsidTr="00E27E47">
        <w:trPr>
          <w:gridAfter w:val="1"/>
          <w:wAfter w:w="143" w:type="dxa"/>
        </w:trPr>
        <w:tc>
          <w:tcPr>
            <w:tcW w:w="3827" w:type="dxa"/>
          </w:tcPr>
          <w:p w:rsidR="00201073" w:rsidRPr="0031137A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18,568</w:t>
            </w:r>
          </w:p>
        </w:tc>
        <w:tc>
          <w:tcPr>
            <w:tcW w:w="284" w:type="dxa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283" w:type="dxa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201073" w:rsidRPr="0031137A" w:rsidRDefault="00EC2314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</w:tr>
      <w:tr w:rsidR="0031137A" w:rsidRPr="0031137A" w:rsidTr="00E27E47">
        <w:trPr>
          <w:gridAfter w:val="1"/>
          <w:wAfter w:w="143" w:type="dxa"/>
        </w:trPr>
        <w:tc>
          <w:tcPr>
            <w:tcW w:w="3827" w:type="dxa"/>
          </w:tcPr>
          <w:p w:rsidR="00201073" w:rsidRPr="0031137A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(222)</w:t>
            </w:r>
          </w:p>
        </w:tc>
        <w:tc>
          <w:tcPr>
            <w:tcW w:w="284" w:type="dxa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83" w:type="dxa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83" w:type="dxa"/>
            <w:gridSpan w:val="2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</w:tr>
      <w:tr w:rsidR="00201073" w:rsidRPr="0031137A" w:rsidTr="0070190D">
        <w:trPr>
          <w:gridAfter w:val="1"/>
          <w:wAfter w:w="143" w:type="dxa"/>
        </w:trPr>
        <w:tc>
          <w:tcPr>
            <w:tcW w:w="3827" w:type="dxa"/>
          </w:tcPr>
          <w:p w:rsidR="00201073" w:rsidRPr="0031137A" w:rsidRDefault="00201073" w:rsidP="00201073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18,346</w:t>
            </w:r>
          </w:p>
        </w:tc>
        <w:tc>
          <w:tcPr>
            <w:tcW w:w="284" w:type="dxa"/>
            <w:vAlign w:val="bottom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01073" w:rsidRPr="0031137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17,767</w:t>
            </w:r>
          </w:p>
        </w:tc>
        <w:tc>
          <w:tcPr>
            <w:tcW w:w="283" w:type="dxa"/>
            <w:vAlign w:val="bottom"/>
          </w:tcPr>
          <w:p w:rsidR="00201073" w:rsidRPr="0031137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73" w:rsidRPr="0031137A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283" w:type="dxa"/>
            <w:gridSpan w:val="2"/>
            <w:vAlign w:val="bottom"/>
          </w:tcPr>
          <w:p w:rsidR="00201073" w:rsidRPr="0031137A" w:rsidRDefault="00201073" w:rsidP="00EC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1073" w:rsidRPr="0031137A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</w:t>
            </w:r>
            <w:r w:rsidR="00201073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31137A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31137A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รายกา</w:t>
      </w:r>
      <w:r w:rsidR="00264E61" w:rsidRPr="0031137A">
        <w:rPr>
          <w:rFonts w:ascii="Angsana New" w:hAnsi="Angsana New" w:hint="cs"/>
          <w:sz w:val="30"/>
          <w:szCs w:val="30"/>
          <w:cs/>
        </w:rPr>
        <w:t>ร</w:t>
      </w:r>
      <w:r w:rsidRPr="0031137A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31137A">
        <w:rPr>
          <w:rFonts w:ascii="Angsana New" w:hAnsi="Angsana New" w:hint="cs"/>
          <w:sz w:val="30"/>
          <w:szCs w:val="30"/>
          <w:cs/>
        </w:rPr>
        <w:t>งวด</w:t>
      </w:r>
      <w:r w:rsidR="007C5782" w:rsidRPr="0031137A">
        <w:rPr>
          <w:rFonts w:ascii="Angsana New" w:hAnsi="Angsana New" w:hint="cs"/>
          <w:sz w:val="30"/>
          <w:szCs w:val="30"/>
          <w:cs/>
        </w:rPr>
        <w:t>สาม</w:t>
      </w:r>
      <w:r w:rsidR="00C50BF8" w:rsidRPr="0031137A">
        <w:rPr>
          <w:rFonts w:ascii="Angsana New" w:hAnsi="Angsana New" w:hint="cs"/>
          <w:sz w:val="30"/>
          <w:szCs w:val="30"/>
          <w:cs/>
        </w:rPr>
        <w:t>เดือน</w:t>
      </w:r>
      <w:r w:rsidRPr="0031137A">
        <w:rPr>
          <w:rFonts w:ascii="Angsana New" w:hAnsi="Angsana New"/>
          <w:sz w:val="30"/>
          <w:szCs w:val="30"/>
          <w:cs/>
        </w:rPr>
        <w:t>สิ้นสุดวันที่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31137A" w:rsidTr="00F76FA5">
        <w:trPr>
          <w:trHeight w:val="80"/>
          <w:tblHeader/>
        </w:trPr>
        <w:tc>
          <w:tcPr>
            <w:tcW w:w="4722" w:type="dxa"/>
          </w:tcPr>
          <w:p w:rsidR="00CD7B18" w:rsidRPr="0031137A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D7B18" w:rsidRPr="0031137A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:rsidR="00CD7B18" w:rsidRPr="0031137A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31137A" w:rsidTr="00CC1DB2">
        <w:trPr>
          <w:trHeight w:val="80"/>
          <w:tblHeader/>
        </w:trPr>
        <w:tc>
          <w:tcPr>
            <w:tcW w:w="4722" w:type="dxa"/>
          </w:tcPr>
          <w:p w:rsidR="00F10F13" w:rsidRPr="0031137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31137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37A">
              <w:rPr>
                <w:rFonts w:ascii="Angsana New" w:hAnsi="Angsana New"/>
                <w:sz w:val="26"/>
                <w:szCs w:val="26"/>
              </w:rPr>
              <w:t>1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31137A">
              <w:rPr>
                <w:rFonts w:ascii="Angsana New" w:hAnsi="Angsana New"/>
                <w:sz w:val="26"/>
                <w:szCs w:val="26"/>
              </w:rPr>
              <w:t>5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31137A">
              <w:rPr>
                <w:rFonts w:ascii="Angsana New" w:hAnsi="Angsana New"/>
                <w:sz w:val="26"/>
                <w:szCs w:val="26"/>
              </w:rPr>
              <w:br/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31137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37A">
              <w:rPr>
                <w:rFonts w:ascii="Angsana New" w:hAnsi="Angsana New"/>
                <w:sz w:val="26"/>
                <w:szCs w:val="26"/>
              </w:rPr>
              <w:t>3</w:t>
            </w:r>
            <w:r w:rsidR="00B356A1" w:rsidRPr="0031137A">
              <w:rPr>
                <w:rFonts w:ascii="Angsana New" w:hAnsi="Angsana New"/>
                <w:sz w:val="26"/>
                <w:szCs w:val="26"/>
              </w:rPr>
              <w:t>1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356A1" w:rsidRPr="0031137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1B5ED0" w:rsidRPr="0031137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137A" w:rsidRPr="0031137A" w:rsidTr="00CC1DB2">
        <w:trPr>
          <w:trHeight w:val="80"/>
          <w:tblHeader/>
        </w:trPr>
        <w:tc>
          <w:tcPr>
            <w:tcW w:w="4722" w:type="dxa"/>
          </w:tcPr>
          <w:p w:rsidR="00F10F13" w:rsidRPr="0031137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31137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31137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31137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31137A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3113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31137A" w:rsidTr="00CC1DB2">
        <w:trPr>
          <w:trHeight w:val="80"/>
          <w:tblHeader/>
        </w:trPr>
        <w:tc>
          <w:tcPr>
            <w:tcW w:w="4722" w:type="dxa"/>
          </w:tcPr>
          <w:p w:rsidR="00F10F13" w:rsidRPr="0031137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31137A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31137A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3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1137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31137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</w:t>
            </w:r>
            <w:r w:rsidR="001B5ED0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015243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9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015243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4,252</w:t>
            </w: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015243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31137A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12,151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</w:t>
            </w:r>
            <w:r w:rsidR="009B5DD7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9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</w:t>
            </w:r>
            <w:r w:rsidR="009B5DD7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  <w:r w:rsidR="009B5DD7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31137A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31137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31137A" w:rsidRDefault="009B5DD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31137A" w:rsidTr="00CC1DB2">
        <w:trPr>
          <w:trHeight w:val="80"/>
        </w:trPr>
        <w:tc>
          <w:tcPr>
            <w:tcW w:w="4722" w:type="dxa"/>
          </w:tcPr>
          <w:p w:rsidR="00F10F13" w:rsidRPr="0031137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31137A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1B5ED0"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182" w:type="dxa"/>
            <w:vAlign w:val="bottom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31137A" w:rsidRDefault="009B5DD7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179" w:type="dxa"/>
          </w:tcPr>
          <w:p w:rsidR="00F10F13" w:rsidRPr="0031137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31137A" w:rsidRDefault="009B5DD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18,568</w:t>
            </w:r>
          </w:p>
        </w:tc>
      </w:tr>
      <w:tr w:rsidR="0031137A" w:rsidRPr="0031137A" w:rsidTr="00496535">
        <w:trPr>
          <w:trHeight w:val="80"/>
        </w:trPr>
        <w:tc>
          <w:tcPr>
            <w:tcW w:w="4722" w:type="dxa"/>
          </w:tcPr>
          <w:p w:rsidR="00CC1DB2" w:rsidRPr="0031137A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31137A" w:rsidTr="00496535">
        <w:trPr>
          <w:trHeight w:val="80"/>
        </w:trPr>
        <w:tc>
          <w:tcPr>
            <w:tcW w:w="4722" w:type="dxa"/>
          </w:tcPr>
          <w:p w:rsidR="00CC1DB2" w:rsidRPr="0031137A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31137A" w:rsidTr="00264E61">
        <w:trPr>
          <w:trHeight w:val="80"/>
        </w:trPr>
        <w:tc>
          <w:tcPr>
            <w:tcW w:w="4722" w:type="dxa"/>
          </w:tcPr>
          <w:p w:rsidR="00CC1DB2" w:rsidRPr="0031137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31137A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31137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B5ED0"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531</w:t>
            </w: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31137A" w:rsidRDefault="009B5DD7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79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31137A" w:rsidRDefault="009B5DD7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(222)</w:t>
            </w:r>
          </w:p>
        </w:tc>
      </w:tr>
      <w:tr w:rsidR="0031137A" w:rsidRPr="0031137A" w:rsidTr="00264E61">
        <w:trPr>
          <w:trHeight w:val="80"/>
        </w:trPr>
        <w:tc>
          <w:tcPr>
            <w:tcW w:w="4722" w:type="dxa"/>
          </w:tcPr>
          <w:p w:rsidR="00CC1DB2" w:rsidRPr="0031137A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31137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B5ED0"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</w:t>
            </w: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31137A" w:rsidRDefault="009B5DD7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79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31137A" w:rsidRDefault="009B5DD7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(222)</w:t>
            </w:r>
          </w:p>
        </w:tc>
      </w:tr>
      <w:tr w:rsidR="00CC1DB2" w:rsidRPr="0031137A" w:rsidTr="00264E61">
        <w:trPr>
          <w:trHeight w:val="80"/>
        </w:trPr>
        <w:tc>
          <w:tcPr>
            <w:tcW w:w="4722" w:type="dxa"/>
          </w:tcPr>
          <w:p w:rsidR="00CC1DB2" w:rsidRPr="0031137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31137A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</w:t>
            </w:r>
            <w:r w:rsidR="001B5ED0"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767</w:t>
            </w:r>
          </w:p>
        </w:tc>
        <w:tc>
          <w:tcPr>
            <w:tcW w:w="182" w:type="dxa"/>
            <w:vAlign w:val="bottom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31137A" w:rsidRDefault="009B5DD7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579</w:t>
            </w:r>
          </w:p>
        </w:tc>
        <w:tc>
          <w:tcPr>
            <w:tcW w:w="179" w:type="dxa"/>
          </w:tcPr>
          <w:p w:rsidR="00CC1DB2" w:rsidRPr="0031137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31137A" w:rsidRDefault="009B5DD7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18,346</w:t>
            </w:r>
          </w:p>
        </w:tc>
      </w:tr>
    </w:tbl>
    <w:p w:rsidR="00267A92" w:rsidRPr="0031137A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1137A" w:rsidRDefault="0031137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31137A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31137A">
        <w:rPr>
          <w:rFonts w:ascii="Angsana New" w:hAnsi="Angsana New"/>
          <w:b/>
          <w:bCs/>
          <w:sz w:val="30"/>
          <w:szCs w:val="30"/>
        </w:rPr>
        <w:t>4</w:t>
      </w:r>
      <w:r w:rsidRPr="0031137A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31137A">
        <w:rPr>
          <w:rFonts w:ascii="Angsana New" w:hAnsi="Angsana New"/>
          <w:b/>
          <w:bCs/>
          <w:sz w:val="30"/>
          <w:szCs w:val="30"/>
        </w:rPr>
        <w:tab/>
      </w:r>
      <w:r w:rsidR="00597BA5" w:rsidRPr="0031137A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31137A" w:rsidRPr="0031137A" w:rsidTr="00F76FA5">
        <w:trPr>
          <w:cantSplit/>
          <w:tblHeader/>
        </w:trPr>
        <w:tc>
          <w:tcPr>
            <w:tcW w:w="6071" w:type="dxa"/>
          </w:tcPr>
          <w:p w:rsidR="00075CBF" w:rsidRPr="0031137A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075CBF" w:rsidRPr="0031137A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3" w:type="dxa"/>
          </w:tcPr>
          <w:p w:rsidR="00075CBF" w:rsidRPr="0031137A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31137A" w:rsidTr="001D3116">
        <w:trPr>
          <w:cantSplit/>
          <w:tblHeader/>
        </w:trPr>
        <w:tc>
          <w:tcPr>
            <w:tcW w:w="6071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3" w:name="_Hlk31785986"/>
          </w:p>
        </w:tc>
        <w:tc>
          <w:tcPr>
            <w:tcW w:w="1417" w:type="dxa"/>
          </w:tcPr>
          <w:p w:rsidR="00C50BF8" w:rsidRPr="0031137A" w:rsidRDefault="00B356A1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="00C50BF8" w:rsidRPr="0031137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C50BF8" w:rsidRPr="0031137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:rsidR="00C50BF8" w:rsidRPr="0031137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31137A" w:rsidTr="001D3116">
        <w:trPr>
          <w:trHeight w:val="321"/>
        </w:trPr>
        <w:tc>
          <w:tcPr>
            <w:tcW w:w="6071" w:type="dxa"/>
          </w:tcPr>
          <w:p w:rsidR="00E61891" w:rsidRPr="0031137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31137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rPr>
          <w:trHeight w:val="434"/>
        </w:trPr>
        <w:tc>
          <w:tcPr>
            <w:tcW w:w="6071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rPr>
          <w:trHeight w:val="321"/>
        </w:trPr>
        <w:tc>
          <w:tcPr>
            <w:tcW w:w="6071" w:type="dxa"/>
          </w:tcPr>
          <w:p w:rsidR="00C50BF8" w:rsidRPr="0031137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61891" w:rsidRPr="0031137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31137A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61891" w:rsidRPr="0031137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61891" w:rsidRPr="0031137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31137A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132,000</w:t>
            </w:r>
          </w:p>
        </w:tc>
        <w:tc>
          <w:tcPr>
            <w:tcW w:w="236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31137A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83" w:type="dxa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C50BF8" w:rsidRPr="0031137A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31137A" w:rsidRDefault="009B5DD7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132,000</w:t>
            </w:r>
          </w:p>
        </w:tc>
        <w:tc>
          <w:tcPr>
            <w:tcW w:w="236" w:type="dxa"/>
            <w:vAlign w:val="bottom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31137A" w:rsidRDefault="00D22A7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E268DD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31137A" w:rsidRPr="0031137A" w:rsidTr="001D3116">
        <w:tc>
          <w:tcPr>
            <w:tcW w:w="6071" w:type="dxa"/>
          </w:tcPr>
          <w:p w:rsidR="00C50BF8" w:rsidRPr="0031137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31137A" w:rsidRDefault="009B5DD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77,094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283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31137A" w:rsidRDefault="009B5DD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30,692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283" w:type="dxa"/>
            <w:vMerge w:val="restart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31137A" w:rsidRDefault="009B5DD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239,786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344,488</w:t>
            </w:r>
          </w:p>
        </w:tc>
        <w:tc>
          <w:tcPr>
            <w:tcW w:w="283" w:type="dxa"/>
            <w:vMerge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C50BF8" w:rsidRPr="0031137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C50BF8" w:rsidRPr="0031137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31137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E268DD" w:rsidRPr="0031137A" w:rsidRDefault="009B5DD7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184,</w:t>
            </w:r>
            <w:r w:rsidR="00605CA6" w:rsidRPr="0031137A">
              <w:rPr>
                <w:rFonts w:ascii="Angsana New" w:hAnsi="Angsana New"/>
                <w:sz w:val="30"/>
                <w:szCs w:val="30"/>
              </w:rPr>
              <w:t>07</w:t>
            </w:r>
            <w:r w:rsidR="003D1F5B" w:rsidRPr="0031137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3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31137A" w:rsidRDefault="00605CA6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51,438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56,141</w:t>
            </w:r>
          </w:p>
        </w:tc>
        <w:tc>
          <w:tcPr>
            <w:tcW w:w="283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268DD" w:rsidRPr="0031137A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68DD" w:rsidRPr="0031137A" w:rsidRDefault="00605CA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235,51</w:t>
            </w:r>
            <w:r w:rsidR="003D1F5B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259,526</w:t>
            </w:r>
          </w:p>
        </w:tc>
        <w:tc>
          <w:tcPr>
            <w:tcW w:w="283" w:type="dxa"/>
            <w:vMerge w:val="restart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1D3116">
        <w:tc>
          <w:tcPr>
            <w:tcW w:w="6071" w:type="dxa"/>
          </w:tcPr>
          <w:p w:rsidR="00E61891" w:rsidRPr="0031137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31137A" w:rsidTr="001D3116">
        <w:tc>
          <w:tcPr>
            <w:tcW w:w="6071" w:type="dxa"/>
          </w:tcPr>
          <w:p w:rsidR="00E61891" w:rsidRPr="0031137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61891" w:rsidRPr="0031137A" w:rsidRDefault="00605CA6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475,30</w:t>
            </w:r>
            <w:r w:rsidR="003D1F5B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61891" w:rsidRPr="0031137A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604,014</w:t>
            </w:r>
          </w:p>
        </w:tc>
        <w:tc>
          <w:tcPr>
            <w:tcW w:w="283" w:type="dxa"/>
            <w:tcBorders>
              <w:bottom w:val="nil"/>
            </w:tcBorders>
          </w:tcPr>
          <w:p w:rsidR="00E61891" w:rsidRPr="0031137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3"/>
    </w:tbl>
    <w:p w:rsidR="009C0413" w:rsidRPr="0031137A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31137A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31137A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31137A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31137A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31137A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1137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31137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31137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31137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8720E6" w:rsidRPr="0031137A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8720E6" w:rsidRPr="0031137A">
        <w:rPr>
          <w:rFonts w:ascii="Angsana New" w:hAnsi="Angsana New" w:hint="cs"/>
          <w:b/>
          <w:sz w:val="30"/>
          <w:szCs w:val="30"/>
          <w:rtl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31137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31137A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3113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31137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31137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720E6" w:rsidRPr="0031137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654F2B" w:rsidRPr="0031137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31137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31137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31137A" w:rsidRPr="0031137A" w:rsidTr="00F76FA5">
        <w:trPr>
          <w:cantSplit/>
          <w:tblHeader/>
        </w:trPr>
        <w:tc>
          <w:tcPr>
            <w:tcW w:w="5679" w:type="dxa"/>
          </w:tcPr>
          <w:p w:rsidR="00F0036A" w:rsidRPr="0031137A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:rsidR="00F0036A" w:rsidRPr="0031137A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4" w:type="dxa"/>
          </w:tcPr>
          <w:p w:rsidR="00F0036A" w:rsidRPr="0031137A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31137A" w:rsidTr="00E61891">
        <w:trPr>
          <w:cantSplit/>
          <w:tblHeader/>
        </w:trPr>
        <w:tc>
          <w:tcPr>
            <w:tcW w:w="5679" w:type="dxa"/>
          </w:tcPr>
          <w:p w:rsidR="00E61891" w:rsidRPr="0031137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31137A" w:rsidRDefault="00B356A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="00E268DD" w:rsidRPr="0031137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E61891" w:rsidRPr="0031137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31137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31137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31137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:rsidR="00E61891" w:rsidRPr="0031137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31137A" w:rsidTr="00E61891">
        <w:trPr>
          <w:trHeight w:val="321"/>
        </w:trPr>
        <w:tc>
          <w:tcPr>
            <w:tcW w:w="5679" w:type="dxa"/>
          </w:tcPr>
          <w:p w:rsidR="00E61891" w:rsidRPr="0031137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31137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31137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E61891">
        <w:tc>
          <w:tcPr>
            <w:tcW w:w="5679" w:type="dxa"/>
          </w:tcPr>
          <w:p w:rsidR="00D22A78" w:rsidRPr="0031137A" w:rsidRDefault="00D22A78" w:rsidP="00D22A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4" w:name="_Hlk31789410"/>
            <w:r w:rsidRPr="0031137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209,094</w:t>
            </w:r>
          </w:p>
        </w:tc>
        <w:tc>
          <w:tcPr>
            <w:tcW w:w="270" w:type="dxa"/>
            <w:gridSpan w:val="2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310,361</w:t>
            </w:r>
          </w:p>
        </w:tc>
        <w:tc>
          <w:tcPr>
            <w:tcW w:w="284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E61891">
        <w:tc>
          <w:tcPr>
            <w:tcW w:w="5679" w:type="dxa"/>
          </w:tcPr>
          <w:p w:rsidR="00D22A78" w:rsidRPr="0031137A" w:rsidRDefault="00D22A78" w:rsidP="00D22A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184,07</w:t>
            </w:r>
            <w:r w:rsidR="00383AE3" w:rsidRPr="0031137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4" w:type="dxa"/>
            <w:vMerge w:val="restart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A78" w:rsidRPr="0031137A" w:rsidTr="00E61891">
        <w:tc>
          <w:tcPr>
            <w:tcW w:w="5679" w:type="dxa"/>
          </w:tcPr>
          <w:p w:rsidR="00D22A78" w:rsidRPr="0031137A" w:rsidRDefault="00D22A78" w:rsidP="00D22A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393,17</w:t>
            </w:r>
            <w:r w:rsidR="00383AE3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513,746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4"/>
    </w:tbl>
    <w:p w:rsidR="009E4B1F" w:rsidRPr="0031137A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31137A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31137A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31137A">
        <w:rPr>
          <w:rFonts w:ascii="Angsana New" w:hAnsi="Angsana New"/>
          <w:sz w:val="30"/>
          <w:szCs w:val="30"/>
          <w:cs/>
        </w:rPr>
        <w:t>ต่าง ๆ</w:t>
      </w:r>
      <w:r w:rsidRPr="0031137A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31137A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31137A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137A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31137A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31137A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ณ วันที่</w:t>
      </w:r>
      <w:r w:rsidRPr="0031137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13515C" w:rsidRPr="0031137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31137A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31137A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31137A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31137A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31137A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31137A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31137A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31137A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31137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31137A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31137A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383AE3" w:rsidRPr="0031137A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114872" w:rsidRPr="0031137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31137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31137A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31137A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31137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31137A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31137A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31137A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31137A">
        <w:rPr>
          <w:rFonts w:ascii="Angsana New" w:hAnsi="Angsana New"/>
          <w:sz w:val="30"/>
          <w:szCs w:val="30"/>
          <w:cs/>
        </w:rPr>
        <w:t>ณ วันท</w:t>
      </w:r>
      <w:r w:rsidR="00D77624" w:rsidRPr="0031137A">
        <w:rPr>
          <w:rFonts w:ascii="Angsana New" w:hAnsi="Angsana New"/>
          <w:sz w:val="30"/>
          <w:szCs w:val="30"/>
          <w:cs/>
        </w:rPr>
        <w:t xml:space="preserve">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3B238E" w:rsidRPr="0031137A">
        <w:rPr>
          <w:rFonts w:ascii="Angsana New" w:hAnsi="Angsana New" w:hint="cs"/>
          <w:sz w:val="30"/>
          <w:szCs w:val="30"/>
          <w:cs/>
        </w:rPr>
        <w:t>บ</w:t>
      </w:r>
      <w:r w:rsidR="0013515C" w:rsidRPr="0031137A">
        <w:rPr>
          <w:rFonts w:ascii="Angsana New" w:hAnsi="Angsana New"/>
          <w:sz w:val="30"/>
          <w:szCs w:val="30"/>
          <w:cs/>
        </w:rPr>
        <w:t>ริษัท</w:t>
      </w:r>
      <w:r w:rsidRPr="0031137A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31137A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31137A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3113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31137A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31137A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31137A">
        <w:rPr>
          <w:rFonts w:ascii="Angsana New" w:hAnsi="Angsana New"/>
          <w:sz w:val="30"/>
          <w:szCs w:val="30"/>
        </w:rPr>
        <w:t>MLR</w:t>
      </w:r>
      <w:r w:rsidR="004D556F" w:rsidRPr="0031137A">
        <w:rPr>
          <w:rFonts w:ascii="Angsana New" w:hAnsi="Angsana New"/>
          <w:sz w:val="30"/>
          <w:szCs w:val="30"/>
          <w:cs/>
        </w:rPr>
        <w:t xml:space="preserve"> </w:t>
      </w:r>
      <w:r w:rsidR="004D556F" w:rsidRPr="0031137A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31137A">
        <w:rPr>
          <w:rFonts w:ascii="Angsana New" w:hAnsi="Angsana New"/>
          <w:sz w:val="30"/>
          <w:szCs w:val="30"/>
        </w:rPr>
        <w:t>2</w:t>
      </w:r>
      <w:r w:rsidR="009D3452" w:rsidRPr="0031137A">
        <w:rPr>
          <w:rFonts w:ascii="Angsana New" w:hAnsi="Angsana New"/>
          <w:sz w:val="30"/>
          <w:szCs w:val="30"/>
          <w:cs/>
        </w:rPr>
        <w:t xml:space="preserve"> </w:t>
      </w:r>
      <w:r w:rsidR="009D3452" w:rsidRPr="0031137A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31137A">
        <w:rPr>
          <w:rFonts w:ascii="Angsana New" w:hAnsi="Angsana New"/>
          <w:sz w:val="30"/>
          <w:szCs w:val="30"/>
        </w:rPr>
        <w:t>MOR</w:t>
      </w:r>
      <w:r w:rsidR="004D556F" w:rsidRPr="0031137A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31137A">
        <w:rPr>
          <w:rFonts w:ascii="Angsana New" w:hAnsi="Angsana New"/>
          <w:sz w:val="30"/>
          <w:szCs w:val="30"/>
        </w:rPr>
        <w:t>2</w:t>
      </w:r>
      <w:r w:rsidR="009D3452" w:rsidRPr="0031137A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31137A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7579FC" w:rsidRPr="0031137A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:rsidR="00D545E8" w:rsidRPr="0031137A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lastRenderedPageBreak/>
        <w:tab/>
      </w:r>
      <w:r w:rsidR="00A64C8E" w:rsidRPr="0031137A">
        <w:rPr>
          <w:rFonts w:ascii="Angsana New" w:hAnsi="Angsana New"/>
          <w:sz w:val="30"/>
          <w:szCs w:val="30"/>
          <w:cs/>
        </w:rPr>
        <w:t>บริษัท</w:t>
      </w:r>
      <w:r w:rsidRPr="0031137A">
        <w:rPr>
          <w:rFonts w:ascii="Angsana New" w:hAnsi="Angsana New"/>
          <w:sz w:val="30"/>
          <w:szCs w:val="30"/>
          <w:cs/>
        </w:rPr>
        <w:t>มี</w:t>
      </w:r>
      <w:r w:rsidR="00D545E8" w:rsidRPr="0031137A">
        <w:rPr>
          <w:rFonts w:ascii="Angsana New" w:hAnsi="Angsana New"/>
          <w:sz w:val="30"/>
          <w:szCs w:val="30"/>
          <w:cs/>
        </w:rPr>
        <w:t>เงินกู้</w:t>
      </w:r>
      <w:r w:rsidR="00D83132" w:rsidRPr="0031137A">
        <w:rPr>
          <w:rFonts w:ascii="Angsana New" w:hAnsi="Angsana New"/>
          <w:sz w:val="30"/>
          <w:szCs w:val="30"/>
          <w:cs/>
        </w:rPr>
        <w:t>ยืม</w:t>
      </w:r>
      <w:r w:rsidR="00266439" w:rsidRPr="0031137A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31137A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31137A">
        <w:rPr>
          <w:rFonts w:ascii="Angsana New" w:hAnsi="Angsana New" w:hint="cs"/>
          <w:sz w:val="30"/>
          <w:szCs w:val="30"/>
          <w:cs/>
        </w:rPr>
        <w:t>สี่</w:t>
      </w:r>
      <w:r w:rsidRPr="0031137A">
        <w:rPr>
          <w:rFonts w:ascii="Angsana New" w:hAnsi="Angsana New"/>
          <w:sz w:val="30"/>
          <w:szCs w:val="30"/>
          <w:cs/>
        </w:rPr>
        <w:t>แห่ง</w:t>
      </w:r>
      <w:r w:rsidR="00D545E8" w:rsidRPr="0031137A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31137A" w:rsidTr="00F76FA5">
        <w:trPr>
          <w:cantSplit/>
          <w:tblHeader/>
        </w:trPr>
        <w:tc>
          <w:tcPr>
            <w:tcW w:w="810" w:type="dxa"/>
            <w:vAlign w:val="bottom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31137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:rsidR="003C2DD9" w:rsidRPr="0031137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31137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5" w:name="_Hlk31789632"/>
            <w:r w:rsidRPr="0031137A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31137A" w:rsidRDefault="00B356A1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C25378" w:rsidRPr="0031137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3113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3113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31137A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31137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31137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31137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31137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31137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31137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1137A" w:rsidRPr="0031137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96.3</w:t>
            </w:r>
            <w:r w:rsidR="00AD27FA" w:rsidRPr="0031137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109.69</w:t>
            </w:r>
          </w:p>
        </w:tc>
        <w:tc>
          <w:tcPr>
            <w:tcW w:w="255" w:type="dxa"/>
            <w:vMerge w:val="restart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31137A" w:rsidRDefault="00605CA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10.36</w:t>
            </w:r>
          </w:p>
        </w:tc>
        <w:tc>
          <w:tcPr>
            <w:tcW w:w="270" w:type="dxa"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31137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11.11</w:t>
            </w:r>
          </w:p>
        </w:tc>
        <w:tc>
          <w:tcPr>
            <w:tcW w:w="255" w:type="dxa"/>
            <w:vMerge/>
          </w:tcPr>
          <w:p w:rsidR="00E268DD" w:rsidRPr="0031137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810" w:type="dxa"/>
            <w:tcBorders>
              <w:top w:val="single" w:sz="4" w:space="0" w:color="FFFFFF"/>
            </w:tcBorders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Merge/>
          </w:tcPr>
          <w:p w:rsidR="001D3116" w:rsidRPr="0031137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11.53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12.35</w:t>
            </w:r>
          </w:p>
        </w:tc>
        <w:tc>
          <w:tcPr>
            <w:tcW w:w="255" w:type="dxa"/>
            <w:vMerge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605CA6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2.82</w:t>
            </w:r>
          </w:p>
        </w:tc>
        <w:tc>
          <w:tcPr>
            <w:tcW w:w="255" w:type="dxa"/>
            <w:vMerge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1137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31137A">
              <w:rPr>
                <w:rFonts w:ascii="Angsana New" w:hAnsi="Angsana New"/>
                <w:sz w:val="24"/>
                <w:szCs w:val="24"/>
              </w:rPr>
              <w:t>2</w:t>
            </w:r>
            <w:r w:rsidRPr="0031137A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3113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137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3113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137A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31137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3113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AD27FA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128.25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55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AD27FA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  <w:tc>
          <w:tcPr>
            <w:tcW w:w="255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31137A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31137A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31137A" w:rsidRDefault="00AD27FA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8.35</w:t>
            </w:r>
          </w:p>
        </w:tc>
        <w:tc>
          <w:tcPr>
            <w:tcW w:w="27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  <w:tc>
          <w:tcPr>
            <w:tcW w:w="255" w:type="dxa"/>
          </w:tcPr>
          <w:p w:rsidR="00D22A78" w:rsidRPr="0031137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810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31137A" w:rsidRDefault="00AD27F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</w:rPr>
              <w:t>261.17</w:t>
            </w:r>
          </w:p>
        </w:tc>
        <w:tc>
          <w:tcPr>
            <w:tcW w:w="270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31137A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</w:rPr>
              <w:t>283.75</w:t>
            </w:r>
          </w:p>
        </w:tc>
        <w:tc>
          <w:tcPr>
            <w:tcW w:w="255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31137A" w:rsidTr="00476035">
        <w:tc>
          <w:tcPr>
            <w:tcW w:w="7284" w:type="dxa"/>
            <w:gridSpan w:val="5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31137A" w:rsidRDefault="00AD27F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>(77.09)</w:t>
            </w:r>
          </w:p>
        </w:tc>
        <w:tc>
          <w:tcPr>
            <w:tcW w:w="270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22A78" w:rsidRPr="0031137A">
              <w:rPr>
                <w:rFonts w:ascii="Angsana New" w:hAnsi="Angsana New"/>
                <w:sz w:val="26"/>
                <w:szCs w:val="26"/>
              </w:rPr>
              <w:t>80.36</w:t>
            </w:r>
            <w:r w:rsidRPr="003113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31137A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31137A" w:rsidRDefault="00AD27F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</w:rPr>
              <w:t>184.08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31137A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37A">
              <w:rPr>
                <w:rFonts w:ascii="Angsana New" w:hAnsi="Angsana New"/>
                <w:b/>
                <w:bCs/>
                <w:sz w:val="26"/>
                <w:szCs w:val="26"/>
              </w:rPr>
              <w:t>203.39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31137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5"/>
    </w:tbl>
    <w:p w:rsidR="00861F9C" w:rsidRPr="0031137A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F6A61" w:rsidRPr="0031137A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861F9C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31137A">
        <w:rPr>
          <w:rFonts w:ascii="Angsana New" w:hAnsi="Angsana New"/>
          <w:sz w:val="30"/>
          <w:szCs w:val="30"/>
        </w:rPr>
        <w:t>31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="00AA4484" w:rsidRPr="0031137A">
        <w:rPr>
          <w:rFonts w:ascii="Angsana New" w:hAnsi="Angsana New"/>
          <w:sz w:val="30"/>
          <w:szCs w:val="30"/>
          <w:cs/>
        </w:rPr>
        <w:t>ธันวาคม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="00E0108C" w:rsidRPr="0031137A">
        <w:rPr>
          <w:rFonts w:ascii="Angsana New" w:hAnsi="Angsana New"/>
          <w:sz w:val="30"/>
          <w:szCs w:val="30"/>
        </w:rPr>
        <w:t>2</w:t>
      </w:r>
      <w:r w:rsidR="00051987" w:rsidRPr="0031137A">
        <w:rPr>
          <w:rFonts w:ascii="Angsana New" w:hAnsi="Angsana New"/>
          <w:sz w:val="30"/>
          <w:szCs w:val="30"/>
        </w:rPr>
        <w:t>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:rsidR="005024A2" w:rsidRPr="0031137A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31137A" w:rsidRPr="0031137A">
        <w:tc>
          <w:tcPr>
            <w:tcW w:w="6480" w:type="dxa"/>
          </w:tcPr>
          <w:p w:rsidR="00B76E62" w:rsidRPr="0031137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31137A" w:rsidRDefault="00B356A1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E0108C"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76E62" w:rsidRPr="0031137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31137A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31137A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>
        <w:tc>
          <w:tcPr>
            <w:tcW w:w="6480" w:type="dxa"/>
          </w:tcPr>
          <w:p w:rsidR="00B76E62" w:rsidRPr="0031137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31137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31137A">
        <w:tc>
          <w:tcPr>
            <w:tcW w:w="6480" w:type="dxa"/>
          </w:tcPr>
          <w:p w:rsidR="008A53DD" w:rsidRPr="0031137A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31137A" w:rsidRDefault="004C4829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633,227</w:t>
            </w:r>
          </w:p>
        </w:tc>
        <w:tc>
          <w:tcPr>
            <w:tcW w:w="270" w:type="dxa"/>
            <w:vAlign w:val="bottom"/>
          </w:tcPr>
          <w:p w:rsidR="008A53DD" w:rsidRPr="0031137A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31137A" w:rsidRDefault="00A15C3E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635,086</w:t>
            </w:r>
          </w:p>
        </w:tc>
      </w:tr>
    </w:tbl>
    <w:p w:rsidR="001F777F" w:rsidRPr="0031137A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31137A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6" w:name="_Hlk506205301"/>
      <w:r w:rsidRPr="0031137A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บริษัทได้นำที่ดิน </w:t>
      </w:r>
      <w:r w:rsidRPr="0031137A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31137A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31137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1137A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31137A">
        <w:rPr>
          <w:rFonts w:ascii="Angsana New" w:hAnsi="Angsana New" w:hint="cs"/>
          <w:sz w:val="30"/>
          <w:szCs w:val="30"/>
          <w:cs/>
        </w:rPr>
        <w:t>ของบริษัท</w:t>
      </w:r>
      <w:r w:rsidRPr="0031137A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31137A">
        <w:rPr>
          <w:rFonts w:ascii="Angsana New" w:hAnsi="Angsana New" w:hint="cs"/>
          <w:sz w:val="30"/>
          <w:szCs w:val="30"/>
          <w:cs/>
        </w:rPr>
        <w:t>วง</w:t>
      </w:r>
      <w:r w:rsidRPr="0031137A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31137A">
        <w:rPr>
          <w:rFonts w:ascii="Angsana New" w:hAnsi="Angsana New" w:hint="cs"/>
          <w:sz w:val="30"/>
          <w:szCs w:val="30"/>
          <w:cs/>
        </w:rPr>
        <w:t>ของบริษัท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31137A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6"/>
    <w:p w:rsidR="00E3011B" w:rsidRPr="0031137A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31137A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31137A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31137A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="00EB334E" w:rsidRPr="0031137A">
        <w:rPr>
          <w:rFonts w:ascii="Angsana New" w:hAnsi="Angsana New"/>
          <w:sz w:val="30"/>
          <w:szCs w:val="30"/>
        </w:rPr>
        <w:t xml:space="preserve">1.5 </w:t>
      </w:r>
      <w:r w:rsidR="00EB334E" w:rsidRPr="0031137A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31137A">
        <w:rPr>
          <w:rFonts w:ascii="Angsana New" w:hAnsi="Angsana New"/>
          <w:sz w:val="30"/>
          <w:szCs w:val="30"/>
        </w:rPr>
        <w:t xml:space="preserve">, </w:t>
      </w:r>
      <w:r w:rsidR="00624E6A" w:rsidRPr="0031137A">
        <w:rPr>
          <w:rFonts w:ascii="Angsana New" w:hAnsi="Angsana New"/>
          <w:sz w:val="30"/>
          <w:szCs w:val="30"/>
        </w:rPr>
        <w:t>2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31137A">
        <w:rPr>
          <w:rFonts w:ascii="Angsana New" w:hAnsi="Angsana New"/>
          <w:sz w:val="30"/>
          <w:szCs w:val="30"/>
        </w:rPr>
        <w:t>2.25</w:t>
      </w:r>
      <w:r w:rsidRPr="0031137A">
        <w:rPr>
          <w:rFonts w:ascii="Angsana New" w:hAnsi="Angsana New"/>
          <w:sz w:val="30"/>
          <w:szCs w:val="30"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31137A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31137A">
        <w:rPr>
          <w:rFonts w:ascii="Angsana New" w:hAnsi="Angsana New"/>
          <w:sz w:val="30"/>
          <w:szCs w:val="30"/>
        </w:rPr>
        <w:t xml:space="preserve">DSCR) </w:t>
      </w:r>
      <w:r w:rsidRPr="0031137A">
        <w:rPr>
          <w:rFonts w:ascii="Angsana New" w:hAnsi="Angsana New"/>
          <w:sz w:val="30"/>
          <w:szCs w:val="30"/>
          <w:cs/>
        </w:rPr>
        <w:t>ต้องไม่</w:t>
      </w:r>
      <w:r w:rsidRPr="0031137A">
        <w:rPr>
          <w:rFonts w:ascii="Angsana New" w:hAnsi="Angsana New" w:hint="cs"/>
          <w:sz w:val="30"/>
          <w:szCs w:val="30"/>
          <w:cs/>
        </w:rPr>
        <w:t>น้อย</w:t>
      </w:r>
      <w:r w:rsidRPr="0031137A">
        <w:rPr>
          <w:rFonts w:ascii="Angsana New" w:hAnsi="Angsana New"/>
          <w:sz w:val="30"/>
          <w:szCs w:val="30"/>
          <w:cs/>
        </w:rPr>
        <w:t xml:space="preserve">กว่า </w:t>
      </w:r>
      <w:r w:rsidRPr="0031137A">
        <w:rPr>
          <w:rFonts w:ascii="Angsana New" w:hAnsi="Angsana New"/>
          <w:sz w:val="30"/>
          <w:szCs w:val="30"/>
        </w:rPr>
        <w:t>1.5</w:t>
      </w:r>
      <w:r w:rsidRPr="0031137A">
        <w:rPr>
          <w:rFonts w:ascii="Angsana New" w:hAnsi="Angsana New"/>
          <w:sz w:val="30"/>
          <w:szCs w:val="30"/>
          <w:cs/>
        </w:rPr>
        <w:t xml:space="preserve"> เท่า </w:t>
      </w:r>
      <w:r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4E6A" w:rsidRPr="0031137A">
        <w:rPr>
          <w:rFonts w:ascii="Angsana New" w:hAnsi="Angsana New"/>
          <w:sz w:val="30"/>
          <w:szCs w:val="30"/>
        </w:rPr>
        <w:t>1.2</w:t>
      </w:r>
      <w:r w:rsidRPr="0031137A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:rsidR="00605B8E" w:rsidRPr="0031137A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31137A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 xml:space="preserve">ณ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8C5EB0" w:rsidRPr="0031137A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7" w:name="_Hlk55304931"/>
      <w:r w:rsidR="00E52793" w:rsidRPr="0031137A">
        <w:rPr>
          <w:rFonts w:ascii="Angsana New" w:hAnsi="Angsana New"/>
          <w:sz w:val="30"/>
          <w:szCs w:val="30"/>
        </w:rPr>
        <w:t>0.</w:t>
      </w:r>
      <w:r w:rsidR="004C4829" w:rsidRPr="0031137A">
        <w:rPr>
          <w:rFonts w:ascii="Angsana New" w:hAnsi="Angsana New"/>
          <w:sz w:val="30"/>
          <w:szCs w:val="30"/>
        </w:rPr>
        <w:t>93</w:t>
      </w:r>
      <w:r w:rsidR="00FB2F4A" w:rsidRPr="0031137A">
        <w:rPr>
          <w:rFonts w:ascii="Angsana New" w:hAnsi="Angsana New"/>
          <w:sz w:val="30"/>
          <w:szCs w:val="30"/>
        </w:rPr>
        <w:t xml:space="preserve"> </w:t>
      </w:r>
      <w:bookmarkEnd w:id="27"/>
      <w:r w:rsidR="00FB2F4A" w:rsidRPr="0031137A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31137A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31137A">
        <w:rPr>
          <w:rFonts w:ascii="Angsana New" w:hAnsi="Angsana New"/>
          <w:sz w:val="30"/>
          <w:szCs w:val="30"/>
        </w:rPr>
        <w:t xml:space="preserve">DSCR) </w:t>
      </w:r>
      <w:bookmarkStart w:id="28" w:name="_Hlk55304941"/>
      <w:r w:rsidR="004C4829" w:rsidRPr="0031137A">
        <w:rPr>
          <w:rFonts w:ascii="Angsana New" w:hAnsi="Angsana New"/>
          <w:sz w:val="30"/>
          <w:szCs w:val="30"/>
        </w:rPr>
        <w:t>1.92</w:t>
      </w:r>
      <w:r w:rsidR="00FB2F4A" w:rsidRPr="0031137A">
        <w:rPr>
          <w:rFonts w:ascii="Angsana New" w:hAnsi="Angsana New"/>
          <w:sz w:val="30"/>
          <w:szCs w:val="30"/>
        </w:rPr>
        <w:t xml:space="preserve"> </w:t>
      </w:r>
      <w:bookmarkEnd w:id="28"/>
      <w:r w:rsidR="00FB2F4A" w:rsidRPr="0031137A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31137A">
        <w:rPr>
          <w:rFonts w:ascii="Angsana New" w:hAnsi="Angsana New"/>
          <w:sz w:val="30"/>
          <w:szCs w:val="30"/>
        </w:rPr>
        <w:t xml:space="preserve"> </w:t>
      </w:r>
    </w:p>
    <w:p w:rsidR="006C454C" w:rsidRPr="0031137A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1137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861F9C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31137A">
        <w:rPr>
          <w:rFonts w:ascii="Angsana New" w:hAnsi="Angsana New"/>
          <w:sz w:val="30"/>
          <w:szCs w:val="30"/>
        </w:rPr>
        <w:t>31</w:t>
      </w:r>
      <w:r w:rsidR="00861F9C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="00861F9C" w:rsidRPr="0031137A">
        <w:rPr>
          <w:rFonts w:ascii="Angsana New" w:hAnsi="Angsana New"/>
          <w:sz w:val="30"/>
          <w:szCs w:val="30"/>
          <w:cs/>
        </w:rPr>
        <w:t xml:space="preserve"> </w:t>
      </w:r>
      <w:r w:rsidR="00E62F99" w:rsidRPr="0031137A">
        <w:rPr>
          <w:rFonts w:ascii="Angsana New" w:hAnsi="Angsana New" w:hint="cs"/>
          <w:sz w:val="30"/>
          <w:szCs w:val="30"/>
          <w:cs/>
        </w:rPr>
        <w:t>กลุ่ม</w:t>
      </w:r>
      <w:r w:rsidRPr="0031137A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31137A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31137A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p w:rsidR="00E52793" w:rsidRPr="0031137A" w:rsidRDefault="00E52793" w:rsidP="00E5279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31137A" w:rsidRPr="0031137A">
        <w:tc>
          <w:tcPr>
            <w:tcW w:w="6300" w:type="dxa"/>
          </w:tcPr>
          <w:p w:rsidR="006C454C" w:rsidRPr="0031137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31137A" w:rsidRDefault="00B356A1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F76ED5" w:rsidRPr="003113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31137A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C454C" w:rsidRPr="0031137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31137A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3113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3113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31137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>
        <w:tc>
          <w:tcPr>
            <w:tcW w:w="6300" w:type="dxa"/>
          </w:tcPr>
          <w:p w:rsidR="006C454C" w:rsidRPr="0031137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31137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31137A" w:rsidTr="005175F2">
        <w:tc>
          <w:tcPr>
            <w:tcW w:w="6300" w:type="dxa"/>
          </w:tcPr>
          <w:p w:rsidR="005601EF" w:rsidRPr="0031137A" w:rsidRDefault="007A3AC4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31137A">
              <w:rPr>
                <w:rFonts w:ascii="Angsana New" w:hAnsi="Angsana New"/>
                <w:sz w:val="30"/>
                <w:szCs w:val="30"/>
              </w:rPr>
              <w:t>/</w:t>
            </w:r>
            <w:r w:rsidR="005601EF" w:rsidRPr="0031137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31137A" w:rsidRDefault="009D5C2D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1,033.17</w:t>
            </w:r>
          </w:p>
        </w:tc>
        <w:tc>
          <w:tcPr>
            <w:tcW w:w="270" w:type="dxa"/>
            <w:vAlign w:val="bottom"/>
          </w:tcPr>
          <w:p w:rsidR="005601EF" w:rsidRPr="0031137A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31137A" w:rsidRDefault="00A15C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965,830</w:t>
            </w:r>
          </w:p>
        </w:tc>
      </w:tr>
    </w:tbl>
    <w:p w:rsidR="009E4B1F" w:rsidRPr="0031137A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32676" w:rsidRPr="0031137A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064B9" w:rsidRPr="0031137A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1137A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31137A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EA7145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31137A">
        <w:rPr>
          <w:rFonts w:ascii="Angsana New" w:hAnsi="Angsana New"/>
          <w:sz w:val="30"/>
          <w:szCs w:val="30"/>
        </w:rPr>
        <w:t>31</w:t>
      </w:r>
      <w:r w:rsidR="00EA7145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="00EA7145" w:rsidRPr="0031137A">
        <w:rPr>
          <w:rFonts w:ascii="Angsana New" w:hAnsi="Angsana New"/>
          <w:sz w:val="30"/>
          <w:szCs w:val="30"/>
          <w:cs/>
        </w:rPr>
        <w:t xml:space="preserve"> </w:t>
      </w:r>
      <w:r w:rsidR="001F1F88" w:rsidRPr="0031137A">
        <w:rPr>
          <w:rFonts w:ascii="Angsana New" w:hAnsi="Angsana New"/>
          <w:sz w:val="30"/>
          <w:szCs w:val="30"/>
          <w:cs/>
        </w:rPr>
        <w:t>มีรายล</w:t>
      </w:r>
      <w:r w:rsidRPr="0031137A">
        <w:rPr>
          <w:rFonts w:ascii="Angsana New" w:hAnsi="Angsana New"/>
          <w:sz w:val="30"/>
          <w:szCs w:val="30"/>
          <w:cs/>
        </w:rPr>
        <w:t>ะเอียดดังนี้</w:t>
      </w:r>
    </w:p>
    <w:p w:rsidR="00B621D6" w:rsidRPr="0031137A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31137A" w:rsidTr="009C0413">
        <w:tc>
          <w:tcPr>
            <w:tcW w:w="4394" w:type="dxa"/>
            <w:shd w:val="clear" w:color="auto" w:fill="auto"/>
          </w:tcPr>
          <w:p w:rsidR="009C0413" w:rsidRPr="0031137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9" w:name="_Hlk31790462"/>
          </w:p>
        </w:tc>
        <w:tc>
          <w:tcPr>
            <w:tcW w:w="692" w:type="dxa"/>
            <w:shd w:val="clear" w:color="auto" w:fill="auto"/>
          </w:tcPr>
          <w:p w:rsidR="009C0413" w:rsidRPr="0031137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31137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31137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31137A" w:rsidRDefault="00B356A1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2233F1" w:rsidRPr="003113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31137A">
              <w:rPr>
                <w:rFonts w:ascii="Angsana New" w:hAnsi="Angsana New"/>
                <w:sz w:val="30"/>
                <w:szCs w:val="30"/>
              </w:rPr>
              <w:t>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31137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31137A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3113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31137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1137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31137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31137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56A1" w:rsidRPr="0031137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1137A" w:rsidRPr="0031137A" w:rsidTr="009C0413">
        <w:tc>
          <w:tcPr>
            <w:tcW w:w="4394" w:type="dxa"/>
            <w:shd w:val="clear" w:color="auto" w:fill="auto"/>
          </w:tcPr>
          <w:p w:rsidR="009C0413" w:rsidRPr="0031137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31137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31137A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9"/>
      <w:tr w:rsidR="0031137A" w:rsidRPr="0031137A" w:rsidTr="009C0413">
        <w:tc>
          <w:tcPr>
            <w:tcW w:w="4394" w:type="dxa"/>
            <w:shd w:val="clear" w:color="auto" w:fill="auto"/>
          </w:tcPr>
          <w:p w:rsidR="00FC47EA" w:rsidRPr="0031137A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31137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31137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31137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31137A" w:rsidRDefault="004C4829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82,130</w:t>
            </w:r>
          </w:p>
        </w:tc>
        <w:tc>
          <w:tcPr>
            <w:tcW w:w="236" w:type="dxa"/>
          </w:tcPr>
          <w:p w:rsidR="00FC47EA" w:rsidRPr="0031137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31137A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31137A" w:rsidTr="00BB632A">
        <w:tc>
          <w:tcPr>
            <w:tcW w:w="5086" w:type="dxa"/>
            <w:gridSpan w:val="2"/>
            <w:shd w:val="clear" w:color="auto" w:fill="auto"/>
          </w:tcPr>
          <w:p w:rsidR="009C1F56" w:rsidRPr="0031137A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31137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31137A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31137A" w:rsidRDefault="004C4829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(30,692)</w:t>
            </w:r>
          </w:p>
        </w:tc>
        <w:tc>
          <w:tcPr>
            <w:tcW w:w="236" w:type="dxa"/>
          </w:tcPr>
          <w:p w:rsidR="009C1F56" w:rsidRPr="0031137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31137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31137A">
              <w:rPr>
                <w:rFonts w:ascii="Angsana New" w:hAnsi="Angsana New" w:cs="Angsana New"/>
                <w:sz w:val="30"/>
                <w:szCs w:val="30"/>
              </w:rPr>
              <w:t>34,127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31137A" w:rsidTr="00FC47EA">
        <w:tc>
          <w:tcPr>
            <w:tcW w:w="5086" w:type="dxa"/>
            <w:gridSpan w:val="2"/>
            <w:shd w:val="clear" w:color="auto" w:fill="auto"/>
          </w:tcPr>
          <w:p w:rsidR="00FC47EA" w:rsidRPr="0031137A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0" w:name="_Hlk31790605"/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31137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31137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31137A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31137A" w:rsidRDefault="004C4829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51,438</w:t>
            </w:r>
          </w:p>
        </w:tc>
        <w:tc>
          <w:tcPr>
            <w:tcW w:w="236" w:type="dxa"/>
          </w:tcPr>
          <w:p w:rsidR="00FC47EA" w:rsidRPr="0031137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31137A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</w:t>
            </w:r>
          </w:p>
        </w:tc>
      </w:tr>
    </w:tbl>
    <w:bookmarkEnd w:id="30"/>
    <w:p w:rsidR="00DD1CDB" w:rsidRPr="0031137A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31137A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:rsidR="00DD1CDB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31137A" w:rsidRDefault="0031137A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31137A" w:rsidRDefault="0031137A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B621D6" w:rsidRPr="0031137A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31137A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31137A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31137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:rsidR="00132676" w:rsidRPr="0031137A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31137A" w:rsidTr="00A72988">
        <w:trPr>
          <w:trHeight w:val="675"/>
        </w:trPr>
        <w:tc>
          <w:tcPr>
            <w:tcW w:w="3260" w:type="dxa"/>
            <w:gridSpan w:val="2"/>
          </w:tcPr>
          <w:p w:rsidR="00C11B13" w:rsidRPr="0031137A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31137A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1137A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31137A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31137A" w:rsidTr="00A72988">
        <w:tc>
          <w:tcPr>
            <w:tcW w:w="3260" w:type="dxa"/>
            <w:gridSpan w:val="2"/>
          </w:tcPr>
          <w:p w:rsidR="00F56BF3" w:rsidRPr="0031137A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1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31137A" w:rsidRDefault="0038165A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F56BF3" w:rsidRPr="0031137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31137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31137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31137A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31137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31137A" w:rsidRDefault="0038165A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EA7145" w:rsidRPr="0031137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31137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31137A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1137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31137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31137A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31137A" w:rsidRPr="0031137A" w:rsidTr="00A72988">
        <w:tc>
          <w:tcPr>
            <w:tcW w:w="3260" w:type="dxa"/>
            <w:gridSpan w:val="2"/>
          </w:tcPr>
          <w:p w:rsidR="00C11B13" w:rsidRPr="0031137A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31137A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1137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31137A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31137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31137A" w:rsidTr="00A72988">
        <w:tc>
          <w:tcPr>
            <w:tcW w:w="3260" w:type="dxa"/>
            <w:gridSpan w:val="2"/>
            <w:hideMark/>
          </w:tcPr>
          <w:p w:rsidR="00A15C3E" w:rsidRPr="0031137A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113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A15C3E" w:rsidRPr="0031137A" w:rsidRDefault="00FF3122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32,794</w:t>
            </w:r>
          </w:p>
        </w:tc>
        <w:tc>
          <w:tcPr>
            <w:tcW w:w="246" w:type="dxa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36,456</w:t>
            </w:r>
          </w:p>
        </w:tc>
        <w:tc>
          <w:tcPr>
            <w:tcW w:w="708" w:type="dxa"/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A15C3E" w:rsidRPr="0031137A" w:rsidRDefault="00FF3122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30,692</w:t>
            </w:r>
          </w:p>
        </w:tc>
        <w:tc>
          <w:tcPr>
            <w:tcW w:w="235" w:type="dxa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34,127</w:t>
            </w:r>
          </w:p>
        </w:tc>
      </w:tr>
      <w:tr w:rsidR="0031137A" w:rsidRPr="0031137A" w:rsidTr="00A72988">
        <w:tc>
          <w:tcPr>
            <w:tcW w:w="3260" w:type="dxa"/>
            <w:gridSpan w:val="2"/>
            <w:hideMark/>
          </w:tcPr>
          <w:p w:rsidR="00A15C3E" w:rsidRPr="0031137A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113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3113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A15C3E" w:rsidRPr="0031137A" w:rsidRDefault="00FF3122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53,539</w:t>
            </w:r>
          </w:p>
        </w:tc>
        <w:tc>
          <w:tcPr>
            <w:tcW w:w="246" w:type="dxa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58,528</w:t>
            </w:r>
          </w:p>
        </w:tc>
        <w:tc>
          <w:tcPr>
            <w:tcW w:w="708" w:type="dxa"/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A15C3E" w:rsidRPr="0031137A" w:rsidRDefault="00FF3122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51,438</w:t>
            </w:r>
          </w:p>
        </w:tc>
        <w:tc>
          <w:tcPr>
            <w:tcW w:w="235" w:type="dxa"/>
            <w:vMerge w:val="restart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A15C3E" w:rsidRPr="0031137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56,141</w:t>
            </w:r>
          </w:p>
        </w:tc>
      </w:tr>
      <w:tr w:rsidR="0031137A" w:rsidRPr="0031137A" w:rsidTr="00A72988">
        <w:tc>
          <w:tcPr>
            <w:tcW w:w="1020" w:type="dxa"/>
          </w:tcPr>
          <w:p w:rsidR="00EA7145" w:rsidRPr="0031137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EA7145" w:rsidRPr="0031137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7145" w:rsidRPr="0031137A" w:rsidRDefault="00FF3122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86,333</w:t>
            </w:r>
          </w:p>
        </w:tc>
        <w:tc>
          <w:tcPr>
            <w:tcW w:w="246" w:type="dxa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A7145" w:rsidRPr="0031137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94,984</w:t>
            </w:r>
          </w:p>
        </w:tc>
        <w:tc>
          <w:tcPr>
            <w:tcW w:w="708" w:type="dxa"/>
            <w:vAlign w:val="bottom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A7145" w:rsidRPr="0031137A" w:rsidRDefault="00FF3122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82,130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31137A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A7145" w:rsidRPr="0031137A" w:rsidRDefault="00A15C3E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31137A" w:rsidTr="00A72988">
        <w:tc>
          <w:tcPr>
            <w:tcW w:w="3260" w:type="dxa"/>
            <w:gridSpan w:val="2"/>
            <w:hideMark/>
          </w:tcPr>
          <w:p w:rsidR="00EA7145" w:rsidRPr="0031137A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31137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31137A" w:rsidRDefault="00FF3122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002F8E" w:rsidRPr="003113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>203)</w:t>
            </w:r>
          </w:p>
        </w:tc>
        <w:tc>
          <w:tcPr>
            <w:tcW w:w="246" w:type="dxa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31137A">
              <w:rPr>
                <w:rFonts w:ascii="Angsana New" w:hAnsi="Angsana New" w:cs="Angsana New"/>
                <w:sz w:val="30"/>
                <w:szCs w:val="30"/>
              </w:rPr>
              <w:t>4,716</w:t>
            </w:r>
            <w:r w:rsidRPr="0031137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31137A" w:rsidRDefault="00FF3122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31137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31137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31137A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31137A" w:rsidTr="00A72988">
        <w:tc>
          <w:tcPr>
            <w:tcW w:w="3260" w:type="dxa"/>
            <w:gridSpan w:val="2"/>
            <w:hideMark/>
          </w:tcPr>
          <w:p w:rsidR="00EA7145" w:rsidRPr="0031137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1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31137A" w:rsidRDefault="00FF3122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82,130</w:t>
            </w:r>
          </w:p>
        </w:tc>
        <w:tc>
          <w:tcPr>
            <w:tcW w:w="246" w:type="dxa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31137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  <w:tc>
          <w:tcPr>
            <w:tcW w:w="708" w:type="dxa"/>
            <w:vAlign w:val="bottom"/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31137A" w:rsidRDefault="00FF3122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82,130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31137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31137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bookmarkEnd w:id="31"/>
    </w:tbl>
    <w:p w:rsidR="008C086A" w:rsidRPr="0031137A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31137A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31137A">
        <w:rPr>
          <w:rFonts w:ascii="Angsana New" w:hAnsi="Angsana New"/>
          <w:sz w:val="30"/>
          <w:szCs w:val="30"/>
        </w:rPr>
        <w:t>4</w:t>
      </w:r>
      <w:r w:rsidR="009E1648" w:rsidRPr="0031137A">
        <w:rPr>
          <w:rFonts w:ascii="Angsana New" w:hAnsi="Angsana New"/>
          <w:sz w:val="30"/>
          <w:szCs w:val="30"/>
          <w:cs/>
        </w:rPr>
        <w:t>-</w:t>
      </w:r>
      <w:r w:rsidRPr="0031137A">
        <w:rPr>
          <w:rFonts w:ascii="Angsana New" w:hAnsi="Angsana New"/>
          <w:sz w:val="30"/>
          <w:szCs w:val="30"/>
        </w:rPr>
        <w:t xml:space="preserve">5 </w:t>
      </w:r>
      <w:r w:rsidRPr="0031137A">
        <w:rPr>
          <w:rFonts w:ascii="Angsana New" w:hAnsi="Angsana New"/>
          <w:sz w:val="30"/>
          <w:szCs w:val="30"/>
          <w:cs/>
        </w:rPr>
        <w:t>ปี แล</w:t>
      </w:r>
      <w:r w:rsidR="00BE05AE" w:rsidRPr="0031137A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31137A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31137A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31137A">
        <w:rPr>
          <w:rFonts w:ascii="Angsana New" w:hAnsi="Angsana New"/>
          <w:sz w:val="30"/>
          <w:szCs w:val="30"/>
          <w:cs/>
        </w:rPr>
        <w:t xml:space="preserve"> </w:t>
      </w:r>
      <w:r w:rsidR="00641905" w:rsidRPr="0031137A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31137A" w:rsidRDefault="009E1648" w:rsidP="00641905">
      <w:pPr>
        <w:ind w:left="454"/>
        <w:rPr>
          <w:rFonts w:ascii="Angsana New" w:hAnsi="Angsana New"/>
        </w:rPr>
      </w:pPr>
    </w:p>
    <w:p w:rsidR="009E1648" w:rsidRPr="0031137A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</w:rPr>
        <w:tab/>
      </w:r>
      <w:r w:rsidR="009E1648" w:rsidRPr="0031137A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31137A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31137A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EE0239" w:rsidRPr="0031137A">
        <w:rPr>
          <w:rFonts w:ascii="Angsana New" w:hAnsi="Angsana New"/>
          <w:sz w:val="30"/>
          <w:szCs w:val="30"/>
        </w:rPr>
        <w:t>3</w:t>
      </w:r>
      <w:r w:rsidR="00E112E0" w:rsidRPr="0031137A">
        <w:rPr>
          <w:rFonts w:ascii="Angsana New" w:hAnsi="Angsana New"/>
          <w:sz w:val="30"/>
          <w:szCs w:val="30"/>
        </w:rPr>
        <w:t>1</w:t>
      </w:r>
      <w:r w:rsidR="00EE0239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E112E0" w:rsidRPr="003113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61F9C" w:rsidRPr="0031137A">
        <w:rPr>
          <w:rFonts w:ascii="Angsana New" w:hAnsi="Angsana New"/>
          <w:sz w:val="30"/>
          <w:szCs w:val="30"/>
        </w:rPr>
        <w:t>256</w:t>
      </w:r>
      <w:r w:rsidR="00E112E0" w:rsidRPr="0031137A">
        <w:rPr>
          <w:rFonts w:ascii="Angsana New" w:hAnsi="Angsana New"/>
          <w:sz w:val="30"/>
          <w:szCs w:val="30"/>
        </w:rPr>
        <w:t>5</w:t>
      </w:r>
      <w:r w:rsidR="00861F9C" w:rsidRPr="0031137A">
        <w:rPr>
          <w:rFonts w:ascii="Angsana New" w:hAnsi="Angsana New"/>
          <w:sz w:val="30"/>
          <w:szCs w:val="30"/>
        </w:rPr>
        <w:t xml:space="preserve"> </w:t>
      </w:r>
      <w:r w:rsidR="00861F9C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31137A">
        <w:rPr>
          <w:rFonts w:ascii="Angsana New" w:hAnsi="Angsana New"/>
          <w:sz w:val="30"/>
          <w:szCs w:val="30"/>
        </w:rPr>
        <w:t>31</w:t>
      </w:r>
      <w:r w:rsidR="00861F9C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31137A">
        <w:rPr>
          <w:rFonts w:ascii="Angsana New" w:hAnsi="Angsana New"/>
          <w:sz w:val="30"/>
          <w:szCs w:val="30"/>
        </w:rPr>
        <w:t>256</w:t>
      </w:r>
      <w:r w:rsidR="00E112E0" w:rsidRPr="0031137A">
        <w:rPr>
          <w:rFonts w:ascii="Angsana New" w:hAnsi="Angsana New"/>
          <w:sz w:val="30"/>
          <w:szCs w:val="30"/>
        </w:rPr>
        <w:t>4</w:t>
      </w:r>
      <w:r w:rsidR="00861F9C" w:rsidRPr="0031137A">
        <w:rPr>
          <w:rFonts w:ascii="Angsana New" w:hAnsi="Angsana New"/>
          <w:sz w:val="30"/>
          <w:szCs w:val="30"/>
          <w:cs/>
        </w:rPr>
        <w:t xml:space="preserve"> </w:t>
      </w:r>
      <w:r w:rsidR="009E1648" w:rsidRPr="0031137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D52606" w:rsidRPr="0031137A" w:rsidRDefault="00D52606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9C0413" w:rsidRPr="0031137A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>1</w:t>
      </w:r>
      <w:r w:rsidR="00F47868" w:rsidRPr="0031137A">
        <w:rPr>
          <w:rFonts w:ascii="Angsana New" w:hAnsi="Angsana New"/>
          <w:b/>
          <w:bCs/>
          <w:sz w:val="30"/>
          <w:szCs w:val="30"/>
        </w:rPr>
        <w:t>5</w:t>
      </w:r>
      <w:r w:rsidR="00AA1708" w:rsidRPr="0031137A">
        <w:rPr>
          <w:rFonts w:ascii="Angsana New" w:hAnsi="Angsana New"/>
          <w:b/>
          <w:bCs/>
          <w:sz w:val="30"/>
          <w:szCs w:val="30"/>
        </w:rPr>
        <w:tab/>
      </w:r>
      <w:r w:rsidR="0041312D" w:rsidRPr="0031137A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31137A">
        <w:rPr>
          <w:rFonts w:ascii="Angsana New" w:hAnsi="Angsana New"/>
          <w:sz w:val="30"/>
          <w:szCs w:val="30"/>
          <w:cs/>
        </w:rPr>
        <w:t xml:space="preserve">   </w:t>
      </w:r>
    </w:p>
    <w:p w:rsidR="009B50F5" w:rsidRPr="0031137A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งบการเงินรวมและงบการเงินเฉพาะกิจการ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31137A" w:rsidRPr="0031137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2" w:name="_Hlk31801275"/>
          </w:p>
        </w:tc>
        <w:tc>
          <w:tcPr>
            <w:tcW w:w="990" w:type="dxa"/>
            <w:gridSpan w:val="2"/>
          </w:tcPr>
          <w:p w:rsidR="00CF3968" w:rsidRPr="0031137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31137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31137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31137A" w:rsidRDefault="0038165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CF3968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CF3968">
        <w:tc>
          <w:tcPr>
            <w:tcW w:w="4394" w:type="dxa"/>
            <w:gridSpan w:val="2"/>
            <w:shd w:val="clear" w:color="auto" w:fill="auto"/>
          </w:tcPr>
          <w:p w:rsidR="00CF3968" w:rsidRPr="0031137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31137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31137A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31137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15C3E" w:rsidRPr="0031137A" w:rsidRDefault="00BF37A9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4,60</w:t>
            </w:r>
            <w:r w:rsidR="00EF7748" w:rsidRPr="003113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15C3E" w:rsidRPr="0031137A" w:rsidRDefault="00BF37A9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397,4</w:t>
            </w:r>
            <w:r w:rsidR="00EF7748" w:rsidRPr="0031137A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254,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C3E" w:rsidRPr="0031137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31137A" w:rsidRDefault="00A15C3E" w:rsidP="00A15C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15C3E" w:rsidRPr="0031137A" w:rsidRDefault="00BF37A9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402,100</w:t>
            </w:r>
          </w:p>
        </w:tc>
        <w:tc>
          <w:tcPr>
            <w:tcW w:w="270" w:type="dxa"/>
            <w:vAlign w:val="bottom"/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A15C3E" w:rsidRPr="0031137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2"/>
    </w:tbl>
    <w:p w:rsidR="009C0413" w:rsidRPr="0031137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31137A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1137A">
        <w:rPr>
          <w:rFonts w:ascii="Angsana New" w:hAnsi="Angsana New"/>
          <w:b/>
          <w:sz w:val="30"/>
          <w:szCs w:val="30"/>
          <w:cs/>
        </w:rPr>
        <w:tab/>
      </w:r>
      <w:r w:rsidR="001034C2" w:rsidRPr="0031137A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31137A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31137A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31137A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70190D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31137A">
        <w:rPr>
          <w:rFonts w:ascii="Angsana New" w:hAnsi="Angsana New"/>
          <w:sz w:val="30"/>
          <w:szCs w:val="30"/>
        </w:rPr>
        <w:t>31</w:t>
      </w:r>
      <w:r w:rsidR="0070190D" w:rsidRPr="003113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="0070190D" w:rsidRPr="0031137A">
        <w:rPr>
          <w:rFonts w:ascii="Angsana New" w:hAnsi="Angsana New"/>
          <w:sz w:val="30"/>
          <w:szCs w:val="30"/>
          <w:cs/>
        </w:rPr>
        <w:t xml:space="preserve"> </w:t>
      </w:r>
      <w:r w:rsidR="001034C2" w:rsidRPr="0031137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Pr="0031137A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31137A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31137A">
        <w:rPr>
          <w:rFonts w:ascii="Angsana New" w:hAnsi="Angsana New"/>
          <w:b/>
          <w:bCs/>
          <w:sz w:val="30"/>
          <w:szCs w:val="30"/>
        </w:rPr>
        <w:t>6</w:t>
      </w:r>
      <w:r w:rsidR="000102FF" w:rsidRPr="0031137A">
        <w:rPr>
          <w:rFonts w:ascii="Angsana New" w:hAnsi="Angsana New"/>
          <w:b/>
          <w:bCs/>
          <w:sz w:val="30"/>
          <w:szCs w:val="30"/>
        </w:rPr>
        <w:tab/>
      </w:r>
      <w:r w:rsidR="000102FF" w:rsidRPr="0031137A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31137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31137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31137A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31137A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31137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31137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31137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31137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31137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3" w:name="_Hlk31804057"/>
          </w:p>
        </w:tc>
        <w:tc>
          <w:tcPr>
            <w:tcW w:w="954" w:type="dxa"/>
            <w:shd w:val="clear" w:color="auto" w:fill="auto"/>
          </w:tcPr>
          <w:p w:rsidR="00CF3968" w:rsidRPr="0031137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31137A" w:rsidRDefault="0038165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70190D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31137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31137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31137A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31137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31137A" w:rsidRDefault="00BF37A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63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31137A" w:rsidRDefault="00C3660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31137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31137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31137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31137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31137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31137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31137A" w:rsidRDefault="00BF37A9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17,039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31137A" w:rsidRDefault="00BF37A9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31,02</w:t>
            </w:r>
            <w:r w:rsidR="00AB29CF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31137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48,064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32,093</w:t>
            </w:r>
          </w:p>
        </w:tc>
      </w:tr>
      <w:tr w:rsidR="00C3660C" w:rsidRPr="0031137A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48,146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</w:t>
            </w:r>
          </w:p>
        </w:tc>
      </w:tr>
      <w:bookmarkEnd w:id="33"/>
    </w:tbl>
    <w:p w:rsidR="006F5CCE" w:rsidRPr="0031137A" w:rsidRDefault="006F5CCE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50F5" w:rsidRPr="0031137A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B50F5" w:rsidRPr="0031137A" w:rsidRDefault="0038165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9B50F5"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1137A">
              <w:rPr>
                <w:rFonts w:ascii="Angsana New" w:hAnsi="Angsana New"/>
                <w:sz w:val="30"/>
                <w:szCs w:val="30"/>
              </w:rPr>
              <w:t>25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F76FA5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9B50F5" w:rsidRPr="0031137A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B50F5" w:rsidRPr="0031137A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B50F5" w:rsidRPr="0031137A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31137A" w:rsidRDefault="00AB29CF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8,974</w:t>
            </w:r>
          </w:p>
        </w:tc>
        <w:tc>
          <w:tcPr>
            <w:tcW w:w="263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31137A" w:rsidRDefault="00C3660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B50F5" w:rsidRPr="0031137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31137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31137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31137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31137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31137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16,949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12,052</w:t>
            </w: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31,025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31137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47,974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</w:tr>
      <w:tr w:rsidR="00C3660C" w:rsidRPr="0031137A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C3660C" w:rsidRPr="0031137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31137A" w:rsidRDefault="00AB29CF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002F8E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63" w:type="dxa"/>
            <w:shd w:val="clear" w:color="auto" w:fill="auto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367</w:t>
            </w:r>
          </w:p>
        </w:tc>
      </w:tr>
    </w:tbl>
    <w:p w:rsidR="009B50F5" w:rsidRPr="0031137A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31137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31137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31137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31137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31137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31137A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7</w:t>
      </w:r>
      <w:r w:rsidR="009D732A" w:rsidRPr="0031137A">
        <w:rPr>
          <w:rFonts w:ascii="Angsana New" w:hAnsi="Angsana New"/>
          <w:b/>
          <w:bCs/>
          <w:sz w:val="30"/>
          <w:szCs w:val="30"/>
        </w:rPr>
        <w:tab/>
      </w:r>
      <w:r w:rsidR="00DA7ED8" w:rsidRPr="0031137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31137A" w:rsidRPr="0031137A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90E" w:rsidRPr="0031137A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31137A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31137A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31137A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31137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3113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002F8E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C3660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60,754</w:t>
            </w:r>
          </w:p>
        </w:tc>
      </w:tr>
      <w:tr w:rsidR="0031137A" w:rsidRPr="0031137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31137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1137A" w:rsidRPr="0031137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31137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D84B07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31137A" w:rsidRPr="0031137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31137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D84B07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F0026B" w:rsidRPr="0031137A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31137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6AF5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651B0" w:rsidRPr="003113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26AF5"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4651B0" w:rsidRPr="003113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26AF5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31137A" w:rsidRDefault="00D84B07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61,982</w:t>
            </w:r>
          </w:p>
        </w:tc>
      </w:tr>
    </w:tbl>
    <w:p w:rsidR="00551FB2" w:rsidRPr="0031137A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</w:p>
    <w:p w:rsidR="00A1748F" w:rsidRPr="0031137A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EA5E3B" w:rsidRPr="0031137A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4" w:name="_Hlk24037648"/>
      <w:r w:rsidRPr="0031137A">
        <w:rPr>
          <w:rFonts w:ascii="Angsana New" w:hAnsi="Angsana New"/>
          <w:b/>
          <w:bCs/>
          <w:sz w:val="30"/>
          <w:szCs w:val="30"/>
        </w:rPr>
        <w:t>1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8</w:t>
      </w:r>
      <w:r w:rsidR="00EA5E3B" w:rsidRPr="0031137A">
        <w:rPr>
          <w:rFonts w:ascii="Angsana New" w:hAnsi="Angsana New"/>
          <w:b/>
          <w:bCs/>
          <w:sz w:val="30"/>
          <w:szCs w:val="30"/>
        </w:rPr>
        <w:tab/>
      </w:r>
      <w:r w:rsidR="00EA5E3B" w:rsidRPr="0031137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31137A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3113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="00DC18E5" w:rsidRPr="003113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31137A">
        <w:rPr>
          <w:rFonts w:ascii="Angsana New" w:hAnsi="Angsana New"/>
          <w:sz w:val="30"/>
          <w:szCs w:val="30"/>
        </w:rPr>
        <w:t>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="00E75C9A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479" w:type="dxa"/>
        <w:tblInd w:w="529" w:type="dxa"/>
        <w:tblLayout w:type="fixed"/>
        <w:tblLook w:val="0000"/>
      </w:tblPr>
      <w:tblGrid>
        <w:gridCol w:w="29"/>
        <w:gridCol w:w="3060"/>
        <w:gridCol w:w="777"/>
        <w:gridCol w:w="213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23"/>
      </w:tblGrid>
      <w:tr w:rsidR="0031137A" w:rsidRPr="0031137A" w:rsidTr="00F76FA5">
        <w:trPr>
          <w:gridBefore w:val="1"/>
          <w:wBefore w:w="29" w:type="dxa"/>
          <w:cantSplit/>
        </w:trPr>
        <w:tc>
          <w:tcPr>
            <w:tcW w:w="3060" w:type="dxa"/>
          </w:tcPr>
          <w:p w:rsidR="0036765E" w:rsidRPr="0031137A" w:rsidRDefault="0036765E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36765E" w:rsidRPr="0031137A" w:rsidRDefault="0036765E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  <w:vAlign w:val="bottom"/>
          </w:tcPr>
          <w:p w:rsidR="0036765E" w:rsidRPr="0031137A" w:rsidRDefault="00F10F6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 xml:space="preserve">                                     </w:t>
            </w:r>
            <w:r w:rsidR="0036765E"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31137A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5" w:name="_Hlk47360199"/>
          </w:p>
        </w:tc>
        <w:tc>
          <w:tcPr>
            <w:tcW w:w="990" w:type="dxa"/>
            <w:gridSpan w:val="2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vAlign w:val="bottom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:rsidR="00DC18E5" w:rsidRPr="0031137A" w:rsidRDefault="00F10F6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DC18E5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20E6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8720E6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720E6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31137A" w:rsidRPr="0031137A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10F6A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C18E5" w:rsidRPr="0031137A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10F6A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35"/>
      <w:tr w:rsidR="0031137A" w:rsidRPr="0031137A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tblHeader/>
        </w:trPr>
        <w:tc>
          <w:tcPr>
            <w:tcW w:w="3866" w:type="dxa"/>
            <w:gridSpan w:val="3"/>
          </w:tcPr>
          <w:p w:rsidR="00EA5E3B" w:rsidRPr="0031137A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14"/>
          </w:tcPr>
          <w:p w:rsidR="00EA5E3B" w:rsidRPr="0031137A" w:rsidRDefault="00EA5E3B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40057F"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</w:t>
            </w:r>
            <w:r w:rsidR="00F10F6A" w:rsidRPr="0031137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13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3113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31137A" w:rsidRPr="0031137A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F10F6A" w:rsidRPr="0031137A" w:rsidRDefault="00F10F6A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6" w:name="_Hlk47360258"/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170" w:type="dxa"/>
            <w:gridSpan w:val="2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1137A" w:rsidRPr="0031137A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F10F6A" w:rsidRPr="0031137A" w:rsidRDefault="00F10F6A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gridSpan w:val="2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2,230</w:t>
            </w:r>
          </w:p>
        </w:tc>
      </w:tr>
      <w:tr w:rsidR="0031137A" w:rsidRPr="0031137A" w:rsidTr="00F10F6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F10F6A" w:rsidRPr="0031137A" w:rsidRDefault="00F10F6A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A530A"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,989</w:t>
            </w: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3,884</w:t>
            </w:r>
          </w:p>
        </w:tc>
      </w:tr>
      <w:tr w:rsidR="00F10F6A" w:rsidRPr="0031137A" w:rsidTr="00F10F6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F10F6A" w:rsidRPr="0031137A" w:rsidRDefault="00F10F6A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7" w:name="_Hlk47360555"/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10F6A" w:rsidRPr="0031137A" w:rsidRDefault="00AA530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1,989</w:t>
            </w:r>
          </w:p>
        </w:tc>
        <w:tc>
          <w:tcPr>
            <w:tcW w:w="180" w:type="dxa"/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10F6A" w:rsidRPr="0031137A" w:rsidRDefault="00F10F6A" w:rsidP="00F10F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6,114</w:t>
            </w:r>
          </w:p>
        </w:tc>
      </w:tr>
      <w:bookmarkEnd w:id="34"/>
      <w:bookmarkEnd w:id="36"/>
      <w:bookmarkEnd w:id="37"/>
    </w:tbl>
    <w:p w:rsidR="008D7CCB" w:rsidRPr="0031137A" w:rsidRDefault="008D7CCB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31137A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2F29" w:rsidRPr="0031137A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9</w:t>
      </w:r>
      <w:r w:rsidR="00E0108C" w:rsidRPr="0031137A">
        <w:rPr>
          <w:rFonts w:ascii="Angsana New" w:hAnsi="Angsana New"/>
          <w:b/>
          <w:bCs/>
          <w:sz w:val="30"/>
          <w:szCs w:val="30"/>
        </w:rPr>
        <w:tab/>
      </w:r>
      <w:r w:rsidR="000B3EA0" w:rsidRPr="0031137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31137A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31137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31137A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31137A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31137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31137A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31137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31137A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31137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31137A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31137A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1137A">
        <w:rPr>
          <w:rFonts w:ascii="Angsana New" w:hAnsi="Angsana New"/>
          <w:sz w:val="30"/>
          <w:szCs w:val="30"/>
        </w:rPr>
        <w:t>1</w:t>
      </w:r>
      <w:r w:rsidRPr="0031137A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31137A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31137A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1137A">
        <w:rPr>
          <w:rFonts w:ascii="Angsana New" w:hAnsi="Angsana New"/>
          <w:sz w:val="30"/>
          <w:szCs w:val="30"/>
        </w:rPr>
        <w:t xml:space="preserve">2 </w:t>
      </w:r>
      <w:r w:rsidRPr="0031137A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31137A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31137A" w:rsidSect="003E4464">
          <w:pgSz w:w="11909" w:h="16834" w:code="9"/>
          <w:pgMar w:top="691" w:right="1136" w:bottom="576" w:left="1152" w:header="720" w:footer="720" w:gutter="0"/>
          <w:pgNumType w:start="27"/>
          <w:cols w:space="720"/>
          <w:docGrid w:linePitch="245"/>
        </w:sectPr>
      </w:pPr>
      <w:r w:rsidRPr="0031137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31137A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31137A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31137A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31137A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31137A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31137A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31137A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31137A">
        <w:rPr>
          <w:rFonts w:ascii="AngsanaUPC" w:hAnsi="AngsanaUPC" w:cs="AngsanaUPC"/>
          <w:sz w:val="30"/>
          <w:szCs w:val="30"/>
          <w:cs/>
        </w:rPr>
        <w:t>รร</w:t>
      </w:r>
      <w:r w:rsidR="00AE5FCA" w:rsidRPr="0031137A">
        <w:rPr>
          <w:rFonts w:ascii="AngsanaUPC" w:hAnsi="AngsanaUPC" w:cs="AngsanaUPC" w:hint="cs"/>
          <w:sz w:val="30"/>
          <w:szCs w:val="30"/>
          <w:cs/>
        </w:rPr>
        <w:t>ม</w:t>
      </w:r>
      <w:r w:rsidRPr="0031137A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A210A0" w:rsidRPr="0031137A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A210A0" w:rsidRPr="0031137A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31137A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31137A">
        <w:rPr>
          <w:rFonts w:ascii="AngsanaUPC" w:hAnsi="AngsanaUPC" w:cs="AngsanaUPC"/>
          <w:sz w:val="30"/>
          <w:szCs w:val="30"/>
        </w:rPr>
        <w:t>256</w:t>
      </w:r>
      <w:r w:rsidR="008720E6" w:rsidRPr="0031137A">
        <w:rPr>
          <w:rFonts w:ascii="AngsanaUPC" w:hAnsi="AngsanaUPC" w:cs="AngsanaUPC"/>
          <w:sz w:val="30"/>
          <w:szCs w:val="30"/>
        </w:rPr>
        <w:t>4</w:t>
      </w:r>
      <w:r w:rsidRPr="0031137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31137A" w:rsidTr="00C27C4F">
        <w:trPr>
          <w:tblHeader/>
        </w:trPr>
        <w:tc>
          <w:tcPr>
            <w:tcW w:w="6041" w:type="dxa"/>
            <w:shd w:val="clear" w:color="auto" w:fill="auto"/>
          </w:tcPr>
          <w:p w:rsidR="007579FC" w:rsidRPr="0031137A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579FC" w:rsidRPr="0031137A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31137A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31137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31137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31137A" w:rsidTr="00581E0E">
        <w:trPr>
          <w:tblHeader/>
        </w:trPr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31137A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483,824</w:t>
            </w:r>
          </w:p>
        </w:tc>
        <w:tc>
          <w:tcPr>
            <w:tcW w:w="494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AA5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26,587</w:t>
            </w:r>
          </w:p>
        </w:tc>
        <w:tc>
          <w:tcPr>
            <w:tcW w:w="263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510,</w:t>
            </w:r>
            <w:r w:rsidR="00002F8E" w:rsidRPr="0031137A">
              <w:rPr>
                <w:rFonts w:ascii="Angsana New" w:hAnsi="Angsana New"/>
                <w:sz w:val="30"/>
                <w:szCs w:val="30"/>
              </w:rPr>
              <w:t>41</w:t>
            </w:r>
            <w:r w:rsidRPr="003113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483,824</w:t>
            </w:r>
          </w:p>
        </w:tc>
        <w:tc>
          <w:tcPr>
            <w:tcW w:w="494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26,857</w:t>
            </w:r>
          </w:p>
        </w:tc>
        <w:tc>
          <w:tcPr>
            <w:tcW w:w="263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510,</w:t>
            </w:r>
            <w:r w:rsidR="00002F8E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6,114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AA530A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512,670</w:t>
            </w:r>
          </w:p>
        </w:tc>
        <w:tc>
          <w:tcPr>
            <w:tcW w:w="262" w:type="dxa"/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77" w:rsidRPr="0031137A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399,897</w:t>
            </w:r>
          </w:p>
        </w:tc>
      </w:tr>
      <w:tr w:rsidR="0031137A" w:rsidRPr="0031137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47916" w:rsidRPr="0031137A" w:rsidRDefault="00AA530A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69,445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A47916" w:rsidRPr="0031137A" w:rsidRDefault="00C17A10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70,563</w:t>
            </w: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47916" w:rsidRPr="0031137A" w:rsidRDefault="00AA530A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263" w:type="dxa"/>
            <w:shd w:val="clear" w:color="auto" w:fill="auto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A47916" w:rsidRPr="0031137A" w:rsidRDefault="00C17A10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47916" w:rsidRPr="0031137A" w:rsidRDefault="007210C8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31,067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44,949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A47916" w:rsidRPr="0031137A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7916" w:rsidRPr="0031137A" w:rsidRDefault="007210C8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(3,998)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(5,879)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7916" w:rsidRPr="0031137A" w:rsidRDefault="007210C8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27,069</w:t>
            </w:r>
          </w:p>
        </w:tc>
        <w:tc>
          <w:tcPr>
            <w:tcW w:w="262" w:type="dxa"/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7916" w:rsidRPr="0031137A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39,070</w:t>
            </w:r>
          </w:p>
        </w:tc>
      </w:tr>
      <w:tr w:rsidR="0031137A" w:rsidRPr="0031137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31137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494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494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31137A" w:rsidRPr="0031137A" w:rsidTr="00581E0E">
        <w:tc>
          <w:tcPr>
            <w:tcW w:w="604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</w:t>
            </w:r>
            <w:r w:rsidR="00813457" w:rsidRPr="003113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94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</w:t>
            </w:r>
            <w:r w:rsidR="00813457" w:rsidRPr="003113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C23CD" w:rsidRPr="0031137A" w:rsidRDefault="007C23CD" w:rsidP="007C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</w:tbl>
    <w:p w:rsidR="007B3D97" w:rsidRPr="0031137A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7B3D97" w:rsidRPr="0031137A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31137A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31137A">
        <w:rPr>
          <w:rFonts w:ascii="AngsanaUPC" w:hAnsi="AngsanaUPC" w:cs="AngsanaUPC"/>
          <w:sz w:val="30"/>
          <w:szCs w:val="30"/>
        </w:rPr>
        <w:t>3</w:t>
      </w:r>
      <w:r w:rsidR="00A32746" w:rsidRPr="0031137A">
        <w:rPr>
          <w:rFonts w:ascii="AngsanaUPC" w:hAnsi="AngsanaUPC" w:cs="AngsanaUPC"/>
          <w:sz w:val="30"/>
          <w:szCs w:val="30"/>
        </w:rPr>
        <w:t>1</w:t>
      </w:r>
      <w:r w:rsidRPr="0031137A">
        <w:rPr>
          <w:rFonts w:ascii="AngsanaUPC" w:hAnsi="AngsanaUPC" w:cs="AngsanaUPC"/>
          <w:sz w:val="30"/>
          <w:szCs w:val="30"/>
        </w:rPr>
        <w:t xml:space="preserve"> </w:t>
      </w:r>
      <w:r w:rsidR="00A32746" w:rsidRPr="0031137A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A32746" w:rsidRPr="0031137A">
        <w:rPr>
          <w:rFonts w:ascii="AngsanaUPC" w:hAnsi="AngsanaUPC" w:cs="AngsanaUPC"/>
          <w:sz w:val="30"/>
          <w:szCs w:val="30"/>
        </w:rPr>
        <w:t>25</w:t>
      </w:r>
      <w:r w:rsidRPr="0031137A">
        <w:rPr>
          <w:rFonts w:ascii="AngsanaUPC" w:hAnsi="AngsanaUPC" w:cs="AngsanaUPC"/>
          <w:sz w:val="30"/>
          <w:szCs w:val="30"/>
        </w:rPr>
        <w:t>6</w:t>
      </w:r>
      <w:r w:rsidR="00A32746" w:rsidRPr="0031137A">
        <w:rPr>
          <w:rFonts w:ascii="AngsanaUPC" w:hAnsi="AngsanaUPC" w:cs="AngsanaUPC"/>
          <w:sz w:val="30"/>
          <w:szCs w:val="30"/>
        </w:rPr>
        <w:t>5</w:t>
      </w:r>
      <w:r w:rsidRPr="0031137A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31137A">
        <w:rPr>
          <w:rFonts w:ascii="AngsanaUPC" w:hAnsi="AngsanaUPC" w:cs="AngsanaUPC"/>
          <w:sz w:val="30"/>
          <w:szCs w:val="30"/>
        </w:rPr>
        <w:t>256</w:t>
      </w:r>
      <w:r w:rsidR="00A32746" w:rsidRPr="0031137A">
        <w:rPr>
          <w:rFonts w:ascii="AngsanaUPC" w:hAnsi="AngsanaUPC" w:cs="AngsanaUPC"/>
          <w:sz w:val="30"/>
          <w:szCs w:val="30"/>
        </w:rPr>
        <w:t>4</w:t>
      </w:r>
      <w:r w:rsidRPr="0031137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  <w:r w:rsidR="00473E52" w:rsidRPr="0031137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31137A" w:rsidTr="0071769B">
        <w:trPr>
          <w:tblHeader/>
        </w:trPr>
        <w:tc>
          <w:tcPr>
            <w:tcW w:w="6041" w:type="dxa"/>
            <w:shd w:val="clear" w:color="auto" w:fill="auto"/>
          </w:tcPr>
          <w:p w:rsidR="007579FC" w:rsidRPr="0031137A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579FC" w:rsidRPr="0031137A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31137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31137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31137A" w:rsidTr="00F76FA5">
        <w:trPr>
          <w:tblHeader/>
        </w:trPr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31137A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483,716</w:t>
            </w:r>
          </w:p>
        </w:tc>
        <w:tc>
          <w:tcPr>
            <w:tcW w:w="494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26,587</w:t>
            </w:r>
          </w:p>
        </w:tc>
        <w:tc>
          <w:tcPr>
            <w:tcW w:w="263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510,</w:t>
            </w:r>
            <w:r w:rsidR="00002F8E" w:rsidRPr="0031137A">
              <w:rPr>
                <w:rFonts w:ascii="Angsana New" w:hAnsi="Angsana New"/>
                <w:sz w:val="30"/>
                <w:szCs w:val="30"/>
              </w:rPr>
              <w:t>30</w:t>
            </w: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393,783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483,716</w:t>
            </w:r>
          </w:p>
        </w:tc>
        <w:tc>
          <w:tcPr>
            <w:tcW w:w="494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26,857</w:t>
            </w:r>
          </w:p>
        </w:tc>
        <w:tc>
          <w:tcPr>
            <w:tcW w:w="263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510,</w:t>
            </w:r>
            <w:r w:rsidR="00002F8E"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393,783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C17A10" w:rsidRPr="0031137A" w:rsidRDefault="00813457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6,114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A10" w:rsidRPr="0031137A" w:rsidRDefault="00813457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512,562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399,897</w:t>
            </w:r>
          </w:p>
        </w:tc>
      </w:tr>
      <w:tr w:rsidR="0031137A" w:rsidRPr="0031137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C17A10" w:rsidRPr="0031137A" w:rsidRDefault="00FB298E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13457"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9,337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70,563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813457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C17A10" w:rsidRPr="0031137A" w:rsidRDefault="00813457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30,972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44,949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17A10" w:rsidRPr="0031137A" w:rsidRDefault="00C17A10" w:rsidP="00C17A1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A10" w:rsidRPr="0031137A" w:rsidRDefault="00813457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(3,987)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(5,879)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A10" w:rsidRPr="0031137A" w:rsidRDefault="00813457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26,985</w:t>
            </w:r>
          </w:p>
        </w:tc>
        <w:tc>
          <w:tcPr>
            <w:tcW w:w="262" w:type="dxa"/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A10" w:rsidRPr="0031137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39,070</w:t>
            </w:r>
          </w:p>
        </w:tc>
      </w:tr>
      <w:tr w:rsidR="0031137A" w:rsidRPr="0031137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7B3D97" w:rsidRPr="0031137A" w:rsidRDefault="007B3D97" w:rsidP="0075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31137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494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</w:tr>
      <w:tr w:rsidR="0031137A" w:rsidRPr="0031137A" w:rsidTr="00F76FA5">
        <w:tc>
          <w:tcPr>
            <w:tcW w:w="604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494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813457" w:rsidRPr="0031137A" w:rsidTr="00F76FA5">
        <w:tc>
          <w:tcPr>
            <w:tcW w:w="604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494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457" w:rsidRPr="0031137A" w:rsidRDefault="00813457" w:rsidP="0081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</w:tbl>
    <w:p w:rsidR="00D16575" w:rsidRPr="0031137A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31137A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31137A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31137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31137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31137A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31137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31137A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13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31137A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1137A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31137A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31137A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31137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8" w:name="_Hlk31812899"/>
      <w:r w:rsidR="00F65F35" w:rsidRPr="0031137A">
        <w:rPr>
          <w:rFonts w:ascii="Angsana New" w:hAnsi="Angsana New"/>
          <w:snapToGrid w:val="0"/>
          <w:sz w:val="30"/>
          <w:szCs w:val="30"/>
          <w:lang w:eastAsia="th-TH"/>
        </w:rPr>
        <w:t>24.35</w:t>
      </w:r>
      <w:r w:rsidR="00F43233" w:rsidRPr="0031137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8"/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31137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proofErr w:type="gramStart"/>
      <w:r w:rsidR="00114872" w:rsidRPr="0031137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31137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F65F35" w:rsidRPr="0031137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</w:t>
      </w:r>
      <w:r w:rsidR="00114872" w:rsidRPr="0031137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9" w:name="_Hlk31812917"/>
      <w:proofErr w:type="gramEnd"/>
      <w:r w:rsidR="00F65F35" w:rsidRPr="0031137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45.83</w:t>
      </w:r>
      <w:r w:rsidR="007246AF" w:rsidRPr="0031137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9"/>
      <w:r w:rsidRPr="0031137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31137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:rsidR="008732D4" w:rsidRPr="0031137A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>20</w:t>
      </w:r>
      <w:r w:rsidR="008732D4" w:rsidRPr="0031137A">
        <w:rPr>
          <w:rFonts w:ascii="Angsana New" w:hAnsi="Angsana New"/>
          <w:b/>
          <w:bCs/>
          <w:sz w:val="30"/>
          <w:szCs w:val="30"/>
        </w:rPr>
        <w:tab/>
      </w:r>
      <w:r w:rsidR="00967930" w:rsidRPr="0031137A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="008732D4" w:rsidRPr="0031137A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31137A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0" w:name="OLE_LINK3"/>
      <w:r w:rsidRPr="0031137A">
        <w:rPr>
          <w:rFonts w:ascii="Angsana New" w:hAnsi="Angsana New"/>
          <w:sz w:val="30"/>
          <w:szCs w:val="30"/>
        </w:rPr>
        <w:t>20</w:t>
      </w:r>
      <w:r w:rsidR="00C25CCE" w:rsidRPr="0031137A">
        <w:rPr>
          <w:rFonts w:ascii="Angsana New" w:hAnsi="Angsana New"/>
          <w:sz w:val="30"/>
          <w:szCs w:val="30"/>
        </w:rPr>
        <w:t>.</w:t>
      </w:r>
      <w:r w:rsidR="00757508" w:rsidRPr="0031137A">
        <w:rPr>
          <w:rFonts w:ascii="Angsana New" w:hAnsi="Angsana New"/>
          <w:sz w:val="30"/>
          <w:szCs w:val="30"/>
        </w:rPr>
        <w:t>1</w:t>
      </w:r>
      <w:r w:rsidR="00C25CCE" w:rsidRPr="0031137A">
        <w:rPr>
          <w:rFonts w:ascii="Angsana New" w:hAnsi="Angsana New"/>
          <w:sz w:val="30"/>
          <w:szCs w:val="30"/>
        </w:rPr>
        <w:t xml:space="preserve"> </w:t>
      </w:r>
      <w:r w:rsidR="00C25CCE" w:rsidRPr="0031137A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F7C85" w:rsidRPr="0031137A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31137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65F35" w:rsidRPr="0031137A">
        <w:rPr>
          <w:rFonts w:ascii="Angsana New" w:hAnsi="Angsana New"/>
          <w:sz w:val="30"/>
          <w:szCs w:val="30"/>
        </w:rPr>
        <w:t xml:space="preserve">31 </w:t>
      </w:r>
      <w:r w:rsidR="00F65F35" w:rsidRPr="0031137A">
        <w:rPr>
          <w:rFonts w:ascii="Angsana New" w:hAnsi="Angsana New" w:hint="cs"/>
          <w:sz w:val="30"/>
          <w:szCs w:val="30"/>
          <w:cs/>
        </w:rPr>
        <w:t>มีนาคม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5B78EE" w:rsidRPr="0031137A">
        <w:rPr>
          <w:rFonts w:ascii="Angsana New" w:hAnsi="Angsana New"/>
          <w:sz w:val="30"/>
          <w:szCs w:val="30"/>
        </w:rPr>
        <w:t>256</w:t>
      </w:r>
      <w:r w:rsidR="00F65F35" w:rsidRPr="0031137A">
        <w:rPr>
          <w:rFonts w:ascii="Angsana New" w:hAnsi="Angsana New"/>
          <w:sz w:val="30"/>
          <w:szCs w:val="30"/>
        </w:rPr>
        <w:t>5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31137A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31137A">
        <w:rPr>
          <w:rFonts w:ascii="Angsana New" w:hAnsi="Angsana New"/>
          <w:sz w:val="30"/>
          <w:szCs w:val="30"/>
        </w:rPr>
        <w:t xml:space="preserve">10 </w:t>
      </w:r>
      <w:r w:rsidR="001F6E07" w:rsidRPr="0031137A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31137A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31137A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31137A">
        <w:rPr>
          <w:rFonts w:ascii="Angsana New" w:eastAsia="MS Mincho" w:hAnsi="Angsana New"/>
          <w:sz w:val="30"/>
          <w:szCs w:val="30"/>
        </w:rPr>
        <w:t xml:space="preserve"> </w:t>
      </w:r>
    </w:p>
    <w:p w:rsidR="00FF7C85" w:rsidRPr="0031137A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31137A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31137A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31137A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31137A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31137A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31137A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571570" w:rsidRPr="0031137A" w:rsidRDefault="0085089B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</w:rPr>
        <w:t>20</w:t>
      </w:r>
      <w:r w:rsidR="00967930" w:rsidRPr="0031137A">
        <w:rPr>
          <w:rFonts w:ascii="Angsana New" w:hAnsi="Angsana New"/>
          <w:sz w:val="30"/>
          <w:szCs w:val="30"/>
        </w:rPr>
        <w:t>.</w:t>
      </w:r>
      <w:r w:rsidR="006A633E" w:rsidRPr="0031137A">
        <w:rPr>
          <w:rFonts w:ascii="Angsana New" w:hAnsi="Angsana New"/>
          <w:sz w:val="30"/>
          <w:szCs w:val="30"/>
        </w:rPr>
        <w:t>2</w:t>
      </w:r>
      <w:r w:rsidR="00967930" w:rsidRPr="0031137A">
        <w:rPr>
          <w:rFonts w:ascii="Angsana New" w:hAnsi="Angsana New"/>
          <w:sz w:val="30"/>
          <w:szCs w:val="30"/>
        </w:rPr>
        <w:t xml:space="preserve"> </w:t>
      </w:r>
      <w:r w:rsidR="00967930" w:rsidRPr="0031137A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E61F68" w:rsidRPr="0031137A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3FDE" w:rsidRPr="0031137A">
        <w:rPr>
          <w:rFonts w:ascii="Angsana New" w:hAnsi="Angsana New"/>
          <w:sz w:val="30"/>
          <w:szCs w:val="30"/>
        </w:rPr>
        <w:t xml:space="preserve">31 </w:t>
      </w:r>
      <w:r w:rsidR="00AB3FDE" w:rsidRPr="003113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B3FDE" w:rsidRPr="0031137A">
        <w:rPr>
          <w:rFonts w:ascii="Angsana New" w:hAnsi="Angsana New"/>
          <w:sz w:val="30"/>
          <w:szCs w:val="30"/>
        </w:rPr>
        <w:t>2565</w:t>
      </w:r>
      <w:r w:rsidR="00AB3FDE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31137A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31137A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31137A">
        <w:rPr>
          <w:rFonts w:ascii="Angsana New" w:hAnsi="Angsana New" w:hint="cs"/>
          <w:sz w:val="30"/>
          <w:szCs w:val="30"/>
          <w:cs/>
        </w:rPr>
        <w:t>จำนวน</w:t>
      </w:r>
      <w:r w:rsidRPr="0031137A">
        <w:rPr>
          <w:rFonts w:ascii="Angsana New" w:hAnsi="Angsana New"/>
          <w:sz w:val="30"/>
          <w:szCs w:val="30"/>
          <w:cs/>
        </w:rPr>
        <w:t xml:space="preserve"> 5.4</w:t>
      </w:r>
      <w:r w:rsidR="00671C70" w:rsidRPr="0031137A">
        <w:rPr>
          <w:rFonts w:ascii="Angsana New" w:hAnsi="Angsana New"/>
          <w:sz w:val="30"/>
          <w:szCs w:val="30"/>
        </w:rPr>
        <w:t>0</w:t>
      </w:r>
      <w:r w:rsidRPr="0031137A">
        <w:rPr>
          <w:rFonts w:ascii="Angsana New" w:hAnsi="Angsana New"/>
          <w:sz w:val="30"/>
          <w:szCs w:val="30"/>
          <w:cs/>
        </w:rPr>
        <w:t xml:space="preserve"> ล้าน</w:t>
      </w:r>
      <w:r w:rsidRPr="0031137A">
        <w:rPr>
          <w:rFonts w:ascii="Angsana New" w:hAnsi="Angsana New" w:hint="cs"/>
          <w:sz w:val="30"/>
          <w:szCs w:val="30"/>
          <w:cs/>
        </w:rPr>
        <w:t>บาท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r w:rsidR="003177B4" w:rsidRPr="0031137A">
        <w:rPr>
          <w:rFonts w:ascii="Angsana New" w:hAnsi="Angsana New"/>
          <w:sz w:val="30"/>
          <w:szCs w:val="30"/>
          <w:cs/>
        </w:rPr>
        <w:t>บริษัทพิจารณาแล้วเห็นว่ามีความไม่แน่นอนอย่างมากที่บริษัท จะต้องจ่ายเงินค่าเสียหายดังกล่าว</w:t>
      </w:r>
      <w:r w:rsidR="003177B4"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ปัจจุบันโจทก์ถูกฟ้องล้มละลาย ศาลมีคำสั่งเรียกเจ้าพนักงานพิทักษ์ทรัพย์เข้ามาดำเนินคดีแทน</w:t>
      </w:r>
    </w:p>
    <w:p w:rsidR="006F5CCE" w:rsidRPr="0031137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31137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31137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31137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31137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40"/>
    <w:p w:rsidR="00D51EDC" w:rsidRPr="0031137A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1</w:t>
      </w:r>
      <w:r w:rsidR="00D51EDC" w:rsidRPr="0031137A">
        <w:rPr>
          <w:rFonts w:ascii="Angsana New" w:hAnsi="Angsana New"/>
          <w:b/>
          <w:bCs/>
          <w:sz w:val="30"/>
          <w:szCs w:val="30"/>
        </w:rPr>
        <w:tab/>
      </w:r>
      <w:r w:rsidR="00D51EDC" w:rsidRPr="0031137A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31137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31137A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ab/>
      </w:r>
      <w:r w:rsidRPr="0031137A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ต้นทุนทางการเงินสำหรับงวดสามเดือนสิ้นสุดวันที่ </w:t>
      </w:r>
      <w:r w:rsidR="008720E6" w:rsidRPr="0031137A">
        <w:rPr>
          <w:rFonts w:ascii="Angsana New" w:hAnsi="Angsana New"/>
          <w:sz w:val="30"/>
          <w:szCs w:val="30"/>
        </w:rPr>
        <w:t>3</w:t>
      </w:r>
      <w:r w:rsidR="008720E6" w:rsidRPr="0031137A">
        <w:rPr>
          <w:rFonts w:ascii="Angsana New" w:hAnsi="Angsana New"/>
          <w:bCs/>
          <w:sz w:val="30"/>
          <w:szCs w:val="30"/>
        </w:rPr>
        <w:t>1</w:t>
      </w:r>
      <w:r w:rsidR="008720E6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720E6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31137A">
        <w:rPr>
          <w:rFonts w:ascii="Angsana New" w:hAnsi="Angsana New"/>
          <w:sz w:val="30"/>
          <w:szCs w:val="30"/>
        </w:rPr>
        <w:t>2565</w:t>
      </w:r>
      <w:r w:rsidR="008720E6" w:rsidRPr="0031137A">
        <w:rPr>
          <w:rFonts w:ascii="Angsana New" w:hAnsi="Angsana New"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sz w:val="30"/>
          <w:szCs w:val="30"/>
          <w:cs/>
        </w:rPr>
        <w:t>และ</w:t>
      </w:r>
      <w:r w:rsidRPr="0031137A">
        <w:rPr>
          <w:rFonts w:ascii="Angsana New" w:hAnsi="Angsana New"/>
          <w:sz w:val="30"/>
          <w:szCs w:val="30"/>
        </w:rPr>
        <w:t xml:space="preserve"> 256</w:t>
      </w:r>
      <w:r w:rsidR="008720E6" w:rsidRPr="0031137A">
        <w:rPr>
          <w:rFonts w:ascii="Angsana New" w:hAnsi="Angsana New"/>
          <w:sz w:val="30"/>
          <w:szCs w:val="30"/>
        </w:rPr>
        <w:t>4</w:t>
      </w:r>
      <w:r w:rsidRPr="0031137A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473E52" w:rsidRPr="0031137A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p w:rsidR="00E9339F" w:rsidRPr="0031137A" w:rsidRDefault="00E9339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31137A" w:rsidTr="00325551">
        <w:trPr>
          <w:cantSplit/>
        </w:trPr>
        <w:tc>
          <w:tcPr>
            <w:tcW w:w="306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AB78CC" w:rsidRPr="0031137A" w:rsidRDefault="00AB78CC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AB78CC" w:rsidRPr="0031137A" w:rsidRDefault="00AB78CC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325551">
        <w:trPr>
          <w:cantSplit/>
        </w:trPr>
        <w:tc>
          <w:tcPr>
            <w:tcW w:w="3060" w:type="dxa"/>
          </w:tcPr>
          <w:p w:rsidR="00E9339F" w:rsidRPr="0031137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1" w:name="_Hlk47361344"/>
          </w:p>
        </w:tc>
        <w:tc>
          <w:tcPr>
            <w:tcW w:w="990" w:type="dxa"/>
          </w:tcPr>
          <w:p w:rsidR="00E9339F" w:rsidRPr="0031137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31137A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6F3F03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F3F03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E9339F" w:rsidRPr="0031137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31137A" w:rsidRDefault="001C5978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002B9" w:rsidRPr="0031137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6F3F03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F3F03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31137A" w:rsidRPr="0031137A" w:rsidTr="00325551">
        <w:trPr>
          <w:cantSplit/>
        </w:trPr>
        <w:tc>
          <w:tcPr>
            <w:tcW w:w="3060" w:type="dxa"/>
          </w:tcPr>
          <w:p w:rsidR="00325551" w:rsidRPr="0031137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31137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31137A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325551" w:rsidRPr="0031137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31137A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31137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325551" w:rsidRPr="0031137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31137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3113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325551" w:rsidRPr="0031137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31137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31137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bookmarkEnd w:id="41"/>
    <w:p w:rsidR="003A797F" w:rsidRPr="0031137A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31137A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31137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31137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31137A" w:rsidTr="003D4D0F">
        <w:trPr>
          <w:cantSplit/>
        </w:trPr>
        <w:tc>
          <w:tcPr>
            <w:tcW w:w="3060" w:type="dxa"/>
          </w:tcPr>
          <w:p w:rsidR="006326EF" w:rsidRPr="0031137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31137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31137A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31137A" w:rsidTr="003D4D0F">
        <w:trPr>
          <w:cantSplit/>
        </w:trPr>
        <w:tc>
          <w:tcPr>
            <w:tcW w:w="306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AB78CC" w:rsidRPr="0031137A" w:rsidRDefault="00AB78CC" w:rsidP="00AB78C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93E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93E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</w:tr>
      <w:tr w:rsidR="0031137A" w:rsidRPr="0031137A" w:rsidTr="00662655">
        <w:trPr>
          <w:cantSplit/>
        </w:trPr>
        <w:tc>
          <w:tcPr>
            <w:tcW w:w="306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31137A" w:rsidRPr="0031137A" w:rsidTr="00662655">
        <w:trPr>
          <w:cantSplit/>
        </w:trPr>
        <w:tc>
          <w:tcPr>
            <w:tcW w:w="306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AB78CC" w:rsidRPr="0031137A" w:rsidRDefault="00AB78CC" w:rsidP="00AB78C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3,636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5,382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3,636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5,382</w:t>
            </w:r>
          </w:p>
        </w:tc>
      </w:tr>
      <w:tr w:rsidR="0031137A" w:rsidRPr="0031137A" w:rsidTr="00662655">
        <w:trPr>
          <w:cantSplit/>
        </w:trPr>
        <w:tc>
          <w:tcPr>
            <w:tcW w:w="306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AB78CC" w:rsidRPr="0031137A" w:rsidRDefault="00AB78CC" w:rsidP="00AB78C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AB78CC" w:rsidRPr="0031137A" w:rsidTr="00EF6A17">
        <w:trPr>
          <w:cantSplit/>
        </w:trPr>
        <w:tc>
          <w:tcPr>
            <w:tcW w:w="306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AB78CC" w:rsidRPr="0031137A" w:rsidRDefault="00AB78CC" w:rsidP="00AB78C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3,998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5,879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78CC" w:rsidRPr="0031137A" w:rsidRDefault="003C693E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3,987</w:t>
            </w:r>
          </w:p>
        </w:tc>
        <w:tc>
          <w:tcPr>
            <w:tcW w:w="270" w:type="dxa"/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B78CC" w:rsidRPr="0031137A" w:rsidRDefault="00AB78CC" w:rsidP="00AB78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5,879</w:t>
            </w:r>
          </w:p>
        </w:tc>
      </w:tr>
    </w:tbl>
    <w:p w:rsidR="00C659E1" w:rsidRPr="0031137A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555C2" w:rsidRPr="0031137A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>2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2</w:t>
      </w:r>
      <w:r w:rsidR="00507A0C" w:rsidRPr="0031137A">
        <w:rPr>
          <w:rFonts w:ascii="Angsana New" w:hAnsi="Angsana New"/>
          <w:b/>
          <w:bCs/>
          <w:sz w:val="30"/>
          <w:szCs w:val="30"/>
        </w:rPr>
        <w:tab/>
      </w:r>
      <w:r w:rsidR="00507A0C" w:rsidRPr="0031137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31137A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ab/>
      </w:r>
      <w:r w:rsidRPr="0031137A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31137A">
        <w:rPr>
          <w:rFonts w:ascii="Angsana New" w:hAnsi="Angsana New" w:hint="cs"/>
          <w:b/>
          <w:sz w:val="30"/>
          <w:szCs w:val="30"/>
          <w:cs/>
        </w:rPr>
        <w:t>ที่</w:t>
      </w:r>
      <w:r w:rsidRPr="0031137A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31137A">
        <w:rPr>
          <w:rFonts w:ascii="Angsana New" w:hAnsi="Angsana New"/>
          <w:b/>
          <w:sz w:val="30"/>
          <w:szCs w:val="30"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 xml:space="preserve">สำหรับงวดสามเดือนสิ้นสุดวันที่ </w:t>
      </w:r>
      <w:r w:rsidR="0028593D" w:rsidRPr="0031137A">
        <w:rPr>
          <w:rFonts w:ascii="Angsana New" w:hAnsi="Angsana New"/>
          <w:sz w:val="30"/>
          <w:szCs w:val="30"/>
        </w:rPr>
        <w:t xml:space="preserve">31 </w:t>
      </w:r>
      <w:r w:rsidR="0028593D" w:rsidRPr="003113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1137A">
        <w:rPr>
          <w:rFonts w:ascii="Angsana New" w:hAnsi="Angsana New"/>
          <w:bCs/>
          <w:sz w:val="30"/>
          <w:szCs w:val="30"/>
        </w:rPr>
        <w:t>256</w:t>
      </w:r>
      <w:r w:rsidR="0028593D" w:rsidRPr="0031137A">
        <w:rPr>
          <w:rFonts w:ascii="Angsana New" w:hAnsi="Angsana New"/>
          <w:bCs/>
          <w:sz w:val="30"/>
          <w:szCs w:val="30"/>
        </w:rPr>
        <w:t>5</w:t>
      </w:r>
      <w:r w:rsidRPr="0031137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31137A">
        <w:rPr>
          <w:rFonts w:ascii="Angsana New" w:hAnsi="Angsana New"/>
          <w:bCs/>
          <w:sz w:val="30"/>
          <w:szCs w:val="30"/>
        </w:rPr>
        <w:t>256</w:t>
      </w:r>
      <w:r w:rsidR="0028593D" w:rsidRPr="0031137A">
        <w:rPr>
          <w:rFonts w:ascii="Angsana New" w:hAnsi="Angsana New"/>
          <w:bCs/>
          <w:sz w:val="30"/>
          <w:szCs w:val="30"/>
        </w:rPr>
        <w:t>4</w:t>
      </w:r>
      <w:r w:rsidRPr="0031137A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F654F1" w:rsidRPr="0031137A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1137A">
        <w:rPr>
          <w:rFonts w:ascii="Angsana New" w:hAnsi="Angsana New"/>
          <w:b/>
          <w:bCs/>
          <w:sz w:val="30"/>
          <w:szCs w:val="30"/>
        </w:rPr>
        <w:tab/>
      </w:r>
      <w:r w:rsidRPr="0031137A">
        <w:rPr>
          <w:rFonts w:ascii="Angsana New" w:hAnsi="Angsana New"/>
          <w:b/>
          <w:bCs/>
          <w:sz w:val="30"/>
          <w:szCs w:val="30"/>
        </w:rPr>
        <w:tab/>
      </w:r>
      <w:r w:rsidR="00F654F1" w:rsidRPr="0031137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31137A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31137A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="00F32A8E" w:rsidRPr="0031137A">
        <w:rPr>
          <w:rFonts w:ascii="Angsana New" w:hAnsi="Angsana New"/>
          <w:bCs/>
          <w:i/>
          <w:iCs/>
          <w:sz w:val="30"/>
          <w:szCs w:val="30"/>
        </w:rPr>
        <w:t xml:space="preserve">                                     </w:t>
      </w:r>
      <w:r w:rsidR="00F32A8E" w:rsidRPr="0031137A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    </w:t>
      </w:r>
      <w:r w:rsidR="00996484" w:rsidRPr="0031137A">
        <w:rPr>
          <w:rFonts w:ascii="Angsana New" w:hAnsi="Angsana New"/>
          <w:bCs/>
          <w:i/>
          <w:i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634E4" w:rsidRPr="0031137A" w:rsidTr="00581E0E">
        <w:trPr>
          <w:cantSplit/>
        </w:trPr>
        <w:tc>
          <w:tcPr>
            <w:tcW w:w="3060" w:type="dxa"/>
          </w:tcPr>
          <w:p w:rsidR="006634E4" w:rsidRPr="0031137A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634E4" w:rsidRPr="0031137A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634E4" w:rsidRPr="0031137A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34E4" w:rsidRPr="0031137A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6634E4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 w:hint="cs"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6634E4" w:rsidRPr="0031137A" w:rsidRDefault="006634E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581E0E">
        <w:trPr>
          <w:cantSplit/>
        </w:trPr>
        <w:tc>
          <w:tcPr>
            <w:tcW w:w="306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2" w:name="_Hlk47362680"/>
          </w:p>
        </w:tc>
        <w:tc>
          <w:tcPr>
            <w:tcW w:w="99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16560" w:rsidRPr="0031137A" w:rsidRDefault="0099648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916560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="006F3F03"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F3F03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31137A" w:rsidRPr="0031137A" w:rsidTr="009A088C">
        <w:trPr>
          <w:cantSplit/>
        </w:trPr>
        <w:tc>
          <w:tcPr>
            <w:tcW w:w="306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31137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bookmarkEnd w:id="42"/>
    <w:p w:rsidR="000F1FE7" w:rsidRPr="0031137A" w:rsidRDefault="000F1FE7" w:rsidP="000F1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="00F44A04" w:rsidRPr="0031137A">
        <w:rPr>
          <w:rFonts w:ascii="Angsana New" w:hAnsi="Angsana New"/>
          <w:b/>
          <w:bCs/>
          <w:sz w:val="30"/>
          <w:szCs w:val="30"/>
        </w:rPr>
        <w:t xml:space="preserve">             </w:t>
      </w:r>
      <w:r w:rsidR="00996484" w:rsidRPr="0031137A">
        <w:rPr>
          <w:rFonts w:ascii="Angsana New" w:hAnsi="Angsana New"/>
          <w:b/>
          <w:bCs/>
          <w:sz w:val="30"/>
          <w:szCs w:val="30"/>
        </w:rPr>
        <w:t xml:space="preserve">                                 </w:t>
      </w:r>
      <w:r w:rsidRPr="0031137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31137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31137A" w:rsidTr="009A088C">
        <w:trPr>
          <w:cantSplit/>
        </w:trPr>
        <w:tc>
          <w:tcPr>
            <w:tcW w:w="3060" w:type="dxa"/>
          </w:tcPr>
          <w:p w:rsidR="000F1FE7" w:rsidRPr="0031137A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0F1FE7" w:rsidRPr="0031137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31137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31137A" w:rsidTr="00B2649E">
        <w:trPr>
          <w:cantSplit/>
        </w:trPr>
        <w:tc>
          <w:tcPr>
            <w:tcW w:w="306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</w:t>
            </w:r>
            <w:r w:rsidR="00D65EFD" w:rsidRPr="0031137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F836FA" w:rsidRPr="0031137A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996484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4,690</w:t>
            </w: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31137A" w:rsidRDefault="00CB3E4C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</w:tr>
      <w:tr w:rsidR="0031137A" w:rsidRPr="0031137A" w:rsidTr="006634E4">
        <w:trPr>
          <w:cantSplit/>
          <w:trHeight w:hRule="exact" w:val="227"/>
        </w:trPr>
        <w:tc>
          <w:tcPr>
            <w:tcW w:w="306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581E0E">
        <w:trPr>
          <w:cantSplit/>
        </w:trPr>
        <w:tc>
          <w:tcPr>
            <w:tcW w:w="306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F836FA" w:rsidRPr="0031137A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996484">
        <w:trPr>
          <w:cantSplit/>
        </w:trPr>
        <w:tc>
          <w:tcPr>
            <w:tcW w:w="306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F836FA" w:rsidRPr="0031137A" w:rsidRDefault="00F836FA" w:rsidP="00700FB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700FB9" w:rsidRPr="0031137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</w:t>
            </w:r>
            <w:r w:rsidR="00996484" w:rsidRPr="0031137A">
              <w:rPr>
                <w:rFonts w:ascii="Angsana New" w:hAnsi="Angsana New"/>
                <w:sz w:val="30"/>
                <w:szCs w:val="30"/>
              </w:rPr>
              <w:t>579</w:t>
            </w:r>
            <w:r w:rsidRPr="003113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36FA" w:rsidRPr="0031137A" w:rsidRDefault="00CB3E4C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(371)</w:t>
            </w:r>
          </w:p>
        </w:tc>
      </w:tr>
      <w:tr w:rsidR="0031137A" w:rsidRPr="0031137A" w:rsidTr="00996484">
        <w:trPr>
          <w:cantSplit/>
        </w:trPr>
        <w:tc>
          <w:tcPr>
            <w:tcW w:w="306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F836FA" w:rsidRPr="0031137A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836FA" w:rsidRPr="0031137A" w:rsidRDefault="00F836FA" w:rsidP="002A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31137A" w:rsidRDefault="00996484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4,111</w:t>
            </w:r>
          </w:p>
        </w:tc>
        <w:tc>
          <w:tcPr>
            <w:tcW w:w="270" w:type="dxa"/>
          </w:tcPr>
          <w:p w:rsidR="00F836FA" w:rsidRPr="0031137A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31137A" w:rsidRDefault="00CB3E4C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6,177</w:t>
            </w:r>
          </w:p>
        </w:tc>
      </w:tr>
    </w:tbl>
    <w:p w:rsidR="001E4C4D" w:rsidRPr="0031137A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3</w:t>
      </w:r>
      <w:r w:rsidR="005028DE" w:rsidRPr="0031137A">
        <w:rPr>
          <w:rFonts w:ascii="Angsana New" w:hAnsi="Angsana New"/>
          <w:b/>
          <w:bCs/>
          <w:sz w:val="30"/>
          <w:szCs w:val="30"/>
        </w:rPr>
        <w:tab/>
      </w:r>
      <w:r w:rsidR="001E4C4D" w:rsidRPr="0031137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31137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31137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1137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31137A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31137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2F6CA0" w:rsidRPr="0031137A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1137A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31137A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31137A">
        <w:rPr>
          <w:rFonts w:ascii="Angsana New" w:hAnsi="Angsana New" w:hint="cs"/>
          <w:sz w:val="30"/>
          <w:szCs w:val="30"/>
          <w:cs/>
        </w:rPr>
        <w:t>งวด</w:t>
      </w:r>
      <w:r w:rsidR="00F44A04" w:rsidRPr="0031137A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="006F3F03" w:rsidRPr="0031137A">
        <w:rPr>
          <w:rFonts w:ascii="Angsana New" w:hAnsi="Angsana New"/>
          <w:sz w:val="30"/>
          <w:szCs w:val="30"/>
        </w:rPr>
        <w:t>3</w:t>
      </w:r>
      <w:r w:rsidR="006F3F03" w:rsidRPr="0031137A">
        <w:rPr>
          <w:rFonts w:ascii="Angsana New" w:hAnsi="Angsana New"/>
          <w:bCs/>
          <w:sz w:val="30"/>
          <w:szCs w:val="30"/>
        </w:rPr>
        <w:t>1</w:t>
      </w:r>
      <w:r w:rsidR="006F3F03" w:rsidRPr="0031137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6F3F03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F3F03" w:rsidRPr="0031137A">
        <w:rPr>
          <w:rFonts w:ascii="Angsana New" w:hAnsi="Angsana New"/>
          <w:sz w:val="30"/>
          <w:szCs w:val="30"/>
        </w:rPr>
        <w:t>2565</w:t>
      </w:r>
      <w:r w:rsidR="006F3F03" w:rsidRPr="0031137A">
        <w:rPr>
          <w:rFonts w:ascii="Angsana New" w:hAnsi="Angsana New"/>
          <w:sz w:val="30"/>
          <w:szCs w:val="30"/>
          <w:cs/>
        </w:rPr>
        <w:t xml:space="preserve"> </w:t>
      </w:r>
      <w:r w:rsidR="00F44A04" w:rsidRPr="0031137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31137A">
        <w:rPr>
          <w:rFonts w:ascii="Angsana New" w:hAnsi="Angsana New"/>
          <w:bCs/>
          <w:sz w:val="30"/>
          <w:szCs w:val="30"/>
        </w:rPr>
        <w:t>256</w:t>
      </w:r>
      <w:r w:rsidR="006F3F03" w:rsidRPr="0031137A">
        <w:rPr>
          <w:rFonts w:ascii="Angsana New" w:hAnsi="Angsana New"/>
          <w:bCs/>
          <w:sz w:val="30"/>
          <w:szCs w:val="30"/>
        </w:rPr>
        <w:t>4</w:t>
      </w:r>
      <w:r w:rsidR="00F44A04" w:rsidRPr="0031137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31137A">
        <w:rPr>
          <w:rFonts w:ascii="Angsana New" w:hAnsi="Angsana New" w:hint="cs"/>
          <w:sz w:val="30"/>
          <w:szCs w:val="30"/>
          <w:cs/>
        </w:rPr>
        <w:t>สำหรับงวด</w:t>
      </w:r>
      <w:r w:rsidRPr="0031137A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31137A">
        <w:rPr>
          <w:rFonts w:ascii="Angsana New" w:hAnsi="Angsana New"/>
          <w:sz w:val="30"/>
          <w:szCs w:val="30"/>
          <w:cs/>
        </w:rPr>
        <w:t>ของผู้ถือหุ้น</w:t>
      </w:r>
      <w:r w:rsidRPr="0031137A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31137A">
        <w:rPr>
          <w:rFonts w:ascii="Angsana New" w:hAnsi="Angsana New"/>
          <w:sz w:val="30"/>
          <w:szCs w:val="30"/>
          <w:cs/>
        </w:rPr>
        <w:t>และ</w:t>
      </w:r>
      <w:r w:rsidRPr="0031137A">
        <w:rPr>
          <w:rFonts w:ascii="Angsana New" w:hAnsi="Angsana New" w:hint="cs"/>
          <w:sz w:val="30"/>
          <w:szCs w:val="30"/>
          <w:cs/>
        </w:rPr>
        <w:t>จำนวน</w:t>
      </w:r>
      <w:r w:rsidRPr="0031137A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31137A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31137A" w:rsidTr="00F76FA5">
        <w:trPr>
          <w:cantSplit/>
        </w:trPr>
        <w:tc>
          <w:tcPr>
            <w:tcW w:w="3060" w:type="dxa"/>
          </w:tcPr>
          <w:p w:rsidR="002F6CA0" w:rsidRPr="0031137A" w:rsidRDefault="002F6CA0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8"/>
          </w:tcPr>
          <w:p w:rsidR="002F6CA0" w:rsidRPr="0031137A" w:rsidRDefault="002F6CA0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137A" w:rsidRPr="0031137A" w:rsidTr="009A088C">
        <w:trPr>
          <w:cantSplit/>
        </w:trPr>
        <w:tc>
          <w:tcPr>
            <w:tcW w:w="306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AB78CC" w:rsidRPr="0031137A" w:rsidRDefault="00AB78CC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31137A" w:rsidTr="009A088C">
        <w:trPr>
          <w:cantSplit/>
        </w:trPr>
        <w:tc>
          <w:tcPr>
            <w:tcW w:w="3060" w:type="dxa"/>
          </w:tcPr>
          <w:p w:rsidR="0087650D" w:rsidRPr="0031137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31137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31137A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638FD"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="00A638FD"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87650D" w:rsidRPr="0031137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31137A" w:rsidRDefault="00A638F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A7A25" w:rsidRPr="0031137A" w:rsidTr="00581E0E">
        <w:trPr>
          <w:cantSplit/>
        </w:trPr>
        <w:tc>
          <w:tcPr>
            <w:tcW w:w="306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311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7A25" w:rsidRPr="0031137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87650D" w:rsidRPr="0031137A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31137A" w:rsidTr="00104538">
        <w:trPr>
          <w:cantSplit/>
        </w:trPr>
        <w:tc>
          <w:tcPr>
            <w:tcW w:w="3690" w:type="dxa"/>
          </w:tcPr>
          <w:p w:rsidR="00C73741" w:rsidRPr="0031137A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31137A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31137A" w:rsidTr="00AA7A25">
        <w:trPr>
          <w:cantSplit/>
        </w:trPr>
        <w:tc>
          <w:tcPr>
            <w:tcW w:w="3690" w:type="dxa"/>
          </w:tcPr>
          <w:p w:rsidR="00A638FD" w:rsidRPr="0031137A" w:rsidRDefault="00A638FD" w:rsidP="00A638F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A638FD" w:rsidRPr="0031137A" w:rsidRDefault="00A638FD" w:rsidP="00A638FD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22,958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32,893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22,874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32,893</w:t>
            </w:r>
          </w:p>
        </w:tc>
      </w:tr>
      <w:tr w:rsidR="0031137A" w:rsidRPr="0031137A" w:rsidTr="0099502B">
        <w:trPr>
          <w:cantSplit/>
          <w:trHeight w:val="287"/>
        </w:trPr>
        <w:tc>
          <w:tcPr>
            <w:tcW w:w="3690" w:type="dxa"/>
            <w:vAlign w:val="bottom"/>
          </w:tcPr>
          <w:p w:rsidR="00A638FD" w:rsidRPr="0031137A" w:rsidRDefault="00A638FD" w:rsidP="00A638FD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A638FD" w:rsidRPr="0031137A" w:rsidRDefault="00A638FD" w:rsidP="00A638F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A638FD" w:rsidRPr="0031137A" w:rsidRDefault="00A638FD" w:rsidP="00A638F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A638FD" w:rsidRPr="0031137A" w:rsidTr="0099502B">
        <w:trPr>
          <w:cantSplit/>
        </w:trPr>
        <w:tc>
          <w:tcPr>
            <w:tcW w:w="3690" w:type="dxa"/>
            <w:vAlign w:val="bottom"/>
          </w:tcPr>
          <w:p w:rsidR="00A638FD" w:rsidRPr="0031137A" w:rsidRDefault="00A638FD" w:rsidP="00A638FD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13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137A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A638FD" w:rsidRPr="0031137A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A638FD" w:rsidRPr="0031137A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638FD" w:rsidRPr="0031137A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:rsidR="00C659E1" w:rsidRPr="0031137A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81E0E" w:rsidRPr="0031137A" w:rsidRDefault="00581E0E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t>2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4</w:t>
      </w:r>
      <w:r w:rsidRPr="0031137A">
        <w:rPr>
          <w:rFonts w:ascii="Angsana New" w:hAnsi="Angsana New"/>
          <w:b/>
          <w:bCs/>
          <w:sz w:val="30"/>
          <w:szCs w:val="30"/>
        </w:rPr>
        <w:t xml:space="preserve">      </w:t>
      </w:r>
      <w:r w:rsidRPr="0031137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5D5312" w:rsidRPr="0031137A" w:rsidRDefault="00FD5373" w:rsidP="00CC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31137A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2565 ประชุมเมื่อวันที่ 22 เมษายน 2565</w:t>
      </w:r>
      <w:r w:rsidRPr="0031137A">
        <w:rPr>
          <w:rFonts w:ascii="Angsana New" w:hAnsi="Angsana New" w:hint="cs"/>
          <w:sz w:val="30"/>
          <w:szCs w:val="30"/>
          <w:cs/>
        </w:rPr>
        <w:t xml:space="preserve"> </w:t>
      </w:r>
      <w:r w:rsidRPr="0031137A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2564 ให้แก่ผู้ถือหุ้นในอัตราหุ้นละ 0.05 บาท  รวมเป็นเงินทั้งสิ้น  </w:t>
      </w:r>
      <w:r w:rsidRPr="0031137A">
        <w:rPr>
          <w:rFonts w:asciiTheme="majorBidi" w:hAnsiTheme="majorBidi" w:cstheme="majorBidi"/>
          <w:sz w:val="30"/>
          <w:szCs w:val="30"/>
          <w:cs/>
        </w:rPr>
        <w:t>36</w:t>
      </w:r>
      <w:r w:rsidR="00CC186C" w:rsidRPr="0031137A">
        <w:rPr>
          <w:rFonts w:asciiTheme="majorBidi" w:hAnsiTheme="majorBidi" w:cstheme="majorBidi"/>
          <w:sz w:val="30"/>
          <w:szCs w:val="30"/>
        </w:rPr>
        <w:t>.25</w:t>
      </w:r>
      <w:r w:rsidRPr="0031137A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CC186C" w:rsidRPr="0031137A">
        <w:rPr>
          <w:rFonts w:ascii="Angsana New" w:hAnsi="Angsana New" w:hint="cs"/>
          <w:sz w:val="30"/>
          <w:szCs w:val="30"/>
          <w:cs/>
        </w:rPr>
        <w:t>ล้าน</w:t>
      </w:r>
      <w:r w:rsidRPr="0031137A">
        <w:rPr>
          <w:rFonts w:ascii="Angsana New" w:hAnsi="Angsana New"/>
          <w:sz w:val="30"/>
          <w:szCs w:val="30"/>
          <w:cs/>
        </w:rPr>
        <w:t>บาท  หรือคิดเป็นร้อยละ</w:t>
      </w:r>
      <w:proofErr w:type="gramEnd"/>
      <w:r w:rsidRPr="0031137A">
        <w:rPr>
          <w:rFonts w:ascii="Angsana New" w:hAnsi="Angsana New"/>
          <w:sz w:val="30"/>
          <w:szCs w:val="30"/>
          <w:cs/>
        </w:rPr>
        <w:t xml:space="preserve"> 40.29 ของกำไรสุทธิ โดยกำหนดจ่ายเงินปันผลในวันที่ 20 พฤษภาคม 2565 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31137A">
        <w:rPr>
          <w:rFonts w:ascii="Angsana New" w:hAnsi="Angsana New"/>
          <w:sz w:val="30"/>
          <w:szCs w:val="30"/>
        </w:rPr>
        <w:t>Record Date</w:t>
      </w:r>
      <w:r w:rsidRPr="0031137A">
        <w:rPr>
          <w:rFonts w:ascii="Angsana New" w:hAnsi="Angsana New"/>
          <w:sz w:val="30"/>
          <w:szCs w:val="30"/>
          <w:cs/>
        </w:rPr>
        <w:t xml:space="preserve">) วันที่ 15 มีนาคม 2565  </w:t>
      </w:r>
    </w:p>
    <w:p w:rsidR="008C3AF2" w:rsidRPr="0031137A" w:rsidRDefault="008C3AF2" w:rsidP="000C2942">
      <w:pPr>
        <w:rPr>
          <w:rFonts w:ascii="Angsana New" w:hAnsi="Angsana New"/>
          <w:b/>
          <w:bCs/>
          <w:sz w:val="30"/>
          <w:szCs w:val="30"/>
        </w:rPr>
      </w:pPr>
    </w:p>
    <w:p w:rsidR="008C3AF2" w:rsidRPr="0031137A" w:rsidRDefault="008C3AF2" w:rsidP="000C2942">
      <w:pPr>
        <w:rPr>
          <w:rFonts w:ascii="Angsana New" w:hAnsi="Angsana New"/>
          <w:b/>
          <w:bCs/>
          <w:sz w:val="30"/>
          <w:szCs w:val="30"/>
        </w:rPr>
      </w:pPr>
    </w:p>
    <w:p w:rsidR="008C3AF2" w:rsidRDefault="008C3AF2" w:rsidP="000C2942">
      <w:pPr>
        <w:rPr>
          <w:rFonts w:ascii="Angsana New" w:hAnsi="Angsana New"/>
          <w:b/>
          <w:bCs/>
          <w:sz w:val="30"/>
          <w:szCs w:val="30"/>
        </w:rPr>
      </w:pPr>
    </w:p>
    <w:p w:rsidR="008E10E7" w:rsidRDefault="008E10E7" w:rsidP="000C2942">
      <w:pPr>
        <w:rPr>
          <w:rFonts w:ascii="Angsana New" w:hAnsi="Angsana New"/>
          <w:b/>
          <w:bCs/>
          <w:sz w:val="30"/>
          <w:szCs w:val="30"/>
        </w:rPr>
      </w:pPr>
    </w:p>
    <w:p w:rsidR="008E10E7" w:rsidRPr="0031137A" w:rsidRDefault="008E10E7" w:rsidP="000C2942">
      <w:pPr>
        <w:rPr>
          <w:rFonts w:ascii="Angsana New" w:hAnsi="Angsana New"/>
          <w:b/>
          <w:bCs/>
          <w:sz w:val="30"/>
          <w:szCs w:val="30"/>
        </w:rPr>
      </w:pPr>
    </w:p>
    <w:p w:rsidR="008C3AF2" w:rsidRPr="0031137A" w:rsidRDefault="008C3AF2" w:rsidP="000C2942">
      <w:pPr>
        <w:rPr>
          <w:rFonts w:ascii="Angsana New" w:hAnsi="Angsana New"/>
          <w:b/>
          <w:bCs/>
          <w:sz w:val="30"/>
          <w:szCs w:val="30"/>
        </w:rPr>
      </w:pPr>
    </w:p>
    <w:p w:rsidR="00CB3E4C" w:rsidRPr="0031137A" w:rsidRDefault="00CB3E4C" w:rsidP="000C2942">
      <w:pPr>
        <w:rPr>
          <w:rFonts w:ascii="Angsana New" w:hAnsi="Angsana New"/>
          <w:b/>
          <w:bCs/>
          <w:sz w:val="30"/>
          <w:szCs w:val="30"/>
        </w:rPr>
      </w:pPr>
    </w:p>
    <w:p w:rsidR="00507A0C" w:rsidRPr="0031137A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31137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31137A">
        <w:rPr>
          <w:rFonts w:ascii="Angsana New" w:hAnsi="Angsana New"/>
          <w:b/>
          <w:bCs/>
          <w:sz w:val="30"/>
          <w:szCs w:val="30"/>
        </w:rPr>
        <w:t>5</w:t>
      </w:r>
      <w:r w:rsidR="00CF4C39" w:rsidRPr="0031137A">
        <w:rPr>
          <w:rFonts w:ascii="Angsana New" w:hAnsi="Angsana New"/>
          <w:b/>
          <w:bCs/>
          <w:sz w:val="30"/>
          <w:szCs w:val="30"/>
        </w:rPr>
        <w:tab/>
      </w:r>
      <w:r w:rsidR="000C2942" w:rsidRPr="0031137A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31137A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31137A" w:rsidRPr="0031137A" w:rsidTr="00F76FA5">
        <w:trPr>
          <w:tblHeader/>
        </w:trPr>
        <w:tc>
          <w:tcPr>
            <w:tcW w:w="5490" w:type="dxa"/>
          </w:tcPr>
          <w:p w:rsidR="00841C3B" w:rsidRPr="0031137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841C3B" w:rsidRPr="0031137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841C3B" w:rsidRPr="0031137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31137A" w:rsidRPr="0031137A" w:rsidTr="004658D3">
        <w:trPr>
          <w:tblHeader/>
        </w:trPr>
        <w:tc>
          <w:tcPr>
            <w:tcW w:w="549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31137A" w:rsidRDefault="006F3F03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</w:t>
            </w:r>
            <w:r w:rsidRPr="003113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31137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/>
                <w:sz w:val="30"/>
                <w:szCs w:val="30"/>
              </w:rPr>
              <w:t>2565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31137A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31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1137A">
              <w:rPr>
                <w:rFonts w:ascii="Angsana New" w:hAnsi="Angsana New"/>
                <w:sz w:val="30"/>
                <w:szCs w:val="30"/>
              </w:rPr>
              <w:t>256</w:t>
            </w:r>
            <w:r w:rsidR="006F3F03" w:rsidRPr="003113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31137A" w:rsidTr="004658D3">
        <w:trPr>
          <w:tblHeader/>
        </w:trPr>
        <w:tc>
          <w:tcPr>
            <w:tcW w:w="549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113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31137A" w:rsidTr="004658D3">
        <w:tc>
          <w:tcPr>
            <w:tcW w:w="549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31137A" w:rsidTr="004658D3">
        <w:tc>
          <w:tcPr>
            <w:tcW w:w="549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31137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C60E82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14,839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8,222</w:t>
            </w:r>
          </w:p>
        </w:tc>
      </w:tr>
      <w:tr w:rsidR="0031137A" w:rsidRPr="0031137A" w:rsidTr="00C60E82">
        <w:tc>
          <w:tcPr>
            <w:tcW w:w="5490" w:type="dxa"/>
            <w:tcBorders>
              <w:top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31137A" w:rsidTr="00C60E82">
        <w:tc>
          <w:tcPr>
            <w:tcW w:w="5490" w:type="dxa"/>
            <w:tcBorders>
              <w:top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5,310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31137A" w:rsidRPr="0031137A" w:rsidTr="009B5F4A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31137A" w:rsidRPr="0031137A" w:rsidTr="009B5F4A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24,963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9,305</w:t>
            </w:r>
          </w:p>
        </w:tc>
      </w:tr>
      <w:tr w:rsidR="0031137A" w:rsidRPr="0031137A" w:rsidTr="00B33D5C">
        <w:tc>
          <w:tcPr>
            <w:tcW w:w="5490" w:type="dxa"/>
            <w:tcBorders>
              <w:top w:val="nil"/>
              <w:bottom w:val="nil"/>
            </w:tcBorders>
          </w:tcPr>
          <w:p w:rsidR="00E61F68" w:rsidRPr="0031137A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B33D5C">
        <w:tc>
          <w:tcPr>
            <w:tcW w:w="5490" w:type="dxa"/>
            <w:tcBorders>
              <w:top w:val="nil"/>
            </w:tcBorders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3113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3113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31137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31137A" w:rsidTr="007E643B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31137A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31137A" w:rsidRPr="0031137A" w:rsidTr="007E643B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103,340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</w:tr>
      <w:tr w:rsidR="0031137A" w:rsidRPr="0031137A" w:rsidTr="007E643B">
        <w:tc>
          <w:tcPr>
            <w:tcW w:w="5490" w:type="dxa"/>
            <w:tcBorders>
              <w:top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160,647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104,417</w:t>
            </w:r>
          </w:p>
        </w:tc>
      </w:tr>
      <w:tr w:rsidR="0031137A" w:rsidRPr="0031137A" w:rsidTr="00484065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31137A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37A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31137A" w:rsidRPr="0031137A" w:rsidTr="00484065">
        <w:tc>
          <w:tcPr>
            <w:tcW w:w="5490" w:type="dxa"/>
            <w:tcBorders>
              <w:bottom w:val="nil"/>
            </w:tcBorders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660C" w:rsidRPr="0031137A" w:rsidRDefault="0092638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269,974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31137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660C" w:rsidRPr="0031137A" w:rsidRDefault="00EE544A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37A">
              <w:rPr>
                <w:rFonts w:ascii="Angsana New" w:hAnsi="Angsana New"/>
                <w:b/>
                <w:bCs/>
                <w:sz w:val="30"/>
                <w:szCs w:val="30"/>
              </w:rPr>
              <w:t>182,482</w:t>
            </w:r>
          </w:p>
        </w:tc>
      </w:tr>
    </w:tbl>
    <w:p w:rsidR="00527133" w:rsidRPr="00B10C89" w:rsidRDefault="00527133" w:rsidP="001D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sectPr w:rsidR="00527133" w:rsidRPr="00B10C89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CC" w:rsidRDefault="009452CC">
      <w:r>
        <w:separator/>
      </w:r>
    </w:p>
  </w:endnote>
  <w:endnote w:type="continuationSeparator" w:id="0">
    <w:p w:rsidR="009452CC" w:rsidRDefault="00945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B82C31" w:rsidRDefault="00B82C31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6634E4">
          <w:rPr>
            <w:rFonts w:ascii="Angsana New" w:hAnsi="Angsana New"/>
            <w:noProof/>
            <w:sz w:val="30"/>
            <w:szCs w:val="30"/>
          </w:rPr>
          <w:t>43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82C31" w:rsidRPr="006F2C06" w:rsidRDefault="00B82C31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CC" w:rsidRDefault="009452CC">
      <w:r>
        <w:separator/>
      </w:r>
    </w:p>
  </w:footnote>
  <w:footnote w:type="continuationSeparator" w:id="0">
    <w:p w:rsidR="009452CC" w:rsidRDefault="009452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31" w:rsidRDefault="00B82C31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:rsidR="00B82C31" w:rsidRDefault="00B82C31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:rsidR="00B82C31" w:rsidRPr="000B6EC9" w:rsidRDefault="00B82C31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</w:p>
  <w:p w:rsidR="00B82C31" w:rsidRPr="00E44A1D" w:rsidRDefault="00B82C31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B82C31" w:rsidRDefault="00B82C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8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2F8E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6E0"/>
    <w:rsid w:val="000128F8"/>
    <w:rsid w:val="00012D51"/>
    <w:rsid w:val="00012FD8"/>
    <w:rsid w:val="00013D8C"/>
    <w:rsid w:val="0001474D"/>
    <w:rsid w:val="00014CF3"/>
    <w:rsid w:val="0001524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A27"/>
    <w:rsid w:val="000856BF"/>
    <w:rsid w:val="00085D29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EBA"/>
    <w:rsid w:val="00191AA0"/>
    <w:rsid w:val="00191AFF"/>
    <w:rsid w:val="00191F8D"/>
    <w:rsid w:val="00191FB9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7FE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B29"/>
    <w:rsid w:val="002032EC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17DA3"/>
    <w:rsid w:val="002201D6"/>
    <w:rsid w:val="0022092E"/>
    <w:rsid w:val="002209B8"/>
    <w:rsid w:val="00220ABA"/>
    <w:rsid w:val="00220BE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95"/>
    <w:rsid w:val="00234A81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7D1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A"/>
    <w:rsid w:val="00256C82"/>
    <w:rsid w:val="00256F7D"/>
    <w:rsid w:val="00256FFC"/>
    <w:rsid w:val="002571A0"/>
    <w:rsid w:val="002579F5"/>
    <w:rsid w:val="00257AC1"/>
    <w:rsid w:val="00257C68"/>
    <w:rsid w:val="002602E4"/>
    <w:rsid w:val="00260BAC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4739"/>
    <w:rsid w:val="00304B1D"/>
    <w:rsid w:val="00304FB3"/>
    <w:rsid w:val="0030501D"/>
    <w:rsid w:val="00305687"/>
    <w:rsid w:val="00305B6F"/>
    <w:rsid w:val="00305F21"/>
    <w:rsid w:val="00306975"/>
    <w:rsid w:val="00306A40"/>
    <w:rsid w:val="00306BD1"/>
    <w:rsid w:val="0030734A"/>
    <w:rsid w:val="0030737C"/>
    <w:rsid w:val="00307792"/>
    <w:rsid w:val="0031012D"/>
    <w:rsid w:val="00310758"/>
    <w:rsid w:val="0031137A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2C0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87C"/>
    <w:rsid w:val="003C1330"/>
    <w:rsid w:val="003C1868"/>
    <w:rsid w:val="003C1BD4"/>
    <w:rsid w:val="003C1DD5"/>
    <w:rsid w:val="003C2027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5A5"/>
    <w:rsid w:val="0041106B"/>
    <w:rsid w:val="00411654"/>
    <w:rsid w:val="004120F0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4FC3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A86"/>
    <w:rsid w:val="004209F9"/>
    <w:rsid w:val="00420A25"/>
    <w:rsid w:val="00420AB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FB"/>
    <w:rsid w:val="00447ABA"/>
    <w:rsid w:val="00447B5D"/>
    <w:rsid w:val="00447BAF"/>
    <w:rsid w:val="00447C82"/>
    <w:rsid w:val="00447D20"/>
    <w:rsid w:val="00450696"/>
    <w:rsid w:val="004507A0"/>
    <w:rsid w:val="004508CF"/>
    <w:rsid w:val="00450A5D"/>
    <w:rsid w:val="00450B39"/>
    <w:rsid w:val="00450D2D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77C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514"/>
    <w:rsid w:val="00474977"/>
    <w:rsid w:val="0047500B"/>
    <w:rsid w:val="00475124"/>
    <w:rsid w:val="00475143"/>
    <w:rsid w:val="00475D86"/>
    <w:rsid w:val="00475E69"/>
    <w:rsid w:val="00476035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6FC8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51"/>
    <w:rsid w:val="004C1CD6"/>
    <w:rsid w:val="004C2517"/>
    <w:rsid w:val="004C26FD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54F"/>
    <w:rsid w:val="005249F7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563"/>
    <w:rsid w:val="005B0BB0"/>
    <w:rsid w:val="005B1042"/>
    <w:rsid w:val="005B1147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3B6"/>
    <w:rsid w:val="00611E17"/>
    <w:rsid w:val="00612AB3"/>
    <w:rsid w:val="00612D97"/>
    <w:rsid w:val="0061354F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2522"/>
    <w:rsid w:val="00642694"/>
    <w:rsid w:val="00642C9B"/>
    <w:rsid w:val="00642DB4"/>
    <w:rsid w:val="00642E5D"/>
    <w:rsid w:val="00643030"/>
    <w:rsid w:val="00643104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A31"/>
    <w:rsid w:val="00720C53"/>
    <w:rsid w:val="007210C8"/>
    <w:rsid w:val="007217CF"/>
    <w:rsid w:val="00721860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3DBD"/>
    <w:rsid w:val="00764A68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D1C"/>
    <w:rsid w:val="007B4DA7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F84"/>
    <w:rsid w:val="007D434F"/>
    <w:rsid w:val="007D451A"/>
    <w:rsid w:val="007D4704"/>
    <w:rsid w:val="007D4E5B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672"/>
    <w:rsid w:val="007E567F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728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4"/>
    <w:rsid w:val="00856A49"/>
    <w:rsid w:val="00856B77"/>
    <w:rsid w:val="008571BB"/>
    <w:rsid w:val="008574E9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6064"/>
    <w:rsid w:val="00886073"/>
    <w:rsid w:val="00886203"/>
    <w:rsid w:val="0088620B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45D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4A"/>
    <w:rsid w:val="008D14E8"/>
    <w:rsid w:val="008D1521"/>
    <w:rsid w:val="008D1A4F"/>
    <w:rsid w:val="008D1D86"/>
    <w:rsid w:val="008D1E4D"/>
    <w:rsid w:val="008D2020"/>
    <w:rsid w:val="008D2419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3C"/>
    <w:rsid w:val="008E72FC"/>
    <w:rsid w:val="008E756D"/>
    <w:rsid w:val="008E760A"/>
    <w:rsid w:val="008E7CD7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A5D"/>
    <w:rsid w:val="00900BB9"/>
    <w:rsid w:val="00901343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7CF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3C0"/>
    <w:rsid w:val="00A358DB"/>
    <w:rsid w:val="00A36B46"/>
    <w:rsid w:val="00A36E34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366"/>
    <w:rsid w:val="00A60461"/>
    <w:rsid w:val="00A6055D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D59"/>
    <w:rsid w:val="00A73FE8"/>
    <w:rsid w:val="00A7411E"/>
    <w:rsid w:val="00A75FFE"/>
    <w:rsid w:val="00A760CB"/>
    <w:rsid w:val="00A76360"/>
    <w:rsid w:val="00A764EB"/>
    <w:rsid w:val="00A7666E"/>
    <w:rsid w:val="00A76B2E"/>
    <w:rsid w:val="00A76C55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711"/>
    <w:rsid w:val="00A847DA"/>
    <w:rsid w:val="00A84993"/>
    <w:rsid w:val="00A849AC"/>
    <w:rsid w:val="00A84E18"/>
    <w:rsid w:val="00A8562C"/>
    <w:rsid w:val="00A857D5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3D11"/>
    <w:rsid w:val="00AB3FDE"/>
    <w:rsid w:val="00AB4223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7FA"/>
    <w:rsid w:val="00AD2990"/>
    <w:rsid w:val="00AD2C4A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3BC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62AA"/>
    <w:rsid w:val="00AF6482"/>
    <w:rsid w:val="00AF67B3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5793"/>
    <w:rsid w:val="00B25BDC"/>
    <w:rsid w:val="00B25C55"/>
    <w:rsid w:val="00B2649E"/>
    <w:rsid w:val="00B26C3F"/>
    <w:rsid w:val="00B2724B"/>
    <w:rsid w:val="00B275A0"/>
    <w:rsid w:val="00B30017"/>
    <w:rsid w:val="00B306E1"/>
    <w:rsid w:val="00B310A4"/>
    <w:rsid w:val="00B31898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12C"/>
    <w:rsid w:val="00C6240A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F6B"/>
    <w:rsid w:val="00C80FA6"/>
    <w:rsid w:val="00C813B1"/>
    <w:rsid w:val="00C813C0"/>
    <w:rsid w:val="00C814A2"/>
    <w:rsid w:val="00C818AF"/>
    <w:rsid w:val="00C819A7"/>
    <w:rsid w:val="00C823E0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254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5BA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FE"/>
    <w:rsid w:val="00D50CB6"/>
    <w:rsid w:val="00D50E77"/>
    <w:rsid w:val="00D50EA3"/>
    <w:rsid w:val="00D50EFC"/>
    <w:rsid w:val="00D51020"/>
    <w:rsid w:val="00D51366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401"/>
    <w:rsid w:val="00D928C7"/>
    <w:rsid w:val="00D92D12"/>
    <w:rsid w:val="00D93122"/>
    <w:rsid w:val="00D934A1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CA1"/>
    <w:rsid w:val="00DA0023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4189"/>
    <w:rsid w:val="00DA41F4"/>
    <w:rsid w:val="00DA43E7"/>
    <w:rsid w:val="00DA4523"/>
    <w:rsid w:val="00DA4D57"/>
    <w:rsid w:val="00DA503A"/>
    <w:rsid w:val="00DA5BB8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29D9"/>
    <w:rsid w:val="00DB323E"/>
    <w:rsid w:val="00DB32D5"/>
    <w:rsid w:val="00DB341B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2B7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27A"/>
    <w:rsid w:val="00E76457"/>
    <w:rsid w:val="00E76997"/>
    <w:rsid w:val="00E76AEB"/>
    <w:rsid w:val="00E770E7"/>
    <w:rsid w:val="00E77240"/>
    <w:rsid w:val="00E77399"/>
    <w:rsid w:val="00E773F9"/>
    <w:rsid w:val="00E775A8"/>
    <w:rsid w:val="00E77EE5"/>
    <w:rsid w:val="00E80272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A99"/>
    <w:rsid w:val="00EF7B7F"/>
    <w:rsid w:val="00EF7D15"/>
    <w:rsid w:val="00EF7EC9"/>
    <w:rsid w:val="00F0026B"/>
    <w:rsid w:val="00F0036A"/>
    <w:rsid w:val="00F010FD"/>
    <w:rsid w:val="00F01135"/>
    <w:rsid w:val="00F012EF"/>
    <w:rsid w:val="00F013B7"/>
    <w:rsid w:val="00F01692"/>
    <w:rsid w:val="00F0197A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29"/>
    <w:rsid w:val="00F16561"/>
    <w:rsid w:val="00F16811"/>
    <w:rsid w:val="00F16FF8"/>
    <w:rsid w:val="00F17027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21F"/>
    <w:rsid w:val="00F25311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650"/>
    <w:rsid w:val="00FA172B"/>
    <w:rsid w:val="00FA190C"/>
    <w:rsid w:val="00FA1A40"/>
    <w:rsid w:val="00FA23EA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2D0B-DDFC-4C4F-80E5-107EB9BC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553</TotalTime>
  <Pages>34</Pages>
  <Words>5604</Words>
  <Characters>31948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37478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Corporate Edition</cp:lastModifiedBy>
  <cp:revision>38</cp:revision>
  <cp:lastPrinted>2021-11-02T04:11:00Z</cp:lastPrinted>
  <dcterms:created xsi:type="dcterms:W3CDTF">2022-05-06T03:56:00Z</dcterms:created>
  <dcterms:modified xsi:type="dcterms:W3CDTF">2022-05-10T09:13:00Z</dcterms:modified>
</cp:coreProperties>
</file>