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3A4D" w14:textId="127F391C" w:rsidR="00DB308D" w:rsidRPr="004E0F3D" w:rsidRDefault="00DB308D" w:rsidP="00DD23C9">
      <w:pPr>
        <w:pStyle w:val="Reference"/>
        <w:rPr>
          <w:rFonts w:ascii="Angsana New" w:hAnsi="Angsana New" w:cs="Angsana New"/>
          <w:sz w:val="20"/>
          <w:szCs w:val="24"/>
          <w:lang w:val="en-US"/>
        </w:rPr>
      </w:pPr>
    </w:p>
    <w:p w14:paraId="7555CD51" w14:textId="5C463642" w:rsidR="00AD3B26" w:rsidRPr="00D57FF3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D57FF3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5F6C6406" w:rsidR="003F16DE" w:rsidRPr="004E0F3D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6"/>
          <w:szCs w:val="36"/>
        </w:rPr>
      </w:pPr>
    </w:p>
    <w:p w14:paraId="33857DB1" w14:textId="68496B18" w:rsidR="00A05F0A" w:rsidRPr="00A52E1B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A05F0A" w:rsidRPr="00D57FF3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ไพลอน จำกัด (มหาชน)</w:t>
      </w:r>
      <w:r w:rsidRPr="00D57FF3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บริษัทย่อย </w:t>
      </w:r>
      <w:r w:rsidR="00A05F0A"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ณ วันที่ </w:t>
      </w:r>
      <w:r w:rsidRPr="000E19EA">
        <w:rPr>
          <w:rFonts w:ascii="Angsana New" w:hAnsi="Angsana New" w:cs="Angsana New"/>
          <w:spacing w:val="-10"/>
          <w:sz w:val="32"/>
          <w:szCs w:val="32"/>
          <w:lang w:bidi="th-TH"/>
        </w:rPr>
        <w:t>31</w:t>
      </w:r>
      <w:r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มีนาคม </w:t>
      </w:r>
      <w:r w:rsidR="00CC5E97">
        <w:rPr>
          <w:rFonts w:ascii="Angsana New" w:hAnsi="Angsana New" w:cs="Angsana New"/>
          <w:spacing w:val="-10"/>
          <w:sz w:val="32"/>
          <w:szCs w:val="32"/>
          <w:lang w:val="en-US" w:bidi="th-TH"/>
        </w:rPr>
        <w:t>2565</w:t>
      </w:r>
      <w:r w:rsidR="00A05F0A"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และเฉพาะของ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A05F0A"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เฉพาะของบริษัท</w:t>
      </w:r>
      <w:r w:rsidRPr="000E19E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233EDD"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สำหรับงวด</w:t>
      </w:r>
      <w:r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233EDD"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เดือนสิ้นสุด</w:t>
      </w:r>
      <w:r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กาลแบบย่อ </w:t>
      </w:r>
      <w:r w:rsidRPr="00DD23C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bidi="th-TH"/>
        </w:rPr>
        <w:t>ซึ่งผู้บ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DD23C9">
        <w:rPr>
          <w:rFonts w:ascii="Angsana New" w:hAnsi="Angsana New" w:cs="Angsana New"/>
          <w:spacing w:val="2"/>
          <w:sz w:val="32"/>
          <w:szCs w:val="32"/>
          <w:lang w:val="en-US" w:bidi="th-TH"/>
        </w:rPr>
        <w:t>34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ข้าพเจ้าเป็น</w:t>
      </w:r>
      <w:r w:rsidRPr="000E19E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4E0F3D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E0F3D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5E3C0F19" w:rsidR="00A05F0A" w:rsidRPr="00D57FF3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DD23C9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D57FF3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D57FF3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DB0D30" w:rsidRPr="00D57FF3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57FF3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57FF3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D57FF3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6710598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8F0665E" w14:textId="39940F4C" w:rsidR="004E0F3D" w:rsidRDefault="004E0F3D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01BA6DD" w14:textId="3FDD0E01" w:rsidR="004E0F3D" w:rsidRDefault="004E0F3D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E6F0C2A" w14:textId="166C5E9A" w:rsidR="004E0F3D" w:rsidRDefault="004E0F3D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675F7E9" w14:textId="77777777" w:rsidR="00BF1703" w:rsidRDefault="00BF170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89D986" w14:textId="410B4D93" w:rsidR="004E0F3D" w:rsidRDefault="004E0F3D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9ABE1A8" w14:textId="77777777" w:rsidR="00BF1703" w:rsidRDefault="00BF170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DD23C9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062A605D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Pr="004E0F3D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3FFE6E1C" w14:textId="3DB80CCC" w:rsidR="00FB27D9" w:rsidRPr="004E0F3D" w:rsidRDefault="00FB27D9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8CFCC85" w14:textId="2A7F54E8" w:rsidR="00FB27D9" w:rsidRDefault="00FB27D9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4E0F3D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4E0F3D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018E2ED" w14:textId="31E3E64A" w:rsidR="00F611EE" w:rsidRPr="004E0F3D" w:rsidRDefault="00F611EE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E0F3D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นางสาวศันสนีย์</w:t>
      </w:r>
      <w:r w:rsidRPr="004E0F3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D57FF3" w:rsidRPr="004E0F3D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4E0F3D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5C923570" w:rsidR="00D20C85" w:rsidRPr="004E0F3D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E0F3D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2CD80ADD" w:rsidR="00D20C85" w:rsidRPr="004E0F3D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val="en-US"/>
        </w:rPr>
      </w:pPr>
      <w:r w:rsidRPr="004E0F3D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F611EE" w:rsidRPr="004E0F3D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4E0F3D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4E0F3D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4E0F3D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4E0F3D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4E0F3D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4E0F3D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E0F3D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2AB36380" w:rsidR="00021AE1" w:rsidRPr="004E0F3D" w:rsidRDefault="00D9406D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E0F3D">
        <w:rPr>
          <w:rFonts w:ascii="Angsana New" w:hAnsi="Angsana New" w:cs="Angsana New"/>
          <w:sz w:val="32"/>
          <w:szCs w:val="32"/>
          <w:lang w:val="en-US" w:bidi="th-TH"/>
        </w:rPr>
        <w:t>11</w:t>
      </w:r>
      <w:r w:rsidR="00917F1E" w:rsidRPr="004E0F3D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4E0F3D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4E0F3D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C5E97" w:rsidRPr="004E0F3D">
        <w:rPr>
          <w:rFonts w:ascii="Angsana New" w:hAnsi="Angsana New" w:cs="Angsana New"/>
          <w:sz w:val="32"/>
          <w:szCs w:val="32"/>
          <w:lang w:val="en-US" w:bidi="th-TH"/>
        </w:rPr>
        <w:t>2565</w:t>
      </w:r>
    </w:p>
    <w:sectPr w:rsidR="00021AE1" w:rsidRPr="004E0F3D" w:rsidSect="00933CCD">
      <w:headerReference w:type="even" r:id="rId11"/>
      <w:headerReference w:type="default" r:id="rId12"/>
      <w:headerReference w:type="first" r:id="rId13"/>
      <w:footerReference w:type="first" r:id="rId14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AC02B" w14:textId="77777777" w:rsidR="001E005E" w:rsidRDefault="001E005E">
      <w:r>
        <w:separator/>
      </w:r>
    </w:p>
  </w:endnote>
  <w:endnote w:type="continuationSeparator" w:id="0">
    <w:p w14:paraId="4C7EF2CB" w14:textId="77777777" w:rsidR="001E005E" w:rsidRDefault="001E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92F3" w14:textId="31AF3CB5" w:rsidR="00617651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088C4" w14:textId="77777777" w:rsidR="001E005E" w:rsidRDefault="001E005E">
      <w:bookmarkStart w:id="0" w:name="_Hlk482348182"/>
      <w:bookmarkEnd w:id="0"/>
      <w:r>
        <w:separator/>
      </w:r>
    </w:p>
  </w:footnote>
  <w:footnote w:type="continuationSeparator" w:id="0">
    <w:p w14:paraId="4A2A4562" w14:textId="77777777" w:rsidR="001E005E" w:rsidRDefault="001E0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44BDD118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23A3598E" w:rsidR="00D15EA5" w:rsidRDefault="00D15EA5" w:rsidP="00BF1703">
    <w:pPr>
      <w:pStyle w:val="Header"/>
      <w:tabs>
        <w:tab w:val="clear" w:pos="8562"/>
        <w:tab w:val="left" w:pos="5328"/>
      </w:tabs>
      <w:spacing w:after="2040"/>
    </w:pPr>
  </w:p>
  <w:p w14:paraId="1B1B7861" w14:textId="5E52B3BF" w:rsidR="00637EE6" w:rsidRPr="00A52E1B" w:rsidRDefault="00637EE6" w:rsidP="00BF1703">
    <w:pPr>
      <w:pStyle w:val="Header"/>
      <w:tabs>
        <w:tab w:val="clear" w:pos="8562"/>
        <w:tab w:val="left" w:pos="5328"/>
      </w:tabs>
      <w:spacing w:after="360"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684286931">
    <w:abstractNumId w:val="3"/>
  </w:num>
  <w:num w:numId="2" w16cid:durableId="994797227">
    <w:abstractNumId w:val="2"/>
  </w:num>
  <w:num w:numId="3" w16cid:durableId="366683390">
    <w:abstractNumId w:val="1"/>
  </w:num>
  <w:num w:numId="4" w16cid:durableId="1180392966">
    <w:abstractNumId w:val="0"/>
  </w:num>
  <w:num w:numId="5" w16cid:durableId="1901403085">
    <w:abstractNumId w:val="6"/>
  </w:num>
  <w:num w:numId="6" w16cid:durableId="812600631">
    <w:abstractNumId w:val="5"/>
  </w:num>
  <w:num w:numId="7" w16cid:durableId="1075930573">
    <w:abstractNumId w:val="10"/>
  </w:num>
  <w:num w:numId="8" w16cid:durableId="1044596379">
    <w:abstractNumId w:val="16"/>
  </w:num>
  <w:num w:numId="9" w16cid:durableId="230164681">
    <w:abstractNumId w:val="5"/>
  </w:num>
  <w:num w:numId="10" w16cid:durableId="255527751">
    <w:abstractNumId w:val="15"/>
  </w:num>
  <w:num w:numId="11" w16cid:durableId="1311641621">
    <w:abstractNumId w:val="13"/>
  </w:num>
  <w:num w:numId="12" w16cid:durableId="1330865647">
    <w:abstractNumId w:val="4"/>
  </w:num>
  <w:num w:numId="13" w16cid:durableId="662052916">
    <w:abstractNumId w:val="8"/>
  </w:num>
  <w:num w:numId="14" w16cid:durableId="706836564">
    <w:abstractNumId w:val="7"/>
  </w:num>
  <w:num w:numId="15" w16cid:durableId="157236502">
    <w:abstractNumId w:val="8"/>
  </w:num>
  <w:num w:numId="16" w16cid:durableId="1938830270">
    <w:abstractNumId w:val="9"/>
  </w:num>
  <w:num w:numId="17" w16cid:durableId="2092921811">
    <w:abstractNumId w:val="11"/>
  </w:num>
  <w:num w:numId="18" w16cid:durableId="1631938341">
    <w:abstractNumId w:val="15"/>
  </w:num>
  <w:num w:numId="19" w16cid:durableId="503974418">
    <w:abstractNumId w:val="13"/>
  </w:num>
  <w:num w:numId="20" w16cid:durableId="952829165">
    <w:abstractNumId w:val="4"/>
  </w:num>
  <w:num w:numId="21" w16cid:durableId="2029014688">
    <w:abstractNumId w:val="8"/>
  </w:num>
  <w:num w:numId="22" w16cid:durableId="1936010426">
    <w:abstractNumId w:val="7"/>
  </w:num>
  <w:num w:numId="23" w16cid:durableId="1019353947">
    <w:abstractNumId w:val="7"/>
  </w:num>
  <w:num w:numId="24" w16cid:durableId="6835887">
    <w:abstractNumId w:val="7"/>
  </w:num>
  <w:num w:numId="25" w16cid:durableId="955480611">
    <w:abstractNumId w:val="8"/>
  </w:num>
  <w:num w:numId="26" w16cid:durableId="295987036">
    <w:abstractNumId w:val="8"/>
  </w:num>
  <w:num w:numId="27" w16cid:durableId="1949197940">
    <w:abstractNumId w:val="8"/>
  </w:num>
  <w:num w:numId="28" w16cid:durableId="853611877">
    <w:abstractNumId w:val="14"/>
  </w:num>
  <w:num w:numId="29" w16cid:durableId="1249997642">
    <w:abstractNumId w:val="14"/>
  </w:num>
  <w:num w:numId="30" w16cid:durableId="569074991">
    <w:abstractNumId w:val="14"/>
  </w:num>
  <w:num w:numId="31" w16cid:durableId="384060315">
    <w:abstractNumId w:val="12"/>
  </w:num>
  <w:num w:numId="32" w16cid:durableId="763888228">
    <w:abstractNumId w:val="12"/>
  </w:num>
  <w:num w:numId="33" w16cid:durableId="41143625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30A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03C3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005E"/>
    <w:rsid w:val="001E12A6"/>
    <w:rsid w:val="001E498F"/>
    <w:rsid w:val="001E691A"/>
    <w:rsid w:val="002144CC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2741E"/>
    <w:rsid w:val="00330AA1"/>
    <w:rsid w:val="00335E5B"/>
    <w:rsid w:val="00350E8E"/>
    <w:rsid w:val="00354F5D"/>
    <w:rsid w:val="00365ECE"/>
    <w:rsid w:val="003744DA"/>
    <w:rsid w:val="00384904"/>
    <w:rsid w:val="003A1389"/>
    <w:rsid w:val="003B4CCD"/>
    <w:rsid w:val="003B4DED"/>
    <w:rsid w:val="003C12C5"/>
    <w:rsid w:val="003C27EF"/>
    <w:rsid w:val="003C32E9"/>
    <w:rsid w:val="003C352D"/>
    <w:rsid w:val="003C3898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865EB"/>
    <w:rsid w:val="0049103F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E0F3D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627FF"/>
    <w:rsid w:val="00577D61"/>
    <w:rsid w:val="005822AC"/>
    <w:rsid w:val="005A7C19"/>
    <w:rsid w:val="005B0B76"/>
    <w:rsid w:val="005B405A"/>
    <w:rsid w:val="005B50CC"/>
    <w:rsid w:val="005B65F3"/>
    <w:rsid w:val="005C2CCB"/>
    <w:rsid w:val="005C6479"/>
    <w:rsid w:val="005C69FD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3CCD"/>
    <w:rsid w:val="0093528E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014C"/>
    <w:rsid w:val="009E278C"/>
    <w:rsid w:val="009E72B7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703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5E97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7FF3"/>
    <w:rsid w:val="00D63ABC"/>
    <w:rsid w:val="00D675F1"/>
    <w:rsid w:val="00D73B96"/>
    <w:rsid w:val="00D80807"/>
    <w:rsid w:val="00D86917"/>
    <w:rsid w:val="00D92F9A"/>
    <w:rsid w:val="00D9406D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11E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B27D9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459FB-94D5-4B62-85AD-18C8A4881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01</cp:lastModifiedBy>
  <cp:revision>2</cp:revision>
  <cp:lastPrinted>2018-11-09T06:02:00Z</cp:lastPrinted>
  <dcterms:created xsi:type="dcterms:W3CDTF">2022-05-11T04:43:00Z</dcterms:created>
  <dcterms:modified xsi:type="dcterms:W3CDTF">2022-05-11T04:43:00Z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