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65E94" w14:textId="4FFD9910" w:rsidR="005471B4" w:rsidRDefault="00DB1F08" w:rsidP="00653659">
      <w:pPr>
        <w:spacing w:line="240" w:lineRule="atLeast"/>
        <w:rPr>
          <w:b/>
          <w:bCs/>
          <w:szCs w:val="22"/>
          <w:lang w:val="en-US"/>
        </w:rPr>
      </w:pPr>
      <w:r w:rsidRPr="009973A4">
        <w:rPr>
          <w:b/>
          <w:bCs/>
          <w:szCs w:val="22"/>
          <w:lang w:val="en-US"/>
        </w:rPr>
        <w:tab/>
      </w:r>
    </w:p>
    <w:p w14:paraId="4EE5D7B9" w14:textId="77777777" w:rsidR="008B70D7" w:rsidRPr="009973A4" w:rsidRDefault="008B70D7" w:rsidP="00653659">
      <w:pPr>
        <w:spacing w:line="240" w:lineRule="atLeast"/>
        <w:rPr>
          <w:b/>
          <w:bCs/>
          <w:szCs w:val="22"/>
          <w:lang w:val="en-US"/>
        </w:rPr>
      </w:pPr>
    </w:p>
    <w:p w14:paraId="49A74BF3" w14:textId="77777777" w:rsidR="00DB7803" w:rsidRPr="009973A4" w:rsidRDefault="00DB7803" w:rsidP="00653659">
      <w:pPr>
        <w:spacing w:line="240" w:lineRule="atLeast"/>
        <w:rPr>
          <w:b/>
          <w:bCs/>
          <w:szCs w:val="28"/>
          <w:lang w:val="en-US" w:bidi="th-TH"/>
        </w:rPr>
      </w:pPr>
    </w:p>
    <w:p w14:paraId="3219909B" w14:textId="77777777" w:rsidR="005471B4" w:rsidRPr="009973A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19CD504B" w14:textId="77777777" w:rsidR="005471B4" w:rsidRPr="009973A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748E19BF" w14:textId="77777777" w:rsidR="000767A7" w:rsidRPr="009973A4" w:rsidRDefault="000767A7" w:rsidP="00D06C82">
      <w:pPr>
        <w:spacing w:line="240" w:lineRule="atLeast"/>
        <w:jc w:val="center"/>
        <w:rPr>
          <w:b/>
          <w:bCs/>
          <w:sz w:val="40"/>
          <w:szCs w:val="50"/>
          <w:cs/>
          <w:lang w:bidi="th-TH"/>
        </w:rPr>
      </w:pPr>
    </w:p>
    <w:p w14:paraId="0A7E9FB0" w14:textId="77777777" w:rsidR="00D06C82" w:rsidRPr="009973A4" w:rsidRDefault="00D06C82" w:rsidP="00D06C82">
      <w:pPr>
        <w:spacing w:line="240" w:lineRule="atLeast"/>
        <w:jc w:val="center"/>
        <w:rPr>
          <w:b/>
          <w:bCs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36C0DA9C" w14:textId="77777777" w:rsidR="00D06C82" w:rsidRPr="009973A4" w:rsidRDefault="00D06C82" w:rsidP="00D06C82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1F8F6AF1" w14:textId="77777777" w:rsidR="00D06C82" w:rsidRPr="009973A4" w:rsidRDefault="00D06C82" w:rsidP="00D06C82">
      <w:pPr>
        <w:spacing w:line="240" w:lineRule="atLeast"/>
        <w:jc w:val="center"/>
      </w:pPr>
    </w:p>
    <w:p w14:paraId="2656DEAA" w14:textId="77777777" w:rsidR="002063C5" w:rsidRPr="009973A4" w:rsidRDefault="002063C5" w:rsidP="002063C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6DA8F3E6" w14:textId="71B4888F" w:rsidR="002063C5" w:rsidRPr="009973A4" w:rsidRDefault="007773E2" w:rsidP="002063C5">
      <w:pPr>
        <w:spacing w:line="240" w:lineRule="atLeast"/>
        <w:jc w:val="center"/>
        <w:rPr>
          <w:sz w:val="36"/>
          <w:szCs w:val="36"/>
        </w:rPr>
      </w:pPr>
      <w:r w:rsidRPr="009973A4">
        <w:rPr>
          <w:sz w:val="36"/>
          <w:szCs w:val="36"/>
        </w:rPr>
        <w:t>for the three-month period ended</w:t>
      </w:r>
    </w:p>
    <w:p w14:paraId="05A1BE16" w14:textId="52CD970F" w:rsidR="002063C5" w:rsidRPr="0036571D" w:rsidRDefault="002063C5" w:rsidP="002063C5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 w:rsidRPr="009973A4">
        <w:rPr>
          <w:szCs w:val="36"/>
        </w:rPr>
        <w:t>3</w:t>
      </w:r>
      <w:r w:rsidR="008B70D7">
        <w:rPr>
          <w:szCs w:val="36"/>
        </w:rPr>
        <w:t xml:space="preserve">1 March </w:t>
      </w:r>
      <w:r w:rsidRPr="009973A4">
        <w:rPr>
          <w:szCs w:val="36"/>
        </w:rPr>
        <w:t>202</w:t>
      </w:r>
      <w:r w:rsidR="008B70D7">
        <w:rPr>
          <w:szCs w:val="36"/>
        </w:rPr>
        <w:t>2</w:t>
      </w:r>
    </w:p>
    <w:p w14:paraId="29060B77" w14:textId="77777777" w:rsidR="002063C5" w:rsidRPr="009973A4" w:rsidRDefault="002063C5" w:rsidP="002063C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7F293EB" w14:textId="77777777" w:rsidR="002063C5" w:rsidRPr="009973A4" w:rsidRDefault="002063C5" w:rsidP="002063C5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60218758" w14:textId="77777777" w:rsidR="002063C5" w:rsidRPr="009973A4" w:rsidRDefault="002063C5" w:rsidP="002063C5">
      <w:pPr>
        <w:spacing w:line="240" w:lineRule="atLeast"/>
        <w:jc w:val="center"/>
      </w:pPr>
    </w:p>
    <w:p w14:paraId="62A0B7AF" w14:textId="77777777" w:rsidR="00D06C82" w:rsidRPr="009973A4" w:rsidRDefault="00D06C82" w:rsidP="00D06C82">
      <w:pPr>
        <w:spacing w:line="240" w:lineRule="atLeast"/>
        <w:jc w:val="center"/>
      </w:pPr>
    </w:p>
    <w:p w14:paraId="4AB3A20B" w14:textId="77777777" w:rsidR="00D06C82" w:rsidRPr="009973A4" w:rsidRDefault="00D06C82" w:rsidP="00D06C82">
      <w:pPr>
        <w:spacing w:line="240" w:lineRule="atLeast"/>
        <w:rPr>
          <w:cs/>
          <w:lang w:bidi="th-TH"/>
        </w:rPr>
      </w:pPr>
    </w:p>
    <w:p w14:paraId="685C684B" w14:textId="77777777" w:rsidR="00D06C82" w:rsidRPr="009973A4" w:rsidRDefault="00D06C82" w:rsidP="00D06C82">
      <w:pPr>
        <w:pStyle w:val="acctmainheading"/>
        <w:tabs>
          <w:tab w:val="left" w:pos="7810"/>
        </w:tabs>
        <w:spacing w:after="0" w:line="240" w:lineRule="atLeast"/>
        <w:outlineLvl w:val="0"/>
        <w:sectPr w:rsidR="00D06C82" w:rsidRPr="009973A4" w:rsidSect="0089783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6E1B88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lastRenderedPageBreak/>
        <w:t>Independent Auditor’s Report on Review of Interim Financial Information</w:t>
      </w:r>
      <w:r w:rsidRPr="009973A4" w:rsidDel="006C3963">
        <w:t xml:space="preserve"> </w:t>
      </w:r>
    </w:p>
    <w:p w14:paraId="73230EF7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2301FC6A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1E3D2A87" w14:textId="77777777" w:rsidR="002063C5" w:rsidRPr="009973A4" w:rsidRDefault="002063C5" w:rsidP="002063C5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2B95437A" w14:textId="77777777" w:rsidR="002063C5" w:rsidRPr="009973A4" w:rsidRDefault="002063C5" w:rsidP="002063C5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184A6F46" w14:textId="77777777" w:rsidR="002063C5" w:rsidRPr="009973A4" w:rsidRDefault="002063C5" w:rsidP="002063C5">
      <w:pPr>
        <w:spacing w:line="240" w:lineRule="atLeast"/>
        <w:rPr>
          <w:sz w:val="18"/>
          <w:szCs w:val="16"/>
        </w:rPr>
      </w:pPr>
    </w:p>
    <w:p w14:paraId="7A9B7CA2" w14:textId="1212950C" w:rsidR="002063C5" w:rsidRPr="009973A4" w:rsidRDefault="002063C5" w:rsidP="002063C5">
      <w:pPr>
        <w:jc w:val="both"/>
        <w:rPr>
          <w:lang w:bidi="th-TH"/>
        </w:rPr>
      </w:pPr>
      <w:r w:rsidRPr="009973A4">
        <w:rPr>
          <w:lang w:bidi="th-TH"/>
        </w:rPr>
        <w:t>I have reviewed the accompanying consolidated and separate statements of financial position of SNC Former Public Company Limited</w:t>
      </w:r>
      <w:r w:rsidRPr="009973A4">
        <w:rPr>
          <w:cs/>
          <w:lang w:bidi="th-TH"/>
        </w:rPr>
        <w:t xml:space="preserve"> </w:t>
      </w:r>
      <w:r w:rsidRPr="009973A4">
        <w:rPr>
          <w:lang w:val="en-US" w:bidi="th-TH"/>
        </w:rPr>
        <w:t xml:space="preserve">and its subsidiaries, and of </w:t>
      </w:r>
      <w:r w:rsidRPr="009973A4">
        <w:rPr>
          <w:lang w:bidi="th-TH"/>
        </w:rPr>
        <w:t xml:space="preserve">SNC Former Public Company Limited, respectively, as </w:t>
      </w:r>
      <w:proofErr w:type="gramStart"/>
      <w:r w:rsidRPr="009973A4">
        <w:rPr>
          <w:lang w:bidi="th-TH"/>
        </w:rPr>
        <w:t>at</w:t>
      </w:r>
      <w:proofErr w:type="gramEnd"/>
      <w:r w:rsidRPr="009973A4">
        <w:rPr>
          <w:lang w:bidi="th-TH"/>
        </w:rPr>
        <w:t xml:space="preserve"> </w:t>
      </w:r>
      <w:r w:rsidRPr="009973A4">
        <w:rPr>
          <w:spacing w:val="-2"/>
          <w:lang w:bidi="th-TH"/>
        </w:rPr>
        <w:t>3</w:t>
      </w:r>
      <w:r w:rsidR="008B70D7">
        <w:rPr>
          <w:spacing w:val="-2"/>
          <w:lang w:val="en-US" w:bidi="th-TH"/>
        </w:rPr>
        <w:t xml:space="preserve">1 March </w:t>
      </w:r>
      <w:r w:rsidRPr="009973A4">
        <w:rPr>
          <w:lang w:bidi="th-TH"/>
        </w:rPr>
        <w:t>202</w:t>
      </w:r>
      <w:r w:rsidR="008B70D7">
        <w:rPr>
          <w:lang w:bidi="th-TH"/>
        </w:rPr>
        <w:t>2</w:t>
      </w:r>
      <w:r w:rsidRPr="009973A4">
        <w:rPr>
          <w:lang w:bidi="th-TH"/>
        </w:rPr>
        <w:t>; the consolidated and separate statements of comprehensive income</w:t>
      </w:r>
      <w:r w:rsidR="00B3374C">
        <w:rPr>
          <w:rFonts w:cs="Angsana New"/>
          <w:lang w:val="en-US" w:bidi="th-TH"/>
        </w:rPr>
        <w:t>,</w:t>
      </w:r>
      <w:r w:rsidR="00B3374C">
        <w:rPr>
          <w:lang w:val="en-US" w:bidi="th-TH"/>
        </w:rPr>
        <w:t xml:space="preserve"> </w:t>
      </w:r>
      <w:r w:rsidRPr="009973A4">
        <w:rPr>
          <w:lang w:bidi="th-TH"/>
        </w:rPr>
        <w:t xml:space="preserve">changes in equity and cash flows for the </w:t>
      </w:r>
      <w:r w:rsidR="00D16302" w:rsidRPr="00D16302">
        <w:rPr>
          <w:lang w:bidi="th-TH"/>
        </w:rPr>
        <w:t>three</w:t>
      </w:r>
      <w:r w:rsidR="007773E2" w:rsidRPr="00D16302">
        <w:rPr>
          <w:lang w:bidi="th-TH"/>
        </w:rPr>
        <w:t>-month period ended 3</w:t>
      </w:r>
      <w:r w:rsidR="00D16302" w:rsidRPr="00D16302">
        <w:rPr>
          <w:lang w:bidi="th-TH"/>
        </w:rPr>
        <w:t>1</w:t>
      </w:r>
      <w:r w:rsidR="007773E2" w:rsidRPr="00D16302">
        <w:rPr>
          <w:lang w:bidi="th-TH"/>
        </w:rPr>
        <w:t xml:space="preserve"> </w:t>
      </w:r>
      <w:r w:rsidR="00D16302" w:rsidRPr="00D16302">
        <w:rPr>
          <w:lang w:bidi="th-TH"/>
        </w:rPr>
        <w:t>March</w:t>
      </w:r>
      <w:r w:rsidR="00897A67" w:rsidRPr="00D16302">
        <w:rPr>
          <w:lang w:bidi="th-TH"/>
        </w:rPr>
        <w:t xml:space="preserve"> </w:t>
      </w:r>
      <w:r w:rsidR="007773E2" w:rsidRPr="00D16302">
        <w:rPr>
          <w:lang w:bidi="th-TH"/>
        </w:rPr>
        <w:t>202</w:t>
      </w:r>
      <w:r w:rsidR="00D16302" w:rsidRPr="00D16302">
        <w:rPr>
          <w:lang w:bidi="th-TH"/>
        </w:rPr>
        <w:t>2</w:t>
      </w:r>
      <w:r w:rsidRPr="009973A4">
        <w:rPr>
          <w:lang w:bidi="th-TH"/>
        </w:rPr>
        <w:t>;</w:t>
      </w:r>
      <w:r w:rsidRPr="009973A4">
        <w:rPr>
          <w:cs/>
          <w:lang w:bidi="th-TH"/>
        </w:rPr>
        <w:t xml:space="preserve"> </w:t>
      </w:r>
      <w:r w:rsidRPr="009973A4">
        <w:rPr>
          <w:lang w:bidi="th-TH"/>
        </w:rPr>
        <w:t>and condensed notes (“interim financial information”). M</w:t>
      </w:r>
      <w:r w:rsidRPr="009973A4">
        <w:rPr>
          <w:szCs w:val="22"/>
        </w:rPr>
        <w:t xml:space="preserve">anagement is responsible for the preparation and presentation of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in accordance with Thai Accounting Standard 34, “Interim Financial Reporting”</w:t>
      </w:r>
      <w:r w:rsidR="008B70D7">
        <w:rPr>
          <w:szCs w:val="22"/>
        </w:rPr>
        <w:t>.</w:t>
      </w:r>
      <w:r w:rsidR="00DD7939">
        <w:rPr>
          <w:rFonts w:cstheme="minorBidi" w:hint="cs"/>
          <w:szCs w:val="28"/>
          <w:cs/>
          <w:lang w:bidi="th-TH"/>
        </w:rPr>
        <w:t xml:space="preserve"> </w:t>
      </w:r>
      <w:r w:rsidRPr="009973A4">
        <w:rPr>
          <w:szCs w:val="22"/>
        </w:rPr>
        <w:t xml:space="preserve">My responsibility is to express a conclusion on this </w:t>
      </w:r>
      <w:r w:rsidRPr="009973A4">
        <w:rPr>
          <w:lang w:bidi="th-TH"/>
        </w:rPr>
        <w:t>interim financial information</w:t>
      </w:r>
      <w:r w:rsidRPr="009973A4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3A095980" w14:textId="77777777" w:rsidR="002063C5" w:rsidRPr="009973A4" w:rsidRDefault="002063C5" w:rsidP="002063C5">
      <w:pPr>
        <w:pStyle w:val="RNormal"/>
        <w:rPr>
          <w:i/>
          <w:iCs/>
          <w:sz w:val="18"/>
          <w:szCs w:val="18"/>
          <w:lang w:val="en-GB"/>
        </w:rPr>
      </w:pPr>
    </w:p>
    <w:p w14:paraId="13BB46B7" w14:textId="77777777" w:rsidR="002063C5" w:rsidRPr="009973A4" w:rsidRDefault="002063C5" w:rsidP="002063C5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12948B56" w14:textId="77777777" w:rsidR="002063C5" w:rsidRPr="009973A4" w:rsidRDefault="002063C5" w:rsidP="002063C5">
      <w:pPr>
        <w:jc w:val="both"/>
        <w:rPr>
          <w:sz w:val="18"/>
          <w:szCs w:val="16"/>
        </w:rPr>
      </w:pPr>
    </w:p>
    <w:p w14:paraId="67B22633" w14:textId="41815594" w:rsidR="002063C5" w:rsidRPr="009973A4" w:rsidRDefault="002063C5" w:rsidP="002063C5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</w:t>
      </w:r>
      <w:r w:rsidR="00B3374C">
        <w:rPr>
          <w:szCs w:val="22"/>
        </w:rPr>
        <w:t xml:space="preserve">     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Accordingly, </w:t>
      </w:r>
      <w:r w:rsidRPr="009973A4">
        <w:rPr>
          <w:szCs w:val="28"/>
          <w:lang w:bidi="th-TH"/>
        </w:rPr>
        <w:t>I</w:t>
      </w:r>
      <w:r w:rsidRPr="009973A4">
        <w:rPr>
          <w:szCs w:val="22"/>
        </w:rPr>
        <w:t xml:space="preserve"> do not express an audit opinion.</w:t>
      </w:r>
    </w:p>
    <w:p w14:paraId="38706911" w14:textId="77777777" w:rsidR="002063C5" w:rsidRPr="009973A4" w:rsidRDefault="002063C5" w:rsidP="002063C5">
      <w:pPr>
        <w:spacing w:line="240" w:lineRule="auto"/>
        <w:rPr>
          <w:i/>
          <w:iCs/>
          <w:sz w:val="18"/>
          <w:szCs w:val="16"/>
        </w:rPr>
      </w:pPr>
    </w:p>
    <w:p w14:paraId="4B7B724A" w14:textId="77777777" w:rsidR="002063C5" w:rsidRPr="0052237E" w:rsidRDefault="002063C5" w:rsidP="002063C5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59DC54CD" w14:textId="77777777" w:rsidR="002063C5" w:rsidRPr="009973A4" w:rsidRDefault="002063C5" w:rsidP="002063C5">
      <w:pPr>
        <w:jc w:val="both"/>
        <w:rPr>
          <w:i/>
          <w:iCs/>
          <w:sz w:val="18"/>
          <w:szCs w:val="16"/>
        </w:rPr>
      </w:pPr>
    </w:p>
    <w:p w14:paraId="74AE2718" w14:textId="77777777" w:rsidR="002063C5" w:rsidRPr="009973A4" w:rsidRDefault="002063C5" w:rsidP="002063C5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581EAFC4" w14:textId="77777777" w:rsidR="002063C5" w:rsidRPr="00E37A02" w:rsidRDefault="002063C5" w:rsidP="002063C5">
      <w:pPr>
        <w:jc w:val="both"/>
        <w:rPr>
          <w:i/>
          <w:iCs/>
          <w:sz w:val="18"/>
          <w:szCs w:val="16"/>
          <w:lang w:val="en-US" w:bidi="th-TH"/>
        </w:rPr>
      </w:pPr>
    </w:p>
    <w:p w14:paraId="2C49C959" w14:textId="77777777" w:rsidR="002063C5" w:rsidRPr="009973A4" w:rsidRDefault="002063C5" w:rsidP="002063C5">
      <w:pPr>
        <w:jc w:val="both"/>
        <w:rPr>
          <w:i/>
          <w:iCs/>
          <w:sz w:val="18"/>
          <w:szCs w:val="16"/>
        </w:rPr>
      </w:pPr>
    </w:p>
    <w:p w14:paraId="25BE1853" w14:textId="77777777" w:rsidR="002063C5" w:rsidRPr="009973A4" w:rsidRDefault="002063C5" w:rsidP="002063C5">
      <w:pPr>
        <w:jc w:val="both"/>
        <w:rPr>
          <w:sz w:val="18"/>
          <w:szCs w:val="16"/>
        </w:rPr>
      </w:pPr>
    </w:p>
    <w:p w14:paraId="08B7FC73" w14:textId="77777777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55C8885" w14:textId="524B0A6D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(</w:t>
      </w:r>
      <w:r w:rsidR="006C69DD" w:rsidRPr="009973A4">
        <w:rPr>
          <w:lang w:val="en-US"/>
        </w:rPr>
        <w:t>Marisa Tharathornbunpakul</w:t>
      </w:r>
      <w:r w:rsidRPr="009973A4">
        <w:rPr>
          <w:lang w:val="en-US"/>
        </w:rPr>
        <w:t>)</w:t>
      </w:r>
    </w:p>
    <w:p w14:paraId="19EE0766" w14:textId="77777777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5B9E868E" w14:textId="29025BAB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Registration No. </w:t>
      </w:r>
      <w:r w:rsidR="006C69DD" w:rsidRPr="009973A4">
        <w:rPr>
          <w:lang w:val="en-US"/>
        </w:rPr>
        <w:t>5752</w:t>
      </w:r>
    </w:p>
    <w:p w14:paraId="7C40FE13" w14:textId="4C8C8FE2" w:rsidR="002063C5" w:rsidRPr="009973A4" w:rsidRDefault="002063C5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4778A013" w14:textId="77777777" w:rsidR="00395712" w:rsidRPr="009973A4" w:rsidRDefault="00395712" w:rsidP="002063C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64600E9E" w14:textId="77777777" w:rsidR="002063C5" w:rsidRPr="009973A4" w:rsidRDefault="002063C5" w:rsidP="002063C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541DBD02" w14:textId="77777777" w:rsidR="002063C5" w:rsidRPr="009973A4" w:rsidRDefault="002063C5" w:rsidP="002063C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52B3B6F3" w14:textId="28CE1E75" w:rsidR="002063C5" w:rsidRPr="009973A4" w:rsidRDefault="001D4454" w:rsidP="00D06C82">
      <w:pPr>
        <w:tabs>
          <w:tab w:val="left" w:pos="540"/>
          <w:tab w:val="left" w:pos="9540"/>
        </w:tabs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11 May 2022</w:t>
      </w:r>
    </w:p>
    <w:sectPr w:rsidR="002063C5" w:rsidRPr="009973A4" w:rsidSect="00F310F6">
      <w:headerReference w:type="default" r:id="rId17"/>
      <w:footerReference w:type="default" r:id="rId18"/>
      <w:pgSz w:w="11907" w:h="16840"/>
      <w:pgMar w:top="691" w:right="1152" w:bottom="576" w:left="115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A796C" w14:textId="77777777" w:rsidR="00407487" w:rsidRDefault="00407487">
      <w:r>
        <w:separator/>
      </w:r>
    </w:p>
  </w:endnote>
  <w:endnote w:type="continuationSeparator" w:id="0">
    <w:p w14:paraId="73027F93" w14:textId="77777777" w:rsidR="00407487" w:rsidRDefault="0040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D370" w14:textId="77777777" w:rsidR="001E0050" w:rsidRDefault="001E0050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64C2622D" w14:textId="77777777" w:rsidR="001E0050" w:rsidRDefault="001E0050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08E7" w14:textId="77777777" w:rsidR="001E0050" w:rsidRDefault="001E0050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FBDAD" w14:textId="77777777" w:rsidR="00B05E59" w:rsidRDefault="00B05E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76D3A" w14:textId="77777777" w:rsidR="001E0050" w:rsidRPr="00D73C7A" w:rsidRDefault="001E0050" w:rsidP="00165D45">
    <w:pPr>
      <w:pStyle w:val="Footer"/>
      <w:jc w:val="center"/>
      <w:rPr>
        <w:sz w:val="22"/>
        <w:szCs w:val="22"/>
      </w:rPr>
    </w:pPr>
    <w:r w:rsidRPr="00D73C7A">
      <w:rPr>
        <w:rStyle w:val="PageNumber"/>
        <w:szCs w:val="22"/>
      </w:rPr>
      <w:fldChar w:fldCharType="begin"/>
    </w:r>
    <w:r w:rsidRPr="00D73C7A">
      <w:rPr>
        <w:rStyle w:val="PageNumber"/>
        <w:szCs w:val="22"/>
      </w:rPr>
      <w:instrText xml:space="preserve"> PAGE </w:instrText>
    </w:r>
    <w:r w:rsidRPr="00D73C7A">
      <w:rPr>
        <w:rStyle w:val="PageNumber"/>
        <w:szCs w:val="22"/>
      </w:rPr>
      <w:fldChar w:fldCharType="separate"/>
    </w:r>
    <w:r w:rsidRPr="00D73C7A">
      <w:rPr>
        <w:rStyle w:val="PageNumber"/>
        <w:noProof/>
        <w:szCs w:val="22"/>
      </w:rPr>
      <w:t>31</w:t>
    </w:r>
    <w:r w:rsidRPr="00D73C7A">
      <w:rPr>
        <w:rStyle w:val="PageNumber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A8DA" w14:textId="77777777" w:rsidR="00407487" w:rsidRDefault="00407487">
      <w:r>
        <w:separator/>
      </w:r>
    </w:p>
  </w:footnote>
  <w:footnote w:type="continuationSeparator" w:id="0">
    <w:p w14:paraId="47C06B2F" w14:textId="77777777" w:rsidR="00407487" w:rsidRDefault="00407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0ECC" w14:textId="77777777" w:rsidR="00B05E59" w:rsidRDefault="00B05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F8D9A" w14:textId="77777777" w:rsidR="001E0050" w:rsidRPr="005471B4" w:rsidRDefault="001E0050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6F50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F672735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357D93F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C361A2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973DCF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F2B2C01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643FB4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90CAA1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E6FF04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9D2062E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4408B9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0F7E44" w14:textId="77777777" w:rsidR="001E0050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6BE778" w14:textId="77777777" w:rsidR="001E0050" w:rsidRPr="005471B4" w:rsidRDefault="001E0050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D3E6" w14:textId="77777777" w:rsidR="001E0050" w:rsidRDefault="001E0050" w:rsidP="00636E3B">
    <w:pPr>
      <w:pStyle w:val="acctmainheading"/>
      <w:tabs>
        <w:tab w:val="left" w:pos="0"/>
        <w:tab w:val="left" w:pos="7810"/>
      </w:tabs>
      <w:spacing w:after="0" w:line="240" w:lineRule="atLeast"/>
    </w:pPr>
    <w:r>
      <w:t xml:space="preserve">SNC Former Public Company </w:t>
    </w:r>
    <w:r w:rsidRPr="003E6B9C">
      <w:t>Limited and its Subsidiaries</w:t>
    </w:r>
  </w:p>
  <w:p w14:paraId="54F217D6" w14:textId="77777777" w:rsidR="001E0050" w:rsidRPr="003F36E9" w:rsidRDefault="001E0050" w:rsidP="00E213B2">
    <w:pPr>
      <w:pStyle w:val="acctmainheading"/>
      <w:spacing w:after="0" w:line="240" w:lineRule="atLeast"/>
      <w:rPr>
        <w:sz w:val="24"/>
        <w:szCs w:val="24"/>
      </w:rPr>
    </w:pPr>
    <w:r w:rsidRPr="003F36E9">
      <w:rPr>
        <w:sz w:val="24"/>
        <w:szCs w:val="24"/>
      </w:rPr>
      <w:t xml:space="preserve">Notes to the </w:t>
    </w:r>
    <w:r>
      <w:rPr>
        <w:sz w:val="24"/>
        <w:szCs w:val="24"/>
      </w:rPr>
      <w:t xml:space="preserve">condensed </w:t>
    </w:r>
    <w:r w:rsidRPr="003F36E9">
      <w:rPr>
        <w:sz w:val="24"/>
        <w:szCs w:val="24"/>
      </w:rPr>
      <w:t>interim financial statements</w:t>
    </w:r>
  </w:p>
  <w:p w14:paraId="33389BBD" w14:textId="6A7D06BB" w:rsidR="001E0050" w:rsidRPr="003F36E9" w:rsidRDefault="001E0050" w:rsidP="00DB6F12">
    <w:pPr>
      <w:pStyle w:val="acctmainheading"/>
      <w:spacing w:after="0" w:line="240" w:lineRule="atLeast"/>
      <w:rPr>
        <w:sz w:val="24"/>
        <w:szCs w:val="24"/>
      </w:rPr>
    </w:pPr>
    <w:r w:rsidRPr="003F36E9">
      <w:rPr>
        <w:sz w:val="24"/>
        <w:szCs w:val="24"/>
      </w:rPr>
      <w:t>For the three-</w:t>
    </w:r>
    <w:r>
      <w:rPr>
        <w:sz w:val="24"/>
        <w:szCs w:val="24"/>
      </w:rPr>
      <w:t xml:space="preserve">month </w:t>
    </w:r>
    <w:r w:rsidRPr="003906E6">
      <w:rPr>
        <w:sz w:val="24"/>
        <w:szCs w:val="24"/>
      </w:rPr>
      <w:t>period</w:t>
    </w:r>
    <w:r>
      <w:rPr>
        <w:sz w:val="24"/>
        <w:szCs w:val="24"/>
      </w:rPr>
      <w:t xml:space="preserve"> ended 31 March 2022</w:t>
    </w:r>
    <w:r w:rsidRPr="003F36E9">
      <w:rPr>
        <w:sz w:val="24"/>
        <w:szCs w:val="24"/>
      </w:rPr>
      <w:t xml:space="preserve"> (Unaudited)</w:t>
    </w:r>
  </w:p>
  <w:p w14:paraId="23917D9D" w14:textId="77777777" w:rsidR="001E0050" w:rsidRDefault="001E0050" w:rsidP="009E142F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1129"/>
        </w:tabs>
        <w:ind w:left="1129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6"/>
  </w:num>
  <w:num w:numId="5">
    <w:abstractNumId w:val="10"/>
  </w:num>
  <w:num w:numId="6">
    <w:abstractNumId w:val="27"/>
  </w:num>
  <w:num w:numId="7">
    <w:abstractNumId w:val="25"/>
  </w:num>
  <w:num w:numId="8">
    <w:abstractNumId w:val="5"/>
  </w:num>
  <w:num w:numId="9">
    <w:abstractNumId w:val="24"/>
  </w:num>
  <w:num w:numId="10">
    <w:abstractNumId w:val="30"/>
  </w:num>
  <w:num w:numId="11">
    <w:abstractNumId w:val="20"/>
  </w:num>
  <w:num w:numId="12">
    <w:abstractNumId w:val="16"/>
  </w:num>
  <w:num w:numId="13">
    <w:abstractNumId w:val="15"/>
  </w:num>
  <w:num w:numId="14">
    <w:abstractNumId w:val="3"/>
  </w:num>
  <w:num w:numId="15">
    <w:abstractNumId w:val="7"/>
  </w:num>
  <w:num w:numId="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5"/>
  </w:num>
  <w:num w:numId="19">
    <w:abstractNumId w:val="4"/>
  </w:num>
  <w:num w:numId="2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3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8"/>
  </w:num>
  <w:num w:numId="26">
    <w:abstractNumId w:val="28"/>
  </w:num>
  <w:num w:numId="27">
    <w:abstractNumId w:val="8"/>
  </w:num>
  <w:num w:numId="28">
    <w:abstractNumId w:val="9"/>
  </w:num>
  <w:num w:numId="29">
    <w:abstractNumId w:val="11"/>
  </w:num>
  <w:num w:numId="30">
    <w:abstractNumId w:val="2"/>
  </w:num>
  <w:num w:numId="31">
    <w:abstractNumId w:val="22"/>
  </w:num>
  <w:num w:numId="32">
    <w:abstractNumId w:val="6"/>
  </w:num>
  <w:num w:numId="33">
    <w:abstractNumId w:val="5"/>
  </w:num>
  <w:num w:numId="34">
    <w:abstractNumId w:val="21"/>
  </w:num>
  <w:num w:numId="35">
    <w:abstractNumId w:val="5"/>
    <w:lvlOverride w:ilvl="0">
      <w:startOverride w:val="1"/>
    </w:lvlOverride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19"/>
  </w:num>
  <w:num w:numId="41">
    <w:abstractNumId w:val="23"/>
  </w:num>
  <w:num w:numId="42">
    <w:abstractNumId w:val="5"/>
  </w:num>
  <w:num w:numId="4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3F5"/>
    <w:rsid w:val="00000EB5"/>
    <w:rsid w:val="00001166"/>
    <w:rsid w:val="000019F8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88C"/>
    <w:rsid w:val="0000790F"/>
    <w:rsid w:val="00007912"/>
    <w:rsid w:val="00007D4E"/>
    <w:rsid w:val="00010057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B26"/>
    <w:rsid w:val="00014B31"/>
    <w:rsid w:val="00014C7E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82F"/>
    <w:rsid w:val="00016A4C"/>
    <w:rsid w:val="00016D19"/>
    <w:rsid w:val="00016E23"/>
    <w:rsid w:val="000174BD"/>
    <w:rsid w:val="00017DF1"/>
    <w:rsid w:val="00017FEA"/>
    <w:rsid w:val="0002060F"/>
    <w:rsid w:val="00020703"/>
    <w:rsid w:val="0002095D"/>
    <w:rsid w:val="000209D4"/>
    <w:rsid w:val="00020A44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C4A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61D"/>
    <w:rsid w:val="00027633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E07"/>
    <w:rsid w:val="0003313B"/>
    <w:rsid w:val="000337C3"/>
    <w:rsid w:val="0003386F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8"/>
    <w:rsid w:val="00045EEB"/>
    <w:rsid w:val="00045F96"/>
    <w:rsid w:val="00046087"/>
    <w:rsid w:val="00046162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9B8"/>
    <w:rsid w:val="00052CE9"/>
    <w:rsid w:val="0005314B"/>
    <w:rsid w:val="00053CEF"/>
    <w:rsid w:val="00053D09"/>
    <w:rsid w:val="0005450A"/>
    <w:rsid w:val="000545F7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F59"/>
    <w:rsid w:val="0005768E"/>
    <w:rsid w:val="00057F60"/>
    <w:rsid w:val="000600BD"/>
    <w:rsid w:val="00060410"/>
    <w:rsid w:val="000606A1"/>
    <w:rsid w:val="00060B99"/>
    <w:rsid w:val="000610B3"/>
    <w:rsid w:val="000611DE"/>
    <w:rsid w:val="0006122C"/>
    <w:rsid w:val="0006124E"/>
    <w:rsid w:val="000614F9"/>
    <w:rsid w:val="00061B29"/>
    <w:rsid w:val="00062456"/>
    <w:rsid w:val="00062572"/>
    <w:rsid w:val="00062C75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848"/>
    <w:rsid w:val="00067C61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A9A"/>
    <w:rsid w:val="000852EA"/>
    <w:rsid w:val="000853FA"/>
    <w:rsid w:val="00085B91"/>
    <w:rsid w:val="00085BF5"/>
    <w:rsid w:val="000865C0"/>
    <w:rsid w:val="000865E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E4"/>
    <w:rsid w:val="000977C8"/>
    <w:rsid w:val="000977DC"/>
    <w:rsid w:val="00097D3B"/>
    <w:rsid w:val="00097D8E"/>
    <w:rsid w:val="000A0AE1"/>
    <w:rsid w:val="000A1424"/>
    <w:rsid w:val="000A1608"/>
    <w:rsid w:val="000A1731"/>
    <w:rsid w:val="000A1836"/>
    <w:rsid w:val="000A1A35"/>
    <w:rsid w:val="000A209D"/>
    <w:rsid w:val="000A2170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C33"/>
    <w:rsid w:val="000A7EE5"/>
    <w:rsid w:val="000B0066"/>
    <w:rsid w:val="000B013F"/>
    <w:rsid w:val="000B0243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4394"/>
    <w:rsid w:val="000B43E6"/>
    <w:rsid w:val="000B448E"/>
    <w:rsid w:val="000B4B33"/>
    <w:rsid w:val="000B54B5"/>
    <w:rsid w:val="000B55C2"/>
    <w:rsid w:val="000B5B87"/>
    <w:rsid w:val="000B651F"/>
    <w:rsid w:val="000B6D0E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496"/>
    <w:rsid w:val="000D667C"/>
    <w:rsid w:val="000D66CD"/>
    <w:rsid w:val="000D67AD"/>
    <w:rsid w:val="000D689E"/>
    <w:rsid w:val="000D704B"/>
    <w:rsid w:val="000D7290"/>
    <w:rsid w:val="000D7699"/>
    <w:rsid w:val="000D77A3"/>
    <w:rsid w:val="000E0295"/>
    <w:rsid w:val="000E0547"/>
    <w:rsid w:val="000E0887"/>
    <w:rsid w:val="000E0ACF"/>
    <w:rsid w:val="000E0F28"/>
    <w:rsid w:val="000E1551"/>
    <w:rsid w:val="000E1658"/>
    <w:rsid w:val="000E1C50"/>
    <w:rsid w:val="000E1CFC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A63"/>
    <w:rsid w:val="000E5B5E"/>
    <w:rsid w:val="000E60F1"/>
    <w:rsid w:val="000E61E0"/>
    <w:rsid w:val="000E626E"/>
    <w:rsid w:val="000E6481"/>
    <w:rsid w:val="000E64D9"/>
    <w:rsid w:val="000E6EE2"/>
    <w:rsid w:val="000E71AE"/>
    <w:rsid w:val="000E783C"/>
    <w:rsid w:val="000E78A7"/>
    <w:rsid w:val="000E78FF"/>
    <w:rsid w:val="000E7AB9"/>
    <w:rsid w:val="000E7B8D"/>
    <w:rsid w:val="000E7BEB"/>
    <w:rsid w:val="000F0008"/>
    <w:rsid w:val="000F01F7"/>
    <w:rsid w:val="000F03DE"/>
    <w:rsid w:val="000F0511"/>
    <w:rsid w:val="000F12B4"/>
    <w:rsid w:val="000F1752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447F"/>
    <w:rsid w:val="000F4710"/>
    <w:rsid w:val="000F51F1"/>
    <w:rsid w:val="000F66FD"/>
    <w:rsid w:val="000F69EE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EAC"/>
    <w:rsid w:val="0010273A"/>
    <w:rsid w:val="00102B64"/>
    <w:rsid w:val="001031A7"/>
    <w:rsid w:val="00103474"/>
    <w:rsid w:val="001034A9"/>
    <w:rsid w:val="0010369D"/>
    <w:rsid w:val="00103908"/>
    <w:rsid w:val="00103929"/>
    <w:rsid w:val="00103ABE"/>
    <w:rsid w:val="00103ED5"/>
    <w:rsid w:val="00103FD6"/>
    <w:rsid w:val="00104288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1CCF"/>
    <w:rsid w:val="00131D56"/>
    <w:rsid w:val="001321BB"/>
    <w:rsid w:val="00132896"/>
    <w:rsid w:val="001328AE"/>
    <w:rsid w:val="00132929"/>
    <w:rsid w:val="00132CE9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13"/>
    <w:rsid w:val="0014023D"/>
    <w:rsid w:val="0014092F"/>
    <w:rsid w:val="00140F76"/>
    <w:rsid w:val="00141213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C24"/>
    <w:rsid w:val="00143D11"/>
    <w:rsid w:val="00143F7E"/>
    <w:rsid w:val="0014442A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7101"/>
    <w:rsid w:val="001471EB"/>
    <w:rsid w:val="001474E0"/>
    <w:rsid w:val="0014753F"/>
    <w:rsid w:val="00147B6F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A6D"/>
    <w:rsid w:val="00161A27"/>
    <w:rsid w:val="001621A5"/>
    <w:rsid w:val="00162257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FCD"/>
    <w:rsid w:val="00170015"/>
    <w:rsid w:val="00170073"/>
    <w:rsid w:val="00170700"/>
    <w:rsid w:val="00170A5F"/>
    <w:rsid w:val="00170D2F"/>
    <w:rsid w:val="001715D0"/>
    <w:rsid w:val="00171748"/>
    <w:rsid w:val="00171E16"/>
    <w:rsid w:val="00171F20"/>
    <w:rsid w:val="0017244B"/>
    <w:rsid w:val="00172676"/>
    <w:rsid w:val="00172919"/>
    <w:rsid w:val="00172FB2"/>
    <w:rsid w:val="001734B4"/>
    <w:rsid w:val="0017354F"/>
    <w:rsid w:val="00173591"/>
    <w:rsid w:val="00173A1A"/>
    <w:rsid w:val="00173D24"/>
    <w:rsid w:val="00173D80"/>
    <w:rsid w:val="00173FEE"/>
    <w:rsid w:val="00174000"/>
    <w:rsid w:val="00174232"/>
    <w:rsid w:val="001745DD"/>
    <w:rsid w:val="00174B55"/>
    <w:rsid w:val="00174D27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3BF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F5E"/>
    <w:rsid w:val="001960B2"/>
    <w:rsid w:val="001963E2"/>
    <w:rsid w:val="00196A20"/>
    <w:rsid w:val="001974B2"/>
    <w:rsid w:val="001974BA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79C"/>
    <w:rsid w:val="001A28C1"/>
    <w:rsid w:val="001A3115"/>
    <w:rsid w:val="001A33DE"/>
    <w:rsid w:val="001A3B4B"/>
    <w:rsid w:val="001A3CFC"/>
    <w:rsid w:val="001A410B"/>
    <w:rsid w:val="001A4B3D"/>
    <w:rsid w:val="001A5151"/>
    <w:rsid w:val="001A5536"/>
    <w:rsid w:val="001A562D"/>
    <w:rsid w:val="001A5700"/>
    <w:rsid w:val="001A5B51"/>
    <w:rsid w:val="001A5C9F"/>
    <w:rsid w:val="001A5E5D"/>
    <w:rsid w:val="001A61CA"/>
    <w:rsid w:val="001A72B0"/>
    <w:rsid w:val="001A7329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A03"/>
    <w:rsid w:val="001C2EB3"/>
    <w:rsid w:val="001C376A"/>
    <w:rsid w:val="001C3B6A"/>
    <w:rsid w:val="001C3DAF"/>
    <w:rsid w:val="001C401A"/>
    <w:rsid w:val="001C4080"/>
    <w:rsid w:val="001C4657"/>
    <w:rsid w:val="001C4FE0"/>
    <w:rsid w:val="001C507B"/>
    <w:rsid w:val="001C555E"/>
    <w:rsid w:val="001C5BD5"/>
    <w:rsid w:val="001C5CC2"/>
    <w:rsid w:val="001C5D89"/>
    <w:rsid w:val="001C6212"/>
    <w:rsid w:val="001C6758"/>
    <w:rsid w:val="001C677D"/>
    <w:rsid w:val="001C7104"/>
    <w:rsid w:val="001C718E"/>
    <w:rsid w:val="001C7298"/>
    <w:rsid w:val="001C77CD"/>
    <w:rsid w:val="001C7883"/>
    <w:rsid w:val="001C7D44"/>
    <w:rsid w:val="001D06DD"/>
    <w:rsid w:val="001D0AE9"/>
    <w:rsid w:val="001D0EC3"/>
    <w:rsid w:val="001D10EC"/>
    <w:rsid w:val="001D145C"/>
    <w:rsid w:val="001D16DE"/>
    <w:rsid w:val="001D18A0"/>
    <w:rsid w:val="001D1A0A"/>
    <w:rsid w:val="001D1D6A"/>
    <w:rsid w:val="001D1FE7"/>
    <w:rsid w:val="001D2564"/>
    <w:rsid w:val="001D2668"/>
    <w:rsid w:val="001D26EE"/>
    <w:rsid w:val="001D308F"/>
    <w:rsid w:val="001D321A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B7"/>
    <w:rsid w:val="001E40E6"/>
    <w:rsid w:val="001E454D"/>
    <w:rsid w:val="001E4672"/>
    <w:rsid w:val="001E4C6A"/>
    <w:rsid w:val="001E4DE3"/>
    <w:rsid w:val="001E4F84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F009B"/>
    <w:rsid w:val="001F02FA"/>
    <w:rsid w:val="001F0337"/>
    <w:rsid w:val="001F05E8"/>
    <w:rsid w:val="001F0CE9"/>
    <w:rsid w:val="001F0CFA"/>
    <w:rsid w:val="001F0D0A"/>
    <w:rsid w:val="001F1021"/>
    <w:rsid w:val="001F180C"/>
    <w:rsid w:val="001F1943"/>
    <w:rsid w:val="001F19E4"/>
    <w:rsid w:val="001F2210"/>
    <w:rsid w:val="001F23AB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4D3"/>
    <w:rsid w:val="00213DF0"/>
    <w:rsid w:val="0021410B"/>
    <w:rsid w:val="002142DA"/>
    <w:rsid w:val="0021470B"/>
    <w:rsid w:val="0021481E"/>
    <w:rsid w:val="00214832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C2D"/>
    <w:rsid w:val="00217C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F62"/>
    <w:rsid w:val="002260BC"/>
    <w:rsid w:val="00226158"/>
    <w:rsid w:val="00226162"/>
    <w:rsid w:val="002267FE"/>
    <w:rsid w:val="00226B05"/>
    <w:rsid w:val="00226B23"/>
    <w:rsid w:val="00226BEE"/>
    <w:rsid w:val="002277D5"/>
    <w:rsid w:val="0022788D"/>
    <w:rsid w:val="00227C9D"/>
    <w:rsid w:val="00227D72"/>
    <w:rsid w:val="00230163"/>
    <w:rsid w:val="002304DA"/>
    <w:rsid w:val="0023064A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71EE"/>
    <w:rsid w:val="002377EA"/>
    <w:rsid w:val="00237AE6"/>
    <w:rsid w:val="00237DE8"/>
    <w:rsid w:val="00237FC7"/>
    <w:rsid w:val="0024078B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D4A"/>
    <w:rsid w:val="002440E9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B47"/>
    <w:rsid w:val="00252114"/>
    <w:rsid w:val="0025241C"/>
    <w:rsid w:val="00252511"/>
    <w:rsid w:val="0025292B"/>
    <w:rsid w:val="00252B7B"/>
    <w:rsid w:val="00252BB0"/>
    <w:rsid w:val="00253230"/>
    <w:rsid w:val="002534BD"/>
    <w:rsid w:val="00253940"/>
    <w:rsid w:val="0025416D"/>
    <w:rsid w:val="0025436B"/>
    <w:rsid w:val="00254B0B"/>
    <w:rsid w:val="00254C75"/>
    <w:rsid w:val="00254EE6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E1A"/>
    <w:rsid w:val="00256295"/>
    <w:rsid w:val="00256644"/>
    <w:rsid w:val="0025674F"/>
    <w:rsid w:val="00256F29"/>
    <w:rsid w:val="00257221"/>
    <w:rsid w:val="00257305"/>
    <w:rsid w:val="0025734D"/>
    <w:rsid w:val="00257722"/>
    <w:rsid w:val="00257973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A69"/>
    <w:rsid w:val="002662D6"/>
    <w:rsid w:val="00266865"/>
    <w:rsid w:val="00266D2F"/>
    <w:rsid w:val="00266F84"/>
    <w:rsid w:val="002671CF"/>
    <w:rsid w:val="002675AD"/>
    <w:rsid w:val="00267AB9"/>
    <w:rsid w:val="00267B28"/>
    <w:rsid w:val="00267ED2"/>
    <w:rsid w:val="00267FF4"/>
    <w:rsid w:val="002700D2"/>
    <w:rsid w:val="002700D5"/>
    <w:rsid w:val="0027068F"/>
    <w:rsid w:val="00270868"/>
    <w:rsid w:val="00270A69"/>
    <w:rsid w:val="002714A3"/>
    <w:rsid w:val="00271A39"/>
    <w:rsid w:val="00271BAE"/>
    <w:rsid w:val="00271C4E"/>
    <w:rsid w:val="00271EB5"/>
    <w:rsid w:val="00271F4D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30E6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E6"/>
    <w:rsid w:val="002A1307"/>
    <w:rsid w:val="002A13B0"/>
    <w:rsid w:val="002A1A2F"/>
    <w:rsid w:val="002A1B0A"/>
    <w:rsid w:val="002A1CAA"/>
    <w:rsid w:val="002A2009"/>
    <w:rsid w:val="002A21AD"/>
    <w:rsid w:val="002A241F"/>
    <w:rsid w:val="002A2A27"/>
    <w:rsid w:val="002A2F87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51FE"/>
    <w:rsid w:val="002A546F"/>
    <w:rsid w:val="002A5B0E"/>
    <w:rsid w:val="002A5B9B"/>
    <w:rsid w:val="002A5E20"/>
    <w:rsid w:val="002A5E6F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A36"/>
    <w:rsid w:val="002C0BCD"/>
    <w:rsid w:val="002C0D8D"/>
    <w:rsid w:val="002C0FE2"/>
    <w:rsid w:val="002C109E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6BD"/>
    <w:rsid w:val="002C4804"/>
    <w:rsid w:val="002C4A73"/>
    <w:rsid w:val="002C4D2C"/>
    <w:rsid w:val="002C4FAC"/>
    <w:rsid w:val="002C53AB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FAB"/>
    <w:rsid w:val="002D00FF"/>
    <w:rsid w:val="002D053E"/>
    <w:rsid w:val="002D05F4"/>
    <w:rsid w:val="002D07E1"/>
    <w:rsid w:val="002D0957"/>
    <w:rsid w:val="002D09DB"/>
    <w:rsid w:val="002D0AE8"/>
    <w:rsid w:val="002D17C3"/>
    <w:rsid w:val="002D1D6F"/>
    <w:rsid w:val="002D203C"/>
    <w:rsid w:val="002D2B8C"/>
    <w:rsid w:val="002D2E48"/>
    <w:rsid w:val="002D2E5F"/>
    <w:rsid w:val="002D31F3"/>
    <w:rsid w:val="002D35C3"/>
    <w:rsid w:val="002D35FE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E1D"/>
    <w:rsid w:val="002D4F9C"/>
    <w:rsid w:val="002D4FAC"/>
    <w:rsid w:val="002D5119"/>
    <w:rsid w:val="002D54E7"/>
    <w:rsid w:val="002D5D80"/>
    <w:rsid w:val="002D6919"/>
    <w:rsid w:val="002D6B18"/>
    <w:rsid w:val="002D70A7"/>
    <w:rsid w:val="002D7216"/>
    <w:rsid w:val="002D758A"/>
    <w:rsid w:val="002D7DDB"/>
    <w:rsid w:val="002E029E"/>
    <w:rsid w:val="002E0675"/>
    <w:rsid w:val="002E0789"/>
    <w:rsid w:val="002E0806"/>
    <w:rsid w:val="002E097C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B23"/>
    <w:rsid w:val="002F0B80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573"/>
    <w:rsid w:val="00300EB1"/>
    <w:rsid w:val="00301636"/>
    <w:rsid w:val="00301953"/>
    <w:rsid w:val="00301D52"/>
    <w:rsid w:val="00301F59"/>
    <w:rsid w:val="00302084"/>
    <w:rsid w:val="00302673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7027"/>
    <w:rsid w:val="00307538"/>
    <w:rsid w:val="00307A6B"/>
    <w:rsid w:val="00307F47"/>
    <w:rsid w:val="0031057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3E9"/>
    <w:rsid w:val="00315AA7"/>
    <w:rsid w:val="003160E6"/>
    <w:rsid w:val="00316F54"/>
    <w:rsid w:val="003171D5"/>
    <w:rsid w:val="00317391"/>
    <w:rsid w:val="003177C9"/>
    <w:rsid w:val="00317CCC"/>
    <w:rsid w:val="00317D3B"/>
    <w:rsid w:val="00320903"/>
    <w:rsid w:val="00320BC5"/>
    <w:rsid w:val="00320BC8"/>
    <w:rsid w:val="00320D79"/>
    <w:rsid w:val="00320DB9"/>
    <w:rsid w:val="003224C8"/>
    <w:rsid w:val="0032253A"/>
    <w:rsid w:val="00322A1D"/>
    <w:rsid w:val="00322FAD"/>
    <w:rsid w:val="0032390C"/>
    <w:rsid w:val="0032395A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D45"/>
    <w:rsid w:val="00342550"/>
    <w:rsid w:val="003426BF"/>
    <w:rsid w:val="0034286E"/>
    <w:rsid w:val="0034301C"/>
    <w:rsid w:val="0034421B"/>
    <w:rsid w:val="003443F4"/>
    <w:rsid w:val="00344474"/>
    <w:rsid w:val="003445F2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F1"/>
    <w:rsid w:val="003532E0"/>
    <w:rsid w:val="00353428"/>
    <w:rsid w:val="00353633"/>
    <w:rsid w:val="00353908"/>
    <w:rsid w:val="00353A17"/>
    <w:rsid w:val="00353BD4"/>
    <w:rsid w:val="00353CFE"/>
    <w:rsid w:val="003543C3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607DB"/>
    <w:rsid w:val="003609E2"/>
    <w:rsid w:val="00360DCB"/>
    <w:rsid w:val="003614B2"/>
    <w:rsid w:val="0036181E"/>
    <w:rsid w:val="00361915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5CE"/>
    <w:rsid w:val="0037093D"/>
    <w:rsid w:val="00370F09"/>
    <w:rsid w:val="00371231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705A"/>
    <w:rsid w:val="003770C3"/>
    <w:rsid w:val="00377582"/>
    <w:rsid w:val="003776AF"/>
    <w:rsid w:val="00377A6E"/>
    <w:rsid w:val="00377D2A"/>
    <w:rsid w:val="00380518"/>
    <w:rsid w:val="00380A0E"/>
    <w:rsid w:val="00380AD8"/>
    <w:rsid w:val="003810C4"/>
    <w:rsid w:val="0038153E"/>
    <w:rsid w:val="00381802"/>
    <w:rsid w:val="00381B7C"/>
    <w:rsid w:val="00381BEB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C83"/>
    <w:rsid w:val="003849D6"/>
    <w:rsid w:val="00384B90"/>
    <w:rsid w:val="00384DA5"/>
    <w:rsid w:val="0038539F"/>
    <w:rsid w:val="00385723"/>
    <w:rsid w:val="00386474"/>
    <w:rsid w:val="00386AED"/>
    <w:rsid w:val="003870AC"/>
    <w:rsid w:val="00387A96"/>
    <w:rsid w:val="00387DC6"/>
    <w:rsid w:val="00387F0B"/>
    <w:rsid w:val="00387F9A"/>
    <w:rsid w:val="00390610"/>
    <w:rsid w:val="00390BD1"/>
    <w:rsid w:val="00390EE7"/>
    <w:rsid w:val="003912D8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C24"/>
    <w:rsid w:val="003950A8"/>
    <w:rsid w:val="00395225"/>
    <w:rsid w:val="00395558"/>
    <w:rsid w:val="00395712"/>
    <w:rsid w:val="003960C2"/>
    <w:rsid w:val="003A11A0"/>
    <w:rsid w:val="003A26D5"/>
    <w:rsid w:val="003A27EC"/>
    <w:rsid w:val="003A28BE"/>
    <w:rsid w:val="003A2CC1"/>
    <w:rsid w:val="003A2D87"/>
    <w:rsid w:val="003A35F2"/>
    <w:rsid w:val="003A3A3A"/>
    <w:rsid w:val="003A423A"/>
    <w:rsid w:val="003A4453"/>
    <w:rsid w:val="003A446C"/>
    <w:rsid w:val="003A47B1"/>
    <w:rsid w:val="003A4DC4"/>
    <w:rsid w:val="003A4FED"/>
    <w:rsid w:val="003A506A"/>
    <w:rsid w:val="003A55BD"/>
    <w:rsid w:val="003A5673"/>
    <w:rsid w:val="003A5B54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C2B"/>
    <w:rsid w:val="003B1E89"/>
    <w:rsid w:val="003B2005"/>
    <w:rsid w:val="003B2074"/>
    <w:rsid w:val="003B20FA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42A3"/>
    <w:rsid w:val="003B46B0"/>
    <w:rsid w:val="003B470A"/>
    <w:rsid w:val="003B4912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50A"/>
    <w:rsid w:val="003C188C"/>
    <w:rsid w:val="003C1DE4"/>
    <w:rsid w:val="003C213A"/>
    <w:rsid w:val="003C21C5"/>
    <w:rsid w:val="003C246D"/>
    <w:rsid w:val="003C261D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70C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C95"/>
    <w:rsid w:val="003C7DB8"/>
    <w:rsid w:val="003D0389"/>
    <w:rsid w:val="003D07BB"/>
    <w:rsid w:val="003D0B0A"/>
    <w:rsid w:val="003D0F14"/>
    <w:rsid w:val="003D0F36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764"/>
    <w:rsid w:val="003E17FD"/>
    <w:rsid w:val="003E1ECE"/>
    <w:rsid w:val="003E24A8"/>
    <w:rsid w:val="003E24CB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5601"/>
    <w:rsid w:val="003E562B"/>
    <w:rsid w:val="003E5AB6"/>
    <w:rsid w:val="003E5D53"/>
    <w:rsid w:val="003E5F7B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2C87"/>
    <w:rsid w:val="003F2E61"/>
    <w:rsid w:val="003F2EAA"/>
    <w:rsid w:val="003F2F92"/>
    <w:rsid w:val="003F3018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BCA"/>
    <w:rsid w:val="003F7D34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AC1"/>
    <w:rsid w:val="00404010"/>
    <w:rsid w:val="00404415"/>
    <w:rsid w:val="004047B0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C79"/>
    <w:rsid w:val="0041039B"/>
    <w:rsid w:val="004103F5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BCD"/>
    <w:rsid w:val="004171C7"/>
    <w:rsid w:val="00417324"/>
    <w:rsid w:val="0041746F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BB5"/>
    <w:rsid w:val="00421BDD"/>
    <w:rsid w:val="00421C9A"/>
    <w:rsid w:val="0042254A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AEE"/>
    <w:rsid w:val="00424B5A"/>
    <w:rsid w:val="00424C33"/>
    <w:rsid w:val="0042519E"/>
    <w:rsid w:val="00425241"/>
    <w:rsid w:val="0042550E"/>
    <w:rsid w:val="00425EE1"/>
    <w:rsid w:val="00425F46"/>
    <w:rsid w:val="004263EE"/>
    <w:rsid w:val="004264A7"/>
    <w:rsid w:val="004267C5"/>
    <w:rsid w:val="00427057"/>
    <w:rsid w:val="00427202"/>
    <w:rsid w:val="0042730B"/>
    <w:rsid w:val="00427380"/>
    <w:rsid w:val="00427864"/>
    <w:rsid w:val="00427875"/>
    <w:rsid w:val="0043056F"/>
    <w:rsid w:val="0043085C"/>
    <w:rsid w:val="00430C7C"/>
    <w:rsid w:val="0043161E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ED3"/>
    <w:rsid w:val="00442303"/>
    <w:rsid w:val="0044255A"/>
    <w:rsid w:val="004425C7"/>
    <w:rsid w:val="00442F06"/>
    <w:rsid w:val="0044302E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FD9"/>
    <w:rsid w:val="004505B8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433"/>
    <w:rsid w:val="004659DB"/>
    <w:rsid w:val="00465B90"/>
    <w:rsid w:val="004663BE"/>
    <w:rsid w:val="004663DF"/>
    <w:rsid w:val="004666C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1B54"/>
    <w:rsid w:val="00471C67"/>
    <w:rsid w:val="0047200A"/>
    <w:rsid w:val="00472567"/>
    <w:rsid w:val="0047281F"/>
    <w:rsid w:val="00472F01"/>
    <w:rsid w:val="00472FD1"/>
    <w:rsid w:val="00473507"/>
    <w:rsid w:val="004739C8"/>
    <w:rsid w:val="004747AC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1D7D"/>
    <w:rsid w:val="00482752"/>
    <w:rsid w:val="00482808"/>
    <w:rsid w:val="00482E15"/>
    <w:rsid w:val="00483237"/>
    <w:rsid w:val="0048334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F08"/>
    <w:rsid w:val="00487309"/>
    <w:rsid w:val="004878FF"/>
    <w:rsid w:val="00487E0F"/>
    <w:rsid w:val="0049028F"/>
    <w:rsid w:val="00490316"/>
    <w:rsid w:val="00490587"/>
    <w:rsid w:val="0049095A"/>
    <w:rsid w:val="00490A51"/>
    <w:rsid w:val="004917D0"/>
    <w:rsid w:val="00491ADD"/>
    <w:rsid w:val="00491E19"/>
    <w:rsid w:val="00492253"/>
    <w:rsid w:val="004924C1"/>
    <w:rsid w:val="004924CE"/>
    <w:rsid w:val="004927A5"/>
    <w:rsid w:val="004930D7"/>
    <w:rsid w:val="00493118"/>
    <w:rsid w:val="0049335A"/>
    <w:rsid w:val="004936F6"/>
    <w:rsid w:val="004942B7"/>
    <w:rsid w:val="004945FE"/>
    <w:rsid w:val="00494FE3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773"/>
    <w:rsid w:val="00497C4E"/>
    <w:rsid w:val="00497FCE"/>
    <w:rsid w:val="004A0118"/>
    <w:rsid w:val="004A03A9"/>
    <w:rsid w:val="004A046A"/>
    <w:rsid w:val="004A0BA7"/>
    <w:rsid w:val="004A0F8C"/>
    <w:rsid w:val="004A1047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CD4"/>
    <w:rsid w:val="004D6D53"/>
    <w:rsid w:val="004D6E84"/>
    <w:rsid w:val="004D75E7"/>
    <w:rsid w:val="004D7614"/>
    <w:rsid w:val="004D7984"/>
    <w:rsid w:val="004D7A93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378"/>
    <w:rsid w:val="004E3B01"/>
    <w:rsid w:val="004E3CE1"/>
    <w:rsid w:val="004E41DE"/>
    <w:rsid w:val="004E4578"/>
    <w:rsid w:val="004E4740"/>
    <w:rsid w:val="004E4A6A"/>
    <w:rsid w:val="004E4D56"/>
    <w:rsid w:val="004E504E"/>
    <w:rsid w:val="004E52EF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413"/>
    <w:rsid w:val="004F167B"/>
    <w:rsid w:val="004F1AFC"/>
    <w:rsid w:val="004F1B6E"/>
    <w:rsid w:val="004F1FAA"/>
    <w:rsid w:val="004F2A51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510A"/>
    <w:rsid w:val="004F5572"/>
    <w:rsid w:val="004F6082"/>
    <w:rsid w:val="004F628C"/>
    <w:rsid w:val="004F66AA"/>
    <w:rsid w:val="004F68FD"/>
    <w:rsid w:val="004F7167"/>
    <w:rsid w:val="004F730F"/>
    <w:rsid w:val="004F7871"/>
    <w:rsid w:val="004F7988"/>
    <w:rsid w:val="004F7CE6"/>
    <w:rsid w:val="005003BD"/>
    <w:rsid w:val="0050094E"/>
    <w:rsid w:val="005010E7"/>
    <w:rsid w:val="00501484"/>
    <w:rsid w:val="0050148E"/>
    <w:rsid w:val="00501CC2"/>
    <w:rsid w:val="00502664"/>
    <w:rsid w:val="00502B66"/>
    <w:rsid w:val="00502F07"/>
    <w:rsid w:val="0050352F"/>
    <w:rsid w:val="0050401D"/>
    <w:rsid w:val="005043B5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878"/>
    <w:rsid w:val="005158A7"/>
    <w:rsid w:val="00515A09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97"/>
    <w:rsid w:val="005233AF"/>
    <w:rsid w:val="00523783"/>
    <w:rsid w:val="00523861"/>
    <w:rsid w:val="0052392E"/>
    <w:rsid w:val="00523BBD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6F4"/>
    <w:rsid w:val="00535B7A"/>
    <w:rsid w:val="00535F79"/>
    <w:rsid w:val="005362D8"/>
    <w:rsid w:val="00536585"/>
    <w:rsid w:val="00536762"/>
    <w:rsid w:val="005368C0"/>
    <w:rsid w:val="00536A33"/>
    <w:rsid w:val="00537237"/>
    <w:rsid w:val="00537A4C"/>
    <w:rsid w:val="00537F63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870"/>
    <w:rsid w:val="00550C0B"/>
    <w:rsid w:val="00551393"/>
    <w:rsid w:val="0055139E"/>
    <w:rsid w:val="005518D2"/>
    <w:rsid w:val="00551B93"/>
    <w:rsid w:val="0055220E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53F5"/>
    <w:rsid w:val="0055568B"/>
    <w:rsid w:val="00555B2B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E47"/>
    <w:rsid w:val="00562240"/>
    <w:rsid w:val="00562886"/>
    <w:rsid w:val="00562F46"/>
    <w:rsid w:val="00563243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666"/>
    <w:rsid w:val="005756E0"/>
    <w:rsid w:val="00575804"/>
    <w:rsid w:val="005759AA"/>
    <w:rsid w:val="005761A7"/>
    <w:rsid w:val="0057631A"/>
    <w:rsid w:val="005763DB"/>
    <w:rsid w:val="00576436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293"/>
    <w:rsid w:val="005816EA"/>
    <w:rsid w:val="00581E4F"/>
    <w:rsid w:val="00581EE8"/>
    <w:rsid w:val="005821C8"/>
    <w:rsid w:val="00582591"/>
    <w:rsid w:val="0058264A"/>
    <w:rsid w:val="00582746"/>
    <w:rsid w:val="00582FE8"/>
    <w:rsid w:val="00583810"/>
    <w:rsid w:val="005838CE"/>
    <w:rsid w:val="005840E9"/>
    <w:rsid w:val="0058455F"/>
    <w:rsid w:val="0058458D"/>
    <w:rsid w:val="005845E4"/>
    <w:rsid w:val="00584686"/>
    <w:rsid w:val="00584908"/>
    <w:rsid w:val="00584A50"/>
    <w:rsid w:val="00584D4A"/>
    <w:rsid w:val="0058545F"/>
    <w:rsid w:val="00585466"/>
    <w:rsid w:val="005854E3"/>
    <w:rsid w:val="00585782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87F4C"/>
    <w:rsid w:val="00590186"/>
    <w:rsid w:val="0059040E"/>
    <w:rsid w:val="0059059D"/>
    <w:rsid w:val="00590BE5"/>
    <w:rsid w:val="00590BFE"/>
    <w:rsid w:val="00590D1D"/>
    <w:rsid w:val="0059128B"/>
    <w:rsid w:val="005912B1"/>
    <w:rsid w:val="0059244F"/>
    <w:rsid w:val="00592581"/>
    <w:rsid w:val="00592918"/>
    <w:rsid w:val="00592B6A"/>
    <w:rsid w:val="00592B86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7055"/>
    <w:rsid w:val="005971CB"/>
    <w:rsid w:val="0059774E"/>
    <w:rsid w:val="00597A45"/>
    <w:rsid w:val="00597AE9"/>
    <w:rsid w:val="00597DF1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231D"/>
    <w:rsid w:val="005A23DE"/>
    <w:rsid w:val="005A26DE"/>
    <w:rsid w:val="005A2726"/>
    <w:rsid w:val="005A28CB"/>
    <w:rsid w:val="005A29AC"/>
    <w:rsid w:val="005A2BCB"/>
    <w:rsid w:val="005A2C0C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EC6"/>
    <w:rsid w:val="005A608A"/>
    <w:rsid w:val="005A62FC"/>
    <w:rsid w:val="005A6700"/>
    <w:rsid w:val="005A6B55"/>
    <w:rsid w:val="005A70F7"/>
    <w:rsid w:val="005A75F5"/>
    <w:rsid w:val="005A7B50"/>
    <w:rsid w:val="005A7C0C"/>
    <w:rsid w:val="005A7E48"/>
    <w:rsid w:val="005A7E75"/>
    <w:rsid w:val="005B0750"/>
    <w:rsid w:val="005B0844"/>
    <w:rsid w:val="005B0A00"/>
    <w:rsid w:val="005B0A5C"/>
    <w:rsid w:val="005B0FFB"/>
    <w:rsid w:val="005B1208"/>
    <w:rsid w:val="005B1412"/>
    <w:rsid w:val="005B14F6"/>
    <w:rsid w:val="005B1752"/>
    <w:rsid w:val="005B18B2"/>
    <w:rsid w:val="005B19DE"/>
    <w:rsid w:val="005B243E"/>
    <w:rsid w:val="005B2614"/>
    <w:rsid w:val="005B28DE"/>
    <w:rsid w:val="005B2DA0"/>
    <w:rsid w:val="005B2FC9"/>
    <w:rsid w:val="005B3416"/>
    <w:rsid w:val="005B3D3F"/>
    <w:rsid w:val="005B3D5F"/>
    <w:rsid w:val="005B4189"/>
    <w:rsid w:val="005B43A8"/>
    <w:rsid w:val="005B4740"/>
    <w:rsid w:val="005B4796"/>
    <w:rsid w:val="005B4A6C"/>
    <w:rsid w:val="005B4DEA"/>
    <w:rsid w:val="005B50E4"/>
    <w:rsid w:val="005B5360"/>
    <w:rsid w:val="005B538C"/>
    <w:rsid w:val="005B57B2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2050"/>
    <w:rsid w:val="005C257C"/>
    <w:rsid w:val="005C2C86"/>
    <w:rsid w:val="005C341B"/>
    <w:rsid w:val="005C35C5"/>
    <w:rsid w:val="005C39CE"/>
    <w:rsid w:val="005C54F4"/>
    <w:rsid w:val="005C57B3"/>
    <w:rsid w:val="005C58B1"/>
    <w:rsid w:val="005C5DE7"/>
    <w:rsid w:val="005C5EDB"/>
    <w:rsid w:val="005C6D13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CFD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86B"/>
    <w:rsid w:val="005D698A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A6C"/>
    <w:rsid w:val="005E1E13"/>
    <w:rsid w:val="005E1E1B"/>
    <w:rsid w:val="005E20E3"/>
    <w:rsid w:val="005E2AF8"/>
    <w:rsid w:val="005E2EBB"/>
    <w:rsid w:val="005E3250"/>
    <w:rsid w:val="005E383F"/>
    <w:rsid w:val="005E3B41"/>
    <w:rsid w:val="005E3CED"/>
    <w:rsid w:val="005E405E"/>
    <w:rsid w:val="005E40D7"/>
    <w:rsid w:val="005E40E5"/>
    <w:rsid w:val="005E503B"/>
    <w:rsid w:val="005E5399"/>
    <w:rsid w:val="005E5B06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79"/>
    <w:rsid w:val="005F38EB"/>
    <w:rsid w:val="005F3B35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418"/>
    <w:rsid w:val="005F6CC3"/>
    <w:rsid w:val="005F6EFA"/>
    <w:rsid w:val="005F71AB"/>
    <w:rsid w:val="005F73A9"/>
    <w:rsid w:val="005F75A1"/>
    <w:rsid w:val="005F789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5384"/>
    <w:rsid w:val="0060578D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D0A"/>
    <w:rsid w:val="00636E3B"/>
    <w:rsid w:val="006371BE"/>
    <w:rsid w:val="00637286"/>
    <w:rsid w:val="006373B7"/>
    <w:rsid w:val="00637621"/>
    <w:rsid w:val="00637CAB"/>
    <w:rsid w:val="00637E30"/>
    <w:rsid w:val="0064047E"/>
    <w:rsid w:val="00640547"/>
    <w:rsid w:val="00640566"/>
    <w:rsid w:val="006405AC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7551"/>
    <w:rsid w:val="00647748"/>
    <w:rsid w:val="00647EEC"/>
    <w:rsid w:val="00647EF1"/>
    <w:rsid w:val="00650665"/>
    <w:rsid w:val="0065079B"/>
    <w:rsid w:val="00650F7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9BA"/>
    <w:rsid w:val="00660C25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70572"/>
    <w:rsid w:val="0067064A"/>
    <w:rsid w:val="00670CCF"/>
    <w:rsid w:val="0067142D"/>
    <w:rsid w:val="0067170D"/>
    <w:rsid w:val="0067187C"/>
    <w:rsid w:val="0067401C"/>
    <w:rsid w:val="006743E3"/>
    <w:rsid w:val="0067455B"/>
    <w:rsid w:val="006745C8"/>
    <w:rsid w:val="006746EB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93"/>
    <w:rsid w:val="00680776"/>
    <w:rsid w:val="006807F8"/>
    <w:rsid w:val="006809ED"/>
    <w:rsid w:val="00680C3E"/>
    <w:rsid w:val="00680C4C"/>
    <w:rsid w:val="0068119E"/>
    <w:rsid w:val="006819DD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712"/>
    <w:rsid w:val="0068599E"/>
    <w:rsid w:val="00685B0D"/>
    <w:rsid w:val="00685E47"/>
    <w:rsid w:val="006864B7"/>
    <w:rsid w:val="006865C3"/>
    <w:rsid w:val="00686655"/>
    <w:rsid w:val="006867E8"/>
    <w:rsid w:val="0068688A"/>
    <w:rsid w:val="00686920"/>
    <w:rsid w:val="00686BCA"/>
    <w:rsid w:val="00686C05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F67"/>
    <w:rsid w:val="006942F1"/>
    <w:rsid w:val="0069435E"/>
    <w:rsid w:val="006944B2"/>
    <w:rsid w:val="00694C7C"/>
    <w:rsid w:val="00694E0F"/>
    <w:rsid w:val="006951A1"/>
    <w:rsid w:val="006952AD"/>
    <w:rsid w:val="006953F8"/>
    <w:rsid w:val="00695406"/>
    <w:rsid w:val="00695AD1"/>
    <w:rsid w:val="00695C0B"/>
    <w:rsid w:val="00695CA3"/>
    <w:rsid w:val="006966B4"/>
    <w:rsid w:val="006967E6"/>
    <w:rsid w:val="00696828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845"/>
    <w:rsid w:val="006A0A5F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6061"/>
    <w:rsid w:val="006A63B0"/>
    <w:rsid w:val="006A67EF"/>
    <w:rsid w:val="006A6A05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407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544"/>
    <w:rsid w:val="006C79E4"/>
    <w:rsid w:val="006C7CF8"/>
    <w:rsid w:val="006C7D05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92"/>
    <w:rsid w:val="006D29EE"/>
    <w:rsid w:val="006D2A37"/>
    <w:rsid w:val="006D30D7"/>
    <w:rsid w:val="006D3116"/>
    <w:rsid w:val="006D31A3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E9C"/>
    <w:rsid w:val="006E300A"/>
    <w:rsid w:val="006E3927"/>
    <w:rsid w:val="006E3AB9"/>
    <w:rsid w:val="006E3B85"/>
    <w:rsid w:val="006E3ED0"/>
    <w:rsid w:val="006E46DD"/>
    <w:rsid w:val="006E4777"/>
    <w:rsid w:val="006E4C9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B"/>
    <w:rsid w:val="0070137C"/>
    <w:rsid w:val="00701420"/>
    <w:rsid w:val="0070142A"/>
    <w:rsid w:val="007016CE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E5C"/>
    <w:rsid w:val="00705FD5"/>
    <w:rsid w:val="00706039"/>
    <w:rsid w:val="00706CC3"/>
    <w:rsid w:val="0070707D"/>
    <w:rsid w:val="00707681"/>
    <w:rsid w:val="00710194"/>
    <w:rsid w:val="00710E96"/>
    <w:rsid w:val="00711235"/>
    <w:rsid w:val="00711325"/>
    <w:rsid w:val="007115BA"/>
    <w:rsid w:val="0071198B"/>
    <w:rsid w:val="00711A63"/>
    <w:rsid w:val="00711D9E"/>
    <w:rsid w:val="00712313"/>
    <w:rsid w:val="0071300E"/>
    <w:rsid w:val="007134F1"/>
    <w:rsid w:val="00713AF5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3AE"/>
    <w:rsid w:val="0073779D"/>
    <w:rsid w:val="0073792A"/>
    <w:rsid w:val="00740420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84A"/>
    <w:rsid w:val="00753B2B"/>
    <w:rsid w:val="00753CB6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60C7"/>
    <w:rsid w:val="00756303"/>
    <w:rsid w:val="00756696"/>
    <w:rsid w:val="007568E0"/>
    <w:rsid w:val="00757021"/>
    <w:rsid w:val="007572EB"/>
    <w:rsid w:val="00757763"/>
    <w:rsid w:val="00757798"/>
    <w:rsid w:val="007577CA"/>
    <w:rsid w:val="007577E1"/>
    <w:rsid w:val="00757879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ABD"/>
    <w:rsid w:val="00767B26"/>
    <w:rsid w:val="00767BA1"/>
    <w:rsid w:val="0077080B"/>
    <w:rsid w:val="007708C5"/>
    <w:rsid w:val="00770DDA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388D"/>
    <w:rsid w:val="00793A51"/>
    <w:rsid w:val="00793A77"/>
    <w:rsid w:val="00793BA9"/>
    <w:rsid w:val="00793F28"/>
    <w:rsid w:val="007940D5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5D1"/>
    <w:rsid w:val="007A39D7"/>
    <w:rsid w:val="007A411B"/>
    <w:rsid w:val="007A4B96"/>
    <w:rsid w:val="007A4BE5"/>
    <w:rsid w:val="007A4F02"/>
    <w:rsid w:val="007A5270"/>
    <w:rsid w:val="007A5391"/>
    <w:rsid w:val="007A5A39"/>
    <w:rsid w:val="007A5C23"/>
    <w:rsid w:val="007A5D5B"/>
    <w:rsid w:val="007A6271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AA2"/>
    <w:rsid w:val="007A7DD2"/>
    <w:rsid w:val="007A7DDE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5105"/>
    <w:rsid w:val="007B53E6"/>
    <w:rsid w:val="007B567C"/>
    <w:rsid w:val="007B5798"/>
    <w:rsid w:val="007B58A2"/>
    <w:rsid w:val="007B5C06"/>
    <w:rsid w:val="007B6103"/>
    <w:rsid w:val="007B64BE"/>
    <w:rsid w:val="007B66CC"/>
    <w:rsid w:val="007B67F9"/>
    <w:rsid w:val="007B6A7A"/>
    <w:rsid w:val="007B6C2E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3D2"/>
    <w:rsid w:val="007D04D5"/>
    <w:rsid w:val="007D0C09"/>
    <w:rsid w:val="007D0E1E"/>
    <w:rsid w:val="007D1411"/>
    <w:rsid w:val="007D189A"/>
    <w:rsid w:val="007D1C25"/>
    <w:rsid w:val="007D215A"/>
    <w:rsid w:val="007D27BE"/>
    <w:rsid w:val="007D2A8E"/>
    <w:rsid w:val="007D2A95"/>
    <w:rsid w:val="007D2AFA"/>
    <w:rsid w:val="007D3047"/>
    <w:rsid w:val="007D30D5"/>
    <w:rsid w:val="007D32E2"/>
    <w:rsid w:val="007D353E"/>
    <w:rsid w:val="007D35BF"/>
    <w:rsid w:val="007D43B2"/>
    <w:rsid w:val="007D4400"/>
    <w:rsid w:val="007D4779"/>
    <w:rsid w:val="007D48F8"/>
    <w:rsid w:val="007D4D31"/>
    <w:rsid w:val="007D4DEC"/>
    <w:rsid w:val="007D5151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E0F7E"/>
    <w:rsid w:val="007E1848"/>
    <w:rsid w:val="007E1BDA"/>
    <w:rsid w:val="007E2028"/>
    <w:rsid w:val="007E2889"/>
    <w:rsid w:val="007E29B3"/>
    <w:rsid w:val="007E2B12"/>
    <w:rsid w:val="007E2CCE"/>
    <w:rsid w:val="007E4D84"/>
    <w:rsid w:val="007E4DF3"/>
    <w:rsid w:val="007E50E9"/>
    <w:rsid w:val="007E5339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B5F"/>
    <w:rsid w:val="007F7BA4"/>
    <w:rsid w:val="00800271"/>
    <w:rsid w:val="00800282"/>
    <w:rsid w:val="0080037E"/>
    <w:rsid w:val="00800BBF"/>
    <w:rsid w:val="00800F0B"/>
    <w:rsid w:val="00800F8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723B"/>
    <w:rsid w:val="00807C5A"/>
    <w:rsid w:val="008103FE"/>
    <w:rsid w:val="00810559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F"/>
    <w:rsid w:val="00817E3C"/>
    <w:rsid w:val="00817F04"/>
    <w:rsid w:val="008203EF"/>
    <w:rsid w:val="00820444"/>
    <w:rsid w:val="00820489"/>
    <w:rsid w:val="008207D9"/>
    <w:rsid w:val="00820DBD"/>
    <w:rsid w:val="008210AC"/>
    <w:rsid w:val="008210EA"/>
    <w:rsid w:val="008213A8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986"/>
    <w:rsid w:val="00832242"/>
    <w:rsid w:val="00832661"/>
    <w:rsid w:val="00832B6B"/>
    <w:rsid w:val="0083301F"/>
    <w:rsid w:val="008333BC"/>
    <w:rsid w:val="008337F2"/>
    <w:rsid w:val="008341B5"/>
    <w:rsid w:val="00834297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40453"/>
    <w:rsid w:val="00840460"/>
    <w:rsid w:val="0084068A"/>
    <w:rsid w:val="008415D3"/>
    <w:rsid w:val="00841C56"/>
    <w:rsid w:val="00842499"/>
    <w:rsid w:val="00842582"/>
    <w:rsid w:val="0084279E"/>
    <w:rsid w:val="008431AA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BC6"/>
    <w:rsid w:val="00851F1D"/>
    <w:rsid w:val="0085245E"/>
    <w:rsid w:val="008531F2"/>
    <w:rsid w:val="008532F6"/>
    <w:rsid w:val="00853659"/>
    <w:rsid w:val="00853C2A"/>
    <w:rsid w:val="0085423F"/>
    <w:rsid w:val="0085447C"/>
    <w:rsid w:val="008547E1"/>
    <w:rsid w:val="00854B98"/>
    <w:rsid w:val="00854CD3"/>
    <w:rsid w:val="00854E82"/>
    <w:rsid w:val="00855173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815"/>
    <w:rsid w:val="0085788C"/>
    <w:rsid w:val="00857A66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12B"/>
    <w:rsid w:val="008803F4"/>
    <w:rsid w:val="008804DF"/>
    <w:rsid w:val="00880B4A"/>
    <w:rsid w:val="00880BB9"/>
    <w:rsid w:val="00880DE8"/>
    <w:rsid w:val="00880EB1"/>
    <w:rsid w:val="00881056"/>
    <w:rsid w:val="00881436"/>
    <w:rsid w:val="00881814"/>
    <w:rsid w:val="00881D79"/>
    <w:rsid w:val="00882184"/>
    <w:rsid w:val="00882703"/>
    <w:rsid w:val="008827CD"/>
    <w:rsid w:val="00882CB5"/>
    <w:rsid w:val="00882F15"/>
    <w:rsid w:val="008832BD"/>
    <w:rsid w:val="008833B2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355"/>
    <w:rsid w:val="00885865"/>
    <w:rsid w:val="0088588B"/>
    <w:rsid w:val="00885AF3"/>
    <w:rsid w:val="00886128"/>
    <w:rsid w:val="008868F4"/>
    <w:rsid w:val="00886E82"/>
    <w:rsid w:val="00887062"/>
    <w:rsid w:val="00887419"/>
    <w:rsid w:val="008876FE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F5D"/>
    <w:rsid w:val="008942B5"/>
    <w:rsid w:val="0089483A"/>
    <w:rsid w:val="00894B4C"/>
    <w:rsid w:val="00894C8C"/>
    <w:rsid w:val="00894C93"/>
    <w:rsid w:val="008952A5"/>
    <w:rsid w:val="00895771"/>
    <w:rsid w:val="0089591F"/>
    <w:rsid w:val="00895FA5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745"/>
    <w:rsid w:val="008A1957"/>
    <w:rsid w:val="008A1B7A"/>
    <w:rsid w:val="008A1F4C"/>
    <w:rsid w:val="008A1F6B"/>
    <w:rsid w:val="008A2D20"/>
    <w:rsid w:val="008A2D9B"/>
    <w:rsid w:val="008A3033"/>
    <w:rsid w:val="008A34BF"/>
    <w:rsid w:val="008A3934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A8F"/>
    <w:rsid w:val="008B6D52"/>
    <w:rsid w:val="008B6DD2"/>
    <w:rsid w:val="008B70D7"/>
    <w:rsid w:val="008B7414"/>
    <w:rsid w:val="008B793A"/>
    <w:rsid w:val="008B7F01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CB3"/>
    <w:rsid w:val="008C3D77"/>
    <w:rsid w:val="008C402C"/>
    <w:rsid w:val="008C44C5"/>
    <w:rsid w:val="008C45FE"/>
    <w:rsid w:val="008C4D7D"/>
    <w:rsid w:val="008C5A37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422C"/>
    <w:rsid w:val="008D45C5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D7"/>
    <w:rsid w:val="008E0896"/>
    <w:rsid w:val="008E0A0A"/>
    <w:rsid w:val="008E0C54"/>
    <w:rsid w:val="008E22E7"/>
    <w:rsid w:val="008E261E"/>
    <w:rsid w:val="008E29E7"/>
    <w:rsid w:val="008E2A94"/>
    <w:rsid w:val="008E2AC5"/>
    <w:rsid w:val="008E2BD3"/>
    <w:rsid w:val="008E2FF0"/>
    <w:rsid w:val="008E3015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C77"/>
    <w:rsid w:val="008E75B3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2950"/>
    <w:rsid w:val="008F2C5D"/>
    <w:rsid w:val="008F2D62"/>
    <w:rsid w:val="008F31A5"/>
    <w:rsid w:val="008F3204"/>
    <w:rsid w:val="008F334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212F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B65"/>
    <w:rsid w:val="00903BAC"/>
    <w:rsid w:val="00903BB8"/>
    <w:rsid w:val="0090415F"/>
    <w:rsid w:val="00904271"/>
    <w:rsid w:val="00904633"/>
    <w:rsid w:val="009047CA"/>
    <w:rsid w:val="009049ED"/>
    <w:rsid w:val="00905061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71F4"/>
    <w:rsid w:val="00907417"/>
    <w:rsid w:val="00907E42"/>
    <w:rsid w:val="00907EFB"/>
    <w:rsid w:val="00907FA1"/>
    <w:rsid w:val="00910177"/>
    <w:rsid w:val="0091040E"/>
    <w:rsid w:val="009108DA"/>
    <w:rsid w:val="0091097A"/>
    <w:rsid w:val="00910BB9"/>
    <w:rsid w:val="00910F37"/>
    <w:rsid w:val="00910F64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C82"/>
    <w:rsid w:val="00921D24"/>
    <w:rsid w:val="00921ED9"/>
    <w:rsid w:val="009222D8"/>
    <w:rsid w:val="00923446"/>
    <w:rsid w:val="009235A3"/>
    <w:rsid w:val="009236DB"/>
    <w:rsid w:val="00923B97"/>
    <w:rsid w:val="00923DEF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816"/>
    <w:rsid w:val="00926B32"/>
    <w:rsid w:val="00926B34"/>
    <w:rsid w:val="0092702B"/>
    <w:rsid w:val="00927300"/>
    <w:rsid w:val="009274DA"/>
    <w:rsid w:val="009278E5"/>
    <w:rsid w:val="0093006F"/>
    <w:rsid w:val="0093037E"/>
    <w:rsid w:val="009308C2"/>
    <w:rsid w:val="00930B31"/>
    <w:rsid w:val="00930B76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EDB"/>
    <w:rsid w:val="0093722D"/>
    <w:rsid w:val="00937472"/>
    <w:rsid w:val="009376E3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919"/>
    <w:rsid w:val="00944A9A"/>
    <w:rsid w:val="009455C1"/>
    <w:rsid w:val="009455D5"/>
    <w:rsid w:val="00946021"/>
    <w:rsid w:val="0094696E"/>
    <w:rsid w:val="00946CDF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F7F"/>
    <w:rsid w:val="009510E7"/>
    <w:rsid w:val="00951275"/>
    <w:rsid w:val="00951324"/>
    <w:rsid w:val="009515E8"/>
    <w:rsid w:val="00951A2C"/>
    <w:rsid w:val="00951E9F"/>
    <w:rsid w:val="00952803"/>
    <w:rsid w:val="00952C63"/>
    <w:rsid w:val="00952EE0"/>
    <w:rsid w:val="00953813"/>
    <w:rsid w:val="009539BC"/>
    <w:rsid w:val="00953A16"/>
    <w:rsid w:val="00953D49"/>
    <w:rsid w:val="00953F7C"/>
    <w:rsid w:val="009546E8"/>
    <w:rsid w:val="009547BE"/>
    <w:rsid w:val="009550D1"/>
    <w:rsid w:val="009551C0"/>
    <w:rsid w:val="009555A9"/>
    <w:rsid w:val="0095563C"/>
    <w:rsid w:val="00955BA6"/>
    <w:rsid w:val="00955E15"/>
    <w:rsid w:val="009562CB"/>
    <w:rsid w:val="00956546"/>
    <w:rsid w:val="0095660B"/>
    <w:rsid w:val="00956AC2"/>
    <w:rsid w:val="00956EEC"/>
    <w:rsid w:val="009570E9"/>
    <w:rsid w:val="00957257"/>
    <w:rsid w:val="009572F4"/>
    <w:rsid w:val="00957592"/>
    <w:rsid w:val="00957596"/>
    <w:rsid w:val="00957771"/>
    <w:rsid w:val="00957CA1"/>
    <w:rsid w:val="00960519"/>
    <w:rsid w:val="00960AD1"/>
    <w:rsid w:val="009613FE"/>
    <w:rsid w:val="00962268"/>
    <w:rsid w:val="0096251A"/>
    <w:rsid w:val="0096284C"/>
    <w:rsid w:val="00962CAE"/>
    <w:rsid w:val="00962D96"/>
    <w:rsid w:val="00962E18"/>
    <w:rsid w:val="009632A3"/>
    <w:rsid w:val="00963E59"/>
    <w:rsid w:val="0096400A"/>
    <w:rsid w:val="009642AF"/>
    <w:rsid w:val="00964B17"/>
    <w:rsid w:val="00964C91"/>
    <w:rsid w:val="009656A5"/>
    <w:rsid w:val="009656D1"/>
    <w:rsid w:val="00965976"/>
    <w:rsid w:val="009660EA"/>
    <w:rsid w:val="00966264"/>
    <w:rsid w:val="0096660C"/>
    <w:rsid w:val="00966A54"/>
    <w:rsid w:val="00966B1E"/>
    <w:rsid w:val="0096789C"/>
    <w:rsid w:val="00967AC6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3043"/>
    <w:rsid w:val="00973713"/>
    <w:rsid w:val="009737B0"/>
    <w:rsid w:val="00974040"/>
    <w:rsid w:val="009740E7"/>
    <w:rsid w:val="009743B0"/>
    <w:rsid w:val="00974B99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2047"/>
    <w:rsid w:val="0099224F"/>
    <w:rsid w:val="0099244D"/>
    <w:rsid w:val="009925C7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3A4"/>
    <w:rsid w:val="00997CE8"/>
    <w:rsid w:val="009A0271"/>
    <w:rsid w:val="009A046F"/>
    <w:rsid w:val="009A091D"/>
    <w:rsid w:val="009A187E"/>
    <w:rsid w:val="009A1A97"/>
    <w:rsid w:val="009A1D04"/>
    <w:rsid w:val="009A24A8"/>
    <w:rsid w:val="009A2576"/>
    <w:rsid w:val="009A2975"/>
    <w:rsid w:val="009A2A46"/>
    <w:rsid w:val="009A35B8"/>
    <w:rsid w:val="009A35DA"/>
    <w:rsid w:val="009A35F4"/>
    <w:rsid w:val="009A36FB"/>
    <w:rsid w:val="009A3D1A"/>
    <w:rsid w:val="009A403C"/>
    <w:rsid w:val="009A471C"/>
    <w:rsid w:val="009A485A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30DF"/>
    <w:rsid w:val="009B3458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206F"/>
    <w:rsid w:val="009D20A3"/>
    <w:rsid w:val="009D2557"/>
    <w:rsid w:val="009D2C17"/>
    <w:rsid w:val="009D2C37"/>
    <w:rsid w:val="009D3097"/>
    <w:rsid w:val="009D3363"/>
    <w:rsid w:val="009D3787"/>
    <w:rsid w:val="009D3B1D"/>
    <w:rsid w:val="009D3C31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D25"/>
    <w:rsid w:val="009E4F14"/>
    <w:rsid w:val="009E4FD1"/>
    <w:rsid w:val="009E5C07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CD"/>
    <w:rsid w:val="009F3D97"/>
    <w:rsid w:val="009F3E94"/>
    <w:rsid w:val="009F4320"/>
    <w:rsid w:val="009F4505"/>
    <w:rsid w:val="009F4925"/>
    <w:rsid w:val="009F495A"/>
    <w:rsid w:val="009F4E6C"/>
    <w:rsid w:val="009F553C"/>
    <w:rsid w:val="009F5668"/>
    <w:rsid w:val="009F5795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70F7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472"/>
    <w:rsid w:val="00A027F7"/>
    <w:rsid w:val="00A037A9"/>
    <w:rsid w:val="00A0381F"/>
    <w:rsid w:val="00A03C3A"/>
    <w:rsid w:val="00A041B1"/>
    <w:rsid w:val="00A0494D"/>
    <w:rsid w:val="00A04A4D"/>
    <w:rsid w:val="00A04A5D"/>
    <w:rsid w:val="00A04BC5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17DD"/>
    <w:rsid w:val="00A11D28"/>
    <w:rsid w:val="00A121E2"/>
    <w:rsid w:val="00A12739"/>
    <w:rsid w:val="00A128DF"/>
    <w:rsid w:val="00A12D2A"/>
    <w:rsid w:val="00A12DB1"/>
    <w:rsid w:val="00A13103"/>
    <w:rsid w:val="00A131B7"/>
    <w:rsid w:val="00A1343A"/>
    <w:rsid w:val="00A1388F"/>
    <w:rsid w:val="00A14053"/>
    <w:rsid w:val="00A14286"/>
    <w:rsid w:val="00A145AA"/>
    <w:rsid w:val="00A146A1"/>
    <w:rsid w:val="00A14D39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8F9"/>
    <w:rsid w:val="00A2093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4F0"/>
    <w:rsid w:val="00A23AB8"/>
    <w:rsid w:val="00A23D21"/>
    <w:rsid w:val="00A24248"/>
    <w:rsid w:val="00A2439B"/>
    <w:rsid w:val="00A24501"/>
    <w:rsid w:val="00A24D15"/>
    <w:rsid w:val="00A24D48"/>
    <w:rsid w:val="00A24DCA"/>
    <w:rsid w:val="00A25052"/>
    <w:rsid w:val="00A255CF"/>
    <w:rsid w:val="00A25767"/>
    <w:rsid w:val="00A26745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C7"/>
    <w:rsid w:val="00A30A7C"/>
    <w:rsid w:val="00A30EBE"/>
    <w:rsid w:val="00A312F3"/>
    <w:rsid w:val="00A3145C"/>
    <w:rsid w:val="00A314B4"/>
    <w:rsid w:val="00A317DB"/>
    <w:rsid w:val="00A31FA0"/>
    <w:rsid w:val="00A32DF8"/>
    <w:rsid w:val="00A32FB4"/>
    <w:rsid w:val="00A338E9"/>
    <w:rsid w:val="00A33DCF"/>
    <w:rsid w:val="00A344F3"/>
    <w:rsid w:val="00A3493A"/>
    <w:rsid w:val="00A34C9F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B2"/>
    <w:rsid w:val="00A50968"/>
    <w:rsid w:val="00A50E3C"/>
    <w:rsid w:val="00A519D8"/>
    <w:rsid w:val="00A51E65"/>
    <w:rsid w:val="00A51F5E"/>
    <w:rsid w:val="00A52218"/>
    <w:rsid w:val="00A52662"/>
    <w:rsid w:val="00A52692"/>
    <w:rsid w:val="00A5291A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F9E"/>
    <w:rsid w:val="00A6254A"/>
    <w:rsid w:val="00A62AA4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7051E"/>
    <w:rsid w:val="00A705CE"/>
    <w:rsid w:val="00A70604"/>
    <w:rsid w:val="00A70C2E"/>
    <w:rsid w:val="00A70E8B"/>
    <w:rsid w:val="00A70FA0"/>
    <w:rsid w:val="00A71043"/>
    <w:rsid w:val="00A718B1"/>
    <w:rsid w:val="00A71984"/>
    <w:rsid w:val="00A71D17"/>
    <w:rsid w:val="00A71E2D"/>
    <w:rsid w:val="00A72068"/>
    <w:rsid w:val="00A72212"/>
    <w:rsid w:val="00A7252F"/>
    <w:rsid w:val="00A729A2"/>
    <w:rsid w:val="00A731FA"/>
    <w:rsid w:val="00A73583"/>
    <w:rsid w:val="00A73BA9"/>
    <w:rsid w:val="00A74026"/>
    <w:rsid w:val="00A74510"/>
    <w:rsid w:val="00A7485A"/>
    <w:rsid w:val="00A74D7E"/>
    <w:rsid w:val="00A75134"/>
    <w:rsid w:val="00A75DB4"/>
    <w:rsid w:val="00A76287"/>
    <w:rsid w:val="00A7651C"/>
    <w:rsid w:val="00A76732"/>
    <w:rsid w:val="00A7682E"/>
    <w:rsid w:val="00A76863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E93"/>
    <w:rsid w:val="00A83EFC"/>
    <w:rsid w:val="00A84436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676"/>
    <w:rsid w:val="00A946B4"/>
    <w:rsid w:val="00A94724"/>
    <w:rsid w:val="00A9473F"/>
    <w:rsid w:val="00A94885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BB4"/>
    <w:rsid w:val="00AA25E0"/>
    <w:rsid w:val="00AA2697"/>
    <w:rsid w:val="00AA27B4"/>
    <w:rsid w:val="00AA2830"/>
    <w:rsid w:val="00AA33F5"/>
    <w:rsid w:val="00AA39C0"/>
    <w:rsid w:val="00AA3EFA"/>
    <w:rsid w:val="00AA43A8"/>
    <w:rsid w:val="00AA459B"/>
    <w:rsid w:val="00AA4900"/>
    <w:rsid w:val="00AA4B5C"/>
    <w:rsid w:val="00AA4D20"/>
    <w:rsid w:val="00AA4E0D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4367"/>
    <w:rsid w:val="00AB4374"/>
    <w:rsid w:val="00AB46D4"/>
    <w:rsid w:val="00AB4BC6"/>
    <w:rsid w:val="00AB5374"/>
    <w:rsid w:val="00AB56B5"/>
    <w:rsid w:val="00AB5780"/>
    <w:rsid w:val="00AB57B4"/>
    <w:rsid w:val="00AB5ABB"/>
    <w:rsid w:val="00AB5DD5"/>
    <w:rsid w:val="00AB5E98"/>
    <w:rsid w:val="00AB5EC1"/>
    <w:rsid w:val="00AB6601"/>
    <w:rsid w:val="00AB69FE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CAE"/>
    <w:rsid w:val="00AC60AD"/>
    <w:rsid w:val="00AC64D7"/>
    <w:rsid w:val="00AC670A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40"/>
    <w:rsid w:val="00AD4C07"/>
    <w:rsid w:val="00AD4EA5"/>
    <w:rsid w:val="00AD4EA8"/>
    <w:rsid w:val="00AD537C"/>
    <w:rsid w:val="00AD5667"/>
    <w:rsid w:val="00AD5765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749F"/>
    <w:rsid w:val="00AD781F"/>
    <w:rsid w:val="00AE00E4"/>
    <w:rsid w:val="00AE01C5"/>
    <w:rsid w:val="00AE07E4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B3E"/>
    <w:rsid w:val="00AF5EAE"/>
    <w:rsid w:val="00AF6042"/>
    <w:rsid w:val="00AF6B18"/>
    <w:rsid w:val="00AF6EC8"/>
    <w:rsid w:val="00AF6F66"/>
    <w:rsid w:val="00AF717F"/>
    <w:rsid w:val="00AF7187"/>
    <w:rsid w:val="00AF722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372D"/>
    <w:rsid w:val="00B03799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BDA"/>
    <w:rsid w:val="00B13D10"/>
    <w:rsid w:val="00B13E25"/>
    <w:rsid w:val="00B1403A"/>
    <w:rsid w:val="00B14393"/>
    <w:rsid w:val="00B1445F"/>
    <w:rsid w:val="00B145D5"/>
    <w:rsid w:val="00B14651"/>
    <w:rsid w:val="00B149E8"/>
    <w:rsid w:val="00B14AE4"/>
    <w:rsid w:val="00B14E40"/>
    <w:rsid w:val="00B15094"/>
    <w:rsid w:val="00B15336"/>
    <w:rsid w:val="00B153F0"/>
    <w:rsid w:val="00B154CD"/>
    <w:rsid w:val="00B16042"/>
    <w:rsid w:val="00B16294"/>
    <w:rsid w:val="00B16739"/>
    <w:rsid w:val="00B16D51"/>
    <w:rsid w:val="00B17010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B32"/>
    <w:rsid w:val="00B22D01"/>
    <w:rsid w:val="00B231C5"/>
    <w:rsid w:val="00B235F3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F62"/>
    <w:rsid w:val="00B27160"/>
    <w:rsid w:val="00B272F9"/>
    <w:rsid w:val="00B27C8E"/>
    <w:rsid w:val="00B27D38"/>
    <w:rsid w:val="00B27F84"/>
    <w:rsid w:val="00B27FE3"/>
    <w:rsid w:val="00B3005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6123"/>
    <w:rsid w:val="00B362A9"/>
    <w:rsid w:val="00B36479"/>
    <w:rsid w:val="00B36689"/>
    <w:rsid w:val="00B3668A"/>
    <w:rsid w:val="00B36D99"/>
    <w:rsid w:val="00B36FB3"/>
    <w:rsid w:val="00B37240"/>
    <w:rsid w:val="00B37B07"/>
    <w:rsid w:val="00B37BC7"/>
    <w:rsid w:val="00B40A57"/>
    <w:rsid w:val="00B41422"/>
    <w:rsid w:val="00B41947"/>
    <w:rsid w:val="00B41D87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6F4"/>
    <w:rsid w:val="00B43768"/>
    <w:rsid w:val="00B43CFD"/>
    <w:rsid w:val="00B440B7"/>
    <w:rsid w:val="00B442ED"/>
    <w:rsid w:val="00B44307"/>
    <w:rsid w:val="00B448DD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C19"/>
    <w:rsid w:val="00B5116C"/>
    <w:rsid w:val="00B52955"/>
    <w:rsid w:val="00B52C69"/>
    <w:rsid w:val="00B53180"/>
    <w:rsid w:val="00B536F9"/>
    <w:rsid w:val="00B5376A"/>
    <w:rsid w:val="00B53C2F"/>
    <w:rsid w:val="00B5402E"/>
    <w:rsid w:val="00B5406D"/>
    <w:rsid w:val="00B549A7"/>
    <w:rsid w:val="00B54B9B"/>
    <w:rsid w:val="00B553AB"/>
    <w:rsid w:val="00B55805"/>
    <w:rsid w:val="00B5644E"/>
    <w:rsid w:val="00B5660D"/>
    <w:rsid w:val="00B567B7"/>
    <w:rsid w:val="00B56998"/>
    <w:rsid w:val="00B57D52"/>
    <w:rsid w:val="00B57E3E"/>
    <w:rsid w:val="00B57EFD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B5E"/>
    <w:rsid w:val="00B70BAA"/>
    <w:rsid w:val="00B70E47"/>
    <w:rsid w:val="00B70FC1"/>
    <w:rsid w:val="00B7148B"/>
    <w:rsid w:val="00B717BA"/>
    <w:rsid w:val="00B71B20"/>
    <w:rsid w:val="00B71C2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628"/>
    <w:rsid w:val="00B80C88"/>
    <w:rsid w:val="00B80D62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728"/>
    <w:rsid w:val="00B97DDA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D58"/>
    <w:rsid w:val="00BA21FD"/>
    <w:rsid w:val="00BA23FE"/>
    <w:rsid w:val="00BA2799"/>
    <w:rsid w:val="00BA3016"/>
    <w:rsid w:val="00BA342D"/>
    <w:rsid w:val="00BA36DD"/>
    <w:rsid w:val="00BA3B17"/>
    <w:rsid w:val="00BA458E"/>
    <w:rsid w:val="00BA4C71"/>
    <w:rsid w:val="00BA4FB3"/>
    <w:rsid w:val="00BA5180"/>
    <w:rsid w:val="00BA574D"/>
    <w:rsid w:val="00BA57B1"/>
    <w:rsid w:val="00BA5E8E"/>
    <w:rsid w:val="00BA5EA6"/>
    <w:rsid w:val="00BA6E34"/>
    <w:rsid w:val="00BA6E61"/>
    <w:rsid w:val="00BA7098"/>
    <w:rsid w:val="00BA719D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FCE"/>
    <w:rsid w:val="00BB7AB1"/>
    <w:rsid w:val="00BB7C29"/>
    <w:rsid w:val="00BB7DB1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CDF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A49"/>
    <w:rsid w:val="00BD5CDC"/>
    <w:rsid w:val="00BD5D45"/>
    <w:rsid w:val="00BD5ED8"/>
    <w:rsid w:val="00BD5F6C"/>
    <w:rsid w:val="00BD640B"/>
    <w:rsid w:val="00BD642B"/>
    <w:rsid w:val="00BD679A"/>
    <w:rsid w:val="00BD710D"/>
    <w:rsid w:val="00BD7166"/>
    <w:rsid w:val="00BD7734"/>
    <w:rsid w:val="00BD775E"/>
    <w:rsid w:val="00BD7819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FDF"/>
    <w:rsid w:val="00BE7CEA"/>
    <w:rsid w:val="00BF029F"/>
    <w:rsid w:val="00BF031C"/>
    <w:rsid w:val="00BF09AD"/>
    <w:rsid w:val="00BF0E1C"/>
    <w:rsid w:val="00BF10A5"/>
    <w:rsid w:val="00BF14B2"/>
    <w:rsid w:val="00BF18D3"/>
    <w:rsid w:val="00BF1AF6"/>
    <w:rsid w:val="00BF1BA7"/>
    <w:rsid w:val="00BF21CE"/>
    <w:rsid w:val="00BF230F"/>
    <w:rsid w:val="00BF2A8E"/>
    <w:rsid w:val="00BF2AE4"/>
    <w:rsid w:val="00BF2B0B"/>
    <w:rsid w:val="00BF2D57"/>
    <w:rsid w:val="00BF2F9B"/>
    <w:rsid w:val="00BF31D0"/>
    <w:rsid w:val="00BF3942"/>
    <w:rsid w:val="00BF3AE4"/>
    <w:rsid w:val="00BF3CFD"/>
    <w:rsid w:val="00BF4744"/>
    <w:rsid w:val="00BF4827"/>
    <w:rsid w:val="00BF49D9"/>
    <w:rsid w:val="00BF50F1"/>
    <w:rsid w:val="00BF547A"/>
    <w:rsid w:val="00BF55AD"/>
    <w:rsid w:val="00BF5C9F"/>
    <w:rsid w:val="00BF5E08"/>
    <w:rsid w:val="00BF61DD"/>
    <w:rsid w:val="00BF6C6F"/>
    <w:rsid w:val="00BF6D6C"/>
    <w:rsid w:val="00BF7528"/>
    <w:rsid w:val="00BF7B7D"/>
    <w:rsid w:val="00C0059A"/>
    <w:rsid w:val="00C00695"/>
    <w:rsid w:val="00C009E4"/>
    <w:rsid w:val="00C00AC1"/>
    <w:rsid w:val="00C00FE4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61AD"/>
    <w:rsid w:val="00C062B6"/>
    <w:rsid w:val="00C06302"/>
    <w:rsid w:val="00C06376"/>
    <w:rsid w:val="00C065FD"/>
    <w:rsid w:val="00C06BDE"/>
    <w:rsid w:val="00C06BF2"/>
    <w:rsid w:val="00C06DAB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CB"/>
    <w:rsid w:val="00C1352A"/>
    <w:rsid w:val="00C135DE"/>
    <w:rsid w:val="00C13FE5"/>
    <w:rsid w:val="00C140D7"/>
    <w:rsid w:val="00C142FE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F5"/>
    <w:rsid w:val="00C1672F"/>
    <w:rsid w:val="00C16AB2"/>
    <w:rsid w:val="00C16CB5"/>
    <w:rsid w:val="00C16F56"/>
    <w:rsid w:val="00C176AB"/>
    <w:rsid w:val="00C17733"/>
    <w:rsid w:val="00C1780A"/>
    <w:rsid w:val="00C17927"/>
    <w:rsid w:val="00C17EA9"/>
    <w:rsid w:val="00C17F2B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825"/>
    <w:rsid w:val="00C2189B"/>
    <w:rsid w:val="00C2196A"/>
    <w:rsid w:val="00C21B12"/>
    <w:rsid w:val="00C21BA5"/>
    <w:rsid w:val="00C2262B"/>
    <w:rsid w:val="00C22695"/>
    <w:rsid w:val="00C2269C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9AB"/>
    <w:rsid w:val="00C26A0F"/>
    <w:rsid w:val="00C26BBA"/>
    <w:rsid w:val="00C26FC0"/>
    <w:rsid w:val="00C27242"/>
    <w:rsid w:val="00C272DE"/>
    <w:rsid w:val="00C27370"/>
    <w:rsid w:val="00C27452"/>
    <w:rsid w:val="00C275CF"/>
    <w:rsid w:val="00C275DD"/>
    <w:rsid w:val="00C277C7"/>
    <w:rsid w:val="00C27B02"/>
    <w:rsid w:val="00C27F43"/>
    <w:rsid w:val="00C3002E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E5"/>
    <w:rsid w:val="00C4153C"/>
    <w:rsid w:val="00C41B0B"/>
    <w:rsid w:val="00C4268F"/>
    <w:rsid w:val="00C42BBE"/>
    <w:rsid w:val="00C42CE7"/>
    <w:rsid w:val="00C430A2"/>
    <w:rsid w:val="00C430CF"/>
    <w:rsid w:val="00C43187"/>
    <w:rsid w:val="00C44000"/>
    <w:rsid w:val="00C4475E"/>
    <w:rsid w:val="00C44D5D"/>
    <w:rsid w:val="00C45305"/>
    <w:rsid w:val="00C45365"/>
    <w:rsid w:val="00C45466"/>
    <w:rsid w:val="00C45984"/>
    <w:rsid w:val="00C45B05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3726"/>
    <w:rsid w:val="00C63FB9"/>
    <w:rsid w:val="00C63FD3"/>
    <w:rsid w:val="00C642A3"/>
    <w:rsid w:val="00C64E8B"/>
    <w:rsid w:val="00C64F08"/>
    <w:rsid w:val="00C65281"/>
    <w:rsid w:val="00C653E4"/>
    <w:rsid w:val="00C65577"/>
    <w:rsid w:val="00C657B0"/>
    <w:rsid w:val="00C65973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BF"/>
    <w:rsid w:val="00C727A8"/>
    <w:rsid w:val="00C7292E"/>
    <w:rsid w:val="00C72A87"/>
    <w:rsid w:val="00C72DD5"/>
    <w:rsid w:val="00C7378F"/>
    <w:rsid w:val="00C73E62"/>
    <w:rsid w:val="00C740B6"/>
    <w:rsid w:val="00C74163"/>
    <w:rsid w:val="00C74184"/>
    <w:rsid w:val="00C75036"/>
    <w:rsid w:val="00C75DEC"/>
    <w:rsid w:val="00C75FC8"/>
    <w:rsid w:val="00C760C9"/>
    <w:rsid w:val="00C764F7"/>
    <w:rsid w:val="00C76609"/>
    <w:rsid w:val="00C766E6"/>
    <w:rsid w:val="00C76849"/>
    <w:rsid w:val="00C76BE8"/>
    <w:rsid w:val="00C77048"/>
    <w:rsid w:val="00C77463"/>
    <w:rsid w:val="00C776E9"/>
    <w:rsid w:val="00C77B85"/>
    <w:rsid w:val="00C77D1D"/>
    <w:rsid w:val="00C803F4"/>
    <w:rsid w:val="00C80CF9"/>
    <w:rsid w:val="00C813F9"/>
    <w:rsid w:val="00C8168A"/>
    <w:rsid w:val="00C81C54"/>
    <w:rsid w:val="00C8209B"/>
    <w:rsid w:val="00C824C8"/>
    <w:rsid w:val="00C82F9F"/>
    <w:rsid w:val="00C840C9"/>
    <w:rsid w:val="00C84286"/>
    <w:rsid w:val="00C84574"/>
    <w:rsid w:val="00C84C7B"/>
    <w:rsid w:val="00C84CC9"/>
    <w:rsid w:val="00C84FC0"/>
    <w:rsid w:val="00C851F0"/>
    <w:rsid w:val="00C85E79"/>
    <w:rsid w:val="00C85FCE"/>
    <w:rsid w:val="00C86082"/>
    <w:rsid w:val="00C864F7"/>
    <w:rsid w:val="00C86AB4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623"/>
    <w:rsid w:val="00CA2A19"/>
    <w:rsid w:val="00CA2A6C"/>
    <w:rsid w:val="00CA2B5C"/>
    <w:rsid w:val="00CA33AD"/>
    <w:rsid w:val="00CA35C9"/>
    <w:rsid w:val="00CA369D"/>
    <w:rsid w:val="00CA3A3A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1154"/>
    <w:rsid w:val="00CB1440"/>
    <w:rsid w:val="00CB17A3"/>
    <w:rsid w:val="00CB18B8"/>
    <w:rsid w:val="00CB1981"/>
    <w:rsid w:val="00CB1B2F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508C"/>
    <w:rsid w:val="00CB5228"/>
    <w:rsid w:val="00CB583C"/>
    <w:rsid w:val="00CB5A72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557"/>
    <w:rsid w:val="00CC05D3"/>
    <w:rsid w:val="00CC07DA"/>
    <w:rsid w:val="00CC0A16"/>
    <w:rsid w:val="00CC172F"/>
    <w:rsid w:val="00CC1816"/>
    <w:rsid w:val="00CC1A09"/>
    <w:rsid w:val="00CC1B01"/>
    <w:rsid w:val="00CC2772"/>
    <w:rsid w:val="00CC29DC"/>
    <w:rsid w:val="00CC3128"/>
    <w:rsid w:val="00CC3273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964"/>
    <w:rsid w:val="00CC6C9D"/>
    <w:rsid w:val="00CC70F9"/>
    <w:rsid w:val="00CC721D"/>
    <w:rsid w:val="00CC7286"/>
    <w:rsid w:val="00CC7C61"/>
    <w:rsid w:val="00CD002B"/>
    <w:rsid w:val="00CD02CF"/>
    <w:rsid w:val="00CD0B08"/>
    <w:rsid w:val="00CD0D07"/>
    <w:rsid w:val="00CD0F15"/>
    <w:rsid w:val="00CD114B"/>
    <w:rsid w:val="00CD1609"/>
    <w:rsid w:val="00CD1785"/>
    <w:rsid w:val="00CD1B68"/>
    <w:rsid w:val="00CD1CF5"/>
    <w:rsid w:val="00CD204B"/>
    <w:rsid w:val="00CD2575"/>
    <w:rsid w:val="00CD2631"/>
    <w:rsid w:val="00CD26CE"/>
    <w:rsid w:val="00CD2BD9"/>
    <w:rsid w:val="00CD2D51"/>
    <w:rsid w:val="00CD2F17"/>
    <w:rsid w:val="00CD35B7"/>
    <w:rsid w:val="00CD375B"/>
    <w:rsid w:val="00CD37C4"/>
    <w:rsid w:val="00CD3D1F"/>
    <w:rsid w:val="00CD4021"/>
    <w:rsid w:val="00CD432E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66B"/>
    <w:rsid w:val="00CE696E"/>
    <w:rsid w:val="00CE70C6"/>
    <w:rsid w:val="00CE7129"/>
    <w:rsid w:val="00CE755B"/>
    <w:rsid w:val="00CE761F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7A7"/>
    <w:rsid w:val="00CF6974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7AA"/>
    <w:rsid w:val="00D029E6"/>
    <w:rsid w:val="00D02D44"/>
    <w:rsid w:val="00D02E2B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7246"/>
    <w:rsid w:val="00D073A1"/>
    <w:rsid w:val="00D07573"/>
    <w:rsid w:val="00D0766E"/>
    <w:rsid w:val="00D07A63"/>
    <w:rsid w:val="00D07A76"/>
    <w:rsid w:val="00D07AB9"/>
    <w:rsid w:val="00D07B32"/>
    <w:rsid w:val="00D07B83"/>
    <w:rsid w:val="00D103AE"/>
    <w:rsid w:val="00D10475"/>
    <w:rsid w:val="00D1069F"/>
    <w:rsid w:val="00D114B8"/>
    <w:rsid w:val="00D11718"/>
    <w:rsid w:val="00D1184A"/>
    <w:rsid w:val="00D1192F"/>
    <w:rsid w:val="00D119D2"/>
    <w:rsid w:val="00D11B9C"/>
    <w:rsid w:val="00D11C62"/>
    <w:rsid w:val="00D128DD"/>
    <w:rsid w:val="00D12A38"/>
    <w:rsid w:val="00D13026"/>
    <w:rsid w:val="00D131DE"/>
    <w:rsid w:val="00D13969"/>
    <w:rsid w:val="00D14285"/>
    <w:rsid w:val="00D142CF"/>
    <w:rsid w:val="00D14F2E"/>
    <w:rsid w:val="00D15196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81"/>
    <w:rsid w:val="00D20327"/>
    <w:rsid w:val="00D20417"/>
    <w:rsid w:val="00D2083E"/>
    <w:rsid w:val="00D209EE"/>
    <w:rsid w:val="00D20AD4"/>
    <w:rsid w:val="00D20DEF"/>
    <w:rsid w:val="00D21387"/>
    <w:rsid w:val="00D21520"/>
    <w:rsid w:val="00D2164C"/>
    <w:rsid w:val="00D21A8B"/>
    <w:rsid w:val="00D21E23"/>
    <w:rsid w:val="00D21E62"/>
    <w:rsid w:val="00D21F36"/>
    <w:rsid w:val="00D225CF"/>
    <w:rsid w:val="00D2296F"/>
    <w:rsid w:val="00D22B1D"/>
    <w:rsid w:val="00D236E1"/>
    <w:rsid w:val="00D23AE0"/>
    <w:rsid w:val="00D24171"/>
    <w:rsid w:val="00D2427C"/>
    <w:rsid w:val="00D246E7"/>
    <w:rsid w:val="00D24833"/>
    <w:rsid w:val="00D24BE3"/>
    <w:rsid w:val="00D25B30"/>
    <w:rsid w:val="00D25E56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64E"/>
    <w:rsid w:val="00D31A26"/>
    <w:rsid w:val="00D321B3"/>
    <w:rsid w:val="00D32586"/>
    <w:rsid w:val="00D3288C"/>
    <w:rsid w:val="00D32D88"/>
    <w:rsid w:val="00D3300A"/>
    <w:rsid w:val="00D33313"/>
    <w:rsid w:val="00D33A63"/>
    <w:rsid w:val="00D33CDA"/>
    <w:rsid w:val="00D33F6E"/>
    <w:rsid w:val="00D34002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483"/>
    <w:rsid w:val="00D44583"/>
    <w:rsid w:val="00D4470B"/>
    <w:rsid w:val="00D44748"/>
    <w:rsid w:val="00D44D87"/>
    <w:rsid w:val="00D450EA"/>
    <w:rsid w:val="00D4533A"/>
    <w:rsid w:val="00D4541E"/>
    <w:rsid w:val="00D459F5"/>
    <w:rsid w:val="00D45B81"/>
    <w:rsid w:val="00D45D6C"/>
    <w:rsid w:val="00D464CE"/>
    <w:rsid w:val="00D4669A"/>
    <w:rsid w:val="00D47344"/>
    <w:rsid w:val="00D479D0"/>
    <w:rsid w:val="00D47D89"/>
    <w:rsid w:val="00D5072A"/>
    <w:rsid w:val="00D507AE"/>
    <w:rsid w:val="00D50987"/>
    <w:rsid w:val="00D50A5B"/>
    <w:rsid w:val="00D50EF1"/>
    <w:rsid w:val="00D50F61"/>
    <w:rsid w:val="00D51405"/>
    <w:rsid w:val="00D51B7E"/>
    <w:rsid w:val="00D51FB2"/>
    <w:rsid w:val="00D51FD7"/>
    <w:rsid w:val="00D5207E"/>
    <w:rsid w:val="00D521F4"/>
    <w:rsid w:val="00D52A02"/>
    <w:rsid w:val="00D52DE6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DC"/>
    <w:rsid w:val="00D57E67"/>
    <w:rsid w:val="00D602D6"/>
    <w:rsid w:val="00D60356"/>
    <w:rsid w:val="00D60673"/>
    <w:rsid w:val="00D60690"/>
    <w:rsid w:val="00D606E1"/>
    <w:rsid w:val="00D609E1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E92"/>
    <w:rsid w:val="00D640DB"/>
    <w:rsid w:val="00D6501B"/>
    <w:rsid w:val="00D65151"/>
    <w:rsid w:val="00D65194"/>
    <w:rsid w:val="00D653F5"/>
    <w:rsid w:val="00D65743"/>
    <w:rsid w:val="00D664B6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553C"/>
    <w:rsid w:val="00D7598C"/>
    <w:rsid w:val="00D759E7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3327"/>
    <w:rsid w:val="00D83337"/>
    <w:rsid w:val="00D83E03"/>
    <w:rsid w:val="00D8405D"/>
    <w:rsid w:val="00D84063"/>
    <w:rsid w:val="00D841EC"/>
    <w:rsid w:val="00D844DC"/>
    <w:rsid w:val="00D847A7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9B4"/>
    <w:rsid w:val="00D87CA7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D63"/>
    <w:rsid w:val="00DA3E24"/>
    <w:rsid w:val="00DA4256"/>
    <w:rsid w:val="00DA42BB"/>
    <w:rsid w:val="00DA4F06"/>
    <w:rsid w:val="00DA537D"/>
    <w:rsid w:val="00DA6D3C"/>
    <w:rsid w:val="00DA6E25"/>
    <w:rsid w:val="00DA6EF4"/>
    <w:rsid w:val="00DA6F31"/>
    <w:rsid w:val="00DA70C1"/>
    <w:rsid w:val="00DA773B"/>
    <w:rsid w:val="00DA773C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F06"/>
    <w:rsid w:val="00DB3F08"/>
    <w:rsid w:val="00DB3F34"/>
    <w:rsid w:val="00DB4282"/>
    <w:rsid w:val="00DB438F"/>
    <w:rsid w:val="00DB4637"/>
    <w:rsid w:val="00DB4BBE"/>
    <w:rsid w:val="00DB4D86"/>
    <w:rsid w:val="00DB4FF4"/>
    <w:rsid w:val="00DB5660"/>
    <w:rsid w:val="00DB654E"/>
    <w:rsid w:val="00DB65C9"/>
    <w:rsid w:val="00DB6678"/>
    <w:rsid w:val="00DB678F"/>
    <w:rsid w:val="00DB68FC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EF0"/>
    <w:rsid w:val="00DC111A"/>
    <w:rsid w:val="00DC140A"/>
    <w:rsid w:val="00DC145A"/>
    <w:rsid w:val="00DC15F1"/>
    <w:rsid w:val="00DC1962"/>
    <w:rsid w:val="00DC1CFA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EC8"/>
    <w:rsid w:val="00DD4F32"/>
    <w:rsid w:val="00DD5165"/>
    <w:rsid w:val="00DD5DFF"/>
    <w:rsid w:val="00DD5E1B"/>
    <w:rsid w:val="00DD5FD6"/>
    <w:rsid w:val="00DD618F"/>
    <w:rsid w:val="00DD61A2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83E"/>
    <w:rsid w:val="00DE5CE6"/>
    <w:rsid w:val="00DE5CF8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ACB"/>
    <w:rsid w:val="00DF12C2"/>
    <w:rsid w:val="00DF1367"/>
    <w:rsid w:val="00DF1D1F"/>
    <w:rsid w:val="00DF223A"/>
    <w:rsid w:val="00DF2BF3"/>
    <w:rsid w:val="00DF308A"/>
    <w:rsid w:val="00DF31CC"/>
    <w:rsid w:val="00DF33CB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691"/>
    <w:rsid w:val="00E01ACD"/>
    <w:rsid w:val="00E01BBA"/>
    <w:rsid w:val="00E01EC3"/>
    <w:rsid w:val="00E01EFF"/>
    <w:rsid w:val="00E02549"/>
    <w:rsid w:val="00E02B43"/>
    <w:rsid w:val="00E02E8A"/>
    <w:rsid w:val="00E03258"/>
    <w:rsid w:val="00E03AF8"/>
    <w:rsid w:val="00E04181"/>
    <w:rsid w:val="00E04268"/>
    <w:rsid w:val="00E043D5"/>
    <w:rsid w:val="00E043ED"/>
    <w:rsid w:val="00E04DF4"/>
    <w:rsid w:val="00E05236"/>
    <w:rsid w:val="00E052A1"/>
    <w:rsid w:val="00E05877"/>
    <w:rsid w:val="00E05BBA"/>
    <w:rsid w:val="00E05CCF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B24"/>
    <w:rsid w:val="00E1111C"/>
    <w:rsid w:val="00E11F90"/>
    <w:rsid w:val="00E1211F"/>
    <w:rsid w:val="00E12BD1"/>
    <w:rsid w:val="00E12F93"/>
    <w:rsid w:val="00E13095"/>
    <w:rsid w:val="00E1349B"/>
    <w:rsid w:val="00E135FF"/>
    <w:rsid w:val="00E136AA"/>
    <w:rsid w:val="00E13B92"/>
    <w:rsid w:val="00E13CCB"/>
    <w:rsid w:val="00E14042"/>
    <w:rsid w:val="00E141C8"/>
    <w:rsid w:val="00E141DF"/>
    <w:rsid w:val="00E1429A"/>
    <w:rsid w:val="00E142CC"/>
    <w:rsid w:val="00E14616"/>
    <w:rsid w:val="00E1475A"/>
    <w:rsid w:val="00E14976"/>
    <w:rsid w:val="00E14CA0"/>
    <w:rsid w:val="00E15025"/>
    <w:rsid w:val="00E15051"/>
    <w:rsid w:val="00E153AB"/>
    <w:rsid w:val="00E15B05"/>
    <w:rsid w:val="00E15B36"/>
    <w:rsid w:val="00E15D94"/>
    <w:rsid w:val="00E15DC2"/>
    <w:rsid w:val="00E16080"/>
    <w:rsid w:val="00E16380"/>
    <w:rsid w:val="00E167C1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91B"/>
    <w:rsid w:val="00E20C3D"/>
    <w:rsid w:val="00E213B2"/>
    <w:rsid w:val="00E2164A"/>
    <w:rsid w:val="00E216DC"/>
    <w:rsid w:val="00E21765"/>
    <w:rsid w:val="00E21A07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FBE"/>
    <w:rsid w:val="00E41079"/>
    <w:rsid w:val="00E41172"/>
    <w:rsid w:val="00E419F7"/>
    <w:rsid w:val="00E41B32"/>
    <w:rsid w:val="00E41BDD"/>
    <w:rsid w:val="00E42A57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4FD"/>
    <w:rsid w:val="00E50551"/>
    <w:rsid w:val="00E50ECF"/>
    <w:rsid w:val="00E5101A"/>
    <w:rsid w:val="00E51896"/>
    <w:rsid w:val="00E51C1F"/>
    <w:rsid w:val="00E51C2B"/>
    <w:rsid w:val="00E51D3B"/>
    <w:rsid w:val="00E527CB"/>
    <w:rsid w:val="00E531B4"/>
    <w:rsid w:val="00E534BD"/>
    <w:rsid w:val="00E53628"/>
    <w:rsid w:val="00E53A55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6411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DCB"/>
    <w:rsid w:val="00E74F3F"/>
    <w:rsid w:val="00E7542A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74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91E"/>
    <w:rsid w:val="00E96A34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FEF"/>
    <w:rsid w:val="00EA46EE"/>
    <w:rsid w:val="00EA5713"/>
    <w:rsid w:val="00EA5805"/>
    <w:rsid w:val="00EA585A"/>
    <w:rsid w:val="00EA604F"/>
    <w:rsid w:val="00EA652E"/>
    <w:rsid w:val="00EA6C91"/>
    <w:rsid w:val="00EA6EC7"/>
    <w:rsid w:val="00EA71AA"/>
    <w:rsid w:val="00EA737D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E33"/>
    <w:rsid w:val="00EB1FD7"/>
    <w:rsid w:val="00EB212F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B0E"/>
    <w:rsid w:val="00EB6D93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779"/>
    <w:rsid w:val="00EC180B"/>
    <w:rsid w:val="00EC192F"/>
    <w:rsid w:val="00EC1CE4"/>
    <w:rsid w:val="00EC24EC"/>
    <w:rsid w:val="00EC2A48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847"/>
    <w:rsid w:val="00EC5875"/>
    <w:rsid w:val="00EC5A3E"/>
    <w:rsid w:val="00EC5A55"/>
    <w:rsid w:val="00EC6260"/>
    <w:rsid w:val="00EC62F6"/>
    <w:rsid w:val="00EC6398"/>
    <w:rsid w:val="00EC6939"/>
    <w:rsid w:val="00EC6BD2"/>
    <w:rsid w:val="00EC6BF8"/>
    <w:rsid w:val="00EC72AE"/>
    <w:rsid w:val="00EC79A2"/>
    <w:rsid w:val="00EC7AC5"/>
    <w:rsid w:val="00EC7B7D"/>
    <w:rsid w:val="00EC7C55"/>
    <w:rsid w:val="00EC7CBB"/>
    <w:rsid w:val="00ED03AF"/>
    <w:rsid w:val="00ED05D1"/>
    <w:rsid w:val="00ED061A"/>
    <w:rsid w:val="00ED0814"/>
    <w:rsid w:val="00ED0A99"/>
    <w:rsid w:val="00ED0FF8"/>
    <w:rsid w:val="00ED11A1"/>
    <w:rsid w:val="00ED15AF"/>
    <w:rsid w:val="00ED163A"/>
    <w:rsid w:val="00ED1AAE"/>
    <w:rsid w:val="00ED1B20"/>
    <w:rsid w:val="00ED1DB4"/>
    <w:rsid w:val="00ED206C"/>
    <w:rsid w:val="00ED235B"/>
    <w:rsid w:val="00ED2402"/>
    <w:rsid w:val="00ED2707"/>
    <w:rsid w:val="00ED2981"/>
    <w:rsid w:val="00ED298A"/>
    <w:rsid w:val="00ED2AD2"/>
    <w:rsid w:val="00ED3DC7"/>
    <w:rsid w:val="00ED40B2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125B"/>
    <w:rsid w:val="00EE1A92"/>
    <w:rsid w:val="00EE1C4B"/>
    <w:rsid w:val="00EE20C4"/>
    <w:rsid w:val="00EE22D2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419"/>
    <w:rsid w:val="00EE647C"/>
    <w:rsid w:val="00EE64E6"/>
    <w:rsid w:val="00EE66C6"/>
    <w:rsid w:val="00EE7BFA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FA9"/>
    <w:rsid w:val="00F02D37"/>
    <w:rsid w:val="00F02DDC"/>
    <w:rsid w:val="00F02F14"/>
    <w:rsid w:val="00F0314B"/>
    <w:rsid w:val="00F031EB"/>
    <w:rsid w:val="00F0362A"/>
    <w:rsid w:val="00F036FB"/>
    <w:rsid w:val="00F03A31"/>
    <w:rsid w:val="00F03BA1"/>
    <w:rsid w:val="00F03E6C"/>
    <w:rsid w:val="00F03F38"/>
    <w:rsid w:val="00F03FC3"/>
    <w:rsid w:val="00F04080"/>
    <w:rsid w:val="00F0421F"/>
    <w:rsid w:val="00F04B80"/>
    <w:rsid w:val="00F04BB1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F67"/>
    <w:rsid w:val="00F12AD6"/>
    <w:rsid w:val="00F12C86"/>
    <w:rsid w:val="00F138BC"/>
    <w:rsid w:val="00F13930"/>
    <w:rsid w:val="00F13B2E"/>
    <w:rsid w:val="00F13CAE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82A"/>
    <w:rsid w:val="00F27A5B"/>
    <w:rsid w:val="00F3035C"/>
    <w:rsid w:val="00F307C6"/>
    <w:rsid w:val="00F310AD"/>
    <w:rsid w:val="00F310F6"/>
    <w:rsid w:val="00F310F9"/>
    <w:rsid w:val="00F313E5"/>
    <w:rsid w:val="00F320CB"/>
    <w:rsid w:val="00F32292"/>
    <w:rsid w:val="00F3255B"/>
    <w:rsid w:val="00F3256B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719D"/>
    <w:rsid w:val="00F37658"/>
    <w:rsid w:val="00F377E1"/>
    <w:rsid w:val="00F377E7"/>
    <w:rsid w:val="00F37D8B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289B"/>
    <w:rsid w:val="00F42BB5"/>
    <w:rsid w:val="00F42EB6"/>
    <w:rsid w:val="00F42EE0"/>
    <w:rsid w:val="00F433C6"/>
    <w:rsid w:val="00F4357A"/>
    <w:rsid w:val="00F43EE7"/>
    <w:rsid w:val="00F44051"/>
    <w:rsid w:val="00F4495F"/>
    <w:rsid w:val="00F44B4C"/>
    <w:rsid w:val="00F44F76"/>
    <w:rsid w:val="00F45006"/>
    <w:rsid w:val="00F452EE"/>
    <w:rsid w:val="00F454AC"/>
    <w:rsid w:val="00F45629"/>
    <w:rsid w:val="00F4616B"/>
    <w:rsid w:val="00F469DF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AF0"/>
    <w:rsid w:val="00F50B25"/>
    <w:rsid w:val="00F50C01"/>
    <w:rsid w:val="00F50E3D"/>
    <w:rsid w:val="00F50F50"/>
    <w:rsid w:val="00F51835"/>
    <w:rsid w:val="00F51A07"/>
    <w:rsid w:val="00F51C36"/>
    <w:rsid w:val="00F51D8F"/>
    <w:rsid w:val="00F52074"/>
    <w:rsid w:val="00F527A7"/>
    <w:rsid w:val="00F52FC4"/>
    <w:rsid w:val="00F53253"/>
    <w:rsid w:val="00F53703"/>
    <w:rsid w:val="00F53C35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604E"/>
    <w:rsid w:val="00F663A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D66"/>
    <w:rsid w:val="00F72523"/>
    <w:rsid w:val="00F7255F"/>
    <w:rsid w:val="00F72743"/>
    <w:rsid w:val="00F728AE"/>
    <w:rsid w:val="00F73760"/>
    <w:rsid w:val="00F73FD5"/>
    <w:rsid w:val="00F7401E"/>
    <w:rsid w:val="00F7422B"/>
    <w:rsid w:val="00F742E6"/>
    <w:rsid w:val="00F75059"/>
    <w:rsid w:val="00F75103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99F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D"/>
    <w:rsid w:val="00F95FF6"/>
    <w:rsid w:val="00F96272"/>
    <w:rsid w:val="00F962EB"/>
    <w:rsid w:val="00F96376"/>
    <w:rsid w:val="00F96714"/>
    <w:rsid w:val="00F967B3"/>
    <w:rsid w:val="00F96AA9"/>
    <w:rsid w:val="00F9796F"/>
    <w:rsid w:val="00F97BD5"/>
    <w:rsid w:val="00F97C04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5A"/>
    <w:rsid w:val="00FA1C2D"/>
    <w:rsid w:val="00FA1E0F"/>
    <w:rsid w:val="00FA1ED2"/>
    <w:rsid w:val="00FA23C4"/>
    <w:rsid w:val="00FA34EB"/>
    <w:rsid w:val="00FA41A2"/>
    <w:rsid w:val="00FA41B6"/>
    <w:rsid w:val="00FA4CAE"/>
    <w:rsid w:val="00FA520B"/>
    <w:rsid w:val="00FA5736"/>
    <w:rsid w:val="00FA5ABE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708"/>
    <w:rsid w:val="00FB0858"/>
    <w:rsid w:val="00FB0FB1"/>
    <w:rsid w:val="00FB1C51"/>
    <w:rsid w:val="00FB1E1B"/>
    <w:rsid w:val="00FB20C6"/>
    <w:rsid w:val="00FB24E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650"/>
    <w:rsid w:val="00FD1704"/>
    <w:rsid w:val="00FD2111"/>
    <w:rsid w:val="00FD28D0"/>
    <w:rsid w:val="00FD2AEA"/>
    <w:rsid w:val="00FD2AEE"/>
    <w:rsid w:val="00FD2C3F"/>
    <w:rsid w:val="00FD2E9E"/>
    <w:rsid w:val="00FD309B"/>
    <w:rsid w:val="00FD3287"/>
    <w:rsid w:val="00FD367D"/>
    <w:rsid w:val="00FD38FE"/>
    <w:rsid w:val="00FD3DD9"/>
    <w:rsid w:val="00FD4005"/>
    <w:rsid w:val="00FD4105"/>
    <w:rsid w:val="00FD4234"/>
    <w:rsid w:val="00FD47C8"/>
    <w:rsid w:val="00FD4C12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F00A6"/>
    <w:rsid w:val="00FF0181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28C"/>
    <w:rsid w:val="00FF5339"/>
    <w:rsid w:val="00FF535D"/>
    <w:rsid w:val="00FF552A"/>
    <w:rsid w:val="00FF5908"/>
    <w:rsid w:val="00FF597B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9E86AF5"/>
  <w15:docId w15:val="{0000771F-49FC-4B86-AFCD-D7AB6922D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B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CD5A86-9713-4BF9-B369-48E30C36C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Saisamorn, Chimyoo</cp:lastModifiedBy>
  <cp:revision>3</cp:revision>
  <cp:lastPrinted>2022-05-09T02:27:00Z</cp:lastPrinted>
  <dcterms:created xsi:type="dcterms:W3CDTF">2022-05-11T02:47:00Z</dcterms:created>
  <dcterms:modified xsi:type="dcterms:W3CDTF">2022-05-11T02:48:00Z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0x0101008DD96FDEB598B2439679D7107D7229AD</vt:lpwstr>
  </property>
</Properties>
</file>