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6883D" w14:textId="77777777" w:rsidR="00137B29" w:rsidRPr="00580287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  <w:cs/>
          <w:lang w:val="en-US"/>
        </w:rPr>
      </w:pPr>
      <w:bookmarkStart w:id="0" w:name="_Hlk102125874"/>
      <w:bookmarkEnd w:id="0"/>
    </w:p>
    <w:p w14:paraId="2F45506C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  <w:cs/>
        </w:rPr>
      </w:pPr>
    </w:p>
    <w:p w14:paraId="112B04EC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14:paraId="3A68825D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  <w:cs/>
        </w:rPr>
      </w:pPr>
    </w:p>
    <w:p w14:paraId="565DFF34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14:paraId="6F144A6D" w14:textId="77777777" w:rsidR="00C32C46" w:rsidRPr="00F065D7" w:rsidRDefault="00B36D3F" w:rsidP="00E10BFE">
      <w:pPr>
        <w:spacing w:line="240" w:lineRule="atLeast"/>
        <w:ind w:right="-43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F065D7">
        <w:rPr>
          <w:rFonts w:ascii="Angsana New" w:hAnsi="Angsana New"/>
          <w:b/>
          <w:bCs/>
          <w:sz w:val="52"/>
          <w:szCs w:val="52"/>
          <w:cs/>
        </w:rPr>
        <w:t>บริษัท โอสถสภา จำกัด</w:t>
      </w:r>
      <w:r w:rsidR="00C32C46" w:rsidRPr="00F065D7">
        <w:rPr>
          <w:rFonts w:ascii="Angsana New" w:hAnsi="Angsana New"/>
          <w:b/>
          <w:bCs/>
          <w:sz w:val="52"/>
          <w:szCs w:val="52"/>
        </w:rPr>
        <w:t xml:space="preserve"> </w:t>
      </w:r>
      <w:r w:rsidR="00911221" w:rsidRPr="00F065D7">
        <w:rPr>
          <w:rFonts w:ascii="Angsana New" w:hAnsi="Angsana New" w:hint="cs"/>
          <w:b/>
          <w:bCs/>
          <w:sz w:val="52"/>
          <w:szCs w:val="52"/>
          <w:cs/>
        </w:rPr>
        <w:t xml:space="preserve">(มหาชน) </w:t>
      </w:r>
      <w:r w:rsidR="00A638BB" w:rsidRPr="00F065D7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78781DF2" w14:textId="77777777" w:rsidR="00B36D3F" w:rsidRPr="00F065D7" w:rsidRDefault="00B36D3F" w:rsidP="00E10BFE">
      <w:pPr>
        <w:spacing w:line="240" w:lineRule="atLeast"/>
        <w:ind w:right="-43"/>
        <w:jc w:val="center"/>
        <w:rPr>
          <w:rFonts w:ascii="Angsana New" w:hAnsi="Angsana New"/>
          <w:sz w:val="52"/>
          <w:szCs w:val="52"/>
          <w:cs/>
        </w:rPr>
      </w:pPr>
    </w:p>
    <w:p w14:paraId="3321D1EA" w14:textId="73FE98E6" w:rsidR="00137B29" w:rsidRPr="00F065D7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65489" w:rsidRPr="00F065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30619B2" w14:textId="0F2CB585" w:rsidR="003351AC" w:rsidRPr="00F065D7" w:rsidRDefault="003351AC" w:rsidP="003351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F065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="00873287"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D149E7" w:rsidRPr="00D149E7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873287" w:rsidRPr="00F065D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1A198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D149E7" w:rsidRPr="00D149E7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20CD184E" w14:textId="77777777" w:rsidR="00137B29" w:rsidRPr="00F065D7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72A240D" w14:textId="77777777" w:rsidR="00142C8F" w:rsidRPr="00F065D7" w:rsidRDefault="00137B29" w:rsidP="00142C8F">
      <w:pPr>
        <w:widowControl w:val="0"/>
        <w:autoSpaceDE w:val="0"/>
        <w:autoSpaceDN w:val="0"/>
        <w:adjustRightInd w:val="0"/>
        <w:spacing w:line="240" w:lineRule="auto"/>
        <w:ind w:right="9"/>
        <w:jc w:val="center"/>
        <w:rPr>
          <w:rFonts w:ascii="Angsana New" w:hAnsi="Angsana New"/>
          <w:sz w:val="32"/>
          <w:szCs w:val="32"/>
          <w:cs/>
          <w:lang w:val="en-US"/>
        </w:rPr>
        <w:sectPr w:rsidR="00142C8F" w:rsidRPr="00F065D7" w:rsidSect="0098161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0"/>
          <w:titlePg/>
        </w:sectPr>
      </w:pPr>
      <w:r w:rsidRPr="00F065D7">
        <w:rPr>
          <w:rFonts w:ascii="Angsana New" w:hAnsi="Angsana New"/>
          <w:sz w:val="32"/>
          <w:szCs w:val="32"/>
          <w:cs/>
          <w:lang w:val="en-US"/>
        </w:rPr>
        <w:t>รายงานการสอบทาน</w:t>
      </w:r>
      <w:r w:rsidR="00D65489" w:rsidRPr="00F065D7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F065D7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</w:t>
      </w:r>
    </w:p>
    <w:p w14:paraId="16023E1A" w14:textId="77777777" w:rsidR="00C627E0" w:rsidRPr="00F065D7" w:rsidRDefault="00C627E0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153446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F065D7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F065D7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F065D7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  <w:r w:rsidRPr="00F065D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B83508D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7B5F316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F065D7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F065D7">
        <w:rPr>
          <w:rFonts w:ascii="Angsana New" w:hAnsi="Angsana New" w:hint="cs"/>
          <w:b/>
          <w:bCs/>
          <w:sz w:val="30"/>
          <w:szCs w:val="30"/>
          <w:cs/>
        </w:rPr>
        <w:t>คณะกรรมการบริษัท</w:t>
      </w:r>
      <w:r w:rsidRPr="00F065D7">
        <w:rPr>
          <w:rFonts w:ascii="Angsana New" w:hAnsi="Angsana New"/>
          <w:b/>
          <w:bCs/>
          <w:sz w:val="30"/>
          <w:szCs w:val="30"/>
        </w:rPr>
        <w:t xml:space="preserve"> </w:t>
      </w:r>
      <w:r w:rsidRPr="00F065D7">
        <w:rPr>
          <w:rFonts w:ascii="Angsana New" w:hAnsi="Angsana New" w:hint="cs"/>
          <w:b/>
          <w:bCs/>
          <w:sz w:val="30"/>
          <w:szCs w:val="30"/>
          <w:cs/>
        </w:rPr>
        <w:t>โอสถสภา จำกัด</w:t>
      </w:r>
      <w:r w:rsidR="00911221" w:rsidRPr="00F065D7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3A3B5FDF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A3DDB8D" w14:textId="12CDA014" w:rsidR="00E319E7" w:rsidRPr="00AE6818" w:rsidRDefault="00E319E7" w:rsidP="00E319E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E6818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AE6818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AE6818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FD6C5D">
        <w:rPr>
          <w:rFonts w:ascii="Angsana New" w:hAnsi="Angsana New"/>
          <w:sz w:val="30"/>
          <w:szCs w:val="30"/>
          <w:lang w:val="en-US"/>
        </w:rPr>
        <w:t>31</w:t>
      </w:r>
      <w:r w:rsidRPr="00AE6818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FD6C5D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/>
          <w:sz w:val="30"/>
          <w:szCs w:val="30"/>
          <w:cs/>
        </w:rPr>
        <w:t>งบกำไรขาดทุน</w:t>
      </w:r>
      <w:r w:rsidRPr="00AE6818">
        <w:rPr>
          <w:rFonts w:ascii="Angsana New" w:hAnsi="Angsana New" w:hint="cs"/>
          <w:sz w:val="30"/>
          <w:szCs w:val="30"/>
          <w:cs/>
        </w:rPr>
        <w:t>รวมและงบกำไรขาดทุนเฉพาะกิจการ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/>
          <w:sz w:val="30"/>
          <w:szCs w:val="30"/>
          <w:cs/>
        </w:rPr>
        <w:t>งบกำไรขาดทุน</w:t>
      </w:r>
      <w:r w:rsidRPr="00AE6818">
        <w:rPr>
          <w:rFonts w:ascii="Angsana New" w:hAnsi="Angsana New" w:hint="cs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Pr="00E55AE3">
        <w:rPr>
          <w:rFonts w:ascii="Angsana New" w:hAnsi="Angsana New" w:hint="cs"/>
          <w:sz w:val="30"/>
          <w:szCs w:val="30"/>
          <w:cs/>
        </w:rPr>
        <w:t xml:space="preserve">     </w:t>
      </w:r>
      <w:r w:rsidRPr="00AE681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AE6818">
        <w:rPr>
          <w:rFonts w:ascii="Angsana New" w:hAnsi="Angsana New" w:hint="cs"/>
          <w:sz w:val="30"/>
          <w:szCs w:val="30"/>
          <w:cs/>
        </w:rPr>
        <w:t>รวม</w:t>
      </w:r>
      <w:r w:rsidRPr="00E55AE3">
        <w:rPr>
          <w:rFonts w:ascii="Angsana New" w:hAnsi="Angsana New"/>
          <w:sz w:val="30"/>
          <w:szCs w:val="30"/>
          <w:cs/>
        </w:rPr>
        <w:t>แล</w:t>
      </w:r>
      <w:r w:rsidRPr="00E55AE3">
        <w:rPr>
          <w:rFonts w:ascii="Angsana New" w:hAnsi="Angsana New" w:hint="cs"/>
          <w:sz w:val="30"/>
          <w:szCs w:val="30"/>
          <w:cs/>
        </w:rPr>
        <w:t>ะ</w:t>
      </w:r>
      <w:r w:rsidRPr="00AE6818">
        <w:rPr>
          <w:rFonts w:ascii="Angsana New" w:hAnsi="Angsana New"/>
          <w:sz w:val="30"/>
          <w:szCs w:val="30"/>
          <w:cs/>
        </w:rPr>
        <w:t>ง</w:t>
      </w:r>
      <w:r w:rsidRPr="00AE6818">
        <w:rPr>
          <w:rFonts w:ascii="Angsana New" w:hAnsi="Angsana New" w:hint="cs"/>
          <w:sz w:val="30"/>
          <w:szCs w:val="30"/>
          <w:cs/>
        </w:rPr>
        <w:t>บ</w:t>
      </w:r>
      <w:r w:rsidRPr="00AE6818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</w:t>
      </w:r>
      <w:r w:rsidRPr="00AE6818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 xml:space="preserve">และ             </w:t>
      </w:r>
      <w:r>
        <w:rPr>
          <w:rFonts w:ascii="Angsana New" w:hAnsi="Angsana New"/>
          <w:sz w:val="30"/>
          <w:szCs w:val="30"/>
        </w:rPr>
        <w:t xml:space="preserve">        </w:t>
      </w:r>
      <w:r w:rsidRPr="00E55AE3">
        <w:rPr>
          <w:rFonts w:ascii="Angsana New" w:hAnsi="Angsana New"/>
          <w:sz w:val="30"/>
          <w:szCs w:val="30"/>
          <w:cs/>
        </w:rPr>
        <w:t>งบกระแสเงินสด</w:t>
      </w:r>
      <w:r w:rsidRPr="00E55AE3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สำหรับงวดสามเดือนสิ้นสุด</w:t>
      </w:r>
      <w:r w:rsidRPr="00AE6818">
        <w:rPr>
          <w:rFonts w:ascii="Angsana New" w:hAnsi="Angsana New" w:hint="cs"/>
          <w:sz w:val="30"/>
          <w:szCs w:val="30"/>
          <w:cs/>
        </w:rPr>
        <w:t>วันที่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FD6C5D">
        <w:rPr>
          <w:rFonts w:ascii="Angsana New" w:hAnsi="Angsana New"/>
          <w:sz w:val="30"/>
          <w:szCs w:val="30"/>
          <w:lang w:val="en-US"/>
        </w:rPr>
        <w:t>31</w:t>
      </w:r>
      <w:r w:rsidRPr="00AE6818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FD6C5D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5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 xml:space="preserve">และ  </w:t>
      </w:r>
      <w:r>
        <w:rPr>
          <w:rFonts w:ascii="Angsana New" w:hAnsi="Angsana New"/>
          <w:sz w:val="30"/>
          <w:szCs w:val="30"/>
        </w:rPr>
        <w:t xml:space="preserve">       </w:t>
      </w:r>
      <w:r w:rsidRPr="00AE6818">
        <w:rPr>
          <w:rFonts w:ascii="Angsana New" w:hAnsi="Angsana New" w:hint="cs"/>
          <w:sz w:val="30"/>
          <w:szCs w:val="30"/>
          <w:cs/>
        </w:rPr>
        <w:t xml:space="preserve"> หมายเหตุประกอบงบการเงินแบบย่อ (ข้อมูลทางการเงินระหว่างกาล) </w:t>
      </w:r>
      <w:r w:rsidRPr="00E55AE3">
        <w:rPr>
          <w:rFonts w:ascii="Angsana New" w:hAnsi="Angsana New"/>
          <w:sz w:val="30"/>
          <w:szCs w:val="30"/>
          <w:cs/>
        </w:rPr>
        <w:t>ของบริษัท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โอสถสภา จำกัด (</w:t>
      </w:r>
      <w:r w:rsidRPr="00AE2B71">
        <w:rPr>
          <w:rFonts w:ascii="Angsana New" w:hAnsi="Angsana New" w:hint="cs"/>
          <w:spacing w:val="-20"/>
          <w:sz w:val="30"/>
          <w:szCs w:val="30"/>
          <w:cs/>
        </w:rPr>
        <w:t>มหาชน</w:t>
      </w:r>
      <w:r w:rsidRPr="00E55AE3">
        <w:rPr>
          <w:rFonts w:ascii="Angsana New" w:hAnsi="Angsana New" w:hint="cs"/>
          <w:sz w:val="30"/>
          <w:szCs w:val="30"/>
          <w:cs/>
        </w:rPr>
        <w:t>)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และบริษัทย่อย และของเฉพาะ</w:t>
      </w:r>
      <w:r w:rsidRPr="00E55AE3">
        <w:rPr>
          <w:rFonts w:ascii="Angsana New" w:hAnsi="Angsana New"/>
          <w:sz w:val="30"/>
          <w:szCs w:val="30"/>
          <w:cs/>
        </w:rPr>
        <w:t>บริษัท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โอสถสภา จำกัด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(มหาชน)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D6C5D">
        <w:rPr>
          <w:rFonts w:ascii="Angsana New" w:hAnsi="Angsana New"/>
          <w:sz w:val="30"/>
          <w:szCs w:val="30"/>
          <w:lang w:val="en-US"/>
        </w:rPr>
        <w:t>34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AE6818">
        <w:rPr>
          <w:rFonts w:ascii="Angsana New" w:hAnsi="Angsana New"/>
          <w:sz w:val="30"/>
          <w:szCs w:val="30"/>
          <w:cs/>
        </w:rPr>
        <w:t>การรายงานทาง</w:t>
      </w:r>
      <w:r w:rsidRPr="00AE6818">
        <w:rPr>
          <w:rFonts w:ascii="Angsana New" w:hAnsi="Angsana New"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42BB207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B5990AE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065D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61050C2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AF6EB63" w14:textId="2F273856" w:rsidR="00137B29" w:rsidRPr="00F065D7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="00D149E7" w:rsidRPr="00D149E7">
        <w:rPr>
          <w:rFonts w:ascii="Angsana New" w:hAnsi="Angsana New"/>
          <w:sz w:val="30"/>
          <w:szCs w:val="30"/>
          <w:lang w:val="en-US"/>
        </w:rPr>
        <w:t>2410</w:t>
      </w:r>
      <w:r w:rsidRPr="00F065D7">
        <w:rPr>
          <w:rFonts w:ascii="Angsana New" w:hAnsi="Angsana New"/>
          <w:sz w:val="30"/>
          <w:szCs w:val="30"/>
        </w:rPr>
        <w:t xml:space="preserve"> “</w:t>
      </w:r>
      <w:r w:rsidRPr="00F065D7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065D7">
        <w:rPr>
          <w:rFonts w:ascii="Angsana New" w:hAnsi="Angsana New"/>
          <w:sz w:val="30"/>
          <w:szCs w:val="30"/>
        </w:rPr>
        <w:t>”</w:t>
      </w:r>
      <w:r w:rsidRPr="00F065D7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3DB0DE53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54DFA2E" w14:textId="77777777" w:rsidR="00632CC8" w:rsidRPr="00F065D7" w:rsidRDefault="00632CC8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F065D7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B83A35B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F065D7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641EC26F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0B15F724" w14:textId="086F4EBC" w:rsidR="00137B29" w:rsidRPr="00F065D7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F065D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F065D7">
        <w:rPr>
          <w:rFonts w:ascii="Angsana New" w:hAnsi="Angsana New"/>
          <w:spacing w:val="-2"/>
          <w:sz w:val="30"/>
          <w:szCs w:val="30"/>
        </w:rPr>
        <w:t xml:space="preserve"> </w:t>
      </w:r>
      <w:r w:rsidRPr="00F065D7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D149E7" w:rsidRPr="00D149E7">
        <w:rPr>
          <w:rFonts w:ascii="Angsana New" w:hAnsi="Angsana New"/>
          <w:spacing w:val="-2"/>
          <w:sz w:val="30"/>
          <w:szCs w:val="30"/>
          <w:lang w:val="en-US"/>
        </w:rPr>
        <w:t>34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544EA8" w:rsidRPr="00F065D7">
        <w:rPr>
          <w:rFonts w:ascii="Angsana New" w:hAnsi="Angsana New"/>
          <w:sz w:val="30"/>
          <w:szCs w:val="30"/>
          <w:cs/>
        </w:rPr>
        <w:t>การรายงานทาง</w:t>
      </w:r>
      <w:r w:rsidRPr="00F065D7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F065D7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64B6D93F" w14:textId="77777777" w:rsidR="00137B29" w:rsidRPr="00F065D7" w:rsidRDefault="00137B29" w:rsidP="00137B29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55B9366E" w14:textId="338E6FCB" w:rsidR="00137B29" w:rsidRDefault="00137B29" w:rsidP="00137B29">
      <w:pPr>
        <w:widowControl w:val="0"/>
        <w:tabs>
          <w:tab w:val="left" w:pos="486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</w:rPr>
        <w:t xml:space="preserve"> </w:t>
      </w:r>
    </w:p>
    <w:p w14:paraId="7A638E8B" w14:textId="77777777" w:rsidR="005A590B" w:rsidRPr="00F065D7" w:rsidRDefault="005A590B" w:rsidP="00137B29">
      <w:pPr>
        <w:widowControl w:val="0"/>
        <w:tabs>
          <w:tab w:val="left" w:pos="486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26"/>
          <w:szCs w:val="26"/>
        </w:rPr>
      </w:pPr>
    </w:p>
    <w:p w14:paraId="3D69ED0F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</w:rPr>
      </w:pPr>
    </w:p>
    <w:p w14:paraId="23B81CC9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</w:rPr>
      </w:pPr>
    </w:p>
    <w:p w14:paraId="693517AB" w14:textId="5DA15E54" w:rsidR="00137B29" w:rsidRPr="00F065D7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</w:rPr>
        <w:t>(</w:t>
      </w:r>
      <w:r w:rsidRPr="00F065D7">
        <w:rPr>
          <w:rFonts w:ascii="Angsana New" w:hAnsi="Angsana New"/>
          <w:sz w:val="30"/>
          <w:szCs w:val="30"/>
          <w:cs/>
          <w:lang w:val="th-TH"/>
        </w:rPr>
        <w:t>นาย</w:t>
      </w:r>
      <w:r w:rsidR="00AE2B71">
        <w:rPr>
          <w:rFonts w:ascii="Angsana New" w:hAnsi="Angsana New" w:hint="cs"/>
          <w:sz w:val="30"/>
          <w:szCs w:val="30"/>
          <w:cs/>
          <w:lang w:val="th-TH"/>
        </w:rPr>
        <w:t>ธนิต</w:t>
      </w:r>
      <w:r w:rsidRPr="00F065D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AE2B71">
        <w:rPr>
          <w:rFonts w:ascii="Angsana New" w:hAnsi="Angsana New" w:hint="cs"/>
          <w:sz w:val="30"/>
          <w:szCs w:val="30"/>
          <w:cs/>
          <w:lang w:val="th-TH"/>
        </w:rPr>
        <w:t>โอสถาเลิศ</w:t>
      </w:r>
      <w:r w:rsidRPr="00F065D7">
        <w:rPr>
          <w:rFonts w:ascii="Angsana New" w:hAnsi="Angsana New"/>
          <w:sz w:val="30"/>
          <w:szCs w:val="30"/>
        </w:rPr>
        <w:t>)</w:t>
      </w:r>
    </w:p>
    <w:p w14:paraId="34D9F45B" w14:textId="77777777" w:rsidR="00137B29" w:rsidRPr="00F065D7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8801CDA" w14:textId="17A1A793" w:rsidR="00137B29" w:rsidRPr="00F065D7" w:rsidRDefault="008043A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  <w:cs/>
        </w:rPr>
      </w:pPr>
      <w:r w:rsidRPr="00F065D7">
        <w:rPr>
          <w:rFonts w:ascii="Angsana New" w:hAnsi="Angsana New"/>
          <w:sz w:val="30"/>
          <w:szCs w:val="30"/>
          <w:cs/>
        </w:rPr>
        <w:t>เลขทะเบียน</w:t>
      </w:r>
      <w:r w:rsidR="003F25A1" w:rsidRPr="00F065D7">
        <w:rPr>
          <w:rFonts w:ascii="Angsana New" w:hAnsi="Angsana New"/>
          <w:sz w:val="30"/>
          <w:szCs w:val="30"/>
        </w:rPr>
        <w:t xml:space="preserve"> </w:t>
      </w:r>
      <w:r w:rsidR="00D149E7" w:rsidRPr="00D149E7">
        <w:rPr>
          <w:rFonts w:ascii="Angsana New" w:hAnsi="Angsana New"/>
          <w:sz w:val="30"/>
          <w:szCs w:val="30"/>
          <w:lang w:val="en-US"/>
        </w:rPr>
        <w:t>5155</w:t>
      </w:r>
    </w:p>
    <w:p w14:paraId="55DFB036" w14:textId="77777777" w:rsidR="00137B29" w:rsidRPr="00F065D7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0177D95E" w14:textId="77777777" w:rsidR="00137B29" w:rsidRPr="00F065D7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F065D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DDAA524" w14:textId="77777777" w:rsidR="00137B29" w:rsidRPr="00F065D7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7FE468B" w14:textId="7E03B282" w:rsidR="00B6617F" w:rsidRPr="00F065D7" w:rsidRDefault="00D149E7" w:rsidP="00B6617F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D149E7">
        <w:rPr>
          <w:rFonts w:ascii="Angsana New" w:hAnsi="Angsana New"/>
          <w:sz w:val="30"/>
          <w:szCs w:val="30"/>
          <w:lang w:val="en-US"/>
        </w:rPr>
        <w:t>11</w:t>
      </w:r>
      <w:r w:rsidR="002B3F4D" w:rsidRPr="00EE53F8">
        <w:rPr>
          <w:rFonts w:ascii="Angsana New" w:hAnsi="Angsana New"/>
          <w:sz w:val="30"/>
          <w:szCs w:val="30"/>
          <w:lang w:val="en-US"/>
        </w:rPr>
        <w:t xml:space="preserve"> </w:t>
      </w:r>
      <w:r w:rsidR="0029737F">
        <w:rPr>
          <w:rFonts w:ascii="Angsana New" w:hAnsi="Angsana New" w:hint="cs"/>
          <w:sz w:val="30"/>
          <w:szCs w:val="30"/>
          <w:cs/>
          <w:lang w:val="en-US"/>
        </w:rPr>
        <w:t>พฤษภาคม</w:t>
      </w:r>
      <w:r w:rsidR="008E7F2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149E7">
        <w:rPr>
          <w:rFonts w:ascii="Angsana New" w:hAnsi="Angsana New"/>
          <w:sz w:val="30"/>
          <w:szCs w:val="30"/>
          <w:lang w:val="en-US"/>
        </w:rPr>
        <w:t>2565</w:t>
      </w:r>
    </w:p>
    <w:p w14:paraId="70E54099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25EC2266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EF05D6C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EEC0C6" w14:textId="6E2BA650" w:rsidR="00ED1522" w:rsidRPr="008C5C36" w:rsidRDefault="00ED1522" w:rsidP="00FB59F4">
      <w:pPr>
        <w:spacing w:line="240" w:lineRule="atLeast"/>
        <w:ind w:right="-43"/>
        <w:rPr>
          <w:rFonts w:asciiTheme="majorBidi" w:hAnsiTheme="majorBidi"/>
          <w:spacing w:val="-6"/>
          <w:sz w:val="30"/>
          <w:szCs w:val="30"/>
          <w:cs/>
          <w:lang w:val="en-US"/>
        </w:rPr>
      </w:pPr>
    </w:p>
    <w:sectPr w:rsidR="00ED1522" w:rsidRPr="008C5C36" w:rsidSect="00FB59F4">
      <w:footerReference w:type="default" r:id="rId17"/>
      <w:pgSz w:w="11909" w:h="16834" w:code="9"/>
      <w:pgMar w:top="691" w:right="1152" w:bottom="576" w:left="1152" w:header="720" w:footer="720" w:gutter="0"/>
      <w:paperSrc w:first="7" w:other="7"/>
      <w:pgNumType w:start="1"/>
      <w:cols w:space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58AC9" w14:textId="77777777" w:rsidR="003C2797" w:rsidRDefault="003C2797">
      <w:r>
        <w:separator/>
      </w:r>
    </w:p>
  </w:endnote>
  <w:endnote w:type="continuationSeparator" w:id="0">
    <w:p w14:paraId="6D8DE9EF" w14:textId="77777777" w:rsidR="003C2797" w:rsidRDefault="003C2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0D3E5" w14:textId="77777777" w:rsidR="006B3F1F" w:rsidRDefault="006B3F1F" w:rsidP="00E670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  <w:p w14:paraId="258DF001" w14:textId="77777777" w:rsidR="006B3F1F" w:rsidRDefault="006B3F1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BD16C" w14:textId="77777777" w:rsidR="006B3F1F" w:rsidRPr="00173BD7" w:rsidRDefault="006B3F1F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1DDE6DE" w14:textId="77777777" w:rsidR="006B3F1F" w:rsidRPr="00DD203D" w:rsidRDefault="006B3F1F" w:rsidP="00E46C3B">
    <w:pPr>
      <w:pStyle w:val="Footer"/>
      <w:tabs>
        <w:tab w:val="clear" w:pos="8505"/>
      </w:tabs>
      <w:ind w:right="360"/>
      <w:rPr>
        <w:rFonts w:ascii="Angsana New" w:hAnsi="Angsana New" w:cstheme="minorBidi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77FB8" w14:textId="77777777" w:rsidR="006B3F1F" w:rsidRDefault="006B3F1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723BC" w14:textId="77777777" w:rsidR="006B3F1F" w:rsidRPr="00173BD7" w:rsidRDefault="006B3F1F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32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6B2E141" w14:textId="77777777" w:rsidR="006B3F1F" w:rsidRPr="00175C2C" w:rsidRDefault="006B3F1F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F4145" w14:textId="77777777" w:rsidR="003C2797" w:rsidRDefault="003C2797">
      <w:r>
        <w:separator/>
      </w:r>
    </w:p>
  </w:footnote>
  <w:footnote w:type="continuationSeparator" w:id="0">
    <w:p w14:paraId="1690B19E" w14:textId="77777777" w:rsidR="003C2797" w:rsidRDefault="003C2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CAB4D" w14:textId="77777777" w:rsidR="006B3F1F" w:rsidRDefault="006B3F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89AD7" w14:textId="77777777" w:rsidR="006B3F1F" w:rsidRDefault="006B3F1F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</w:p>
  <w:p w14:paraId="0BC8E813" w14:textId="77777777" w:rsidR="006B3F1F" w:rsidRDefault="006B3F1F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</w:p>
  <w:p w14:paraId="357BDCB2" w14:textId="77777777" w:rsidR="006B3F1F" w:rsidRPr="000E5F74" w:rsidRDefault="006B3F1F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DD0FE" w14:textId="77777777" w:rsidR="006B3F1F" w:rsidRDefault="006B3F1F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5FE75FD0" w14:textId="77777777" w:rsidR="006B3F1F" w:rsidRDefault="006B3F1F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4A53899A" w14:textId="77777777" w:rsidR="006B3F1F" w:rsidRDefault="006B3F1F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01D2A706" w14:textId="77777777" w:rsidR="006B3F1F" w:rsidRDefault="006B3F1F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095E4F00" w14:textId="77777777" w:rsidR="006B3F1F" w:rsidRDefault="006B3F1F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020960DD" w14:textId="77777777" w:rsidR="006B3F1F" w:rsidRDefault="006B3F1F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3CD5A8B0" w14:textId="77777777" w:rsidR="006B3F1F" w:rsidRPr="00297920" w:rsidRDefault="006B3F1F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0FF16BF"/>
    <w:multiLevelType w:val="hybridMultilevel"/>
    <w:tmpl w:val="905A30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9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4A09770E"/>
    <w:multiLevelType w:val="multilevel"/>
    <w:tmpl w:val="551A30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24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17"/>
  </w:num>
  <w:num w:numId="5">
    <w:abstractNumId w:val="24"/>
  </w:num>
  <w:num w:numId="6">
    <w:abstractNumId w:val="12"/>
  </w:num>
  <w:num w:numId="7">
    <w:abstractNumId w:val="5"/>
  </w:num>
  <w:num w:numId="8">
    <w:abstractNumId w:val="8"/>
  </w:num>
  <w:num w:numId="9">
    <w:abstractNumId w:val="15"/>
  </w:num>
  <w:num w:numId="10">
    <w:abstractNumId w:val="20"/>
  </w:num>
  <w:num w:numId="11">
    <w:abstractNumId w:val="11"/>
  </w:num>
  <w:num w:numId="12">
    <w:abstractNumId w:val="13"/>
  </w:num>
  <w:num w:numId="13">
    <w:abstractNumId w:val="21"/>
  </w:num>
  <w:num w:numId="14">
    <w:abstractNumId w:val="22"/>
  </w:num>
  <w:num w:numId="15">
    <w:abstractNumId w:val="3"/>
  </w:num>
  <w:num w:numId="16">
    <w:abstractNumId w:val="16"/>
  </w:num>
  <w:num w:numId="17">
    <w:abstractNumId w:val="18"/>
  </w:num>
  <w:num w:numId="18">
    <w:abstractNumId w:val="10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7"/>
  </w:num>
  <w:num w:numId="23">
    <w:abstractNumId w:val="9"/>
  </w:num>
  <w:num w:numId="24">
    <w:abstractNumId w:val="14"/>
  </w:num>
  <w:num w:numId="25">
    <w:abstractNumId w:val="6"/>
  </w:num>
  <w:num w:numId="26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2"/>
  <w:displayBackgroundShape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313"/>
    <w:rsid w:val="000006FC"/>
    <w:rsid w:val="00001C50"/>
    <w:rsid w:val="000020DA"/>
    <w:rsid w:val="000023A1"/>
    <w:rsid w:val="00002BD2"/>
    <w:rsid w:val="00002C48"/>
    <w:rsid w:val="00002E73"/>
    <w:rsid w:val="00003219"/>
    <w:rsid w:val="00003313"/>
    <w:rsid w:val="000037FF"/>
    <w:rsid w:val="00003BC8"/>
    <w:rsid w:val="00004B9C"/>
    <w:rsid w:val="0000550B"/>
    <w:rsid w:val="00006082"/>
    <w:rsid w:val="00006146"/>
    <w:rsid w:val="00006514"/>
    <w:rsid w:val="0000660C"/>
    <w:rsid w:val="000069B4"/>
    <w:rsid w:val="00006A83"/>
    <w:rsid w:val="00006C45"/>
    <w:rsid w:val="00006EF1"/>
    <w:rsid w:val="000075E8"/>
    <w:rsid w:val="0000765B"/>
    <w:rsid w:val="000079CB"/>
    <w:rsid w:val="00007EA1"/>
    <w:rsid w:val="000105BE"/>
    <w:rsid w:val="00010989"/>
    <w:rsid w:val="00010ACF"/>
    <w:rsid w:val="0001153D"/>
    <w:rsid w:val="00011788"/>
    <w:rsid w:val="00011C73"/>
    <w:rsid w:val="00012928"/>
    <w:rsid w:val="00012ED5"/>
    <w:rsid w:val="00013080"/>
    <w:rsid w:val="000135DF"/>
    <w:rsid w:val="00013655"/>
    <w:rsid w:val="00013885"/>
    <w:rsid w:val="00013DC2"/>
    <w:rsid w:val="000142B2"/>
    <w:rsid w:val="00014DE2"/>
    <w:rsid w:val="0001549D"/>
    <w:rsid w:val="00015637"/>
    <w:rsid w:val="00015D0D"/>
    <w:rsid w:val="00015F55"/>
    <w:rsid w:val="0001641C"/>
    <w:rsid w:val="00016A2C"/>
    <w:rsid w:val="00016A5F"/>
    <w:rsid w:val="00016BBB"/>
    <w:rsid w:val="00017470"/>
    <w:rsid w:val="00017888"/>
    <w:rsid w:val="00017979"/>
    <w:rsid w:val="00017ED0"/>
    <w:rsid w:val="00020051"/>
    <w:rsid w:val="00020342"/>
    <w:rsid w:val="000206B6"/>
    <w:rsid w:val="000206E6"/>
    <w:rsid w:val="00020EE0"/>
    <w:rsid w:val="00020FEE"/>
    <w:rsid w:val="000212D1"/>
    <w:rsid w:val="00021877"/>
    <w:rsid w:val="000218A5"/>
    <w:rsid w:val="00021C38"/>
    <w:rsid w:val="00021E5B"/>
    <w:rsid w:val="000220BC"/>
    <w:rsid w:val="000232DC"/>
    <w:rsid w:val="00023A36"/>
    <w:rsid w:val="00023C34"/>
    <w:rsid w:val="00023F0F"/>
    <w:rsid w:val="00024502"/>
    <w:rsid w:val="000248AC"/>
    <w:rsid w:val="00024DB0"/>
    <w:rsid w:val="000258A9"/>
    <w:rsid w:val="00026202"/>
    <w:rsid w:val="00026210"/>
    <w:rsid w:val="00026272"/>
    <w:rsid w:val="0002664A"/>
    <w:rsid w:val="0002681F"/>
    <w:rsid w:val="00026D9A"/>
    <w:rsid w:val="00026FF1"/>
    <w:rsid w:val="0002751B"/>
    <w:rsid w:val="000277D7"/>
    <w:rsid w:val="000277D8"/>
    <w:rsid w:val="00027A5B"/>
    <w:rsid w:val="0003030F"/>
    <w:rsid w:val="00030AE9"/>
    <w:rsid w:val="00030FC6"/>
    <w:rsid w:val="000322E7"/>
    <w:rsid w:val="0003248E"/>
    <w:rsid w:val="00032905"/>
    <w:rsid w:val="00032FC5"/>
    <w:rsid w:val="00033089"/>
    <w:rsid w:val="00033426"/>
    <w:rsid w:val="000334EE"/>
    <w:rsid w:val="00034620"/>
    <w:rsid w:val="00034C0A"/>
    <w:rsid w:val="00034E4F"/>
    <w:rsid w:val="000352F7"/>
    <w:rsid w:val="0003543A"/>
    <w:rsid w:val="000354AE"/>
    <w:rsid w:val="00035EC2"/>
    <w:rsid w:val="0003618C"/>
    <w:rsid w:val="000364E3"/>
    <w:rsid w:val="000368D2"/>
    <w:rsid w:val="00036B0B"/>
    <w:rsid w:val="00036C37"/>
    <w:rsid w:val="00036E56"/>
    <w:rsid w:val="000377A3"/>
    <w:rsid w:val="00037956"/>
    <w:rsid w:val="00037BD9"/>
    <w:rsid w:val="00037E58"/>
    <w:rsid w:val="00037F61"/>
    <w:rsid w:val="00037FD0"/>
    <w:rsid w:val="0004008B"/>
    <w:rsid w:val="00040169"/>
    <w:rsid w:val="00040637"/>
    <w:rsid w:val="00040A61"/>
    <w:rsid w:val="0004103F"/>
    <w:rsid w:val="000413B4"/>
    <w:rsid w:val="0004157D"/>
    <w:rsid w:val="00041A85"/>
    <w:rsid w:val="00041D4F"/>
    <w:rsid w:val="00041F50"/>
    <w:rsid w:val="000424A3"/>
    <w:rsid w:val="00042C1F"/>
    <w:rsid w:val="00042C9C"/>
    <w:rsid w:val="00042F65"/>
    <w:rsid w:val="00043011"/>
    <w:rsid w:val="0004306F"/>
    <w:rsid w:val="00043295"/>
    <w:rsid w:val="00043B58"/>
    <w:rsid w:val="00043DF8"/>
    <w:rsid w:val="00044619"/>
    <w:rsid w:val="00044809"/>
    <w:rsid w:val="000448CC"/>
    <w:rsid w:val="00044C72"/>
    <w:rsid w:val="000450F4"/>
    <w:rsid w:val="000451D7"/>
    <w:rsid w:val="0004525D"/>
    <w:rsid w:val="00046139"/>
    <w:rsid w:val="000464CB"/>
    <w:rsid w:val="00046810"/>
    <w:rsid w:val="0004699B"/>
    <w:rsid w:val="000470C8"/>
    <w:rsid w:val="00047338"/>
    <w:rsid w:val="000474F7"/>
    <w:rsid w:val="00047913"/>
    <w:rsid w:val="000479EE"/>
    <w:rsid w:val="00047A89"/>
    <w:rsid w:val="000504F2"/>
    <w:rsid w:val="0005074E"/>
    <w:rsid w:val="00050971"/>
    <w:rsid w:val="00050DEF"/>
    <w:rsid w:val="000513F6"/>
    <w:rsid w:val="00051894"/>
    <w:rsid w:val="00051895"/>
    <w:rsid w:val="00051DA9"/>
    <w:rsid w:val="00051E7F"/>
    <w:rsid w:val="00052988"/>
    <w:rsid w:val="00052B75"/>
    <w:rsid w:val="00052C5E"/>
    <w:rsid w:val="00052E1F"/>
    <w:rsid w:val="00053285"/>
    <w:rsid w:val="0005332F"/>
    <w:rsid w:val="0005352E"/>
    <w:rsid w:val="00053D00"/>
    <w:rsid w:val="00053F56"/>
    <w:rsid w:val="00054728"/>
    <w:rsid w:val="000549AA"/>
    <w:rsid w:val="00055163"/>
    <w:rsid w:val="000552A3"/>
    <w:rsid w:val="00055AC2"/>
    <w:rsid w:val="00055FDE"/>
    <w:rsid w:val="000562AD"/>
    <w:rsid w:val="0005690A"/>
    <w:rsid w:val="000572FD"/>
    <w:rsid w:val="00060038"/>
    <w:rsid w:val="000603FD"/>
    <w:rsid w:val="000618AB"/>
    <w:rsid w:val="00061F79"/>
    <w:rsid w:val="000626D0"/>
    <w:rsid w:val="00063625"/>
    <w:rsid w:val="00063951"/>
    <w:rsid w:val="00063BF8"/>
    <w:rsid w:val="00064138"/>
    <w:rsid w:val="0006419B"/>
    <w:rsid w:val="00064564"/>
    <w:rsid w:val="00064F82"/>
    <w:rsid w:val="00065494"/>
    <w:rsid w:val="0006601B"/>
    <w:rsid w:val="000664BF"/>
    <w:rsid w:val="00066560"/>
    <w:rsid w:val="00066B2A"/>
    <w:rsid w:val="0006784C"/>
    <w:rsid w:val="00067EBE"/>
    <w:rsid w:val="000709C0"/>
    <w:rsid w:val="00070CB7"/>
    <w:rsid w:val="00070DC1"/>
    <w:rsid w:val="00070F62"/>
    <w:rsid w:val="00070FF6"/>
    <w:rsid w:val="000710FF"/>
    <w:rsid w:val="000711FB"/>
    <w:rsid w:val="00071225"/>
    <w:rsid w:val="00071228"/>
    <w:rsid w:val="0007126F"/>
    <w:rsid w:val="00071569"/>
    <w:rsid w:val="00071B87"/>
    <w:rsid w:val="0007282D"/>
    <w:rsid w:val="00072AA3"/>
    <w:rsid w:val="000731C7"/>
    <w:rsid w:val="00073577"/>
    <w:rsid w:val="00073619"/>
    <w:rsid w:val="00073761"/>
    <w:rsid w:val="00073F88"/>
    <w:rsid w:val="000741F8"/>
    <w:rsid w:val="00074323"/>
    <w:rsid w:val="000743F4"/>
    <w:rsid w:val="0007440B"/>
    <w:rsid w:val="00074833"/>
    <w:rsid w:val="00074A4B"/>
    <w:rsid w:val="0007511E"/>
    <w:rsid w:val="000751AB"/>
    <w:rsid w:val="00075828"/>
    <w:rsid w:val="00075994"/>
    <w:rsid w:val="00076141"/>
    <w:rsid w:val="000762CB"/>
    <w:rsid w:val="00076449"/>
    <w:rsid w:val="000767C7"/>
    <w:rsid w:val="00076E04"/>
    <w:rsid w:val="000771CF"/>
    <w:rsid w:val="00077472"/>
    <w:rsid w:val="0007760F"/>
    <w:rsid w:val="00077ABF"/>
    <w:rsid w:val="00077CE8"/>
    <w:rsid w:val="00077D95"/>
    <w:rsid w:val="000800A6"/>
    <w:rsid w:val="000804D3"/>
    <w:rsid w:val="00080896"/>
    <w:rsid w:val="00080C1C"/>
    <w:rsid w:val="0008131B"/>
    <w:rsid w:val="00081813"/>
    <w:rsid w:val="00081886"/>
    <w:rsid w:val="00081ABE"/>
    <w:rsid w:val="00081ADB"/>
    <w:rsid w:val="00081E91"/>
    <w:rsid w:val="000820A0"/>
    <w:rsid w:val="000826A4"/>
    <w:rsid w:val="00083301"/>
    <w:rsid w:val="000833D7"/>
    <w:rsid w:val="000834D2"/>
    <w:rsid w:val="00083875"/>
    <w:rsid w:val="00083A22"/>
    <w:rsid w:val="00083DFC"/>
    <w:rsid w:val="00084339"/>
    <w:rsid w:val="00084690"/>
    <w:rsid w:val="00084B74"/>
    <w:rsid w:val="00084FB4"/>
    <w:rsid w:val="000851CA"/>
    <w:rsid w:val="0008521D"/>
    <w:rsid w:val="000852ED"/>
    <w:rsid w:val="00085301"/>
    <w:rsid w:val="0008537B"/>
    <w:rsid w:val="000853AF"/>
    <w:rsid w:val="000853FC"/>
    <w:rsid w:val="000856E6"/>
    <w:rsid w:val="00085E1F"/>
    <w:rsid w:val="0008717A"/>
    <w:rsid w:val="00087365"/>
    <w:rsid w:val="00087AAD"/>
    <w:rsid w:val="00087C7E"/>
    <w:rsid w:val="000902AE"/>
    <w:rsid w:val="00090AAF"/>
    <w:rsid w:val="00090C14"/>
    <w:rsid w:val="00090FEF"/>
    <w:rsid w:val="0009124D"/>
    <w:rsid w:val="00091545"/>
    <w:rsid w:val="00091561"/>
    <w:rsid w:val="000917A2"/>
    <w:rsid w:val="000917D3"/>
    <w:rsid w:val="000917D9"/>
    <w:rsid w:val="00091AAF"/>
    <w:rsid w:val="00091FE2"/>
    <w:rsid w:val="0009268C"/>
    <w:rsid w:val="000929BF"/>
    <w:rsid w:val="00092D63"/>
    <w:rsid w:val="00093269"/>
    <w:rsid w:val="000934B3"/>
    <w:rsid w:val="0009369D"/>
    <w:rsid w:val="00093C61"/>
    <w:rsid w:val="00093F67"/>
    <w:rsid w:val="0009417A"/>
    <w:rsid w:val="0009420B"/>
    <w:rsid w:val="000945D3"/>
    <w:rsid w:val="00094692"/>
    <w:rsid w:val="00095AFE"/>
    <w:rsid w:val="00095DC5"/>
    <w:rsid w:val="00097044"/>
    <w:rsid w:val="00097A97"/>
    <w:rsid w:val="000A04D4"/>
    <w:rsid w:val="000A0878"/>
    <w:rsid w:val="000A0896"/>
    <w:rsid w:val="000A0A9F"/>
    <w:rsid w:val="000A0AD0"/>
    <w:rsid w:val="000A19A7"/>
    <w:rsid w:val="000A1D3C"/>
    <w:rsid w:val="000A1E2D"/>
    <w:rsid w:val="000A2871"/>
    <w:rsid w:val="000A2CC0"/>
    <w:rsid w:val="000A2EDA"/>
    <w:rsid w:val="000A3483"/>
    <w:rsid w:val="000A3897"/>
    <w:rsid w:val="000A420C"/>
    <w:rsid w:val="000A4494"/>
    <w:rsid w:val="000A44EF"/>
    <w:rsid w:val="000A4DDF"/>
    <w:rsid w:val="000A4F68"/>
    <w:rsid w:val="000A5372"/>
    <w:rsid w:val="000A5D3B"/>
    <w:rsid w:val="000A5F9C"/>
    <w:rsid w:val="000A676A"/>
    <w:rsid w:val="000A6AA2"/>
    <w:rsid w:val="000A72A6"/>
    <w:rsid w:val="000A79A5"/>
    <w:rsid w:val="000A7BE8"/>
    <w:rsid w:val="000A7C96"/>
    <w:rsid w:val="000A7D08"/>
    <w:rsid w:val="000B02ED"/>
    <w:rsid w:val="000B052C"/>
    <w:rsid w:val="000B0DA9"/>
    <w:rsid w:val="000B17AC"/>
    <w:rsid w:val="000B1F60"/>
    <w:rsid w:val="000B2254"/>
    <w:rsid w:val="000B2964"/>
    <w:rsid w:val="000B2E84"/>
    <w:rsid w:val="000B3933"/>
    <w:rsid w:val="000B3F0A"/>
    <w:rsid w:val="000B417A"/>
    <w:rsid w:val="000B448E"/>
    <w:rsid w:val="000B459C"/>
    <w:rsid w:val="000B4607"/>
    <w:rsid w:val="000B462A"/>
    <w:rsid w:val="000B4BB4"/>
    <w:rsid w:val="000B4D65"/>
    <w:rsid w:val="000B4D7F"/>
    <w:rsid w:val="000B581E"/>
    <w:rsid w:val="000B5A63"/>
    <w:rsid w:val="000B5A9B"/>
    <w:rsid w:val="000B5B40"/>
    <w:rsid w:val="000B5CF7"/>
    <w:rsid w:val="000B5F92"/>
    <w:rsid w:val="000B63D0"/>
    <w:rsid w:val="000B6747"/>
    <w:rsid w:val="000B6A8D"/>
    <w:rsid w:val="000B6E3F"/>
    <w:rsid w:val="000B7027"/>
    <w:rsid w:val="000B7105"/>
    <w:rsid w:val="000B79E8"/>
    <w:rsid w:val="000C0AA3"/>
    <w:rsid w:val="000C0CAE"/>
    <w:rsid w:val="000C1987"/>
    <w:rsid w:val="000C198A"/>
    <w:rsid w:val="000C1EE2"/>
    <w:rsid w:val="000C2059"/>
    <w:rsid w:val="000C25F1"/>
    <w:rsid w:val="000C28A5"/>
    <w:rsid w:val="000C2B31"/>
    <w:rsid w:val="000C2DF2"/>
    <w:rsid w:val="000C32E0"/>
    <w:rsid w:val="000C3A91"/>
    <w:rsid w:val="000C3C78"/>
    <w:rsid w:val="000C3FCC"/>
    <w:rsid w:val="000C4376"/>
    <w:rsid w:val="000C47B1"/>
    <w:rsid w:val="000C4934"/>
    <w:rsid w:val="000C4AC8"/>
    <w:rsid w:val="000C4C4F"/>
    <w:rsid w:val="000C51CF"/>
    <w:rsid w:val="000C54D3"/>
    <w:rsid w:val="000C570E"/>
    <w:rsid w:val="000C5987"/>
    <w:rsid w:val="000C61F0"/>
    <w:rsid w:val="000C62BA"/>
    <w:rsid w:val="000C6D03"/>
    <w:rsid w:val="000C7943"/>
    <w:rsid w:val="000C7AE8"/>
    <w:rsid w:val="000D0416"/>
    <w:rsid w:val="000D045F"/>
    <w:rsid w:val="000D0A86"/>
    <w:rsid w:val="000D0E99"/>
    <w:rsid w:val="000D1DEA"/>
    <w:rsid w:val="000D1E32"/>
    <w:rsid w:val="000D2023"/>
    <w:rsid w:val="000D25F2"/>
    <w:rsid w:val="000D28C8"/>
    <w:rsid w:val="000D2AB0"/>
    <w:rsid w:val="000D3C09"/>
    <w:rsid w:val="000D3F72"/>
    <w:rsid w:val="000D44B3"/>
    <w:rsid w:val="000D4E83"/>
    <w:rsid w:val="000D4EB3"/>
    <w:rsid w:val="000D51A9"/>
    <w:rsid w:val="000D5366"/>
    <w:rsid w:val="000D5DB8"/>
    <w:rsid w:val="000D6790"/>
    <w:rsid w:val="000D67D6"/>
    <w:rsid w:val="000D69E8"/>
    <w:rsid w:val="000D6DC5"/>
    <w:rsid w:val="000D7151"/>
    <w:rsid w:val="000D7770"/>
    <w:rsid w:val="000D77E2"/>
    <w:rsid w:val="000D7AC8"/>
    <w:rsid w:val="000D7D07"/>
    <w:rsid w:val="000D7E18"/>
    <w:rsid w:val="000D7F29"/>
    <w:rsid w:val="000E019D"/>
    <w:rsid w:val="000E0305"/>
    <w:rsid w:val="000E04F9"/>
    <w:rsid w:val="000E0A77"/>
    <w:rsid w:val="000E1D0C"/>
    <w:rsid w:val="000E1D8F"/>
    <w:rsid w:val="000E1E53"/>
    <w:rsid w:val="000E20DA"/>
    <w:rsid w:val="000E22FC"/>
    <w:rsid w:val="000E2329"/>
    <w:rsid w:val="000E3B9F"/>
    <w:rsid w:val="000E40E5"/>
    <w:rsid w:val="000E4C45"/>
    <w:rsid w:val="000E5280"/>
    <w:rsid w:val="000E52CF"/>
    <w:rsid w:val="000E5468"/>
    <w:rsid w:val="000E5F74"/>
    <w:rsid w:val="000E6046"/>
    <w:rsid w:val="000E641C"/>
    <w:rsid w:val="000E6537"/>
    <w:rsid w:val="000E7004"/>
    <w:rsid w:val="000E7184"/>
    <w:rsid w:val="000E7C3D"/>
    <w:rsid w:val="000F08DE"/>
    <w:rsid w:val="000F0BD3"/>
    <w:rsid w:val="000F0FB6"/>
    <w:rsid w:val="000F12E6"/>
    <w:rsid w:val="000F13D3"/>
    <w:rsid w:val="000F14E5"/>
    <w:rsid w:val="000F16BF"/>
    <w:rsid w:val="000F17E2"/>
    <w:rsid w:val="000F1A36"/>
    <w:rsid w:val="000F1D00"/>
    <w:rsid w:val="000F1D86"/>
    <w:rsid w:val="000F1FAD"/>
    <w:rsid w:val="000F287F"/>
    <w:rsid w:val="000F3318"/>
    <w:rsid w:val="000F332A"/>
    <w:rsid w:val="000F3721"/>
    <w:rsid w:val="000F3772"/>
    <w:rsid w:val="000F394E"/>
    <w:rsid w:val="000F39B4"/>
    <w:rsid w:val="000F3EC3"/>
    <w:rsid w:val="000F453F"/>
    <w:rsid w:val="000F47E4"/>
    <w:rsid w:val="000F49BE"/>
    <w:rsid w:val="000F49C0"/>
    <w:rsid w:val="000F4C3D"/>
    <w:rsid w:val="000F51AF"/>
    <w:rsid w:val="000F613D"/>
    <w:rsid w:val="000F61A6"/>
    <w:rsid w:val="000F6788"/>
    <w:rsid w:val="000F7624"/>
    <w:rsid w:val="000F7B70"/>
    <w:rsid w:val="000F7E95"/>
    <w:rsid w:val="00100030"/>
    <w:rsid w:val="001000FB"/>
    <w:rsid w:val="0010041D"/>
    <w:rsid w:val="00100D04"/>
    <w:rsid w:val="00101474"/>
    <w:rsid w:val="0010193F"/>
    <w:rsid w:val="00101A01"/>
    <w:rsid w:val="001020E5"/>
    <w:rsid w:val="0010302C"/>
    <w:rsid w:val="00103ABB"/>
    <w:rsid w:val="00103F88"/>
    <w:rsid w:val="0010447F"/>
    <w:rsid w:val="001046DD"/>
    <w:rsid w:val="001050AE"/>
    <w:rsid w:val="001052B0"/>
    <w:rsid w:val="0010541D"/>
    <w:rsid w:val="00105641"/>
    <w:rsid w:val="00105949"/>
    <w:rsid w:val="00105958"/>
    <w:rsid w:val="00105B1C"/>
    <w:rsid w:val="0010619D"/>
    <w:rsid w:val="001063B9"/>
    <w:rsid w:val="001069CB"/>
    <w:rsid w:val="00106EDC"/>
    <w:rsid w:val="00107024"/>
    <w:rsid w:val="00107685"/>
    <w:rsid w:val="0010770C"/>
    <w:rsid w:val="00107B24"/>
    <w:rsid w:val="00107C7E"/>
    <w:rsid w:val="00107CF1"/>
    <w:rsid w:val="00110337"/>
    <w:rsid w:val="00110A19"/>
    <w:rsid w:val="00110E96"/>
    <w:rsid w:val="001116DC"/>
    <w:rsid w:val="0011187C"/>
    <w:rsid w:val="00111AB5"/>
    <w:rsid w:val="00111F31"/>
    <w:rsid w:val="001124A5"/>
    <w:rsid w:val="00112E5F"/>
    <w:rsid w:val="001132DA"/>
    <w:rsid w:val="00113330"/>
    <w:rsid w:val="001135CD"/>
    <w:rsid w:val="001139F8"/>
    <w:rsid w:val="00113F9D"/>
    <w:rsid w:val="001145D4"/>
    <w:rsid w:val="00114CC5"/>
    <w:rsid w:val="00115CD4"/>
    <w:rsid w:val="00116472"/>
    <w:rsid w:val="00116522"/>
    <w:rsid w:val="00116C11"/>
    <w:rsid w:val="00117021"/>
    <w:rsid w:val="001171A4"/>
    <w:rsid w:val="0011727F"/>
    <w:rsid w:val="0011755B"/>
    <w:rsid w:val="00117627"/>
    <w:rsid w:val="00117EC8"/>
    <w:rsid w:val="001200A1"/>
    <w:rsid w:val="001207AD"/>
    <w:rsid w:val="001208AA"/>
    <w:rsid w:val="0012096D"/>
    <w:rsid w:val="00120E1C"/>
    <w:rsid w:val="00121042"/>
    <w:rsid w:val="001211E1"/>
    <w:rsid w:val="0012135E"/>
    <w:rsid w:val="00121460"/>
    <w:rsid w:val="00121CE0"/>
    <w:rsid w:val="0012216E"/>
    <w:rsid w:val="00122478"/>
    <w:rsid w:val="00123CEF"/>
    <w:rsid w:val="00123ECE"/>
    <w:rsid w:val="00124CF0"/>
    <w:rsid w:val="001251E6"/>
    <w:rsid w:val="00125598"/>
    <w:rsid w:val="00125A2D"/>
    <w:rsid w:val="00125D44"/>
    <w:rsid w:val="00125E57"/>
    <w:rsid w:val="0012601C"/>
    <w:rsid w:val="0012624C"/>
    <w:rsid w:val="001262DF"/>
    <w:rsid w:val="00126735"/>
    <w:rsid w:val="001268D0"/>
    <w:rsid w:val="00126B04"/>
    <w:rsid w:val="00126C4C"/>
    <w:rsid w:val="001271BA"/>
    <w:rsid w:val="00127C3B"/>
    <w:rsid w:val="001300DD"/>
    <w:rsid w:val="00130844"/>
    <w:rsid w:val="00131540"/>
    <w:rsid w:val="00131E71"/>
    <w:rsid w:val="001322DF"/>
    <w:rsid w:val="001325CD"/>
    <w:rsid w:val="00133658"/>
    <w:rsid w:val="00133893"/>
    <w:rsid w:val="001338CF"/>
    <w:rsid w:val="001347C8"/>
    <w:rsid w:val="00134BB2"/>
    <w:rsid w:val="00134C1E"/>
    <w:rsid w:val="00134DBA"/>
    <w:rsid w:val="00135097"/>
    <w:rsid w:val="001355F5"/>
    <w:rsid w:val="00135836"/>
    <w:rsid w:val="001358B9"/>
    <w:rsid w:val="00135A68"/>
    <w:rsid w:val="00135FDC"/>
    <w:rsid w:val="0013604D"/>
    <w:rsid w:val="0013608A"/>
    <w:rsid w:val="001360DD"/>
    <w:rsid w:val="00136284"/>
    <w:rsid w:val="00136491"/>
    <w:rsid w:val="00136AEA"/>
    <w:rsid w:val="00136CC4"/>
    <w:rsid w:val="00137135"/>
    <w:rsid w:val="001372EF"/>
    <w:rsid w:val="00137456"/>
    <w:rsid w:val="00137B29"/>
    <w:rsid w:val="00137BD2"/>
    <w:rsid w:val="0014011B"/>
    <w:rsid w:val="001405C2"/>
    <w:rsid w:val="00140E35"/>
    <w:rsid w:val="00141AC9"/>
    <w:rsid w:val="00141D39"/>
    <w:rsid w:val="00141DDA"/>
    <w:rsid w:val="00141F2E"/>
    <w:rsid w:val="001426A9"/>
    <w:rsid w:val="00142AD3"/>
    <w:rsid w:val="00142B86"/>
    <w:rsid w:val="00142C8F"/>
    <w:rsid w:val="00143AC3"/>
    <w:rsid w:val="00144822"/>
    <w:rsid w:val="001449DD"/>
    <w:rsid w:val="00144AAB"/>
    <w:rsid w:val="00144D7A"/>
    <w:rsid w:val="00144F8F"/>
    <w:rsid w:val="001456E5"/>
    <w:rsid w:val="00145D83"/>
    <w:rsid w:val="00145E28"/>
    <w:rsid w:val="00145F02"/>
    <w:rsid w:val="001461DC"/>
    <w:rsid w:val="001462D9"/>
    <w:rsid w:val="001464AC"/>
    <w:rsid w:val="00146754"/>
    <w:rsid w:val="0014699E"/>
    <w:rsid w:val="001471EE"/>
    <w:rsid w:val="0014724D"/>
    <w:rsid w:val="00147526"/>
    <w:rsid w:val="00147738"/>
    <w:rsid w:val="001477B3"/>
    <w:rsid w:val="00147C76"/>
    <w:rsid w:val="00147CFC"/>
    <w:rsid w:val="0015078F"/>
    <w:rsid w:val="00150B1F"/>
    <w:rsid w:val="00150BCD"/>
    <w:rsid w:val="00151427"/>
    <w:rsid w:val="0015169E"/>
    <w:rsid w:val="001516D7"/>
    <w:rsid w:val="001517CD"/>
    <w:rsid w:val="001517F7"/>
    <w:rsid w:val="00151F67"/>
    <w:rsid w:val="00152107"/>
    <w:rsid w:val="001524B5"/>
    <w:rsid w:val="00152A7F"/>
    <w:rsid w:val="00152A88"/>
    <w:rsid w:val="001534F9"/>
    <w:rsid w:val="00154136"/>
    <w:rsid w:val="00154446"/>
    <w:rsid w:val="0015625E"/>
    <w:rsid w:val="0015640F"/>
    <w:rsid w:val="001566D2"/>
    <w:rsid w:val="001566E9"/>
    <w:rsid w:val="001570A7"/>
    <w:rsid w:val="001605DA"/>
    <w:rsid w:val="001606CB"/>
    <w:rsid w:val="00161EE8"/>
    <w:rsid w:val="001620DE"/>
    <w:rsid w:val="00162555"/>
    <w:rsid w:val="00162C18"/>
    <w:rsid w:val="00163145"/>
    <w:rsid w:val="0016318A"/>
    <w:rsid w:val="0016339E"/>
    <w:rsid w:val="0016346E"/>
    <w:rsid w:val="00163DF1"/>
    <w:rsid w:val="00164EAA"/>
    <w:rsid w:val="00165082"/>
    <w:rsid w:val="00165198"/>
    <w:rsid w:val="0016520E"/>
    <w:rsid w:val="00165249"/>
    <w:rsid w:val="00165B65"/>
    <w:rsid w:val="00165BE4"/>
    <w:rsid w:val="00165ED8"/>
    <w:rsid w:val="0016629B"/>
    <w:rsid w:val="00166774"/>
    <w:rsid w:val="00166CE6"/>
    <w:rsid w:val="001674E3"/>
    <w:rsid w:val="00167541"/>
    <w:rsid w:val="00167A56"/>
    <w:rsid w:val="00167DA6"/>
    <w:rsid w:val="00170019"/>
    <w:rsid w:val="00170BB6"/>
    <w:rsid w:val="00170C38"/>
    <w:rsid w:val="001711D0"/>
    <w:rsid w:val="001711FF"/>
    <w:rsid w:val="00171557"/>
    <w:rsid w:val="0017168A"/>
    <w:rsid w:val="001717B4"/>
    <w:rsid w:val="001719D8"/>
    <w:rsid w:val="00171C5E"/>
    <w:rsid w:val="00171E57"/>
    <w:rsid w:val="00172515"/>
    <w:rsid w:val="00172742"/>
    <w:rsid w:val="001727EB"/>
    <w:rsid w:val="00172918"/>
    <w:rsid w:val="00172A2F"/>
    <w:rsid w:val="00172DF3"/>
    <w:rsid w:val="00172E5F"/>
    <w:rsid w:val="00172EBB"/>
    <w:rsid w:val="00173350"/>
    <w:rsid w:val="0017342A"/>
    <w:rsid w:val="00173BD7"/>
    <w:rsid w:val="00173D7F"/>
    <w:rsid w:val="00174028"/>
    <w:rsid w:val="00174B5F"/>
    <w:rsid w:val="00175372"/>
    <w:rsid w:val="001753BB"/>
    <w:rsid w:val="00175C2C"/>
    <w:rsid w:val="0017693B"/>
    <w:rsid w:val="00176DFC"/>
    <w:rsid w:val="0017737D"/>
    <w:rsid w:val="00177DDD"/>
    <w:rsid w:val="00177E2D"/>
    <w:rsid w:val="00180202"/>
    <w:rsid w:val="00180230"/>
    <w:rsid w:val="0018090F"/>
    <w:rsid w:val="0018101E"/>
    <w:rsid w:val="001811FC"/>
    <w:rsid w:val="00181205"/>
    <w:rsid w:val="001815DA"/>
    <w:rsid w:val="0018168A"/>
    <w:rsid w:val="001820B8"/>
    <w:rsid w:val="0018211E"/>
    <w:rsid w:val="00182AED"/>
    <w:rsid w:val="00182FA6"/>
    <w:rsid w:val="00183CFB"/>
    <w:rsid w:val="00183E05"/>
    <w:rsid w:val="00183EB1"/>
    <w:rsid w:val="00184349"/>
    <w:rsid w:val="0018449C"/>
    <w:rsid w:val="001844D0"/>
    <w:rsid w:val="00184560"/>
    <w:rsid w:val="00184662"/>
    <w:rsid w:val="00184B13"/>
    <w:rsid w:val="00185283"/>
    <w:rsid w:val="00185BD3"/>
    <w:rsid w:val="001860E7"/>
    <w:rsid w:val="0018624F"/>
    <w:rsid w:val="001865D4"/>
    <w:rsid w:val="001867C3"/>
    <w:rsid w:val="00186845"/>
    <w:rsid w:val="00186BAD"/>
    <w:rsid w:val="00186DC2"/>
    <w:rsid w:val="00187113"/>
    <w:rsid w:val="001876E4"/>
    <w:rsid w:val="00187809"/>
    <w:rsid w:val="00187ED7"/>
    <w:rsid w:val="001900B7"/>
    <w:rsid w:val="00190145"/>
    <w:rsid w:val="001901C8"/>
    <w:rsid w:val="00190A07"/>
    <w:rsid w:val="001910D2"/>
    <w:rsid w:val="0019152D"/>
    <w:rsid w:val="00191602"/>
    <w:rsid w:val="00191929"/>
    <w:rsid w:val="00192CA6"/>
    <w:rsid w:val="00192EB0"/>
    <w:rsid w:val="001934F2"/>
    <w:rsid w:val="00193B3F"/>
    <w:rsid w:val="00193F89"/>
    <w:rsid w:val="00194358"/>
    <w:rsid w:val="00194443"/>
    <w:rsid w:val="00194DEE"/>
    <w:rsid w:val="00194EAF"/>
    <w:rsid w:val="00194FF4"/>
    <w:rsid w:val="0019536C"/>
    <w:rsid w:val="001958DD"/>
    <w:rsid w:val="001960EA"/>
    <w:rsid w:val="001962C4"/>
    <w:rsid w:val="00196978"/>
    <w:rsid w:val="00196AB8"/>
    <w:rsid w:val="00197807"/>
    <w:rsid w:val="00197877"/>
    <w:rsid w:val="00197A87"/>
    <w:rsid w:val="00197E9F"/>
    <w:rsid w:val="001A00DC"/>
    <w:rsid w:val="001A0176"/>
    <w:rsid w:val="001A02EB"/>
    <w:rsid w:val="001A0541"/>
    <w:rsid w:val="001A0D9F"/>
    <w:rsid w:val="001A0F27"/>
    <w:rsid w:val="001A1795"/>
    <w:rsid w:val="001A18C7"/>
    <w:rsid w:val="001A1987"/>
    <w:rsid w:val="001A1CBC"/>
    <w:rsid w:val="001A1DA9"/>
    <w:rsid w:val="001A26AB"/>
    <w:rsid w:val="001A2817"/>
    <w:rsid w:val="001A2A57"/>
    <w:rsid w:val="001A2D26"/>
    <w:rsid w:val="001A3DC1"/>
    <w:rsid w:val="001A3F22"/>
    <w:rsid w:val="001A4517"/>
    <w:rsid w:val="001A4A21"/>
    <w:rsid w:val="001A4F18"/>
    <w:rsid w:val="001A5118"/>
    <w:rsid w:val="001A53D6"/>
    <w:rsid w:val="001A54F3"/>
    <w:rsid w:val="001A5563"/>
    <w:rsid w:val="001A56FA"/>
    <w:rsid w:val="001A5BA2"/>
    <w:rsid w:val="001A6734"/>
    <w:rsid w:val="001A6E0A"/>
    <w:rsid w:val="001A7027"/>
    <w:rsid w:val="001A7033"/>
    <w:rsid w:val="001A727A"/>
    <w:rsid w:val="001A794B"/>
    <w:rsid w:val="001B00CC"/>
    <w:rsid w:val="001B02B6"/>
    <w:rsid w:val="001B065A"/>
    <w:rsid w:val="001B0F66"/>
    <w:rsid w:val="001B0FA7"/>
    <w:rsid w:val="001B17D9"/>
    <w:rsid w:val="001B1D6E"/>
    <w:rsid w:val="001B1E57"/>
    <w:rsid w:val="001B230E"/>
    <w:rsid w:val="001B246B"/>
    <w:rsid w:val="001B2611"/>
    <w:rsid w:val="001B27EC"/>
    <w:rsid w:val="001B32B4"/>
    <w:rsid w:val="001B330C"/>
    <w:rsid w:val="001B3763"/>
    <w:rsid w:val="001B3A78"/>
    <w:rsid w:val="001B3FF7"/>
    <w:rsid w:val="001B41A6"/>
    <w:rsid w:val="001B4A79"/>
    <w:rsid w:val="001B4F1D"/>
    <w:rsid w:val="001B5243"/>
    <w:rsid w:val="001B5699"/>
    <w:rsid w:val="001B6D7B"/>
    <w:rsid w:val="001B725C"/>
    <w:rsid w:val="001B730F"/>
    <w:rsid w:val="001B7ACD"/>
    <w:rsid w:val="001C0EBD"/>
    <w:rsid w:val="001C0EC5"/>
    <w:rsid w:val="001C16E1"/>
    <w:rsid w:val="001C1CF9"/>
    <w:rsid w:val="001C210B"/>
    <w:rsid w:val="001C2344"/>
    <w:rsid w:val="001C2529"/>
    <w:rsid w:val="001C29B3"/>
    <w:rsid w:val="001C3262"/>
    <w:rsid w:val="001C32AC"/>
    <w:rsid w:val="001C3882"/>
    <w:rsid w:val="001C39AA"/>
    <w:rsid w:val="001C3D1B"/>
    <w:rsid w:val="001C3FCA"/>
    <w:rsid w:val="001C4046"/>
    <w:rsid w:val="001C41AA"/>
    <w:rsid w:val="001C43A1"/>
    <w:rsid w:val="001C4576"/>
    <w:rsid w:val="001C4A28"/>
    <w:rsid w:val="001C5199"/>
    <w:rsid w:val="001C5657"/>
    <w:rsid w:val="001C56CA"/>
    <w:rsid w:val="001C66E6"/>
    <w:rsid w:val="001C68B8"/>
    <w:rsid w:val="001C6C81"/>
    <w:rsid w:val="001C6E49"/>
    <w:rsid w:val="001C6FE6"/>
    <w:rsid w:val="001C7294"/>
    <w:rsid w:val="001C756E"/>
    <w:rsid w:val="001C786D"/>
    <w:rsid w:val="001C7BE1"/>
    <w:rsid w:val="001C7C26"/>
    <w:rsid w:val="001C7D2B"/>
    <w:rsid w:val="001C7E6C"/>
    <w:rsid w:val="001D0753"/>
    <w:rsid w:val="001D0826"/>
    <w:rsid w:val="001D0A2C"/>
    <w:rsid w:val="001D120D"/>
    <w:rsid w:val="001D1866"/>
    <w:rsid w:val="001D201A"/>
    <w:rsid w:val="001D233B"/>
    <w:rsid w:val="001D2713"/>
    <w:rsid w:val="001D2EBF"/>
    <w:rsid w:val="001D2EC2"/>
    <w:rsid w:val="001D3F37"/>
    <w:rsid w:val="001D4372"/>
    <w:rsid w:val="001D4998"/>
    <w:rsid w:val="001D4BC5"/>
    <w:rsid w:val="001D5769"/>
    <w:rsid w:val="001D57A5"/>
    <w:rsid w:val="001D5F26"/>
    <w:rsid w:val="001D613E"/>
    <w:rsid w:val="001D6305"/>
    <w:rsid w:val="001D68C1"/>
    <w:rsid w:val="001D6FE9"/>
    <w:rsid w:val="001D7886"/>
    <w:rsid w:val="001D7FC3"/>
    <w:rsid w:val="001E02AB"/>
    <w:rsid w:val="001E04F2"/>
    <w:rsid w:val="001E0A32"/>
    <w:rsid w:val="001E0BB1"/>
    <w:rsid w:val="001E0C5C"/>
    <w:rsid w:val="001E1112"/>
    <w:rsid w:val="001E1271"/>
    <w:rsid w:val="001E13A5"/>
    <w:rsid w:val="001E152B"/>
    <w:rsid w:val="001E1B92"/>
    <w:rsid w:val="001E2949"/>
    <w:rsid w:val="001E2FC9"/>
    <w:rsid w:val="001E3430"/>
    <w:rsid w:val="001E467B"/>
    <w:rsid w:val="001E4833"/>
    <w:rsid w:val="001E493B"/>
    <w:rsid w:val="001E4BFB"/>
    <w:rsid w:val="001E4C79"/>
    <w:rsid w:val="001E589A"/>
    <w:rsid w:val="001E5B1E"/>
    <w:rsid w:val="001E5D3F"/>
    <w:rsid w:val="001E64FC"/>
    <w:rsid w:val="001E66F1"/>
    <w:rsid w:val="001E72AE"/>
    <w:rsid w:val="001F0691"/>
    <w:rsid w:val="001F0B7B"/>
    <w:rsid w:val="001F0CFC"/>
    <w:rsid w:val="001F0EF7"/>
    <w:rsid w:val="001F1783"/>
    <w:rsid w:val="001F19A5"/>
    <w:rsid w:val="001F1C02"/>
    <w:rsid w:val="001F1DEA"/>
    <w:rsid w:val="001F1F55"/>
    <w:rsid w:val="001F2170"/>
    <w:rsid w:val="001F24CF"/>
    <w:rsid w:val="001F3786"/>
    <w:rsid w:val="001F3E18"/>
    <w:rsid w:val="001F3F16"/>
    <w:rsid w:val="001F4307"/>
    <w:rsid w:val="001F46A2"/>
    <w:rsid w:val="001F49E0"/>
    <w:rsid w:val="001F4D8E"/>
    <w:rsid w:val="001F4EA3"/>
    <w:rsid w:val="001F4F43"/>
    <w:rsid w:val="001F5069"/>
    <w:rsid w:val="001F55CC"/>
    <w:rsid w:val="001F56FC"/>
    <w:rsid w:val="001F58A6"/>
    <w:rsid w:val="001F5C13"/>
    <w:rsid w:val="001F60BD"/>
    <w:rsid w:val="001F670F"/>
    <w:rsid w:val="001F6835"/>
    <w:rsid w:val="001F6D31"/>
    <w:rsid w:val="001F6F26"/>
    <w:rsid w:val="001F703E"/>
    <w:rsid w:val="001F7112"/>
    <w:rsid w:val="001F71FE"/>
    <w:rsid w:val="001F74EC"/>
    <w:rsid w:val="001F7C20"/>
    <w:rsid w:val="001F7ECF"/>
    <w:rsid w:val="002000F0"/>
    <w:rsid w:val="002006E7"/>
    <w:rsid w:val="00200FE1"/>
    <w:rsid w:val="0020114C"/>
    <w:rsid w:val="0020142C"/>
    <w:rsid w:val="0020149B"/>
    <w:rsid w:val="0020167A"/>
    <w:rsid w:val="0020189B"/>
    <w:rsid w:val="00201B10"/>
    <w:rsid w:val="00201E7A"/>
    <w:rsid w:val="00201F6F"/>
    <w:rsid w:val="0020208D"/>
    <w:rsid w:val="00203598"/>
    <w:rsid w:val="002042FC"/>
    <w:rsid w:val="00204807"/>
    <w:rsid w:val="00204846"/>
    <w:rsid w:val="002050CF"/>
    <w:rsid w:val="00205270"/>
    <w:rsid w:val="002052B1"/>
    <w:rsid w:val="0020547E"/>
    <w:rsid w:val="002056D6"/>
    <w:rsid w:val="0020596C"/>
    <w:rsid w:val="00205B47"/>
    <w:rsid w:val="00205DD0"/>
    <w:rsid w:val="00205F33"/>
    <w:rsid w:val="00205F94"/>
    <w:rsid w:val="0020624D"/>
    <w:rsid w:val="00206B2A"/>
    <w:rsid w:val="00206C26"/>
    <w:rsid w:val="0020724D"/>
    <w:rsid w:val="0020764E"/>
    <w:rsid w:val="00207C06"/>
    <w:rsid w:val="0021005B"/>
    <w:rsid w:val="00210088"/>
    <w:rsid w:val="0021074D"/>
    <w:rsid w:val="002109BF"/>
    <w:rsid w:val="00210E72"/>
    <w:rsid w:val="00210F08"/>
    <w:rsid w:val="00211A4E"/>
    <w:rsid w:val="00211E1E"/>
    <w:rsid w:val="00211EB9"/>
    <w:rsid w:val="002127D8"/>
    <w:rsid w:val="002127E7"/>
    <w:rsid w:val="00212863"/>
    <w:rsid w:val="002129B0"/>
    <w:rsid w:val="002129E2"/>
    <w:rsid w:val="002129E9"/>
    <w:rsid w:val="00212AFF"/>
    <w:rsid w:val="00212CA3"/>
    <w:rsid w:val="002134D7"/>
    <w:rsid w:val="002135F7"/>
    <w:rsid w:val="00214282"/>
    <w:rsid w:val="002147EE"/>
    <w:rsid w:val="002149A5"/>
    <w:rsid w:val="00214DA2"/>
    <w:rsid w:val="00215312"/>
    <w:rsid w:val="002156F9"/>
    <w:rsid w:val="002158A1"/>
    <w:rsid w:val="00215BED"/>
    <w:rsid w:val="0021634C"/>
    <w:rsid w:val="00216854"/>
    <w:rsid w:val="00216AD0"/>
    <w:rsid w:val="00216C24"/>
    <w:rsid w:val="0021782B"/>
    <w:rsid w:val="00217945"/>
    <w:rsid w:val="00217CC2"/>
    <w:rsid w:val="00220AC8"/>
    <w:rsid w:val="00220EEC"/>
    <w:rsid w:val="002210BA"/>
    <w:rsid w:val="00221454"/>
    <w:rsid w:val="00221BC1"/>
    <w:rsid w:val="002220F3"/>
    <w:rsid w:val="00222913"/>
    <w:rsid w:val="0022295F"/>
    <w:rsid w:val="00222AE2"/>
    <w:rsid w:val="00222DE5"/>
    <w:rsid w:val="00222FC0"/>
    <w:rsid w:val="002231ED"/>
    <w:rsid w:val="002233A4"/>
    <w:rsid w:val="0022354B"/>
    <w:rsid w:val="00224485"/>
    <w:rsid w:val="0022484B"/>
    <w:rsid w:val="00224C9A"/>
    <w:rsid w:val="00224ED8"/>
    <w:rsid w:val="0022533E"/>
    <w:rsid w:val="002256E1"/>
    <w:rsid w:val="002259C8"/>
    <w:rsid w:val="00225B71"/>
    <w:rsid w:val="00225BC8"/>
    <w:rsid w:val="00226445"/>
    <w:rsid w:val="00226B73"/>
    <w:rsid w:val="00226BCB"/>
    <w:rsid w:val="00226C5C"/>
    <w:rsid w:val="00226F90"/>
    <w:rsid w:val="0022718A"/>
    <w:rsid w:val="00227E9D"/>
    <w:rsid w:val="0023041C"/>
    <w:rsid w:val="002305B9"/>
    <w:rsid w:val="0023070A"/>
    <w:rsid w:val="002314CE"/>
    <w:rsid w:val="0023152A"/>
    <w:rsid w:val="00231AD9"/>
    <w:rsid w:val="00231C39"/>
    <w:rsid w:val="00231D91"/>
    <w:rsid w:val="00232118"/>
    <w:rsid w:val="00232755"/>
    <w:rsid w:val="002336C7"/>
    <w:rsid w:val="0023371C"/>
    <w:rsid w:val="00233D94"/>
    <w:rsid w:val="00233F40"/>
    <w:rsid w:val="0023413C"/>
    <w:rsid w:val="00234D78"/>
    <w:rsid w:val="0023501E"/>
    <w:rsid w:val="002353C5"/>
    <w:rsid w:val="002354E3"/>
    <w:rsid w:val="00236542"/>
    <w:rsid w:val="00236B72"/>
    <w:rsid w:val="0023735A"/>
    <w:rsid w:val="00237937"/>
    <w:rsid w:val="00240335"/>
    <w:rsid w:val="002404DA"/>
    <w:rsid w:val="00240B71"/>
    <w:rsid w:val="0024112A"/>
    <w:rsid w:val="00241134"/>
    <w:rsid w:val="00241256"/>
    <w:rsid w:val="0024179F"/>
    <w:rsid w:val="00241877"/>
    <w:rsid w:val="00241955"/>
    <w:rsid w:val="00241D3D"/>
    <w:rsid w:val="00242264"/>
    <w:rsid w:val="0024238B"/>
    <w:rsid w:val="00242733"/>
    <w:rsid w:val="0024352F"/>
    <w:rsid w:val="00243678"/>
    <w:rsid w:val="002444B6"/>
    <w:rsid w:val="002449A0"/>
    <w:rsid w:val="002449AA"/>
    <w:rsid w:val="00244B3A"/>
    <w:rsid w:val="00244B52"/>
    <w:rsid w:val="00244CC5"/>
    <w:rsid w:val="002453E4"/>
    <w:rsid w:val="00245719"/>
    <w:rsid w:val="002457B2"/>
    <w:rsid w:val="00245CF8"/>
    <w:rsid w:val="002460BE"/>
    <w:rsid w:val="00246491"/>
    <w:rsid w:val="00246554"/>
    <w:rsid w:val="00246C2B"/>
    <w:rsid w:val="00246DAD"/>
    <w:rsid w:val="00247028"/>
    <w:rsid w:val="002472A4"/>
    <w:rsid w:val="00247AF4"/>
    <w:rsid w:val="00247EE8"/>
    <w:rsid w:val="00247F50"/>
    <w:rsid w:val="0025071B"/>
    <w:rsid w:val="00250B28"/>
    <w:rsid w:val="00250C1C"/>
    <w:rsid w:val="00250D45"/>
    <w:rsid w:val="00250E42"/>
    <w:rsid w:val="00251765"/>
    <w:rsid w:val="00251830"/>
    <w:rsid w:val="00251B36"/>
    <w:rsid w:val="00251EC4"/>
    <w:rsid w:val="00252145"/>
    <w:rsid w:val="00252239"/>
    <w:rsid w:val="002526C9"/>
    <w:rsid w:val="00252809"/>
    <w:rsid w:val="0025294A"/>
    <w:rsid w:val="00252EB3"/>
    <w:rsid w:val="002531F5"/>
    <w:rsid w:val="0025346A"/>
    <w:rsid w:val="0025354B"/>
    <w:rsid w:val="0025393E"/>
    <w:rsid w:val="00253B64"/>
    <w:rsid w:val="00253F79"/>
    <w:rsid w:val="00253FA7"/>
    <w:rsid w:val="002548D8"/>
    <w:rsid w:val="00254CE1"/>
    <w:rsid w:val="00254D87"/>
    <w:rsid w:val="00254E89"/>
    <w:rsid w:val="00254F88"/>
    <w:rsid w:val="00255501"/>
    <w:rsid w:val="00255703"/>
    <w:rsid w:val="00255FCB"/>
    <w:rsid w:val="00256497"/>
    <w:rsid w:val="0025676E"/>
    <w:rsid w:val="00256FE4"/>
    <w:rsid w:val="0025777A"/>
    <w:rsid w:val="00257781"/>
    <w:rsid w:val="00257946"/>
    <w:rsid w:val="00257A5B"/>
    <w:rsid w:val="00257BFF"/>
    <w:rsid w:val="00257E0A"/>
    <w:rsid w:val="002601D5"/>
    <w:rsid w:val="0026035D"/>
    <w:rsid w:val="00260C9E"/>
    <w:rsid w:val="00260D96"/>
    <w:rsid w:val="00260E20"/>
    <w:rsid w:val="00260F38"/>
    <w:rsid w:val="00260F74"/>
    <w:rsid w:val="002614DF"/>
    <w:rsid w:val="00261969"/>
    <w:rsid w:val="002619A0"/>
    <w:rsid w:val="00261F78"/>
    <w:rsid w:val="002626BF"/>
    <w:rsid w:val="00262EFD"/>
    <w:rsid w:val="00263FFD"/>
    <w:rsid w:val="0026439C"/>
    <w:rsid w:val="00264553"/>
    <w:rsid w:val="002647BC"/>
    <w:rsid w:val="00264956"/>
    <w:rsid w:val="00264E0F"/>
    <w:rsid w:val="002655BA"/>
    <w:rsid w:val="0026583F"/>
    <w:rsid w:val="00265DE5"/>
    <w:rsid w:val="002664DA"/>
    <w:rsid w:val="002668D7"/>
    <w:rsid w:val="00266E69"/>
    <w:rsid w:val="0026715E"/>
    <w:rsid w:val="0026725F"/>
    <w:rsid w:val="002673F0"/>
    <w:rsid w:val="0026770A"/>
    <w:rsid w:val="00267D8C"/>
    <w:rsid w:val="00267E8E"/>
    <w:rsid w:val="00270366"/>
    <w:rsid w:val="0027105C"/>
    <w:rsid w:val="00271063"/>
    <w:rsid w:val="002712DD"/>
    <w:rsid w:val="00271626"/>
    <w:rsid w:val="00271753"/>
    <w:rsid w:val="00271C39"/>
    <w:rsid w:val="0027232F"/>
    <w:rsid w:val="002726EC"/>
    <w:rsid w:val="002728A6"/>
    <w:rsid w:val="00272AC4"/>
    <w:rsid w:val="00272ADF"/>
    <w:rsid w:val="00272DDE"/>
    <w:rsid w:val="00272F1A"/>
    <w:rsid w:val="00273540"/>
    <w:rsid w:val="002735AA"/>
    <w:rsid w:val="002739CC"/>
    <w:rsid w:val="00273A10"/>
    <w:rsid w:val="00273C41"/>
    <w:rsid w:val="00273D42"/>
    <w:rsid w:val="00273E7C"/>
    <w:rsid w:val="00273EAF"/>
    <w:rsid w:val="00273ED6"/>
    <w:rsid w:val="002741D7"/>
    <w:rsid w:val="00274619"/>
    <w:rsid w:val="00274926"/>
    <w:rsid w:val="0027499A"/>
    <w:rsid w:val="002751DD"/>
    <w:rsid w:val="00275234"/>
    <w:rsid w:val="0027571A"/>
    <w:rsid w:val="002757E2"/>
    <w:rsid w:val="00275890"/>
    <w:rsid w:val="00275BE0"/>
    <w:rsid w:val="0027616F"/>
    <w:rsid w:val="00276228"/>
    <w:rsid w:val="002762F3"/>
    <w:rsid w:val="00276388"/>
    <w:rsid w:val="00276CE3"/>
    <w:rsid w:val="00276EB5"/>
    <w:rsid w:val="00277760"/>
    <w:rsid w:val="0028008F"/>
    <w:rsid w:val="002803FD"/>
    <w:rsid w:val="0028066B"/>
    <w:rsid w:val="0028070B"/>
    <w:rsid w:val="00280793"/>
    <w:rsid w:val="00280867"/>
    <w:rsid w:val="0028199B"/>
    <w:rsid w:val="00282310"/>
    <w:rsid w:val="00282A73"/>
    <w:rsid w:val="002834C9"/>
    <w:rsid w:val="002834F2"/>
    <w:rsid w:val="0028389E"/>
    <w:rsid w:val="00283CF0"/>
    <w:rsid w:val="002840AE"/>
    <w:rsid w:val="0028416E"/>
    <w:rsid w:val="002847DE"/>
    <w:rsid w:val="002849E2"/>
    <w:rsid w:val="00284B37"/>
    <w:rsid w:val="00284FA3"/>
    <w:rsid w:val="002853B5"/>
    <w:rsid w:val="0028597E"/>
    <w:rsid w:val="00285D63"/>
    <w:rsid w:val="00285E0A"/>
    <w:rsid w:val="00285EDF"/>
    <w:rsid w:val="00285EFC"/>
    <w:rsid w:val="002865FF"/>
    <w:rsid w:val="00286B41"/>
    <w:rsid w:val="0028783F"/>
    <w:rsid w:val="00287924"/>
    <w:rsid w:val="002902FA"/>
    <w:rsid w:val="00290620"/>
    <w:rsid w:val="00290710"/>
    <w:rsid w:val="0029073D"/>
    <w:rsid w:val="0029095A"/>
    <w:rsid w:val="00290CDC"/>
    <w:rsid w:val="00290EFD"/>
    <w:rsid w:val="0029113F"/>
    <w:rsid w:val="00291500"/>
    <w:rsid w:val="00291981"/>
    <w:rsid w:val="00291C04"/>
    <w:rsid w:val="00291E39"/>
    <w:rsid w:val="00291F9B"/>
    <w:rsid w:val="00292966"/>
    <w:rsid w:val="002930DE"/>
    <w:rsid w:val="00293AFE"/>
    <w:rsid w:val="002943C1"/>
    <w:rsid w:val="0029444E"/>
    <w:rsid w:val="00294645"/>
    <w:rsid w:val="002948E8"/>
    <w:rsid w:val="00294F21"/>
    <w:rsid w:val="0029549E"/>
    <w:rsid w:val="002966EA"/>
    <w:rsid w:val="002968C7"/>
    <w:rsid w:val="00296D73"/>
    <w:rsid w:val="00296E86"/>
    <w:rsid w:val="0029737F"/>
    <w:rsid w:val="00297389"/>
    <w:rsid w:val="00297810"/>
    <w:rsid w:val="00297920"/>
    <w:rsid w:val="002979D7"/>
    <w:rsid w:val="002979DA"/>
    <w:rsid w:val="00297B29"/>
    <w:rsid w:val="00297CA3"/>
    <w:rsid w:val="00297EC4"/>
    <w:rsid w:val="002A0579"/>
    <w:rsid w:val="002A11F4"/>
    <w:rsid w:val="002A17EF"/>
    <w:rsid w:val="002A1E59"/>
    <w:rsid w:val="002A2144"/>
    <w:rsid w:val="002A2403"/>
    <w:rsid w:val="002A26BF"/>
    <w:rsid w:val="002A2B4C"/>
    <w:rsid w:val="002A30B3"/>
    <w:rsid w:val="002A343D"/>
    <w:rsid w:val="002A3F13"/>
    <w:rsid w:val="002A40F5"/>
    <w:rsid w:val="002A451D"/>
    <w:rsid w:val="002A455A"/>
    <w:rsid w:val="002A4952"/>
    <w:rsid w:val="002A553C"/>
    <w:rsid w:val="002A581A"/>
    <w:rsid w:val="002A601E"/>
    <w:rsid w:val="002A63B5"/>
    <w:rsid w:val="002A65B3"/>
    <w:rsid w:val="002A694A"/>
    <w:rsid w:val="002A740C"/>
    <w:rsid w:val="002A74DD"/>
    <w:rsid w:val="002A7A36"/>
    <w:rsid w:val="002B0384"/>
    <w:rsid w:val="002B0D1F"/>
    <w:rsid w:val="002B10C8"/>
    <w:rsid w:val="002B1224"/>
    <w:rsid w:val="002B12F8"/>
    <w:rsid w:val="002B1336"/>
    <w:rsid w:val="002B17D6"/>
    <w:rsid w:val="002B1E9E"/>
    <w:rsid w:val="002B2436"/>
    <w:rsid w:val="002B25D3"/>
    <w:rsid w:val="002B2788"/>
    <w:rsid w:val="002B2E3A"/>
    <w:rsid w:val="002B32DD"/>
    <w:rsid w:val="002B3564"/>
    <w:rsid w:val="002B36C4"/>
    <w:rsid w:val="002B36F1"/>
    <w:rsid w:val="002B3B15"/>
    <w:rsid w:val="002B3CB8"/>
    <w:rsid w:val="002B3F4D"/>
    <w:rsid w:val="002B4965"/>
    <w:rsid w:val="002B4A22"/>
    <w:rsid w:val="002B52B8"/>
    <w:rsid w:val="002B56A1"/>
    <w:rsid w:val="002B5717"/>
    <w:rsid w:val="002B593E"/>
    <w:rsid w:val="002B5C76"/>
    <w:rsid w:val="002B5EB2"/>
    <w:rsid w:val="002B5F8A"/>
    <w:rsid w:val="002B5FB0"/>
    <w:rsid w:val="002B60D3"/>
    <w:rsid w:val="002B6741"/>
    <w:rsid w:val="002B69B0"/>
    <w:rsid w:val="002B6C0B"/>
    <w:rsid w:val="002B72FC"/>
    <w:rsid w:val="002B7307"/>
    <w:rsid w:val="002B74F9"/>
    <w:rsid w:val="002B753A"/>
    <w:rsid w:val="002B76C9"/>
    <w:rsid w:val="002B77D7"/>
    <w:rsid w:val="002B79D1"/>
    <w:rsid w:val="002C04F0"/>
    <w:rsid w:val="002C0D06"/>
    <w:rsid w:val="002C0DC6"/>
    <w:rsid w:val="002C0EC1"/>
    <w:rsid w:val="002C0F04"/>
    <w:rsid w:val="002C10D3"/>
    <w:rsid w:val="002C124E"/>
    <w:rsid w:val="002C1CDE"/>
    <w:rsid w:val="002C1EB4"/>
    <w:rsid w:val="002C2337"/>
    <w:rsid w:val="002C2D97"/>
    <w:rsid w:val="002C32A6"/>
    <w:rsid w:val="002C33C2"/>
    <w:rsid w:val="002C37D6"/>
    <w:rsid w:val="002C3854"/>
    <w:rsid w:val="002C3B94"/>
    <w:rsid w:val="002C435C"/>
    <w:rsid w:val="002C439C"/>
    <w:rsid w:val="002C4E38"/>
    <w:rsid w:val="002C50FF"/>
    <w:rsid w:val="002C56FF"/>
    <w:rsid w:val="002C5992"/>
    <w:rsid w:val="002C5B52"/>
    <w:rsid w:val="002C5BA6"/>
    <w:rsid w:val="002C62F1"/>
    <w:rsid w:val="002C688A"/>
    <w:rsid w:val="002C6BB4"/>
    <w:rsid w:val="002C7164"/>
    <w:rsid w:val="002C7811"/>
    <w:rsid w:val="002D0428"/>
    <w:rsid w:val="002D073D"/>
    <w:rsid w:val="002D078E"/>
    <w:rsid w:val="002D0D99"/>
    <w:rsid w:val="002D0E0C"/>
    <w:rsid w:val="002D0E23"/>
    <w:rsid w:val="002D149A"/>
    <w:rsid w:val="002D16CC"/>
    <w:rsid w:val="002D1934"/>
    <w:rsid w:val="002D1A52"/>
    <w:rsid w:val="002D1AE6"/>
    <w:rsid w:val="002D20C4"/>
    <w:rsid w:val="002D23C7"/>
    <w:rsid w:val="002D2533"/>
    <w:rsid w:val="002D264C"/>
    <w:rsid w:val="002D3D13"/>
    <w:rsid w:val="002D3DA1"/>
    <w:rsid w:val="002D43B2"/>
    <w:rsid w:val="002D4498"/>
    <w:rsid w:val="002D4911"/>
    <w:rsid w:val="002D4BFE"/>
    <w:rsid w:val="002D4C3E"/>
    <w:rsid w:val="002D5361"/>
    <w:rsid w:val="002D56DB"/>
    <w:rsid w:val="002D5BEF"/>
    <w:rsid w:val="002D5CDB"/>
    <w:rsid w:val="002D5E6A"/>
    <w:rsid w:val="002D5F94"/>
    <w:rsid w:val="002D6096"/>
    <w:rsid w:val="002D6FE3"/>
    <w:rsid w:val="002D732C"/>
    <w:rsid w:val="002D7A33"/>
    <w:rsid w:val="002D7AE6"/>
    <w:rsid w:val="002E01D6"/>
    <w:rsid w:val="002E0AE3"/>
    <w:rsid w:val="002E0B8D"/>
    <w:rsid w:val="002E10AF"/>
    <w:rsid w:val="002E178E"/>
    <w:rsid w:val="002E1B46"/>
    <w:rsid w:val="002E2783"/>
    <w:rsid w:val="002E2B51"/>
    <w:rsid w:val="002E2E99"/>
    <w:rsid w:val="002E35D3"/>
    <w:rsid w:val="002E40A0"/>
    <w:rsid w:val="002E440C"/>
    <w:rsid w:val="002E4513"/>
    <w:rsid w:val="002E4DAA"/>
    <w:rsid w:val="002E4F85"/>
    <w:rsid w:val="002E52CA"/>
    <w:rsid w:val="002E530B"/>
    <w:rsid w:val="002E56F1"/>
    <w:rsid w:val="002E571C"/>
    <w:rsid w:val="002E58A8"/>
    <w:rsid w:val="002E59D1"/>
    <w:rsid w:val="002E59FB"/>
    <w:rsid w:val="002E63CD"/>
    <w:rsid w:val="002E64CE"/>
    <w:rsid w:val="002E652E"/>
    <w:rsid w:val="002E6ACD"/>
    <w:rsid w:val="002E725A"/>
    <w:rsid w:val="002E7393"/>
    <w:rsid w:val="002E7569"/>
    <w:rsid w:val="002E75A0"/>
    <w:rsid w:val="002E762A"/>
    <w:rsid w:val="002E7AE7"/>
    <w:rsid w:val="002E7BC0"/>
    <w:rsid w:val="002F02AF"/>
    <w:rsid w:val="002F02F2"/>
    <w:rsid w:val="002F0CB9"/>
    <w:rsid w:val="002F0E4B"/>
    <w:rsid w:val="002F1138"/>
    <w:rsid w:val="002F11F8"/>
    <w:rsid w:val="002F16A2"/>
    <w:rsid w:val="002F1BAC"/>
    <w:rsid w:val="002F2181"/>
    <w:rsid w:val="002F2271"/>
    <w:rsid w:val="002F24D3"/>
    <w:rsid w:val="002F29BE"/>
    <w:rsid w:val="002F2B73"/>
    <w:rsid w:val="002F3796"/>
    <w:rsid w:val="002F38C3"/>
    <w:rsid w:val="002F3996"/>
    <w:rsid w:val="002F4190"/>
    <w:rsid w:val="002F4191"/>
    <w:rsid w:val="002F49C5"/>
    <w:rsid w:val="002F4FCF"/>
    <w:rsid w:val="002F5758"/>
    <w:rsid w:val="002F5803"/>
    <w:rsid w:val="002F6095"/>
    <w:rsid w:val="002F6E3E"/>
    <w:rsid w:val="002F6FFC"/>
    <w:rsid w:val="002F759D"/>
    <w:rsid w:val="002F7C0A"/>
    <w:rsid w:val="002F7DDC"/>
    <w:rsid w:val="002F7E5A"/>
    <w:rsid w:val="002F7EE3"/>
    <w:rsid w:val="003003FA"/>
    <w:rsid w:val="003004BE"/>
    <w:rsid w:val="00300A09"/>
    <w:rsid w:val="00300CD8"/>
    <w:rsid w:val="00301579"/>
    <w:rsid w:val="00301634"/>
    <w:rsid w:val="00301B87"/>
    <w:rsid w:val="00301C59"/>
    <w:rsid w:val="00302389"/>
    <w:rsid w:val="00303261"/>
    <w:rsid w:val="00303BE7"/>
    <w:rsid w:val="00303DC2"/>
    <w:rsid w:val="00303F62"/>
    <w:rsid w:val="00304049"/>
    <w:rsid w:val="0030442C"/>
    <w:rsid w:val="00304437"/>
    <w:rsid w:val="00304452"/>
    <w:rsid w:val="003044EE"/>
    <w:rsid w:val="00304EFD"/>
    <w:rsid w:val="00305447"/>
    <w:rsid w:val="00305728"/>
    <w:rsid w:val="0030589F"/>
    <w:rsid w:val="00305A0E"/>
    <w:rsid w:val="0030631C"/>
    <w:rsid w:val="003063C2"/>
    <w:rsid w:val="00306498"/>
    <w:rsid w:val="003065C3"/>
    <w:rsid w:val="003066FE"/>
    <w:rsid w:val="00306B5A"/>
    <w:rsid w:val="003078AC"/>
    <w:rsid w:val="00307A52"/>
    <w:rsid w:val="003107C7"/>
    <w:rsid w:val="0031097F"/>
    <w:rsid w:val="00312076"/>
    <w:rsid w:val="003126CC"/>
    <w:rsid w:val="00313566"/>
    <w:rsid w:val="0031394D"/>
    <w:rsid w:val="00313D5D"/>
    <w:rsid w:val="00314348"/>
    <w:rsid w:val="003144D8"/>
    <w:rsid w:val="0031469B"/>
    <w:rsid w:val="00315044"/>
    <w:rsid w:val="0031557C"/>
    <w:rsid w:val="00315A90"/>
    <w:rsid w:val="00315EDD"/>
    <w:rsid w:val="0031688C"/>
    <w:rsid w:val="00316C49"/>
    <w:rsid w:val="00316C56"/>
    <w:rsid w:val="00317B4D"/>
    <w:rsid w:val="00317E0F"/>
    <w:rsid w:val="00320265"/>
    <w:rsid w:val="003202F3"/>
    <w:rsid w:val="00320A81"/>
    <w:rsid w:val="00320CE1"/>
    <w:rsid w:val="0032110B"/>
    <w:rsid w:val="00321467"/>
    <w:rsid w:val="003214B6"/>
    <w:rsid w:val="003215B1"/>
    <w:rsid w:val="003218B6"/>
    <w:rsid w:val="00321A8A"/>
    <w:rsid w:val="00321C3E"/>
    <w:rsid w:val="00321D96"/>
    <w:rsid w:val="00321F51"/>
    <w:rsid w:val="003223FF"/>
    <w:rsid w:val="00322711"/>
    <w:rsid w:val="00322980"/>
    <w:rsid w:val="0032299C"/>
    <w:rsid w:val="0032352C"/>
    <w:rsid w:val="003235D2"/>
    <w:rsid w:val="0032386F"/>
    <w:rsid w:val="00323873"/>
    <w:rsid w:val="0032401A"/>
    <w:rsid w:val="00324324"/>
    <w:rsid w:val="0032466E"/>
    <w:rsid w:val="00324B8E"/>
    <w:rsid w:val="00324D2F"/>
    <w:rsid w:val="00324EBE"/>
    <w:rsid w:val="00324FEE"/>
    <w:rsid w:val="00325DA1"/>
    <w:rsid w:val="003260FB"/>
    <w:rsid w:val="0032630E"/>
    <w:rsid w:val="00326610"/>
    <w:rsid w:val="0032697B"/>
    <w:rsid w:val="00326BFA"/>
    <w:rsid w:val="00326EAD"/>
    <w:rsid w:val="00327020"/>
    <w:rsid w:val="00327324"/>
    <w:rsid w:val="00327816"/>
    <w:rsid w:val="00327C50"/>
    <w:rsid w:val="003307AF"/>
    <w:rsid w:val="00330A0B"/>
    <w:rsid w:val="00330B90"/>
    <w:rsid w:val="00330F8A"/>
    <w:rsid w:val="003313DB"/>
    <w:rsid w:val="00331436"/>
    <w:rsid w:val="003314C4"/>
    <w:rsid w:val="00331BBA"/>
    <w:rsid w:val="00331C9E"/>
    <w:rsid w:val="0033231E"/>
    <w:rsid w:val="00332412"/>
    <w:rsid w:val="00332483"/>
    <w:rsid w:val="00332511"/>
    <w:rsid w:val="003325E6"/>
    <w:rsid w:val="0033268F"/>
    <w:rsid w:val="00332BF7"/>
    <w:rsid w:val="003334E8"/>
    <w:rsid w:val="00333E4A"/>
    <w:rsid w:val="0033460E"/>
    <w:rsid w:val="00334A97"/>
    <w:rsid w:val="00334F23"/>
    <w:rsid w:val="003351AC"/>
    <w:rsid w:val="003352B3"/>
    <w:rsid w:val="003353D8"/>
    <w:rsid w:val="003357A0"/>
    <w:rsid w:val="00335958"/>
    <w:rsid w:val="00335A20"/>
    <w:rsid w:val="00335E99"/>
    <w:rsid w:val="003367C6"/>
    <w:rsid w:val="0033718C"/>
    <w:rsid w:val="00337CCC"/>
    <w:rsid w:val="00337CCD"/>
    <w:rsid w:val="00337D86"/>
    <w:rsid w:val="00337F85"/>
    <w:rsid w:val="00340350"/>
    <w:rsid w:val="00340812"/>
    <w:rsid w:val="003408D6"/>
    <w:rsid w:val="0034094A"/>
    <w:rsid w:val="00340BA9"/>
    <w:rsid w:val="0034114E"/>
    <w:rsid w:val="003413E6"/>
    <w:rsid w:val="00341B20"/>
    <w:rsid w:val="00341EAF"/>
    <w:rsid w:val="003422E0"/>
    <w:rsid w:val="003422EF"/>
    <w:rsid w:val="003425C0"/>
    <w:rsid w:val="003425D2"/>
    <w:rsid w:val="00342EEE"/>
    <w:rsid w:val="00342F78"/>
    <w:rsid w:val="00343433"/>
    <w:rsid w:val="003434C3"/>
    <w:rsid w:val="0034385A"/>
    <w:rsid w:val="00343FE7"/>
    <w:rsid w:val="0034454B"/>
    <w:rsid w:val="003445DF"/>
    <w:rsid w:val="00344726"/>
    <w:rsid w:val="003453BF"/>
    <w:rsid w:val="00345704"/>
    <w:rsid w:val="00345D7A"/>
    <w:rsid w:val="00346354"/>
    <w:rsid w:val="003464D5"/>
    <w:rsid w:val="00346B0E"/>
    <w:rsid w:val="00346BB0"/>
    <w:rsid w:val="00346F10"/>
    <w:rsid w:val="00347131"/>
    <w:rsid w:val="003479F2"/>
    <w:rsid w:val="00347B95"/>
    <w:rsid w:val="00350246"/>
    <w:rsid w:val="0035066C"/>
    <w:rsid w:val="00350856"/>
    <w:rsid w:val="00350B14"/>
    <w:rsid w:val="00350F63"/>
    <w:rsid w:val="00351188"/>
    <w:rsid w:val="00351410"/>
    <w:rsid w:val="0035193F"/>
    <w:rsid w:val="00351977"/>
    <w:rsid w:val="00351A51"/>
    <w:rsid w:val="00351D78"/>
    <w:rsid w:val="00352134"/>
    <w:rsid w:val="003524E9"/>
    <w:rsid w:val="00352A8D"/>
    <w:rsid w:val="003530C8"/>
    <w:rsid w:val="00353281"/>
    <w:rsid w:val="00353780"/>
    <w:rsid w:val="00355BC0"/>
    <w:rsid w:val="00356107"/>
    <w:rsid w:val="00356910"/>
    <w:rsid w:val="00356966"/>
    <w:rsid w:val="00356CEB"/>
    <w:rsid w:val="00356E9C"/>
    <w:rsid w:val="0035706A"/>
    <w:rsid w:val="00357A23"/>
    <w:rsid w:val="00357BBA"/>
    <w:rsid w:val="003601E4"/>
    <w:rsid w:val="003601FD"/>
    <w:rsid w:val="003602F2"/>
    <w:rsid w:val="00360924"/>
    <w:rsid w:val="003609D1"/>
    <w:rsid w:val="00360B56"/>
    <w:rsid w:val="00360F64"/>
    <w:rsid w:val="00361A91"/>
    <w:rsid w:val="003624AE"/>
    <w:rsid w:val="00363483"/>
    <w:rsid w:val="0036351E"/>
    <w:rsid w:val="00364A69"/>
    <w:rsid w:val="00364AF4"/>
    <w:rsid w:val="00364EA0"/>
    <w:rsid w:val="00364FC7"/>
    <w:rsid w:val="00365073"/>
    <w:rsid w:val="003666B2"/>
    <w:rsid w:val="00366708"/>
    <w:rsid w:val="00366772"/>
    <w:rsid w:val="00366EF0"/>
    <w:rsid w:val="00367154"/>
    <w:rsid w:val="003671BE"/>
    <w:rsid w:val="00367959"/>
    <w:rsid w:val="00367A16"/>
    <w:rsid w:val="00367F3A"/>
    <w:rsid w:val="003701AE"/>
    <w:rsid w:val="003702D8"/>
    <w:rsid w:val="00370742"/>
    <w:rsid w:val="00370D58"/>
    <w:rsid w:val="00370F3C"/>
    <w:rsid w:val="0037114F"/>
    <w:rsid w:val="003718C9"/>
    <w:rsid w:val="00371A81"/>
    <w:rsid w:val="00371BC3"/>
    <w:rsid w:val="00371F90"/>
    <w:rsid w:val="00371FB0"/>
    <w:rsid w:val="00372095"/>
    <w:rsid w:val="00372A6C"/>
    <w:rsid w:val="00372BF5"/>
    <w:rsid w:val="00373289"/>
    <w:rsid w:val="003732F3"/>
    <w:rsid w:val="00373B9E"/>
    <w:rsid w:val="003743E1"/>
    <w:rsid w:val="003747C7"/>
    <w:rsid w:val="00374E07"/>
    <w:rsid w:val="00374F60"/>
    <w:rsid w:val="00374FA9"/>
    <w:rsid w:val="00375BBC"/>
    <w:rsid w:val="00375E12"/>
    <w:rsid w:val="003763A7"/>
    <w:rsid w:val="003767D8"/>
    <w:rsid w:val="00376804"/>
    <w:rsid w:val="00376829"/>
    <w:rsid w:val="003769BF"/>
    <w:rsid w:val="00377244"/>
    <w:rsid w:val="00377CDC"/>
    <w:rsid w:val="003800E6"/>
    <w:rsid w:val="0038042A"/>
    <w:rsid w:val="003807AC"/>
    <w:rsid w:val="0038086B"/>
    <w:rsid w:val="00380905"/>
    <w:rsid w:val="00381054"/>
    <w:rsid w:val="00382147"/>
    <w:rsid w:val="00382B5E"/>
    <w:rsid w:val="00382B7D"/>
    <w:rsid w:val="00383194"/>
    <w:rsid w:val="003837C3"/>
    <w:rsid w:val="00383BCF"/>
    <w:rsid w:val="00383F9C"/>
    <w:rsid w:val="003846F4"/>
    <w:rsid w:val="003855A9"/>
    <w:rsid w:val="0038586D"/>
    <w:rsid w:val="003858D8"/>
    <w:rsid w:val="0038593D"/>
    <w:rsid w:val="00385DCC"/>
    <w:rsid w:val="00386AAC"/>
    <w:rsid w:val="00387604"/>
    <w:rsid w:val="003877D4"/>
    <w:rsid w:val="0039058A"/>
    <w:rsid w:val="00390803"/>
    <w:rsid w:val="003908F4"/>
    <w:rsid w:val="00390A04"/>
    <w:rsid w:val="00390E95"/>
    <w:rsid w:val="00390E9E"/>
    <w:rsid w:val="003911CD"/>
    <w:rsid w:val="003915CE"/>
    <w:rsid w:val="00391CA4"/>
    <w:rsid w:val="00391CC7"/>
    <w:rsid w:val="00391E62"/>
    <w:rsid w:val="00392532"/>
    <w:rsid w:val="003925A4"/>
    <w:rsid w:val="00392937"/>
    <w:rsid w:val="00392D5C"/>
    <w:rsid w:val="00392F41"/>
    <w:rsid w:val="00392F58"/>
    <w:rsid w:val="0039306C"/>
    <w:rsid w:val="00393572"/>
    <w:rsid w:val="003941EB"/>
    <w:rsid w:val="0039433F"/>
    <w:rsid w:val="00394AF1"/>
    <w:rsid w:val="00394EBC"/>
    <w:rsid w:val="00394FE0"/>
    <w:rsid w:val="00395021"/>
    <w:rsid w:val="0039564C"/>
    <w:rsid w:val="003962AC"/>
    <w:rsid w:val="0039642A"/>
    <w:rsid w:val="003965AF"/>
    <w:rsid w:val="00396654"/>
    <w:rsid w:val="00396876"/>
    <w:rsid w:val="00396FC8"/>
    <w:rsid w:val="0039708A"/>
    <w:rsid w:val="00397856"/>
    <w:rsid w:val="003979B5"/>
    <w:rsid w:val="00397D31"/>
    <w:rsid w:val="003A0683"/>
    <w:rsid w:val="003A0983"/>
    <w:rsid w:val="003A0A2E"/>
    <w:rsid w:val="003A0B0A"/>
    <w:rsid w:val="003A18F0"/>
    <w:rsid w:val="003A1986"/>
    <w:rsid w:val="003A1DA5"/>
    <w:rsid w:val="003A230C"/>
    <w:rsid w:val="003A2466"/>
    <w:rsid w:val="003A2BF5"/>
    <w:rsid w:val="003A311A"/>
    <w:rsid w:val="003A322E"/>
    <w:rsid w:val="003A3334"/>
    <w:rsid w:val="003A3604"/>
    <w:rsid w:val="003A3C90"/>
    <w:rsid w:val="003A3D7B"/>
    <w:rsid w:val="003A3F86"/>
    <w:rsid w:val="003A40C6"/>
    <w:rsid w:val="003A4ACE"/>
    <w:rsid w:val="003A4D26"/>
    <w:rsid w:val="003A612C"/>
    <w:rsid w:val="003A61F4"/>
    <w:rsid w:val="003A64AB"/>
    <w:rsid w:val="003A6871"/>
    <w:rsid w:val="003A6D7A"/>
    <w:rsid w:val="003A7698"/>
    <w:rsid w:val="003A7AD8"/>
    <w:rsid w:val="003A7F92"/>
    <w:rsid w:val="003B00B8"/>
    <w:rsid w:val="003B03B6"/>
    <w:rsid w:val="003B0F2D"/>
    <w:rsid w:val="003B1A0C"/>
    <w:rsid w:val="003B1AC4"/>
    <w:rsid w:val="003B1ED6"/>
    <w:rsid w:val="003B2BA8"/>
    <w:rsid w:val="003B335E"/>
    <w:rsid w:val="003B351B"/>
    <w:rsid w:val="003B3903"/>
    <w:rsid w:val="003B3A7E"/>
    <w:rsid w:val="003B41FD"/>
    <w:rsid w:val="003B4665"/>
    <w:rsid w:val="003B55D7"/>
    <w:rsid w:val="003B575C"/>
    <w:rsid w:val="003B576C"/>
    <w:rsid w:val="003B5B6B"/>
    <w:rsid w:val="003B5CA9"/>
    <w:rsid w:val="003B611D"/>
    <w:rsid w:val="003B6635"/>
    <w:rsid w:val="003B677A"/>
    <w:rsid w:val="003B67F7"/>
    <w:rsid w:val="003B69C5"/>
    <w:rsid w:val="003B6CE9"/>
    <w:rsid w:val="003B6E6F"/>
    <w:rsid w:val="003B7366"/>
    <w:rsid w:val="003B7585"/>
    <w:rsid w:val="003B7622"/>
    <w:rsid w:val="003B7D56"/>
    <w:rsid w:val="003C02DE"/>
    <w:rsid w:val="003C0D15"/>
    <w:rsid w:val="003C1195"/>
    <w:rsid w:val="003C1444"/>
    <w:rsid w:val="003C1C0D"/>
    <w:rsid w:val="003C1FEB"/>
    <w:rsid w:val="003C21D2"/>
    <w:rsid w:val="003C24F2"/>
    <w:rsid w:val="003C2797"/>
    <w:rsid w:val="003C2F0B"/>
    <w:rsid w:val="003C3228"/>
    <w:rsid w:val="003C3438"/>
    <w:rsid w:val="003C34B6"/>
    <w:rsid w:val="003C3F56"/>
    <w:rsid w:val="003C4184"/>
    <w:rsid w:val="003C461C"/>
    <w:rsid w:val="003C468A"/>
    <w:rsid w:val="003C4947"/>
    <w:rsid w:val="003C5168"/>
    <w:rsid w:val="003C548E"/>
    <w:rsid w:val="003C56A0"/>
    <w:rsid w:val="003C6008"/>
    <w:rsid w:val="003C679A"/>
    <w:rsid w:val="003C6829"/>
    <w:rsid w:val="003C6C37"/>
    <w:rsid w:val="003C6DA2"/>
    <w:rsid w:val="003C6FF8"/>
    <w:rsid w:val="003C707F"/>
    <w:rsid w:val="003C70DB"/>
    <w:rsid w:val="003C78A1"/>
    <w:rsid w:val="003C7AAC"/>
    <w:rsid w:val="003C7BC1"/>
    <w:rsid w:val="003D0820"/>
    <w:rsid w:val="003D0A08"/>
    <w:rsid w:val="003D0A9D"/>
    <w:rsid w:val="003D0C59"/>
    <w:rsid w:val="003D122E"/>
    <w:rsid w:val="003D1557"/>
    <w:rsid w:val="003D156C"/>
    <w:rsid w:val="003D15B4"/>
    <w:rsid w:val="003D17F8"/>
    <w:rsid w:val="003D1F60"/>
    <w:rsid w:val="003D291E"/>
    <w:rsid w:val="003D2A7F"/>
    <w:rsid w:val="003D2B50"/>
    <w:rsid w:val="003D33B7"/>
    <w:rsid w:val="003D3443"/>
    <w:rsid w:val="003D3FE5"/>
    <w:rsid w:val="003D495A"/>
    <w:rsid w:val="003D5022"/>
    <w:rsid w:val="003D5299"/>
    <w:rsid w:val="003D52EB"/>
    <w:rsid w:val="003D568A"/>
    <w:rsid w:val="003D5845"/>
    <w:rsid w:val="003D5AF5"/>
    <w:rsid w:val="003D5C81"/>
    <w:rsid w:val="003D5CA5"/>
    <w:rsid w:val="003D63E2"/>
    <w:rsid w:val="003D6442"/>
    <w:rsid w:val="003D6680"/>
    <w:rsid w:val="003D6BB2"/>
    <w:rsid w:val="003D7020"/>
    <w:rsid w:val="003D71B1"/>
    <w:rsid w:val="003D7827"/>
    <w:rsid w:val="003D7DD3"/>
    <w:rsid w:val="003D7E72"/>
    <w:rsid w:val="003E0152"/>
    <w:rsid w:val="003E03E4"/>
    <w:rsid w:val="003E0E13"/>
    <w:rsid w:val="003E17D3"/>
    <w:rsid w:val="003E19D5"/>
    <w:rsid w:val="003E1F9A"/>
    <w:rsid w:val="003E23DF"/>
    <w:rsid w:val="003E2D51"/>
    <w:rsid w:val="003E2DE1"/>
    <w:rsid w:val="003E3752"/>
    <w:rsid w:val="003E3AA4"/>
    <w:rsid w:val="003E4602"/>
    <w:rsid w:val="003E4DFC"/>
    <w:rsid w:val="003E509D"/>
    <w:rsid w:val="003E63C5"/>
    <w:rsid w:val="003E6604"/>
    <w:rsid w:val="003E66A1"/>
    <w:rsid w:val="003E6A2D"/>
    <w:rsid w:val="003E712B"/>
    <w:rsid w:val="003E737E"/>
    <w:rsid w:val="003E7638"/>
    <w:rsid w:val="003E7AEB"/>
    <w:rsid w:val="003E7C17"/>
    <w:rsid w:val="003E7C29"/>
    <w:rsid w:val="003F03E7"/>
    <w:rsid w:val="003F09FC"/>
    <w:rsid w:val="003F0A26"/>
    <w:rsid w:val="003F0C98"/>
    <w:rsid w:val="003F1237"/>
    <w:rsid w:val="003F1C1E"/>
    <w:rsid w:val="003F1DBE"/>
    <w:rsid w:val="003F1F24"/>
    <w:rsid w:val="003F25A1"/>
    <w:rsid w:val="003F3438"/>
    <w:rsid w:val="003F401A"/>
    <w:rsid w:val="003F4590"/>
    <w:rsid w:val="003F45CA"/>
    <w:rsid w:val="003F45E0"/>
    <w:rsid w:val="003F4630"/>
    <w:rsid w:val="003F464A"/>
    <w:rsid w:val="003F4797"/>
    <w:rsid w:val="003F4872"/>
    <w:rsid w:val="003F4F28"/>
    <w:rsid w:val="003F4FEC"/>
    <w:rsid w:val="003F51FC"/>
    <w:rsid w:val="003F5293"/>
    <w:rsid w:val="003F52BF"/>
    <w:rsid w:val="003F53CE"/>
    <w:rsid w:val="003F593C"/>
    <w:rsid w:val="003F59A6"/>
    <w:rsid w:val="003F5A7B"/>
    <w:rsid w:val="003F5E99"/>
    <w:rsid w:val="003F643A"/>
    <w:rsid w:val="003F64A9"/>
    <w:rsid w:val="003F64B8"/>
    <w:rsid w:val="003F6892"/>
    <w:rsid w:val="003F6B63"/>
    <w:rsid w:val="003F7842"/>
    <w:rsid w:val="003F79D4"/>
    <w:rsid w:val="00400099"/>
    <w:rsid w:val="0040043A"/>
    <w:rsid w:val="004006F9"/>
    <w:rsid w:val="00400C07"/>
    <w:rsid w:val="00400C8A"/>
    <w:rsid w:val="00401486"/>
    <w:rsid w:val="00401544"/>
    <w:rsid w:val="004020EA"/>
    <w:rsid w:val="00402287"/>
    <w:rsid w:val="0040257F"/>
    <w:rsid w:val="00402C5C"/>
    <w:rsid w:val="00404093"/>
    <w:rsid w:val="00404188"/>
    <w:rsid w:val="004042D7"/>
    <w:rsid w:val="004042F6"/>
    <w:rsid w:val="0040607F"/>
    <w:rsid w:val="004063B9"/>
    <w:rsid w:val="004066F1"/>
    <w:rsid w:val="00406D09"/>
    <w:rsid w:val="00406D8E"/>
    <w:rsid w:val="00406EE5"/>
    <w:rsid w:val="00406F78"/>
    <w:rsid w:val="004100C7"/>
    <w:rsid w:val="0041011E"/>
    <w:rsid w:val="004105B3"/>
    <w:rsid w:val="00410A95"/>
    <w:rsid w:val="00410B92"/>
    <w:rsid w:val="00410D13"/>
    <w:rsid w:val="00410D15"/>
    <w:rsid w:val="004111ED"/>
    <w:rsid w:val="00411244"/>
    <w:rsid w:val="00411824"/>
    <w:rsid w:val="004125B2"/>
    <w:rsid w:val="004125B6"/>
    <w:rsid w:val="004125D8"/>
    <w:rsid w:val="0041267B"/>
    <w:rsid w:val="00413833"/>
    <w:rsid w:val="00414BE3"/>
    <w:rsid w:val="00414E32"/>
    <w:rsid w:val="00414EA8"/>
    <w:rsid w:val="00415465"/>
    <w:rsid w:val="0041552A"/>
    <w:rsid w:val="004156B7"/>
    <w:rsid w:val="00415E61"/>
    <w:rsid w:val="00415EB0"/>
    <w:rsid w:val="004160C4"/>
    <w:rsid w:val="004163F1"/>
    <w:rsid w:val="00416928"/>
    <w:rsid w:val="00416A08"/>
    <w:rsid w:val="00416AF7"/>
    <w:rsid w:val="00416B9C"/>
    <w:rsid w:val="00416CDC"/>
    <w:rsid w:val="00416FB4"/>
    <w:rsid w:val="00416FDA"/>
    <w:rsid w:val="00417A99"/>
    <w:rsid w:val="00417C70"/>
    <w:rsid w:val="00417F3E"/>
    <w:rsid w:val="00420070"/>
    <w:rsid w:val="00420C0A"/>
    <w:rsid w:val="00420C9C"/>
    <w:rsid w:val="00421B39"/>
    <w:rsid w:val="00421C07"/>
    <w:rsid w:val="004224EB"/>
    <w:rsid w:val="004234FE"/>
    <w:rsid w:val="00423834"/>
    <w:rsid w:val="004241D4"/>
    <w:rsid w:val="004245FE"/>
    <w:rsid w:val="00424925"/>
    <w:rsid w:val="00425120"/>
    <w:rsid w:val="00425975"/>
    <w:rsid w:val="004259FB"/>
    <w:rsid w:val="00425B06"/>
    <w:rsid w:val="004260F7"/>
    <w:rsid w:val="004263E0"/>
    <w:rsid w:val="004274A0"/>
    <w:rsid w:val="004275A6"/>
    <w:rsid w:val="00427AD8"/>
    <w:rsid w:val="00427B96"/>
    <w:rsid w:val="00430082"/>
    <w:rsid w:val="00431191"/>
    <w:rsid w:val="004313F0"/>
    <w:rsid w:val="0043140B"/>
    <w:rsid w:val="00431BC4"/>
    <w:rsid w:val="00431D52"/>
    <w:rsid w:val="00431E68"/>
    <w:rsid w:val="004330A4"/>
    <w:rsid w:val="0043344A"/>
    <w:rsid w:val="004335A6"/>
    <w:rsid w:val="00433681"/>
    <w:rsid w:val="00433684"/>
    <w:rsid w:val="00433B74"/>
    <w:rsid w:val="00433FD8"/>
    <w:rsid w:val="00434297"/>
    <w:rsid w:val="0043435A"/>
    <w:rsid w:val="00434446"/>
    <w:rsid w:val="00434492"/>
    <w:rsid w:val="00434882"/>
    <w:rsid w:val="00434982"/>
    <w:rsid w:val="00434A6C"/>
    <w:rsid w:val="0043520D"/>
    <w:rsid w:val="00435211"/>
    <w:rsid w:val="00435427"/>
    <w:rsid w:val="00435CBD"/>
    <w:rsid w:val="00435CD3"/>
    <w:rsid w:val="00435F36"/>
    <w:rsid w:val="00436673"/>
    <w:rsid w:val="00436BAC"/>
    <w:rsid w:val="00436BDB"/>
    <w:rsid w:val="004370A0"/>
    <w:rsid w:val="004373C7"/>
    <w:rsid w:val="004376CF"/>
    <w:rsid w:val="004409CD"/>
    <w:rsid w:val="00440D7F"/>
    <w:rsid w:val="00440DB5"/>
    <w:rsid w:val="0044141A"/>
    <w:rsid w:val="00441509"/>
    <w:rsid w:val="004416DD"/>
    <w:rsid w:val="004417B3"/>
    <w:rsid w:val="004419E7"/>
    <w:rsid w:val="00441A9F"/>
    <w:rsid w:val="004421AF"/>
    <w:rsid w:val="004422AC"/>
    <w:rsid w:val="004422F2"/>
    <w:rsid w:val="004432F6"/>
    <w:rsid w:val="004436B7"/>
    <w:rsid w:val="00443A7A"/>
    <w:rsid w:val="00443AF6"/>
    <w:rsid w:val="00443D1D"/>
    <w:rsid w:val="00443FC8"/>
    <w:rsid w:val="004457AE"/>
    <w:rsid w:val="00446569"/>
    <w:rsid w:val="004469A0"/>
    <w:rsid w:val="00446B55"/>
    <w:rsid w:val="00447074"/>
    <w:rsid w:val="004471CB"/>
    <w:rsid w:val="00447218"/>
    <w:rsid w:val="00447C5B"/>
    <w:rsid w:val="004503D1"/>
    <w:rsid w:val="0045062B"/>
    <w:rsid w:val="0045092E"/>
    <w:rsid w:val="00450A68"/>
    <w:rsid w:val="00450A8B"/>
    <w:rsid w:val="00450B8C"/>
    <w:rsid w:val="00450EC8"/>
    <w:rsid w:val="004515AA"/>
    <w:rsid w:val="00451E77"/>
    <w:rsid w:val="00451F58"/>
    <w:rsid w:val="00452F48"/>
    <w:rsid w:val="0045310A"/>
    <w:rsid w:val="00453448"/>
    <w:rsid w:val="00453674"/>
    <w:rsid w:val="00453927"/>
    <w:rsid w:val="004539FD"/>
    <w:rsid w:val="00453A52"/>
    <w:rsid w:val="00454084"/>
    <w:rsid w:val="004547C1"/>
    <w:rsid w:val="00454C4A"/>
    <w:rsid w:val="00454D73"/>
    <w:rsid w:val="004554DD"/>
    <w:rsid w:val="00455FE4"/>
    <w:rsid w:val="0045643D"/>
    <w:rsid w:val="004565AC"/>
    <w:rsid w:val="0045707E"/>
    <w:rsid w:val="004572A1"/>
    <w:rsid w:val="00457685"/>
    <w:rsid w:val="004603A4"/>
    <w:rsid w:val="004603FD"/>
    <w:rsid w:val="00460645"/>
    <w:rsid w:val="004609A5"/>
    <w:rsid w:val="00460AE6"/>
    <w:rsid w:val="00460E6F"/>
    <w:rsid w:val="00461010"/>
    <w:rsid w:val="0046138C"/>
    <w:rsid w:val="00461F1D"/>
    <w:rsid w:val="004621C4"/>
    <w:rsid w:val="00462206"/>
    <w:rsid w:val="00462451"/>
    <w:rsid w:val="004625FC"/>
    <w:rsid w:val="0046268B"/>
    <w:rsid w:val="00462A56"/>
    <w:rsid w:val="00462C0B"/>
    <w:rsid w:val="00462E3B"/>
    <w:rsid w:val="004630B1"/>
    <w:rsid w:val="004631A3"/>
    <w:rsid w:val="004633CD"/>
    <w:rsid w:val="00463A46"/>
    <w:rsid w:val="00463DF0"/>
    <w:rsid w:val="004640A7"/>
    <w:rsid w:val="004642B8"/>
    <w:rsid w:val="00464C37"/>
    <w:rsid w:val="004652A3"/>
    <w:rsid w:val="004655B0"/>
    <w:rsid w:val="00465688"/>
    <w:rsid w:val="004660A1"/>
    <w:rsid w:val="004664E7"/>
    <w:rsid w:val="00466C0D"/>
    <w:rsid w:val="00467100"/>
    <w:rsid w:val="00467644"/>
    <w:rsid w:val="0046781F"/>
    <w:rsid w:val="00467B02"/>
    <w:rsid w:val="00467DA4"/>
    <w:rsid w:val="00467FBA"/>
    <w:rsid w:val="004705C2"/>
    <w:rsid w:val="004706FA"/>
    <w:rsid w:val="00470871"/>
    <w:rsid w:val="00470977"/>
    <w:rsid w:val="00470F5E"/>
    <w:rsid w:val="004715CB"/>
    <w:rsid w:val="00471989"/>
    <w:rsid w:val="00471C4A"/>
    <w:rsid w:val="00472220"/>
    <w:rsid w:val="004722D3"/>
    <w:rsid w:val="00472632"/>
    <w:rsid w:val="004729C5"/>
    <w:rsid w:val="00472B9E"/>
    <w:rsid w:val="00472D44"/>
    <w:rsid w:val="00472EE2"/>
    <w:rsid w:val="00473589"/>
    <w:rsid w:val="004744E7"/>
    <w:rsid w:val="00474583"/>
    <w:rsid w:val="00475C24"/>
    <w:rsid w:val="00475CA9"/>
    <w:rsid w:val="00476246"/>
    <w:rsid w:val="0047656E"/>
    <w:rsid w:val="00476C57"/>
    <w:rsid w:val="00477101"/>
    <w:rsid w:val="004771C0"/>
    <w:rsid w:val="00480546"/>
    <w:rsid w:val="00480584"/>
    <w:rsid w:val="004807C2"/>
    <w:rsid w:val="004807F2"/>
    <w:rsid w:val="00480D0F"/>
    <w:rsid w:val="00480E2C"/>
    <w:rsid w:val="00481274"/>
    <w:rsid w:val="004819D7"/>
    <w:rsid w:val="00481F5A"/>
    <w:rsid w:val="004822C1"/>
    <w:rsid w:val="00482B67"/>
    <w:rsid w:val="0048325E"/>
    <w:rsid w:val="0048431C"/>
    <w:rsid w:val="00484840"/>
    <w:rsid w:val="004848F3"/>
    <w:rsid w:val="004857D2"/>
    <w:rsid w:val="00486343"/>
    <w:rsid w:val="0048661A"/>
    <w:rsid w:val="004867BB"/>
    <w:rsid w:val="00486AEA"/>
    <w:rsid w:val="00487037"/>
    <w:rsid w:val="004876D2"/>
    <w:rsid w:val="00487D59"/>
    <w:rsid w:val="00490931"/>
    <w:rsid w:val="00490B97"/>
    <w:rsid w:val="00490C63"/>
    <w:rsid w:val="00490D7E"/>
    <w:rsid w:val="00491095"/>
    <w:rsid w:val="0049129C"/>
    <w:rsid w:val="00491545"/>
    <w:rsid w:val="00491E04"/>
    <w:rsid w:val="0049208A"/>
    <w:rsid w:val="004922FB"/>
    <w:rsid w:val="00492539"/>
    <w:rsid w:val="004928C1"/>
    <w:rsid w:val="00492CFC"/>
    <w:rsid w:val="00493210"/>
    <w:rsid w:val="004932F4"/>
    <w:rsid w:val="004935A1"/>
    <w:rsid w:val="004947E6"/>
    <w:rsid w:val="0049494A"/>
    <w:rsid w:val="00494B31"/>
    <w:rsid w:val="00494D2E"/>
    <w:rsid w:val="004959BD"/>
    <w:rsid w:val="004959EA"/>
    <w:rsid w:val="00495FE1"/>
    <w:rsid w:val="0049651E"/>
    <w:rsid w:val="004969D6"/>
    <w:rsid w:val="00496BBD"/>
    <w:rsid w:val="00496DD7"/>
    <w:rsid w:val="00496DF0"/>
    <w:rsid w:val="00497217"/>
    <w:rsid w:val="004979F0"/>
    <w:rsid w:val="00497EC5"/>
    <w:rsid w:val="004A0345"/>
    <w:rsid w:val="004A0D1B"/>
    <w:rsid w:val="004A0FB8"/>
    <w:rsid w:val="004A143A"/>
    <w:rsid w:val="004A1472"/>
    <w:rsid w:val="004A1C87"/>
    <w:rsid w:val="004A1F03"/>
    <w:rsid w:val="004A2068"/>
    <w:rsid w:val="004A244E"/>
    <w:rsid w:val="004A26DD"/>
    <w:rsid w:val="004A3452"/>
    <w:rsid w:val="004A3474"/>
    <w:rsid w:val="004A35FF"/>
    <w:rsid w:val="004A374A"/>
    <w:rsid w:val="004A4296"/>
    <w:rsid w:val="004A45D1"/>
    <w:rsid w:val="004A46E3"/>
    <w:rsid w:val="004A5173"/>
    <w:rsid w:val="004A52A3"/>
    <w:rsid w:val="004A55CA"/>
    <w:rsid w:val="004A5772"/>
    <w:rsid w:val="004A6117"/>
    <w:rsid w:val="004A6AF0"/>
    <w:rsid w:val="004A6BFF"/>
    <w:rsid w:val="004A722E"/>
    <w:rsid w:val="004A7D1F"/>
    <w:rsid w:val="004B017F"/>
    <w:rsid w:val="004B09D2"/>
    <w:rsid w:val="004B0ABB"/>
    <w:rsid w:val="004B165D"/>
    <w:rsid w:val="004B1C0B"/>
    <w:rsid w:val="004B1CCF"/>
    <w:rsid w:val="004B1F02"/>
    <w:rsid w:val="004B2D31"/>
    <w:rsid w:val="004B3000"/>
    <w:rsid w:val="004B3473"/>
    <w:rsid w:val="004B34BF"/>
    <w:rsid w:val="004B37F6"/>
    <w:rsid w:val="004B39F7"/>
    <w:rsid w:val="004B3A44"/>
    <w:rsid w:val="004B3B19"/>
    <w:rsid w:val="004B3BBC"/>
    <w:rsid w:val="004B3EFE"/>
    <w:rsid w:val="004B421B"/>
    <w:rsid w:val="004B46FB"/>
    <w:rsid w:val="004B50A2"/>
    <w:rsid w:val="004B5A6B"/>
    <w:rsid w:val="004B5AB8"/>
    <w:rsid w:val="004B5ABF"/>
    <w:rsid w:val="004B5C3E"/>
    <w:rsid w:val="004B667D"/>
    <w:rsid w:val="004B6CC3"/>
    <w:rsid w:val="004B6D85"/>
    <w:rsid w:val="004B6DCF"/>
    <w:rsid w:val="004B76A2"/>
    <w:rsid w:val="004B76CF"/>
    <w:rsid w:val="004B7B56"/>
    <w:rsid w:val="004B7D29"/>
    <w:rsid w:val="004B7F77"/>
    <w:rsid w:val="004C008C"/>
    <w:rsid w:val="004C01B1"/>
    <w:rsid w:val="004C01F2"/>
    <w:rsid w:val="004C0529"/>
    <w:rsid w:val="004C054E"/>
    <w:rsid w:val="004C0915"/>
    <w:rsid w:val="004C0CD3"/>
    <w:rsid w:val="004C0FBE"/>
    <w:rsid w:val="004C122C"/>
    <w:rsid w:val="004C17E4"/>
    <w:rsid w:val="004C20E7"/>
    <w:rsid w:val="004C2225"/>
    <w:rsid w:val="004C231D"/>
    <w:rsid w:val="004C24EB"/>
    <w:rsid w:val="004C2BBF"/>
    <w:rsid w:val="004C2F81"/>
    <w:rsid w:val="004C3172"/>
    <w:rsid w:val="004C31A1"/>
    <w:rsid w:val="004C3205"/>
    <w:rsid w:val="004C3386"/>
    <w:rsid w:val="004C33FD"/>
    <w:rsid w:val="004C3455"/>
    <w:rsid w:val="004C35A3"/>
    <w:rsid w:val="004C38A3"/>
    <w:rsid w:val="004C38D4"/>
    <w:rsid w:val="004C3954"/>
    <w:rsid w:val="004C455E"/>
    <w:rsid w:val="004C507B"/>
    <w:rsid w:val="004C533F"/>
    <w:rsid w:val="004C5860"/>
    <w:rsid w:val="004C6011"/>
    <w:rsid w:val="004C6233"/>
    <w:rsid w:val="004C63E8"/>
    <w:rsid w:val="004C6CCA"/>
    <w:rsid w:val="004C6E64"/>
    <w:rsid w:val="004C745F"/>
    <w:rsid w:val="004C7620"/>
    <w:rsid w:val="004C7A40"/>
    <w:rsid w:val="004D02E7"/>
    <w:rsid w:val="004D04F4"/>
    <w:rsid w:val="004D0790"/>
    <w:rsid w:val="004D09F2"/>
    <w:rsid w:val="004D10A2"/>
    <w:rsid w:val="004D1A13"/>
    <w:rsid w:val="004D1BDD"/>
    <w:rsid w:val="004D24B9"/>
    <w:rsid w:val="004D2837"/>
    <w:rsid w:val="004D2846"/>
    <w:rsid w:val="004D2BE3"/>
    <w:rsid w:val="004D2E72"/>
    <w:rsid w:val="004D34FC"/>
    <w:rsid w:val="004D36DD"/>
    <w:rsid w:val="004D385D"/>
    <w:rsid w:val="004D3DBF"/>
    <w:rsid w:val="004D3E97"/>
    <w:rsid w:val="004D4872"/>
    <w:rsid w:val="004D5603"/>
    <w:rsid w:val="004D5910"/>
    <w:rsid w:val="004D5BBC"/>
    <w:rsid w:val="004D60B2"/>
    <w:rsid w:val="004D6A73"/>
    <w:rsid w:val="004D6C98"/>
    <w:rsid w:val="004D6E31"/>
    <w:rsid w:val="004D6F80"/>
    <w:rsid w:val="004D7303"/>
    <w:rsid w:val="004D73F8"/>
    <w:rsid w:val="004D7820"/>
    <w:rsid w:val="004D7BAE"/>
    <w:rsid w:val="004D7DBC"/>
    <w:rsid w:val="004E064F"/>
    <w:rsid w:val="004E08A2"/>
    <w:rsid w:val="004E12C6"/>
    <w:rsid w:val="004E1D5B"/>
    <w:rsid w:val="004E1E78"/>
    <w:rsid w:val="004E246B"/>
    <w:rsid w:val="004E25C2"/>
    <w:rsid w:val="004E2622"/>
    <w:rsid w:val="004E27E1"/>
    <w:rsid w:val="004E2C94"/>
    <w:rsid w:val="004E304E"/>
    <w:rsid w:val="004E35AA"/>
    <w:rsid w:val="004E3660"/>
    <w:rsid w:val="004E3C34"/>
    <w:rsid w:val="004E3F71"/>
    <w:rsid w:val="004E4381"/>
    <w:rsid w:val="004E49C5"/>
    <w:rsid w:val="004E4B4B"/>
    <w:rsid w:val="004E4ED8"/>
    <w:rsid w:val="004E5116"/>
    <w:rsid w:val="004E5227"/>
    <w:rsid w:val="004E55E4"/>
    <w:rsid w:val="004E5FF7"/>
    <w:rsid w:val="004E66B4"/>
    <w:rsid w:val="004E6BDE"/>
    <w:rsid w:val="004F02C5"/>
    <w:rsid w:val="004F052F"/>
    <w:rsid w:val="004F07A2"/>
    <w:rsid w:val="004F0E17"/>
    <w:rsid w:val="004F0EF3"/>
    <w:rsid w:val="004F1016"/>
    <w:rsid w:val="004F1207"/>
    <w:rsid w:val="004F135F"/>
    <w:rsid w:val="004F172E"/>
    <w:rsid w:val="004F1F54"/>
    <w:rsid w:val="004F20C5"/>
    <w:rsid w:val="004F2AB6"/>
    <w:rsid w:val="004F32EC"/>
    <w:rsid w:val="004F359A"/>
    <w:rsid w:val="004F3A88"/>
    <w:rsid w:val="004F3B70"/>
    <w:rsid w:val="004F3C0D"/>
    <w:rsid w:val="004F403D"/>
    <w:rsid w:val="004F4BBE"/>
    <w:rsid w:val="004F5687"/>
    <w:rsid w:val="004F5D22"/>
    <w:rsid w:val="004F663F"/>
    <w:rsid w:val="004F6805"/>
    <w:rsid w:val="004F6EF0"/>
    <w:rsid w:val="004F7110"/>
    <w:rsid w:val="004F7111"/>
    <w:rsid w:val="004F7265"/>
    <w:rsid w:val="004F7EA3"/>
    <w:rsid w:val="00500109"/>
    <w:rsid w:val="0050023C"/>
    <w:rsid w:val="00501293"/>
    <w:rsid w:val="005013E6"/>
    <w:rsid w:val="00501ED6"/>
    <w:rsid w:val="005027E4"/>
    <w:rsid w:val="00502BCF"/>
    <w:rsid w:val="00502BDC"/>
    <w:rsid w:val="00502D85"/>
    <w:rsid w:val="005032CB"/>
    <w:rsid w:val="0050345C"/>
    <w:rsid w:val="005034E1"/>
    <w:rsid w:val="00503854"/>
    <w:rsid w:val="00503E40"/>
    <w:rsid w:val="00503EDC"/>
    <w:rsid w:val="005041B5"/>
    <w:rsid w:val="005042AB"/>
    <w:rsid w:val="0050446A"/>
    <w:rsid w:val="0050475D"/>
    <w:rsid w:val="00504920"/>
    <w:rsid w:val="00505CB5"/>
    <w:rsid w:val="00506291"/>
    <w:rsid w:val="0050638C"/>
    <w:rsid w:val="005069EF"/>
    <w:rsid w:val="005074BD"/>
    <w:rsid w:val="005074C9"/>
    <w:rsid w:val="005077CD"/>
    <w:rsid w:val="005078C2"/>
    <w:rsid w:val="0050790E"/>
    <w:rsid w:val="0050799D"/>
    <w:rsid w:val="00507AA4"/>
    <w:rsid w:val="00507C44"/>
    <w:rsid w:val="0051067B"/>
    <w:rsid w:val="0051076F"/>
    <w:rsid w:val="00510B18"/>
    <w:rsid w:val="00510D34"/>
    <w:rsid w:val="00511453"/>
    <w:rsid w:val="00511793"/>
    <w:rsid w:val="00511A00"/>
    <w:rsid w:val="00511D3D"/>
    <w:rsid w:val="00511F12"/>
    <w:rsid w:val="00511FFE"/>
    <w:rsid w:val="005123D6"/>
    <w:rsid w:val="00512D3E"/>
    <w:rsid w:val="00513433"/>
    <w:rsid w:val="00513B44"/>
    <w:rsid w:val="00514530"/>
    <w:rsid w:val="00515001"/>
    <w:rsid w:val="005151EE"/>
    <w:rsid w:val="00515459"/>
    <w:rsid w:val="00515477"/>
    <w:rsid w:val="00515521"/>
    <w:rsid w:val="00515823"/>
    <w:rsid w:val="0051603D"/>
    <w:rsid w:val="00516279"/>
    <w:rsid w:val="00516307"/>
    <w:rsid w:val="0051678E"/>
    <w:rsid w:val="00516A75"/>
    <w:rsid w:val="00516C71"/>
    <w:rsid w:val="00517FA2"/>
    <w:rsid w:val="005200B4"/>
    <w:rsid w:val="005205F7"/>
    <w:rsid w:val="0052090D"/>
    <w:rsid w:val="00520965"/>
    <w:rsid w:val="005211C3"/>
    <w:rsid w:val="005218DA"/>
    <w:rsid w:val="00521943"/>
    <w:rsid w:val="00521979"/>
    <w:rsid w:val="00521C79"/>
    <w:rsid w:val="005233CE"/>
    <w:rsid w:val="00523632"/>
    <w:rsid w:val="00523849"/>
    <w:rsid w:val="00523F40"/>
    <w:rsid w:val="005242A4"/>
    <w:rsid w:val="005244D0"/>
    <w:rsid w:val="0052454E"/>
    <w:rsid w:val="00524731"/>
    <w:rsid w:val="00525117"/>
    <w:rsid w:val="00525432"/>
    <w:rsid w:val="0052571A"/>
    <w:rsid w:val="005257B3"/>
    <w:rsid w:val="0052687D"/>
    <w:rsid w:val="00526AB5"/>
    <w:rsid w:val="00526BFE"/>
    <w:rsid w:val="005270EC"/>
    <w:rsid w:val="00527256"/>
    <w:rsid w:val="0052749A"/>
    <w:rsid w:val="0052767F"/>
    <w:rsid w:val="00527EFC"/>
    <w:rsid w:val="0053010F"/>
    <w:rsid w:val="00530286"/>
    <w:rsid w:val="00530B61"/>
    <w:rsid w:val="00530BD9"/>
    <w:rsid w:val="005312AC"/>
    <w:rsid w:val="005313B8"/>
    <w:rsid w:val="005314F2"/>
    <w:rsid w:val="005316F4"/>
    <w:rsid w:val="005319E5"/>
    <w:rsid w:val="00531CD6"/>
    <w:rsid w:val="00531D34"/>
    <w:rsid w:val="00531D3A"/>
    <w:rsid w:val="00532007"/>
    <w:rsid w:val="00532691"/>
    <w:rsid w:val="005327E8"/>
    <w:rsid w:val="00532967"/>
    <w:rsid w:val="00532B88"/>
    <w:rsid w:val="00532B93"/>
    <w:rsid w:val="00532CB3"/>
    <w:rsid w:val="005331C3"/>
    <w:rsid w:val="0053334F"/>
    <w:rsid w:val="0053377A"/>
    <w:rsid w:val="00533A82"/>
    <w:rsid w:val="00534129"/>
    <w:rsid w:val="005341B1"/>
    <w:rsid w:val="005349F8"/>
    <w:rsid w:val="00534D8E"/>
    <w:rsid w:val="00534F69"/>
    <w:rsid w:val="00535063"/>
    <w:rsid w:val="005354EF"/>
    <w:rsid w:val="005355C3"/>
    <w:rsid w:val="00535F35"/>
    <w:rsid w:val="00536C3D"/>
    <w:rsid w:val="00536CAD"/>
    <w:rsid w:val="00536CB5"/>
    <w:rsid w:val="00537474"/>
    <w:rsid w:val="00537585"/>
    <w:rsid w:val="005375A7"/>
    <w:rsid w:val="0053773A"/>
    <w:rsid w:val="00537D43"/>
    <w:rsid w:val="00537F29"/>
    <w:rsid w:val="00537F6F"/>
    <w:rsid w:val="0054005A"/>
    <w:rsid w:val="0054021C"/>
    <w:rsid w:val="00540292"/>
    <w:rsid w:val="00540333"/>
    <w:rsid w:val="00540D12"/>
    <w:rsid w:val="00540E56"/>
    <w:rsid w:val="0054109E"/>
    <w:rsid w:val="00541609"/>
    <w:rsid w:val="00541675"/>
    <w:rsid w:val="00541C43"/>
    <w:rsid w:val="00541CC4"/>
    <w:rsid w:val="005422F3"/>
    <w:rsid w:val="0054266B"/>
    <w:rsid w:val="00542B35"/>
    <w:rsid w:val="005430B9"/>
    <w:rsid w:val="005434CD"/>
    <w:rsid w:val="005435F9"/>
    <w:rsid w:val="0054367F"/>
    <w:rsid w:val="00543EFE"/>
    <w:rsid w:val="0054439E"/>
    <w:rsid w:val="0054485C"/>
    <w:rsid w:val="005448AB"/>
    <w:rsid w:val="005449DE"/>
    <w:rsid w:val="00544A0F"/>
    <w:rsid w:val="00544EA8"/>
    <w:rsid w:val="00545118"/>
    <w:rsid w:val="00545560"/>
    <w:rsid w:val="005457E6"/>
    <w:rsid w:val="00545A79"/>
    <w:rsid w:val="00545AEE"/>
    <w:rsid w:val="00545B1E"/>
    <w:rsid w:val="00545B7B"/>
    <w:rsid w:val="00545E28"/>
    <w:rsid w:val="00545ECD"/>
    <w:rsid w:val="0054633D"/>
    <w:rsid w:val="00546B12"/>
    <w:rsid w:val="00546F39"/>
    <w:rsid w:val="00547A83"/>
    <w:rsid w:val="00547A8B"/>
    <w:rsid w:val="005501A5"/>
    <w:rsid w:val="005505DE"/>
    <w:rsid w:val="00550673"/>
    <w:rsid w:val="0055068A"/>
    <w:rsid w:val="00550A98"/>
    <w:rsid w:val="00550B06"/>
    <w:rsid w:val="00550BC8"/>
    <w:rsid w:val="00550D82"/>
    <w:rsid w:val="005512BA"/>
    <w:rsid w:val="005517B3"/>
    <w:rsid w:val="00551C4F"/>
    <w:rsid w:val="0055261A"/>
    <w:rsid w:val="00552DF1"/>
    <w:rsid w:val="00553337"/>
    <w:rsid w:val="005538CD"/>
    <w:rsid w:val="005538F7"/>
    <w:rsid w:val="00554098"/>
    <w:rsid w:val="005546DF"/>
    <w:rsid w:val="00554A26"/>
    <w:rsid w:val="0055549D"/>
    <w:rsid w:val="005559F9"/>
    <w:rsid w:val="005567B7"/>
    <w:rsid w:val="00556ACB"/>
    <w:rsid w:val="00556CC0"/>
    <w:rsid w:val="005573C0"/>
    <w:rsid w:val="0055757E"/>
    <w:rsid w:val="00557A92"/>
    <w:rsid w:val="00557CCC"/>
    <w:rsid w:val="00557D33"/>
    <w:rsid w:val="00557E04"/>
    <w:rsid w:val="005600A6"/>
    <w:rsid w:val="0056021B"/>
    <w:rsid w:val="00560BE2"/>
    <w:rsid w:val="00560F24"/>
    <w:rsid w:val="0056191F"/>
    <w:rsid w:val="00561D5A"/>
    <w:rsid w:val="005627A9"/>
    <w:rsid w:val="005627B9"/>
    <w:rsid w:val="0056286D"/>
    <w:rsid w:val="00562CC4"/>
    <w:rsid w:val="005636EF"/>
    <w:rsid w:val="00563B58"/>
    <w:rsid w:val="00563CCA"/>
    <w:rsid w:val="00563E4D"/>
    <w:rsid w:val="005648BB"/>
    <w:rsid w:val="005652D6"/>
    <w:rsid w:val="00565B9E"/>
    <w:rsid w:val="00565F84"/>
    <w:rsid w:val="00566283"/>
    <w:rsid w:val="0056676C"/>
    <w:rsid w:val="00566CA1"/>
    <w:rsid w:val="0056736D"/>
    <w:rsid w:val="00567493"/>
    <w:rsid w:val="00567588"/>
    <w:rsid w:val="005679CC"/>
    <w:rsid w:val="005679E2"/>
    <w:rsid w:val="00567BAF"/>
    <w:rsid w:val="00567E80"/>
    <w:rsid w:val="00570165"/>
    <w:rsid w:val="00570BDA"/>
    <w:rsid w:val="00570DB5"/>
    <w:rsid w:val="00570E56"/>
    <w:rsid w:val="00570F30"/>
    <w:rsid w:val="00571135"/>
    <w:rsid w:val="00571995"/>
    <w:rsid w:val="005722B1"/>
    <w:rsid w:val="005725A6"/>
    <w:rsid w:val="005727ED"/>
    <w:rsid w:val="00572AE2"/>
    <w:rsid w:val="0057327B"/>
    <w:rsid w:val="0057384D"/>
    <w:rsid w:val="005739A1"/>
    <w:rsid w:val="00573D0C"/>
    <w:rsid w:val="00574521"/>
    <w:rsid w:val="00574794"/>
    <w:rsid w:val="00574A71"/>
    <w:rsid w:val="00574B4D"/>
    <w:rsid w:val="005757B3"/>
    <w:rsid w:val="0057582F"/>
    <w:rsid w:val="00576170"/>
    <w:rsid w:val="005764DE"/>
    <w:rsid w:val="00576ABD"/>
    <w:rsid w:val="00576BC3"/>
    <w:rsid w:val="00576EA0"/>
    <w:rsid w:val="00577256"/>
    <w:rsid w:val="0057739D"/>
    <w:rsid w:val="00577A86"/>
    <w:rsid w:val="00577B34"/>
    <w:rsid w:val="00577F9B"/>
    <w:rsid w:val="00580287"/>
    <w:rsid w:val="0058041F"/>
    <w:rsid w:val="005806E8"/>
    <w:rsid w:val="00580FD4"/>
    <w:rsid w:val="00581A78"/>
    <w:rsid w:val="00581F11"/>
    <w:rsid w:val="00582226"/>
    <w:rsid w:val="0058313B"/>
    <w:rsid w:val="0058316A"/>
    <w:rsid w:val="00585022"/>
    <w:rsid w:val="00585390"/>
    <w:rsid w:val="00585699"/>
    <w:rsid w:val="005856D0"/>
    <w:rsid w:val="00585862"/>
    <w:rsid w:val="0058599F"/>
    <w:rsid w:val="00585F92"/>
    <w:rsid w:val="0058623A"/>
    <w:rsid w:val="00586728"/>
    <w:rsid w:val="005867D1"/>
    <w:rsid w:val="0058689F"/>
    <w:rsid w:val="00587092"/>
    <w:rsid w:val="005871A8"/>
    <w:rsid w:val="005877B1"/>
    <w:rsid w:val="00587DF6"/>
    <w:rsid w:val="0059003D"/>
    <w:rsid w:val="0059050F"/>
    <w:rsid w:val="0059052F"/>
    <w:rsid w:val="00590784"/>
    <w:rsid w:val="0059121B"/>
    <w:rsid w:val="005916BB"/>
    <w:rsid w:val="00591C12"/>
    <w:rsid w:val="005922FE"/>
    <w:rsid w:val="005923AB"/>
    <w:rsid w:val="00592A08"/>
    <w:rsid w:val="00593633"/>
    <w:rsid w:val="005937C5"/>
    <w:rsid w:val="0059393E"/>
    <w:rsid w:val="00593DF6"/>
    <w:rsid w:val="00593F0B"/>
    <w:rsid w:val="0059454B"/>
    <w:rsid w:val="005946C5"/>
    <w:rsid w:val="00594AF3"/>
    <w:rsid w:val="00594B3A"/>
    <w:rsid w:val="00594BE9"/>
    <w:rsid w:val="00594C82"/>
    <w:rsid w:val="00595321"/>
    <w:rsid w:val="00595413"/>
    <w:rsid w:val="00595851"/>
    <w:rsid w:val="00595916"/>
    <w:rsid w:val="00595982"/>
    <w:rsid w:val="0059601A"/>
    <w:rsid w:val="005964D7"/>
    <w:rsid w:val="005968BB"/>
    <w:rsid w:val="00596DD1"/>
    <w:rsid w:val="00597CF2"/>
    <w:rsid w:val="005A077F"/>
    <w:rsid w:val="005A0880"/>
    <w:rsid w:val="005A0924"/>
    <w:rsid w:val="005A15BC"/>
    <w:rsid w:val="005A1A06"/>
    <w:rsid w:val="005A1C4D"/>
    <w:rsid w:val="005A2701"/>
    <w:rsid w:val="005A2C7C"/>
    <w:rsid w:val="005A2DF0"/>
    <w:rsid w:val="005A2E7F"/>
    <w:rsid w:val="005A353E"/>
    <w:rsid w:val="005A37F4"/>
    <w:rsid w:val="005A38F2"/>
    <w:rsid w:val="005A39BB"/>
    <w:rsid w:val="005A3D89"/>
    <w:rsid w:val="005A40E3"/>
    <w:rsid w:val="005A484B"/>
    <w:rsid w:val="005A493B"/>
    <w:rsid w:val="005A4BA5"/>
    <w:rsid w:val="005A4D41"/>
    <w:rsid w:val="005A501C"/>
    <w:rsid w:val="005A5157"/>
    <w:rsid w:val="005A5873"/>
    <w:rsid w:val="005A590B"/>
    <w:rsid w:val="005A5C05"/>
    <w:rsid w:val="005A61BE"/>
    <w:rsid w:val="005A7068"/>
    <w:rsid w:val="005A71D4"/>
    <w:rsid w:val="005A7572"/>
    <w:rsid w:val="005A7DCD"/>
    <w:rsid w:val="005B018C"/>
    <w:rsid w:val="005B0732"/>
    <w:rsid w:val="005B1131"/>
    <w:rsid w:val="005B1470"/>
    <w:rsid w:val="005B154D"/>
    <w:rsid w:val="005B1F2D"/>
    <w:rsid w:val="005B20DC"/>
    <w:rsid w:val="005B2649"/>
    <w:rsid w:val="005B303C"/>
    <w:rsid w:val="005B304F"/>
    <w:rsid w:val="005B30C8"/>
    <w:rsid w:val="005B341F"/>
    <w:rsid w:val="005B3544"/>
    <w:rsid w:val="005B373C"/>
    <w:rsid w:val="005B39BB"/>
    <w:rsid w:val="005B3E25"/>
    <w:rsid w:val="005B3ECA"/>
    <w:rsid w:val="005B41AC"/>
    <w:rsid w:val="005B4A7D"/>
    <w:rsid w:val="005B4B92"/>
    <w:rsid w:val="005B4ED7"/>
    <w:rsid w:val="005B547E"/>
    <w:rsid w:val="005B55A5"/>
    <w:rsid w:val="005B55E7"/>
    <w:rsid w:val="005B5787"/>
    <w:rsid w:val="005B5A24"/>
    <w:rsid w:val="005B5B76"/>
    <w:rsid w:val="005B5DE5"/>
    <w:rsid w:val="005B60E3"/>
    <w:rsid w:val="005B61E7"/>
    <w:rsid w:val="005B6558"/>
    <w:rsid w:val="005B69C0"/>
    <w:rsid w:val="005B6E92"/>
    <w:rsid w:val="005B6F21"/>
    <w:rsid w:val="005B7819"/>
    <w:rsid w:val="005B7D51"/>
    <w:rsid w:val="005B7DD8"/>
    <w:rsid w:val="005C01F9"/>
    <w:rsid w:val="005C0798"/>
    <w:rsid w:val="005C18C2"/>
    <w:rsid w:val="005C1BF2"/>
    <w:rsid w:val="005C1E11"/>
    <w:rsid w:val="005C23FD"/>
    <w:rsid w:val="005C3273"/>
    <w:rsid w:val="005C36BB"/>
    <w:rsid w:val="005C398C"/>
    <w:rsid w:val="005C3DE0"/>
    <w:rsid w:val="005C408D"/>
    <w:rsid w:val="005C4C2F"/>
    <w:rsid w:val="005C4F64"/>
    <w:rsid w:val="005C5196"/>
    <w:rsid w:val="005C568F"/>
    <w:rsid w:val="005C571B"/>
    <w:rsid w:val="005C6103"/>
    <w:rsid w:val="005C6425"/>
    <w:rsid w:val="005C6C3C"/>
    <w:rsid w:val="005C7476"/>
    <w:rsid w:val="005C7569"/>
    <w:rsid w:val="005C7E28"/>
    <w:rsid w:val="005C7F2B"/>
    <w:rsid w:val="005D03BA"/>
    <w:rsid w:val="005D03D3"/>
    <w:rsid w:val="005D05DB"/>
    <w:rsid w:val="005D08DE"/>
    <w:rsid w:val="005D0B34"/>
    <w:rsid w:val="005D0CB2"/>
    <w:rsid w:val="005D10F5"/>
    <w:rsid w:val="005D1333"/>
    <w:rsid w:val="005D1973"/>
    <w:rsid w:val="005D1BF7"/>
    <w:rsid w:val="005D21C4"/>
    <w:rsid w:val="005D250D"/>
    <w:rsid w:val="005D3510"/>
    <w:rsid w:val="005D37A3"/>
    <w:rsid w:val="005D3C3D"/>
    <w:rsid w:val="005D403E"/>
    <w:rsid w:val="005D4234"/>
    <w:rsid w:val="005D47AB"/>
    <w:rsid w:val="005D4852"/>
    <w:rsid w:val="005D48FD"/>
    <w:rsid w:val="005D5054"/>
    <w:rsid w:val="005D5102"/>
    <w:rsid w:val="005D5414"/>
    <w:rsid w:val="005D6019"/>
    <w:rsid w:val="005D6633"/>
    <w:rsid w:val="005D66C0"/>
    <w:rsid w:val="005D6B66"/>
    <w:rsid w:val="005D6E52"/>
    <w:rsid w:val="005D717E"/>
    <w:rsid w:val="005D7464"/>
    <w:rsid w:val="005D7529"/>
    <w:rsid w:val="005D7721"/>
    <w:rsid w:val="005D79F8"/>
    <w:rsid w:val="005D7FE7"/>
    <w:rsid w:val="005E0314"/>
    <w:rsid w:val="005E0499"/>
    <w:rsid w:val="005E0799"/>
    <w:rsid w:val="005E084B"/>
    <w:rsid w:val="005E1187"/>
    <w:rsid w:val="005E1914"/>
    <w:rsid w:val="005E1D2F"/>
    <w:rsid w:val="005E1D7C"/>
    <w:rsid w:val="005E241F"/>
    <w:rsid w:val="005E2775"/>
    <w:rsid w:val="005E309D"/>
    <w:rsid w:val="005E37A2"/>
    <w:rsid w:val="005E38CC"/>
    <w:rsid w:val="005E3CCF"/>
    <w:rsid w:val="005E3E62"/>
    <w:rsid w:val="005E43A5"/>
    <w:rsid w:val="005E4D0A"/>
    <w:rsid w:val="005E4E1F"/>
    <w:rsid w:val="005E52D9"/>
    <w:rsid w:val="005E53FD"/>
    <w:rsid w:val="005E576F"/>
    <w:rsid w:val="005E588A"/>
    <w:rsid w:val="005E59E7"/>
    <w:rsid w:val="005E5AC9"/>
    <w:rsid w:val="005E5B11"/>
    <w:rsid w:val="005E5C03"/>
    <w:rsid w:val="005E5F6F"/>
    <w:rsid w:val="005E62C6"/>
    <w:rsid w:val="005E62F5"/>
    <w:rsid w:val="005E63C2"/>
    <w:rsid w:val="005E63F2"/>
    <w:rsid w:val="005E67E1"/>
    <w:rsid w:val="005E6BEF"/>
    <w:rsid w:val="005E6CE5"/>
    <w:rsid w:val="005E6E4E"/>
    <w:rsid w:val="005E730A"/>
    <w:rsid w:val="005E79FB"/>
    <w:rsid w:val="005E7EB9"/>
    <w:rsid w:val="005F0871"/>
    <w:rsid w:val="005F0F5F"/>
    <w:rsid w:val="005F0FF0"/>
    <w:rsid w:val="005F1054"/>
    <w:rsid w:val="005F1FA8"/>
    <w:rsid w:val="005F1FFD"/>
    <w:rsid w:val="005F2939"/>
    <w:rsid w:val="005F3ADB"/>
    <w:rsid w:val="005F3D5F"/>
    <w:rsid w:val="005F43CD"/>
    <w:rsid w:val="005F4EAA"/>
    <w:rsid w:val="005F505A"/>
    <w:rsid w:val="005F5098"/>
    <w:rsid w:val="005F5443"/>
    <w:rsid w:val="005F592E"/>
    <w:rsid w:val="005F619F"/>
    <w:rsid w:val="005F61EB"/>
    <w:rsid w:val="005F6F09"/>
    <w:rsid w:val="005F7225"/>
    <w:rsid w:val="005F7820"/>
    <w:rsid w:val="005F795C"/>
    <w:rsid w:val="005F7E2B"/>
    <w:rsid w:val="0060061C"/>
    <w:rsid w:val="00600711"/>
    <w:rsid w:val="0060091F"/>
    <w:rsid w:val="00600AA7"/>
    <w:rsid w:val="00600D6B"/>
    <w:rsid w:val="00600DE4"/>
    <w:rsid w:val="006014D1"/>
    <w:rsid w:val="0060158E"/>
    <w:rsid w:val="0060177C"/>
    <w:rsid w:val="00601D7D"/>
    <w:rsid w:val="0060273B"/>
    <w:rsid w:val="00602A82"/>
    <w:rsid w:val="00603068"/>
    <w:rsid w:val="00603849"/>
    <w:rsid w:val="00603C5B"/>
    <w:rsid w:val="00603F2B"/>
    <w:rsid w:val="006050D3"/>
    <w:rsid w:val="00605325"/>
    <w:rsid w:val="006056A1"/>
    <w:rsid w:val="006059D8"/>
    <w:rsid w:val="00606133"/>
    <w:rsid w:val="00606264"/>
    <w:rsid w:val="00606C21"/>
    <w:rsid w:val="00607064"/>
    <w:rsid w:val="006074B6"/>
    <w:rsid w:val="006074F9"/>
    <w:rsid w:val="006079F0"/>
    <w:rsid w:val="00607D2E"/>
    <w:rsid w:val="006105EC"/>
    <w:rsid w:val="0061076B"/>
    <w:rsid w:val="00610960"/>
    <w:rsid w:val="00610AA9"/>
    <w:rsid w:val="00610D1F"/>
    <w:rsid w:val="00611071"/>
    <w:rsid w:val="006118C3"/>
    <w:rsid w:val="00611A2B"/>
    <w:rsid w:val="00611B39"/>
    <w:rsid w:val="006121BB"/>
    <w:rsid w:val="006122C0"/>
    <w:rsid w:val="006126D6"/>
    <w:rsid w:val="00612842"/>
    <w:rsid w:val="00612B77"/>
    <w:rsid w:val="00612D9D"/>
    <w:rsid w:val="006133E4"/>
    <w:rsid w:val="006139D1"/>
    <w:rsid w:val="00613AF6"/>
    <w:rsid w:val="00613E20"/>
    <w:rsid w:val="0061437F"/>
    <w:rsid w:val="00614A3B"/>
    <w:rsid w:val="00614AEE"/>
    <w:rsid w:val="00614B95"/>
    <w:rsid w:val="0061538C"/>
    <w:rsid w:val="00615940"/>
    <w:rsid w:val="00615D56"/>
    <w:rsid w:val="0061629F"/>
    <w:rsid w:val="006164BA"/>
    <w:rsid w:val="00616ABC"/>
    <w:rsid w:val="00616AF0"/>
    <w:rsid w:val="00616EC6"/>
    <w:rsid w:val="00616FEB"/>
    <w:rsid w:val="00617711"/>
    <w:rsid w:val="00617A50"/>
    <w:rsid w:val="00620359"/>
    <w:rsid w:val="0062066B"/>
    <w:rsid w:val="006208BB"/>
    <w:rsid w:val="00620AA6"/>
    <w:rsid w:val="00620D35"/>
    <w:rsid w:val="00620E36"/>
    <w:rsid w:val="00621019"/>
    <w:rsid w:val="0062120D"/>
    <w:rsid w:val="006212EB"/>
    <w:rsid w:val="00621437"/>
    <w:rsid w:val="00621819"/>
    <w:rsid w:val="00621F73"/>
    <w:rsid w:val="006222D1"/>
    <w:rsid w:val="0062241D"/>
    <w:rsid w:val="00622D20"/>
    <w:rsid w:val="0062312A"/>
    <w:rsid w:val="006233C0"/>
    <w:rsid w:val="00623933"/>
    <w:rsid w:val="00623AD0"/>
    <w:rsid w:val="00623B2B"/>
    <w:rsid w:val="00623C69"/>
    <w:rsid w:val="00623E69"/>
    <w:rsid w:val="00623F98"/>
    <w:rsid w:val="0062485A"/>
    <w:rsid w:val="006248A0"/>
    <w:rsid w:val="00624D65"/>
    <w:rsid w:val="006250DC"/>
    <w:rsid w:val="006252EC"/>
    <w:rsid w:val="00625572"/>
    <w:rsid w:val="00625F42"/>
    <w:rsid w:val="0062624C"/>
    <w:rsid w:val="0062659F"/>
    <w:rsid w:val="00626E01"/>
    <w:rsid w:val="006271B8"/>
    <w:rsid w:val="006276BB"/>
    <w:rsid w:val="00627D10"/>
    <w:rsid w:val="00630178"/>
    <w:rsid w:val="006303D2"/>
    <w:rsid w:val="0063057A"/>
    <w:rsid w:val="00630AF9"/>
    <w:rsid w:val="00630E73"/>
    <w:rsid w:val="00631A04"/>
    <w:rsid w:val="00631E19"/>
    <w:rsid w:val="00631F01"/>
    <w:rsid w:val="00631FCF"/>
    <w:rsid w:val="0063214C"/>
    <w:rsid w:val="00632298"/>
    <w:rsid w:val="0063281E"/>
    <w:rsid w:val="00632CA3"/>
    <w:rsid w:val="00632CC8"/>
    <w:rsid w:val="00632EAE"/>
    <w:rsid w:val="00632F68"/>
    <w:rsid w:val="006336C2"/>
    <w:rsid w:val="00633C3A"/>
    <w:rsid w:val="00633DE1"/>
    <w:rsid w:val="00633E31"/>
    <w:rsid w:val="00634AA0"/>
    <w:rsid w:val="00634C3F"/>
    <w:rsid w:val="006352C3"/>
    <w:rsid w:val="006354ED"/>
    <w:rsid w:val="0063692B"/>
    <w:rsid w:val="00636A21"/>
    <w:rsid w:val="00636B0A"/>
    <w:rsid w:val="006374B2"/>
    <w:rsid w:val="00640236"/>
    <w:rsid w:val="00640943"/>
    <w:rsid w:val="006411C5"/>
    <w:rsid w:val="00641BA1"/>
    <w:rsid w:val="0064201A"/>
    <w:rsid w:val="0064229E"/>
    <w:rsid w:val="006425EE"/>
    <w:rsid w:val="00642663"/>
    <w:rsid w:val="00642824"/>
    <w:rsid w:val="006428E8"/>
    <w:rsid w:val="006428F5"/>
    <w:rsid w:val="00642B15"/>
    <w:rsid w:val="006432AD"/>
    <w:rsid w:val="00643A4D"/>
    <w:rsid w:val="00643CE7"/>
    <w:rsid w:val="00643CED"/>
    <w:rsid w:val="006444B8"/>
    <w:rsid w:val="006445B1"/>
    <w:rsid w:val="00644693"/>
    <w:rsid w:val="00644AA4"/>
    <w:rsid w:val="00644D40"/>
    <w:rsid w:val="00644FA3"/>
    <w:rsid w:val="00645107"/>
    <w:rsid w:val="00645116"/>
    <w:rsid w:val="006451FA"/>
    <w:rsid w:val="00645562"/>
    <w:rsid w:val="006457E6"/>
    <w:rsid w:val="00645F53"/>
    <w:rsid w:val="00646646"/>
    <w:rsid w:val="00646DC6"/>
    <w:rsid w:val="00647640"/>
    <w:rsid w:val="00647C2D"/>
    <w:rsid w:val="00647DC2"/>
    <w:rsid w:val="006501E4"/>
    <w:rsid w:val="00650BC9"/>
    <w:rsid w:val="006513BB"/>
    <w:rsid w:val="0065150C"/>
    <w:rsid w:val="006518E1"/>
    <w:rsid w:val="00651999"/>
    <w:rsid w:val="006519F2"/>
    <w:rsid w:val="0065200D"/>
    <w:rsid w:val="0065272B"/>
    <w:rsid w:val="006529D3"/>
    <w:rsid w:val="00652D80"/>
    <w:rsid w:val="0065313A"/>
    <w:rsid w:val="00653146"/>
    <w:rsid w:val="00653379"/>
    <w:rsid w:val="006547DB"/>
    <w:rsid w:val="006549C0"/>
    <w:rsid w:val="006549CC"/>
    <w:rsid w:val="00654DF1"/>
    <w:rsid w:val="00654DF4"/>
    <w:rsid w:val="00654F6E"/>
    <w:rsid w:val="0065531D"/>
    <w:rsid w:val="00655723"/>
    <w:rsid w:val="00655AE4"/>
    <w:rsid w:val="00655B71"/>
    <w:rsid w:val="00655CA6"/>
    <w:rsid w:val="00655D9B"/>
    <w:rsid w:val="006561A0"/>
    <w:rsid w:val="00656219"/>
    <w:rsid w:val="00656234"/>
    <w:rsid w:val="00656430"/>
    <w:rsid w:val="00656856"/>
    <w:rsid w:val="006570C1"/>
    <w:rsid w:val="00657650"/>
    <w:rsid w:val="00657FDE"/>
    <w:rsid w:val="006602E0"/>
    <w:rsid w:val="00660361"/>
    <w:rsid w:val="0066082D"/>
    <w:rsid w:val="00660C5C"/>
    <w:rsid w:val="00660CC1"/>
    <w:rsid w:val="006611F1"/>
    <w:rsid w:val="006614FE"/>
    <w:rsid w:val="0066184A"/>
    <w:rsid w:val="00661A0F"/>
    <w:rsid w:val="00661BE1"/>
    <w:rsid w:val="00661E79"/>
    <w:rsid w:val="006624AE"/>
    <w:rsid w:val="0066290F"/>
    <w:rsid w:val="006634E9"/>
    <w:rsid w:val="006635A1"/>
    <w:rsid w:val="006636F9"/>
    <w:rsid w:val="006638CA"/>
    <w:rsid w:val="00663CD4"/>
    <w:rsid w:val="00664380"/>
    <w:rsid w:val="00664BFA"/>
    <w:rsid w:val="00664FB4"/>
    <w:rsid w:val="00665322"/>
    <w:rsid w:val="0066533D"/>
    <w:rsid w:val="006653D6"/>
    <w:rsid w:val="00665482"/>
    <w:rsid w:val="006656F8"/>
    <w:rsid w:val="00665C0C"/>
    <w:rsid w:val="00665FD1"/>
    <w:rsid w:val="0066601E"/>
    <w:rsid w:val="00666410"/>
    <w:rsid w:val="00666BBF"/>
    <w:rsid w:val="00666C0E"/>
    <w:rsid w:val="00666FBC"/>
    <w:rsid w:val="0066700C"/>
    <w:rsid w:val="0066786A"/>
    <w:rsid w:val="00667A41"/>
    <w:rsid w:val="0067094F"/>
    <w:rsid w:val="00670AD0"/>
    <w:rsid w:val="0067142A"/>
    <w:rsid w:val="006717E6"/>
    <w:rsid w:val="006724F7"/>
    <w:rsid w:val="006726AD"/>
    <w:rsid w:val="00672A4A"/>
    <w:rsid w:val="00673112"/>
    <w:rsid w:val="00673260"/>
    <w:rsid w:val="00674801"/>
    <w:rsid w:val="006749B4"/>
    <w:rsid w:val="00674C06"/>
    <w:rsid w:val="00674F38"/>
    <w:rsid w:val="00674FD6"/>
    <w:rsid w:val="006756C1"/>
    <w:rsid w:val="00675E54"/>
    <w:rsid w:val="006765B0"/>
    <w:rsid w:val="00676B8F"/>
    <w:rsid w:val="00676E1D"/>
    <w:rsid w:val="006772A5"/>
    <w:rsid w:val="00677879"/>
    <w:rsid w:val="00677A8E"/>
    <w:rsid w:val="00677D8F"/>
    <w:rsid w:val="00677DF2"/>
    <w:rsid w:val="00677EA3"/>
    <w:rsid w:val="006802A5"/>
    <w:rsid w:val="00680531"/>
    <w:rsid w:val="006805DB"/>
    <w:rsid w:val="00680691"/>
    <w:rsid w:val="00680AEE"/>
    <w:rsid w:val="00680C80"/>
    <w:rsid w:val="00680D19"/>
    <w:rsid w:val="0068109D"/>
    <w:rsid w:val="00681152"/>
    <w:rsid w:val="0068167C"/>
    <w:rsid w:val="0068182A"/>
    <w:rsid w:val="0068192B"/>
    <w:rsid w:val="00681FDE"/>
    <w:rsid w:val="00682024"/>
    <w:rsid w:val="0068213E"/>
    <w:rsid w:val="0068299A"/>
    <w:rsid w:val="00682AF7"/>
    <w:rsid w:val="00682BBC"/>
    <w:rsid w:val="00682D39"/>
    <w:rsid w:val="00682EFC"/>
    <w:rsid w:val="006832C1"/>
    <w:rsid w:val="00683868"/>
    <w:rsid w:val="0068392F"/>
    <w:rsid w:val="00683D34"/>
    <w:rsid w:val="00683D74"/>
    <w:rsid w:val="006840A7"/>
    <w:rsid w:val="00684395"/>
    <w:rsid w:val="0068485F"/>
    <w:rsid w:val="00684913"/>
    <w:rsid w:val="006849EB"/>
    <w:rsid w:val="00685271"/>
    <w:rsid w:val="00685763"/>
    <w:rsid w:val="006857D6"/>
    <w:rsid w:val="00685CD4"/>
    <w:rsid w:val="00685F77"/>
    <w:rsid w:val="0068613F"/>
    <w:rsid w:val="0068636D"/>
    <w:rsid w:val="0068655F"/>
    <w:rsid w:val="00686F7D"/>
    <w:rsid w:val="0068708F"/>
    <w:rsid w:val="006873E8"/>
    <w:rsid w:val="006874F5"/>
    <w:rsid w:val="006877E6"/>
    <w:rsid w:val="00687FE2"/>
    <w:rsid w:val="00690159"/>
    <w:rsid w:val="006903F3"/>
    <w:rsid w:val="00690A10"/>
    <w:rsid w:val="00690FA5"/>
    <w:rsid w:val="0069113F"/>
    <w:rsid w:val="006914E9"/>
    <w:rsid w:val="00691618"/>
    <w:rsid w:val="00691890"/>
    <w:rsid w:val="00691B9D"/>
    <w:rsid w:val="00691D43"/>
    <w:rsid w:val="006926FE"/>
    <w:rsid w:val="0069284D"/>
    <w:rsid w:val="00692C8F"/>
    <w:rsid w:val="00693595"/>
    <w:rsid w:val="006936A5"/>
    <w:rsid w:val="00693E09"/>
    <w:rsid w:val="00693E5B"/>
    <w:rsid w:val="0069420D"/>
    <w:rsid w:val="00694510"/>
    <w:rsid w:val="00694BEC"/>
    <w:rsid w:val="00694CF7"/>
    <w:rsid w:val="006956B9"/>
    <w:rsid w:val="00695808"/>
    <w:rsid w:val="006963FF"/>
    <w:rsid w:val="00696A3E"/>
    <w:rsid w:val="00696D19"/>
    <w:rsid w:val="006971A3"/>
    <w:rsid w:val="00697818"/>
    <w:rsid w:val="00697F53"/>
    <w:rsid w:val="006A0440"/>
    <w:rsid w:val="006A0FF8"/>
    <w:rsid w:val="006A16D4"/>
    <w:rsid w:val="006A172C"/>
    <w:rsid w:val="006A190A"/>
    <w:rsid w:val="006A1C6E"/>
    <w:rsid w:val="006A2179"/>
    <w:rsid w:val="006A2A64"/>
    <w:rsid w:val="006A2F5C"/>
    <w:rsid w:val="006A30F8"/>
    <w:rsid w:val="006A39A6"/>
    <w:rsid w:val="006A3A7B"/>
    <w:rsid w:val="006A40C9"/>
    <w:rsid w:val="006A4367"/>
    <w:rsid w:val="006A443D"/>
    <w:rsid w:val="006A45C1"/>
    <w:rsid w:val="006A45DA"/>
    <w:rsid w:val="006A492B"/>
    <w:rsid w:val="006A4A1B"/>
    <w:rsid w:val="006A5077"/>
    <w:rsid w:val="006A517A"/>
    <w:rsid w:val="006A5975"/>
    <w:rsid w:val="006A5AA6"/>
    <w:rsid w:val="006A5CAB"/>
    <w:rsid w:val="006A6224"/>
    <w:rsid w:val="006A6B7F"/>
    <w:rsid w:val="006A6C86"/>
    <w:rsid w:val="006A6EC6"/>
    <w:rsid w:val="006A7172"/>
    <w:rsid w:val="006A76AE"/>
    <w:rsid w:val="006B04E8"/>
    <w:rsid w:val="006B05C3"/>
    <w:rsid w:val="006B093B"/>
    <w:rsid w:val="006B1BE3"/>
    <w:rsid w:val="006B1D80"/>
    <w:rsid w:val="006B1E46"/>
    <w:rsid w:val="006B23A0"/>
    <w:rsid w:val="006B38DA"/>
    <w:rsid w:val="006B3ADB"/>
    <w:rsid w:val="006B3DBC"/>
    <w:rsid w:val="006B3EF8"/>
    <w:rsid w:val="006B3F1F"/>
    <w:rsid w:val="006B4492"/>
    <w:rsid w:val="006B460E"/>
    <w:rsid w:val="006B4EA2"/>
    <w:rsid w:val="006B5194"/>
    <w:rsid w:val="006B5C94"/>
    <w:rsid w:val="006B5E77"/>
    <w:rsid w:val="006B600E"/>
    <w:rsid w:val="006B64D1"/>
    <w:rsid w:val="006B7241"/>
    <w:rsid w:val="006B79F1"/>
    <w:rsid w:val="006C04D5"/>
    <w:rsid w:val="006C089C"/>
    <w:rsid w:val="006C0FAB"/>
    <w:rsid w:val="006C1192"/>
    <w:rsid w:val="006C1625"/>
    <w:rsid w:val="006C1F9B"/>
    <w:rsid w:val="006C1FFB"/>
    <w:rsid w:val="006C20D9"/>
    <w:rsid w:val="006C24FB"/>
    <w:rsid w:val="006C33F1"/>
    <w:rsid w:val="006C3C06"/>
    <w:rsid w:val="006C3E1F"/>
    <w:rsid w:val="006C4123"/>
    <w:rsid w:val="006C444B"/>
    <w:rsid w:val="006C4476"/>
    <w:rsid w:val="006C4644"/>
    <w:rsid w:val="006C47DC"/>
    <w:rsid w:val="006C489F"/>
    <w:rsid w:val="006C48FD"/>
    <w:rsid w:val="006C4ACB"/>
    <w:rsid w:val="006C52A2"/>
    <w:rsid w:val="006C5662"/>
    <w:rsid w:val="006C58B3"/>
    <w:rsid w:val="006C5B13"/>
    <w:rsid w:val="006C5BA3"/>
    <w:rsid w:val="006C5CE1"/>
    <w:rsid w:val="006C5DCE"/>
    <w:rsid w:val="006C5F66"/>
    <w:rsid w:val="006C6835"/>
    <w:rsid w:val="006C6A94"/>
    <w:rsid w:val="006C720E"/>
    <w:rsid w:val="006C7AA4"/>
    <w:rsid w:val="006C7C27"/>
    <w:rsid w:val="006D0686"/>
    <w:rsid w:val="006D06C2"/>
    <w:rsid w:val="006D10C7"/>
    <w:rsid w:val="006D1745"/>
    <w:rsid w:val="006D1920"/>
    <w:rsid w:val="006D237E"/>
    <w:rsid w:val="006D2747"/>
    <w:rsid w:val="006D2DBC"/>
    <w:rsid w:val="006D3541"/>
    <w:rsid w:val="006D3A5F"/>
    <w:rsid w:val="006D3E4E"/>
    <w:rsid w:val="006D43FC"/>
    <w:rsid w:val="006D4735"/>
    <w:rsid w:val="006D490F"/>
    <w:rsid w:val="006D4A2D"/>
    <w:rsid w:val="006D4DFB"/>
    <w:rsid w:val="006D4EAB"/>
    <w:rsid w:val="006D527F"/>
    <w:rsid w:val="006D5642"/>
    <w:rsid w:val="006D57B7"/>
    <w:rsid w:val="006D5B42"/>
    <w:rsid w:val="006D5C88"/>
    <w:rsid w:val="006D675B"/>
    <w:rsid w:val="006D6D30"/>
    <w:rsid w:val="006D7658"/>
    <w:rsid w:val="006D7738"/>
    <w:rsid w:val="006D77E4"/>
    <w:rsid w:val="006D7CD5"/>
    <w:rsid w:val="006D7F0B"/>
    <w:rsid w:val="006E0074"/>
    <w:rsid w:val="006E00CC"/>
    <w:rsid w:val="006E0A18"/>
    <w:rsid w:val="006E1148"/>
    <w:rsid w:val="006E1ED4"/>
    <w:rsid w:val="006E2138"/>
    <w:rsid w:val="006E2A9A"/>
    <w:rsid w:val="006E3628"/>
    <w:rsid w:val="006E395E"/>
    <w:rsid w:val="006E3B88"/>
    <w:rsid w:val="006E4657"/>
    <w:rsid w:val="006E4866"/>
    <w:rsid w:val="006E4B38"/>
    <w:rsid w:val="006E50E1"/>
    <w:rsid w:val="006E5262"/>
    <w:rsid w:val="006E5662"/>
    <w:rsid w:val="006E5786"/>
    <w:rsid w:val="006E6B67"/>
    <w:rsid w:val="006E6D4A"/>
    <w:rsid w:val="006E7447"/>
    <w:rsid w:val="006E7855"/>
    <w:rsid w:val="006E7D25"/>
    <w:rsid w:val="006F0096"/>
    <w:rsid w:val="006F0143"/>
    <w:rsid w:val="006F072D"/>
    <w:rsid w:val="006F07B1"/>
    <w:rsid w:val="006F0A23"/>
    <w:rsid w:val="006F2052"/>
    <w:rsid w:val="006F2565"/>
    <w:rsid w:val="006F27B3"/>
    <w:rsid w:val="006F2B4B"/>
    <w:rsid w:val="006F2C43"/>
    <w:rsid w:val="006F3165"/>
    <w:rsid w:val="006F35F4"/>
    <w:rsid w:val="006F3628"/>
    <w:rsid w:val="006F3D94"/>
    <w:rsid w:val="006F3E72"/>
    <w:rsid w:val="006F3FB9"/>
    <w:rsid w:val="006F430D"/>
    <w:rsid w:val="006F45C9"/>
    <w:rsid w:val="006F490D"/>
    <w:rsid w:val="006F4B58"/>
    <w:rsid w:val="006F4D81"/>
    <w:rsid w:val="006F584F"/>
    <w:rsid w:val="006F59B6"/>
    <w:rsid w:val="006F5A47"/>
    <w:rsid w:val="006F5BC4"/>
    <w:rsid w:val="006F5D8D"/>
    <w:rsid w:val="006F653A"/>
    <w:rsid w:val="006F65A6"/>
    <w:rsid w:val="006F6703"/>
    <w:rsid w:val="006F69DB"/>
    <w:rsid w:val="006F6E25"/>
    <w:rsid w:val="006F7727"/>
    <w:rsid w:val="006F7D20"/>
    <w:rsid w:val="006F7F17"/>
    <w:rsid w:val="007001B6"/>
    <w:rsid w:val="00700950"/>
    <w:rsid w:val="007009DF"/>
    <w:rsid w:val="00700F47"/>
    <w:rsid w:val="007015F8"/>
    <w:rsid w:val="00701CE9"/>
    <w:rsid w:val="00701FD1"/>
    <w:rsid w:val="0070219C"/>
    <w:rsid w:val="00702444"/>
    <w:rsid w:val="007028AA"/>
    <w:rsid w:val="00702EA3"/>
    <w:rsid w:val="0070309E"/>
    <w:rsid w:val="0070325B"/>
    <w:rsid w:val="00703DFB"/>
    <w:rsid w:val="00703EB2"/>
    <w:rsid w:val="007043A5"/>
    <w:rsid w:val="00704677"/>
    <w:rsid w:val="00704A23"/>
    <w:rsid w:val="007051E8"/>
    <w:rsid w:val="007052FB"/>
    <w:rsid w:val="00705323"/>
    <w:rsid w:val="0070593C"/>
    <w:rsid w:val="00705B62"/>
    <w:rsid w:val="00705BE2"/>
    <w:rsid w:val="00706312"/>
    <w:rsid w:val="00707360"/>
    <w:rsid w:val="007075E8"/>
    <w:rsid w:val="00707A6A"/>
    <w:rsid w:val="00707D64"/>
    <w:rsid w:val="0071018D"/>
    <w:rsid w:val="00710305"/>
    <w:rsid w:val="00710525"/>
    <w:rsid w:val="0071060C"/>
    <w:rsid w:val="007106B6"/>
    <w:rsid w:val="00710786"/>
    <w:rsid w:val="007107AE"/>
    <w:rsid w:val="007109AD"/>
    <w:rsid w:val="00710CDC"/>
    <w:rsid w:val="00710CEE"/>
    <w:rsid w:val="00711387"/>
    <w:rsid w:val="00711616"/>
    <w:rsid w:val="007116AE"/>
    <w:rsid w:val="00711A7C"/>
    <w:rsid w:val="0071211A"/>
    <w:rsid w:val="0071213B"/>
    <w:rsid w:val="0071234B"/>
    <w:rsid w:val="00712509"/>
    <w:rsid w:val="007127B5"/>
    <w:rsid w:val="00712AA2"/>
    <w:rsid w:val="0071356E"/>
    <w:rsid w:val="00714009"/>
    <w:rsid w:val="00714C1F"/>
    <w:rsid w:val="00714CF7"/>
    <w:rsid w:val="007150A2"/>
    <w:rsid w:val="007151FA"/>
    <w:rsid w:val="007152DE"/>
    <w:rsid w:val="007154E1"/>
    <w:rsid w:val="00715587"/>
    <w:rsid w:val="0071607C"/>
    <w:rsid w:val="007163A2"/>
    <w:rsid w:val="0071660D"/>
    <w:rsid w:val="0071670B"/>
    <w:rsid w:val="00716E7D"/>
    <w:rsid w:val="00716F83"/>
    <w:rsid w:val="00717361"/>
    <w:rsid w:val="00717549"/>
    <w:rsid w:val="007205DF"/>
    <w:rsid w:val="00720B80"/>
    <w:rsid w:val="00720ED8"/>
    <w:rsid w:val="00720F46"/>
    <w:rsid w:val="0072127D"/>
    <w:rsid w:val="00721517"/>
    <w:rsid w:val="00721FBD"/>
    <w:rsid w:val="00722303"/>
    <w:rsid w:val="00722579"/>
    <w:rsid w:val="007230DE"/>
    <w:rsid w:val="00723406"/>
    <w:rsid w:val="007234A5"/>
    <w:rsid w:val="00723A33"/>
    <w:rsid w:val="00723D52"/>
    <w:rsid w:val="00723E60"/>
    <w:rsid w:val="007244AB"/>
    <w:rsid w:val="007248D2"/>
    <w:rsid w:val="00724A11"/>
    <w:rsid w:val="007252D7"/>
    <w:rsid w:val="00725B69"/>
    <w:rsid w:val="00726C50"/>
    <w:rsid w:val="00726DCE"/>
    <w:rsid w:val="0072727E"/>
    <w:rsid w:val="007272D1"/>
    <w:rsid w:val="007278EC"/>
    <w:rsid w:val="00727DEA"/>
    <w:rsid w:val="007300F0"/>
    <w:rsid w:val="0073043C"/>
    <w:rsid w:val="007304DD"/>
    <w:rsid w:val="0073134C"/>
    <w:rsid w:val="007313FC"/>
    <w:rsid w:val="0073144A"/>
    <w:rsid w:val="00731902"/>
    <w:rsid w:val="00731F93"/>
    <w:rsid w:val="0073265D"/>
    <w:rsid w:val="00733038"/>
    <w:rsid w:val="007332CC"/>
    <w:rsid w:val="00733329"/>
    <w:rsid w:val="00733BC5"/>
    <w:rsid w:val="00733BDC"/>
    <w:rsid w:val="0073493F"/>
    <w:rsid w:val="00735035"/>
    <w:rsid w:val="0073506F"/>
    <w:rsid w:val="00735468"/>
    <w:rsid w:val="00735A9F"/>
    <w:rsid w:val="007371C8"/>
    <w:rsid w:val="00737556"/>
    <w:rsid w:val="00737714"/>
    <w:rsid w:val="007379DE"/>
    <w:rsid w:val="00740296"/>
    <w:rsid w:val="0074078F"/>
    <w:rsid w:val="00740C38"/>
    <w:rsid w:val="00740CF7"/>
    <w:rsid w:val="00741555"/>
    <w:rsid w:val="00741603"/>
    <w:rsid w:val="00741F87"/>
    <w:rsid w:val="00742177"/>
    <w:rsid w:val="007423C5"/>
    <w:rsid w:val="00742525"/>
    <w:rsid w:val="0074256E"/>
    <w:rsid w:val="00742CE5"/>
    <w:rsid w:val="00742FF0"/>
    <w:rsid w:val="007430CB"/>
    <w:rsid w:val="00743210"/>
    <w:rsid w:val="00743C89"/>
    <w:rsid w:val="00743D5F"/>
    <w:rsid w:val="00744214"/>
    <w:rsid w:val="007443BD"/>
    <w:rsid w:val="007443E3"/>
    <w:rsid w:val="0074486B"/>
    <w:rsid w:val="007448FE"/>
    <w:rsid w:val="00744A38"/>
    <w:rsid w:val="00744B8D"/>
    <w:rsid w:val="00744C2B"/>
    <w:rsid w:val="00744E63"/>
    <w:rsid w:val="00744F25"/>
    <w:rsid w:val="00745510"/>
    <w:rsid w:val="007460D1"/>
    <w:rsid w:val="00746425"/>
    <w:rsid w:val="007466FC"/>
    <w:rsid w:val="007467D0"/>
    <w:rsid w:val="00747028"/>
    <w:rsid w:val="00747194"/>
    <w:rsid w:val="00747220"/>
    <w:rsid w:val="0074755A"/>
    <w:rsid w:val="00747842"/>
    <w:rsid w:val="007500F2"/>
    <w:rsid w:val="0075077D"/>
    <w:rsid w:val="00750A49"/>
    <w:rsid w:val="00750BCC"/>
    <w:rsid w:val="00750C28"/>
    <w:rsid w:val="00751131"/>
    <w:rsid w:val="0075142F"/>
    <w:rsid w:val="007514EC"/>
    <w:rsid w:val="00751853"/>
    <w:rsid w:val="00751B74"/>
    <w:rsid w:val="007521E5"/>
    <w:rsid w:val="00752286"/>
    <w:rsid w:val="0075229F"/>
    <w:rsid w:val="007522C4"/>
    <w:rsid w:val="007523BF"/>
    <w:rsid w:val="007525E1"/>
    <w:rsid w:val="00752E81"/>
    <w:rsid w:val="00752F75"/>
    <w:rsid w:val="00753015"/>
    <w:rsid w:val="00753507"/>
    <w:rsid w:val="00753533"/>
    <w:rsid w:val="00753609"/>
    <w:rsid w:val="00753618"/>
    <w:rsid w:val="0075371A"/>
    <w:rsid w:val="00753AA2"/>
    <w:rsid w:val="00753DFC"/>
    <w:rsid w:val="0075434D"/>
    <w:rsid w:val="0075455A"/>
    <w:rsid w:val="0075495E"/>
    <w:rsid w:val="00754E8F"/>
    <w:rsid w:val="00754EC6"/>
    <w:rsid w:val="00755181"/>
    <w:rsid w:val="00755412"/>
    <w:rsid w:val="0075560C"/>
    <w:rsid w:val="00755C8B"/>
    <w:rsid w:val="00755DD1"/>
    <w:rsid w:val="007569F8"/>
    <w:rsid w:val="007576C7"/>
    <w:rsid w:val="00757A84"/>
    <w:rsid w:val="00757B12"/>
    <w:rsid w:val="00757BF4"/>
    <w:rsid w:val="007601D5"/>
    <w:rsid w:val="007602E0"/>
    <w:rsid w:val="00760D10"/>
    <w:rsid w:val="007610F6"/>
    <w:rsid w:val="007617A2"/>
    <w:rsid w:val="007618C4"/>
    <w:rsid w:val="00761C6C"/>
    <w:rsid w:val="00761D12"/>
    <w:rsid w:val="00761E14"/>
    <w:rsid w:val="00761E7E"/>
    <w:rsid w:val="00762B09"/>
    <w:rsid w:val="00762CAA"/>
    <w:rsid w:val="00763526"/>
    <w:rsid w:val="0076388E"/>
    <w:rsid w:val="00763DDD"/>
    <w:rsid w:val="007646D6"/>
    <w:rsid w:val="0076474E"/>
    <w:rsid w:val="007653F6"/>
    <w:rsid w:val="00765542"/>
    <w:rsid w:val="007656F1"/>
    <w:rsid w:val="0076571B"/>
    <w:rsid w:val="0076571E"/>
    <w:rsid w:val="00765A22"/>
    <w:rsid w:val="00765D84"/>
    <w:rsid w:val="00765DD5"/>
    <w:rsid w:val="00766B90"/>
    <w:rsid w:val="00766D7F"/>
    <w:rsid w:val="00767353"/>
    <w:rsid w:val="007676E6"/>
    <w:rsid w:val="00767974"/>
    <w:rsid w:val="00767F39"/>
    <w:rsid w:val="0077027F"/>
    <w:rsid w:val="007703C2"/>
    <w:rsid w:val="00770E5A"/>
    <w:rsid w:val="0077154F"/>
    <w:rsid w:val="0077190E"/>
    <w:rsid w:val="00771D21"/>
    <w:rsid w:val="00772B05"/>
    <w:rsid w:val="00772C56"/>
    <w:rsid w:val="0077336A"/>
    <w:rsid w:val="007735AA"/>
    <w:rsid w:val="00773622"/>
    <w:rsid w:val="00773873"/>
    <w:rsid w:val="007739FF"/>
    <w:rsid w:val="00773BF0"/>
    <w:rsid w:val="00773D79"/>
    <w:rsid w:val="007743FB"/>
    <w:rsid w:val="007749A4"/>
    <w:rsid w:val="00774A59"/>
    <w:rsid w:val="0077503C"/>
    <w:rsid w:val="00775211"/>
    <w:rsid w:val="00775237"/>
    <w:rsid w:val="0077530B"/>
    <w:rsid w:val="00775440"/>
    <w:rsid w:val="0077554F"/>
    <w:rsid w:val="00775595"/>
    <w:rsid w:val="007756E2"/>
    <w:rsid w:val="0077580F"/>
    <w:rsid w:val="00775A64"/>
    <w:rsid w:val="007763F0"/>
    <w:rsid w:val="0077673D"/>
    <w:rsid w:val="00776B6D"/>
    <w:rsid w:val="00776D1E"/>
    <w:rsid w:val="00776D35"/>
    <w:rsid w:val="00777047"/>
    <w:rsid w:val="0077742A"/>
    <w:rsid w:val="007776F1"/>
    <w:rsid w:val="00780175"/>
    <w:rsid w:val="00780B61"/>
    <w:rsid w:val="00780B95"/>
    <w:rsid w:val="0078166B"/>
    <w:rsid w:val="007816D3"/>
    <w:rsid w:val="00781719"/>
    <w:rsid w:val="00781EAB"/>
    <w:rsid w:val="00782165"/>
    <w:rsid w:val="00782174"/>
    <w:rsid w:val="007825E9"/>
    <w:rsid w:val="00782892"/>
    <w:rsid w:val="00782B2F"/>
    <w:rsid w:val="00782B86"/>
    <w:rsid w:val="00782CAB"/>
    <w:rsid w:val="00782D5B"/>
    <w:rsid w:val="007832A9"/>
    <w:rsid w:val="007833D9"/>
    <w:rsid w:val="0078347B"/>
    <w:rsid w:val="007835FE"/>
    <w:rsid w:val="007838B5"/>
    <w:rsid w:val="00783D59"/>
    <w:rsid w:val="00784240"/>
    <w:rsid w:val="00784714"/>
    <w:rsid w:val="00784DF4"/>
    <w:rsid w:val="00784E37"/>
    <w:rsid w:val="00785730"/>
    <w:rsid w:val="00785739"/>
    <w:rsid w:val="0078581D"/>
    <w:rsid w:val="007863FD"/>
    <w:rsid w:val="007868ED"/>
    <w:rsid w:val="00786BED"/>
    <w:rsid w:val="00786D50"/>
    <w:rsid w:val="00786F37"/>
    <w:rsid w:val="00786FFC"/>
    <w:rsid w:val="007875F4"/>
    <w:rsid w:val="00787C93"/>
    <w:rsid w:val="00787E85"/>
    <w:rsid w:val="007903DB"/>
    <w:rsid w:val="0079046C"/>
    <w:rsid w:val="0079051A"/>
    <w:rsid w:val="00790995"/>
    <w:rsid w:val="007909AB"/>
    <w:rsid w:val="0079111E"/>
    <w:rsid w:val="00791718"/>
    <w:rsid w:val="0079172E"/>
    <w:rsid w:val="007918A5"/>
    <w:rsid w:val="00791B19"/>
    <w:rsid w:val="00791D9D"/>
    <w:rsid w:val="00792025"/>
    <w:rsid w:val="00792085"/>
    <w:rsid w:val="00792DE5"/>
    <w:rsid w:val="0079312E"/>
    <w:rsid w:val="0079312F"/>
    <w:rsid w:val="00793181"/>
    <w:rsid w:val="00793386"/>
    <w:rsid w:val="00793785"/>
    <w:rsid w:val="00793842"/>
    <w:rsid w:val="00793BA8"/>
    <w:rsid w:val="00793DE5"/>
    <w:rsid w:val="00793EA2"/>
    <w:rsid w:val="00794528"/>
    <w:rsid w:val="00794CDF"/>
    <w:rsid w:val="0079525E"/>
    <w:rsid w:val="0079546F"/>
    <w:rsid w:val="00795938"/>
    <w:rsid w:val="00795CF5"/>
    <w:rsid w:val="00795E84"/>
    <w:rsid w:val="00795E9B"/>
    <w:rsid w:val="007961AF"/>
    <w:rsid w:val="00796B86"/>
    <w:rsid w:val="00796C9B"/>
    <w:rsid w:val="00796F74"/>
    <w:rsid w:val="007971FB"/>
    <w:rsid w:val="007975C6"/>
    <w:rsid w:val="00797C66"/>
    <w:rsid w:val="007A03E8"/>
    <w:rsid w:val="007A0A7D"/>
    <w:rsid w:val="007A0B20"/>
    <w:rsid w:val="007A0D7F"/>
    <w:rsid w:val="007A0ED9"/>
    <w:rsid w:val="007A1C72"/>
    <w:rsid w:val="007A2567"/>
    <w:rsid w:val="007A271E"/>
    <w:rsid w:val="007A2815"/>
    <w:rsid w:val="007A2E3A"/>
    <w:rsid w:val="007A315C"/>
    <w:rsid w:val="007A3243"/>
    <w:rsid w:val="007A39A6"/>
    <w:rsid w:val="007A40CF"/>
    <w:rsid w:val="007A4784"/>
    <w:rsid w:val="007A4989"/>
    <w:rsid w:val="007A4BD2"/>
    <w:rsid w:val="007A4C8C"/>
    <w:rsid w:val="007A4DEC"/>
    <w:rsid w:val="007A509E"/>
    <w:rsid w:val="007A560F"/>
    <w:rsid w:val="007A56E8"/>
    <w:rsid w:val="007A5B18"/>
    <w:rsid w:val="007A69DD"/>
    <w:rsid w:val="007A6AEA"/>
    <w:rsid w:val="007A6DDF"/>
    <w:rsid w:val="007A6E2F"/>
    <w:rsid w:val="007A701E"/>
    <w:rsid w:val="007A706D"/>
    <w:rsid w:val="007A74A7"/>
    <w:rsid w:val="007A7899"/>
    <w:rsid w:val="007A78F9"/>
    <w:rsid w:val="007A7980"/>
    <w:rsid w:val="007A7A7D"/>
    <w:rsid w:val="007A7BA3"/>
    <w:rsid w:val="007B0050"/>
    <w:rsid w:val="007B0083"/>
    <w:rsid w:val="007B00A1"/>
    <w:rsid w:val="007B00BA"/>
    <w:rsid w:val="007B0224"/>
    <w:rsid w:val="007B06D1"/>
    <w:rsid w:val="007B10F1"/>
    <w:rsid w:val="007B120B"/>
    <w:rsid w:val="007B1B07"/>
    <w:rsid w:val="007B225A"/>
    <w:rsid w:val="007B2370"/>
    <w:rsid w:val="007B3090"/>
    <w:rsid w:val="007B33BA"/>
    <w:rsid w:val="007B356A"/>
    <w:rsid w:val="007B35F5"/>
    <w:rsid w:val="007B3626"/>
    <w:rsid w:val="007B3713"/>
    <w:rsid w:val="007B3F80"/>
    <w:rsid w:val="007B412C"/>
    <w:rsid w:val="007B42A0"/>
    <w:rsid w:val="007B4781"/>
    <w:rsid w:val="007B47F5"/>
    <w:rsid w:val="007B4BBC"/>
    <w:rsid w:val="007B4C2F"/>
    <w:rsid w:val="007B4D41"/>
    <w:rsid w:val="007B4F5A"/>
    <w:rsid w:val="007B531D"/>
    <w:rsid w:val="007B5B33"/>
    <w:rsid w:val="007B5DDD"/>
    <w:rsid w:val="007B5E27"/>
    <w:rsid w:val="007B65FD"/>
    <w:rsid w:val="007B7CE1"/>
    <w:rsid w:val="007C00C8"/>
    <w:rsid w:val="007C01B9"/>
    <w:rsid w:val="007C04BB"/>
    <w:rsid w:val="007C0F47"/>
    <w:rsid w:val="007C0FCC"/>
    <w:rsid w:val="007C1915"/>
    <w:rsid w:val="007C1E96"/>
    <w:rsid w:val="007C209F"/>
    <w:rsid w:val="007C23E9"/>
    <w:rsid w:val="007C2490"/>
    <w:rsid w:val="007C2C91"/>
    <w:rsid w:val="007C3344"/>
    <w:rsid w:val="007C3528"/>
    <w:rsid w:val="007C39E3"/>
    <w:rsid w:val="007C3A0B"/>
    <w:rsid w:val="007C48F3"/>
    <w:rsid w:val="007C4945"/>
    <w:rsid w:val="007C4D6A"/>
    <w:rsid w:val="007C5040"/>
    <w:rsid w:val="007C5163"/>
    <w:rsid w:val="007C53AF"/>
    <w:rsid w:val="007C5565"/>
    <w:rsid w:val="007C5B1A"/>
    <w:rsid w:val="007C609F"/>
    <w:rsid w:val="007C62E5"/>
    <w:rsid w:val="007C6499"/>
    <w:rsid w:val="007C6877"/>
    <w:rsid w:val="007C6CF7"/>
    <w:rsid w:val="007C6F15"/>
    <w:rsid w:val="007C7463"/>
    <w:rsid w:val="007C7E91"/>
    <w:rsid w:val="007C7FFE"/>
    <w:rsid w:val="007D017B"/>
    <w:rsid w:val="007D06D4"/>
    <w:rsid w:val="007D075B"/>
    <w:rsid w:val="007D075F"/>
    <w:rsid w:val="007D08CE"/>
    <w:rsid w:val="007D0B38"/>
    <w:rsid w:val="007D0BAC"/>
    <w:rsid w:val="007D157E"/>
    <w:rsid w:val="007D1A24"/>
    <w:rsid w:val="007D1BAC"/>
    <w:rsid w:val="007D2024"/>
    <w:rsid w:val="007D20CC"/>
    <w:rsid w:val="007D2CB6"/>
    <w:rsid w:val="007D2CB9"/>
    <w:rsid w:val="007D2E80"/>
    <w:rsid w:val="007D2E8A"/>
    <w:rsid w:val="007D376C"/>
    <w:rsid w:val="007D3FDC"/>
    <w:rsid w:val="007D435A"/>
    <w:rsid w:val="007D45AD"/>
    <w:rsid w:val="007D4732"/>
    <w:rsid w:val="007D49E3"/>
    <w:rsid w:val="007D4CBE"/>
    <w:rsid w:val="007D5AED"/>
    <w:rsid w:val="007D5CC5"/>
    <w:rsid w:val="007D5E61"/>
    <w:rsid w:val="007D6C10"/>
    <w:rsid w:val="007D6E7F"/>
    <w:rsid w:val="007D70A8"/>
    <w:rsid w:val="007D70C6"/>
    <w:rsid w:val="007D72D7"/>
    <w:rsid w:val="007D742A"/>
    <w:rsid w:val="007D760A"/>
    <w:rsid w:val="007D7B52"/>
    <w:rsid w:val="007D7FBA"/>
    <w:rsid w:val="007E0552"/>
    <w:rsid w:val="007E0555"/>
    <w:rsid w:val="007E0BE9"/>
    <w:rsid w:val="007E0CAB"/>
    <w:rsid w:val="007E0E4F"/>
    <w:rsid w:val="007E1167"/>
    <w:rsid w:val="007E1177"/>
    <w:rsid w:val="007E126D"/>
    <w:rsid w:val="007E16A9"/>
    <w:rsid w:val="007E1730"/>
    <w:rsid w:val="007E177D"/>
    <w:rsid w:val="007E185B"/>
    <w:rsid w:val="007E21F6"/>
    <w:rsid w:val="007E2224"/>
    <w:rsid w:val="007E2507"/>
    <w:rsid w:val="007E253F"/>
    <w:rsid w:val="007E304D"/>
    <w:rsid w:val="007E31B7"/>
    <w:rsid w:val="007E3725"/>
    <w:rsid w:val="007E3D3E"/>
    <w:rsid w:val="007E3DD7"/>
    <w:rsid w:val="007E404A"/>
    <w:rsid w:val="007E43D2"/>
    <w:rsid w:val="007E46D1"/>
    <w:rsid w:val="007E47D9"/>
    <w:rsid w:val="007E488D"/>
    <w:rsid w:val="007E4D79"/>
    <w:rsid w:val="007E58D8"/>
    <w:rsid w:val="007E63A7"/>
    <w:rsid w:val="007E6BE8"/>
    <w:rsid w:val="007E6C49"/>
    <w:rsid w:val="007E6DF7"/>
    <w:rsid w:val="007E71D3"/>
    <w:rsid w:val="007E75BA"/>
    <w:rsid w:val="007E7638"/>
    <w:rsid w:val="007E7BC3"/>
    <w:rsid w:val="007F0147"/>
    <w:rsid w:val="007F065C"/>
    <w:rsid w:val="007F0876"/>
    <w:rsid w:val="007F10FB"/>
    <w:rsid w:val="007F1365"/>
    <w:rsid w:val="007F139A"/>
    <w:rsid w:val="007F15EE"/>
    <w:rsid w:val="007F192D"/>
    <w:rsid w:val="007F24C4"/>
    <w:rsid w:val="007F283D"/>
    <w:rsid w:val="007F29D9"/>
    <w:rsid w:val="007F2ABF"/>
    <w:rsid w:val="007F2BCF"/>
    <w:rsid w:val="007F3103"/>
    <w:rsid w:val="007F310C"/>
    <w:rsid w:val="007F3348"/>
    <w:rsid w:val="007F350D"/>
    <w:rsid w:val="007F3685"/>
    <w:rsid w:val="007F38BC"/>
    <w:rsid w:val="007F3B66"/>
    <w:rsid w:val="007F3DE5"/>
    <w:rsid w:val="007F42D7"/>
    <w:rsid w:val="007F4A3B"/>
    <w:rsid w:val="007F4B61"/>
    <w:rsid w:val="007F553B"/>
    <w:rsid w:val="007F57AB"/>
    <w:rsid w:val="007F57F7"/>
    <w:rsid w:val="007F5ACD"/>
    <w:rsid w:val="007F5BBE"/>
    <w:rsid w:val="007F5FB5"/>
    <w:rsid w:val="007F6045"/>
    <w:rsid w:val="007F60D8"/>
    <w:rsid w:val="007F6A9E"/>
    <w:rsid w:val="007F6CD9"/>
    <w:rsid w:val="007F774C"/>
    <w:rsid w:val="007F7D4B"/>
    <w:rsid w:val="008006ED"/>
    <w:rsid w:val="00800845"/>
    <w:rsid w:val="00800C34"/>
    <w:rsid w:val="00800E38"/>
    <w:rsid w:val="00801B17"/>
    <w:rsid w:val="00801EFE"/>
    <w:rsid w:val="00802585"/>
    <w:rsid w:val="00802709"/>
    <w:rsid w:val="00802CD6"/>
    <w:rsid w:val="00802EEB"/>
    <w:rsid w:val="00803D2F"/>
    <w:rsid w:val="00803EED"/>
    <w:rsid w:val="008043A9"/>
    <w:rsid w:val="008043DF"/>
    <w:rsid w:val="00804402"/>
    <w:rsid w:val="00804416"/>
    <w:rsid w:val="00804F46"/>
    <w:rsid w:val="008050D4"/>
    <w:rsid w:val="00805AA5"/>
    <w:rsid w:val="00805F44"/>
    <w:rsid w:val="00805FC6"/>
    <w:rsid w:val="008061C1"/>
    <w:rsid w:val="008065E3"/>
    <w:rsid w:val="0080670F"/>
    <w:rsid w:val="00806906"/>
    <w:rsid w:val="008075C3"/>
    <w:rsid w:val="008078E2"/>
    <w:rsid w:val="00810546"/>
    <w:rsid w:val="00810560"/>
    <w:rsid w:val="00810824"/>
    <w:rsid w:val="008109E4"/>
    <w:rsid w:val="00810A09"/>
    <w:rsid w:val="00811584"/>
    <w:rsid w:val="00811FC9"/>
    <w:rsid w:val="008124FB"/>
    <w:rsid w:val="0081288C"/>
    <w:rsid w:val="00812E5A"/>
    <w:rsid w:val="0081335D"/>
    <w:rsid w:val="008137B4"/>
    <w:rsid w:val="00813DB6"/>
    <w:rsid w:val="008140F0"/>
    <w:rsid w:val="00814117"/>
    <w:rsid w:val="0081450C"/>
    <w:rsid w:val="008145E3"/>
    <w:rsid w:val="00814621"/>
    <w:rsid w:val="008146AB"/>
    <w:rsid w:val="00814945"/>
    <w:rsid w:val="0081588B"/>
    <w:rsid w:val="008158C6"/>
    <w:rsid w:val="00815A97"/>
    <w:rsid w:val="008163BE"/>
    <w:rsid w:val="00816439"/>
    <w:rsid w:val="008168C0"/>
    <w:rsid w:val="00816A1B"/>
    <w:rsid w:val="00816EA7"/>
    <w:rsid w:val="00816F73"/>
    <w:rsid w:val="00817631"/>
    <w:rsid w:val="00817999"/>
    <w:rsid w:val="00817E69"/>
    <w:rsid w:val="008209E5"/>
    <w:rsid w:val="00820A65"/>
    <w:rsid w:val="00820D7B"/>
    <w:rsid w:val="00820E0E"/>
    <w:rsid w:val="0082188D"/>
    <w:rsid w:val="00821AB1"/>
    <w:rsid w:val="00821FFB"/>
    <w:rsid w:val="00822099"/>
    <w:rsid w:val="00822282"/>
    <w:rsid w:val="00822880"/>
    <w:rsid w:val="00822B46"/>
    <w:rsid w:val="00823533"/>
    <w:rsid w:val="00823573"/>
    <w:rsid w:val="008235BA"/>
    <w:rsid w:val="00823725"/>
    <w:rsid w:val="00823AF2"/>
    <w:rsid w:val="0082406F"/>
    <w:rsid w:val="00824745"/>
    <w:rsid w:val="00824ACE"/>
    <w:rsid w:val="00824C6A"/>
    <w:rsid w:val="00824CA1"/>
    <w:rsid w:val="00825A90"/>
    <w:rsid w:val="008260A0"/>
    <w:rsid w:val="0082639A"/>
    <w:rsid w:val="008266EC"/>
    <w:rsid w:val="0082681D"/>
    <w:rsid w:val="00826EDB"/>
    <w:rsid w:val="00826EDC"/>
    <w:rsid w:val="0082723E"/>
    <w:rsid w:val="00827AD6"/>
    <w:rsid w:val="008300F3"/>
    <w:rsid w:val="00830482"/>
    <w:rsid w:val="00830AA3"/>
    <w:rsid w:val="00830EAE"/>
    <w:rsid w:val="00830FE8"/>
    <w:rsid w:val="008318CE"/>
    <w:rsid w:val="00831AC2"/>
    <w:rsid w:val="00831CB3"/>
    <w:rsid w:val="00831F25"/>
    <w:rsid w:val="00831F26"/>
    <w:rsid w:val="00831FDB"/>
    <w:rsid w:val="0083239B"/>
    <w:rsid w:val="00832488"/>
    <w:rsid w:val="008328E3"/>
    <w:rsid w:val="00832DE3"/>
    <w:rsid w:val="0083346C"/>
    <w:rsid w:val="008338BF"/>
    <w:rsid w:val="008340C6"/>
    <w:rsid w:val="008341C0"/>
    <w:rsid w:val="008341E9"/>
    <w:rsid w:val="008346AD"/>
    <w:rsid w:val="00834A37"/>
    <w:rsid w:val="00834B38"/>
    <w:rsid w:val="00835B29"/>
    <w:rsid w:val="00836B4D"/>
    <w:rsid w:val="00836D3A"/>
    <w:rsid w:val="00837154"/>
    <w:rsid w:val="00837644"/>
    <w:rsid w:val="00840169"/>
    <w:rsid w:val="008401F4"/>
    <w:rsid w:val="008404FC"/>
    <w:rsid w:val="00840856"/>
    <w:rsid w:val="008408B4"/>
    <w:rsid w:val="00840A83"/>
    <w:rsid w:val="008410CE"/>
    <w:rsid w:val="008416A4"/>
    <w:rsid w:val="00841EE1"/>
    <w:rsid w:val="008421A9"/>
    <w:rsid w:val="008428BD"/>
    <w:rsid w:val="008436BE"/>
    <w:rsid w:val="00843CC8"/>
    <w:rsid w:val="0084426A"/>
    <w:rsid w:val="00844554"/>
    <w:rsid w:val="0084553E"/>
    <w:rsid w:val="00845E6B"/>
    <w:rsid w:val="00845FFA"/>
    <w:rsid w:val="0084617A"/>
    <w:rsid w:val="00846288"/>
    <w:rsid w:val="008462AD"/>
    <w:rsid w:val="00846429"/>
    <w:rsid w:val="008464AF"/>
    <w:rsid w:val="00846D1F"/>
    <w:rsid w:val="0084709C"/>
    <w:rsid w:val="00847386"/>
    <w:rsid w:val="00847B6E"/>
    <w:rsid w:val="00847E83"/>
    <w:rsid w:val="008503F7"/>
    <w:rsid w:val="008508B3"/>
    <w:rsid w:val="00850F64"/>
    <w:rsid w:val="008513F5"/>
    <w:rsid w:val="00851DEA"/>
    <w:rsid w:val="00851EAD"/>
    <w:rsid w:val="00851FCD"/>
    <w:rsid w:val="0085227B"/>
    <w:rsid w:val="00852607"/>
    <w:rsid w:val="00852DDE"/>
    <w:rsid w:val="00852F8F"/>
    <w:rsid w:val="0085313E"/>
    <w:rsid w:val="0085347C"/>
    <w:rsid w:val="00853672"/>
    <w:rsid w:val="00853E4A"/>
    <w:rsid w:val="00854013"/>
    <w:rsid w:val="0085434D"/>
    <w:rsid w:val="008544BB"/>
    <w:rsid w:val="0085464C"/>
    <w:rsid w:val="0085513C"/>
    <w:rsid w:val="00855468"/>
    <w:rsid w:val="00855528"/>
    <w:rsid w:val="00855904"/>
    <w:rsid w:val="00855925"/>
    <w:rsid w:val="00855D67"/>
    <w:rsid w:val="00855EE7"/>
    <w:rsid w:val="008561C7"/>
    <w:rsid w:val="00856255"/>
    <w:rsid w:val="00856720"/>
    <w:rsid w:val="00856EFA"/>
    <w:rsid w:val="00857A5C"/>
    <w:rsid w:val="00857C2A"/>
    <w:rsid w:val="00860845"/>
    <w:rsid w:val="00860931"/>
    <w:rsid w:val="00860C21"/>
    <w:rsid w:val="00860FEC"/>
    <w:rsid w:val="0086176C"/>
    <w:rsid w:val="00861F32"/>
    <w:rsid w:val="00862B15"/>
    <w:rsid w:val="00862FDE"/>
    <w:rsid w:val="0086335B"/>
    <w:rsid w:val="008633DC"/>
    <w:rsid w:val="00863CED"/>
    <w:rsid w:val="00863D3A"/>
    <w:rsid w:val="00864127"/>
    <w:rsid w:val="0086470F"/>
    <w:rsid w:val="00864A58"/>
    <w:rsid w:val="00864CDB"/>
    <w:rsid w:val="00864D1B"/>
    <w:rsid w:val="00865281"/>
    <w:rsid w:val="00865286"/>
    <w:rsid w:val="008654CA"/>
    <w:rsid w:val="00865663"/>
    <w:rsid w:val="00865AEC"/>
    <w:rsid w:val="00865D41"/>
    <w:rsid w:val="00866383"/>
    <w:rsid w:val="00866654"/>
    <w:rsid w:val="00866986"/>
    <w:rsid w:val="00866BAC"/>
    <w:rsid w:val="00866FA4"/>
    <w:rsid w:val="00867093"/>
    <w:rsid w:val="0086776D"/>
    <w:rsid w:val="008679EE"/>
    <w:rsid w:val="00867EDB"/>
    <w:rsid w:val="00867F2A"/>
    <w:rsid w:val="008702B3"/>
    <w:rsid w:val="008706BB"/>
    <w:rsid w:val="008707E7"/>
    <w:rsid w:val="00870C74"/>
    <w:rsid w:val="00871231"/>
    <w:rsid w:val="008714D8"/>
    <w:rsid w:val="00871561"/>
    <w:rsid w:val="00872668"/>
    <w:rsid w:val="0087292C"/>
    <w:rsid w:val="00873011"/>
    <w:rsid w:val="00873287"/>
    <w:rsid w:val="00873356"/>
    <w:rsid w:val="00873393"/>
    <w:rsid w:val="00873CB3"/>
    <w:rsid w:val="00874119"/>
    <w:rsid w:val="008748A3"/>
    <w:rsid w:val="00874BFD"/>
    <w:rsid w:val="00874E1F"/>
    <w:rsid w:val="0087512A"/>
    <w:rsid w:val="00875220"/>
    <w:rsid w:val="0087532D"/>
    <w:rsid w:val="00875547"/>
    <w:rsid w:val="00875972"/>
    <w:rsid w:val="00875AF0"/>
    <w:rsid w:val="00875F9A"/>
    <w:rsid w:val="008760D0"/>
    <w:rsid w:val="008760DA"/>
    <w:rsid w:val="00876183"/>
    <w:rsid w:val="008762DB"/>
    <w:rsid w:val="008766F9"/>
    <w:rsid w:val="008769AD"/>
    <w:rsid w:val="00876DFF"/>
    <w:rsid w:val="0087754B"/>
    <w:rsid w:val="00877B4A"/>
    <w:rsid w:val="00877EA1"/>
    <w:rsid w:val="0088080A"/>
    <w:rsid w:val="00880A26"/>
    <w:rsid w:val="00880BB5"/>
    <w:rsid w:val="00880D10"/>
    <w:rsid w:val="00880DDD"/>
    <w:rsid w:val="00880DE8"/>
    <w:rsid w:val="0088129A"/>
    <w:rsid w:val="008812C3"/>
    <w:rsid w:val="00881439"/>
    <w:rsid w:val="00881544"/>
    <w:rsid w:val="008816E0"/>
    <w:rsid w:val="00881F34"/>
    <w:rsid w:val="0088205D"/>
    <w:rsid w:val="008825E9"/>
    <w:rsid w:val="0088268B"/>
    <w:rsid w:val="0088278F"/>
    <w:rsid w:val="00882882"/>
    <w:rsid w:val="00882E22"/>
    <w:rsid w:val="00882EF3"/>
    <w:rsid w:val="00883844"/>
    <w:rsid w:val="0088393C"/>
    <w:rsid w:val="00883A5F"/>
    <w:rsid w:val="00883B41"/>
    <w:rsid w:val="00884415"/>
    <w:rsid w:val="00884E3B"/>
    <w:rsid w:val="0088554C"/>
    <w:rsid w:val="008857F7"/>
    <w:rsid w:val="00885C87"/>
    <w:rsid w:val="00885D3B"/>
    <w:rsid w:val="00885E35"/>
    <w:rsid w:val="008860C7"/>
    <w:rsid w:val="008860D5"/>
    <w:rsid w:val="008874D8"/>
    <w:rsid w:val="008876A8"/>
    <w:rsid w:val="00887881"/>
    <w:rsid w:val="00887E67"/>
    <w:rsid w:val="00887F29"/>
    <w:rsid w:val="008902C9"/>
    <w:rsid w:val="0089096D"/>
    <w:rsid w:val="00890B9E"/>
    <w:rsid w:val="00890C80"/>
    <w:rsid w:val="00890D62"/>
    <w:rsid w:val="00890E15"/>
    <w:rsid w:val="00890EE5"/>
    <w:rsid w:val="00891477"/>
    <w:rsid w:val="008914A9"/>
    <w:rsid w:val="00891DC4"/>
    <w:rsid w:val="00892276"/>
    <w:rsid w:val="00892BC6"/>
    <w:rsid w:val="00892E1D"/>
    <w:rsid w:val="00893235"/>
    <w:rsid w:val="00893D43"/>
    <w:rsid w:val="00894553"/>
    <w:rsid w:val="008947DE"/>
    <w:rsid w:val="00894A9F"/>
    <w:rsid w:val="00894AC0"/>
    <w:rsid w:val="00894C31"/>
    <w:rsid w:val="00895532"/>
    <w:rsid w:val="008959F0"/>
    <w:rsid w:val="00895DFA"/>
    <w:rsid w:val="008966E6"/>
    <w:rsid w:val="0089677B"/>
    <w:rsid w:val="00896F6A"/>
    <w:rsid w:val="008974E8"/>
    <w:rsid w:val="008975BD"/>
    <w:rsid w:val="00897ADF"/>
    <w:rsid w:val="00897AFB"/>
    <w:rsid w:val="00897C1E"/>
    <w:rsid w:val="008A0001"/>
    <w:rsid w:val="008A04F1"/>
    <w:rsid w:val="008A0792"/>
    <w:rsid w:val="008A082B"/>
    <w:rsid w:val="008A0944"/>
    <w:rsid w:val="008A0E2E"/>
    <w:rsid w:val="008A102B"/>
    <w:rsid w:val="008A22E2"/>
    <w:rsid w:val="008A2355"/>
    <w:rsid w:val="008A24EC"/>
    <w:rsid w:val="008A263B"/>
    <w:rsid w:val="008A26B7"/>
    <w:rsid w:val="008A2921"/>
    <w:rsid w:val="008A2C7D"/>
    <w:rsid w:val="008A343A"/>
    <w:rsid w:val="008A3B9E"/>
    <w:rsid w:val="008A3F91"/>
    <w:rsid w:val="008A45A6"/>
    <w:rsid w:val="008A46E3"/>
    <w:rsid w:val="008A48EC"/>
    <w:rsid w:val="008A4E88"/>
    <w:rsid w:val="008A5CAF"/>
    <w:rsid w:val="008A5FE0"/>
    <w:rsid w:val="008A6366"/>
    <w:rsid w:val="008A63FE"/>
    <w:rsid w:val="008A6992"/>
    <w:rsid w:val="008A6CC0"/>
    <w:rsid w:val="008A6D6F"/>
    <w:rsid w:val="008A6E2F"/>
    <w:rsid w:val="008A7831"/>
    <w:rsid w:val="008A79DC"/>
    <w:rsid w:val="008B01E5"/>
    <w:rsid w:val="008B05B9"/>
    <w:rsid w:val="008B0C62"/>
    <w:rsid w:val="008B0CD3"/>
    <w:rsid w:val="008B0DAF"/>
    <w:rsid w:val="008B115F"/>
    <w:rsid w:val="008B12C3"/>
    <w:rsid w:val="008B12F8"/>
    <w:rsid w:val="008B2E4D"/>
    <w:rsid w:val="008B31B7"/>
    <w:rsid w:val="008B336D"/>
    <w:rsid w:val="008B341D"/>
    <w:rsid w:val="008B3534"/>
    <w:rsid w:val="008B3B9A"/>
    <w:rsid w:val="008B3D4A"/>
    <w:rsid w:val="008B3D94"/>
    <w:rsid w:val="008B4092"/>
    <w:rsid w:val="008B451B"/>
    <w:rsid w:val="008B46C8"/>
    <w:rsid w:val="008B47A2"/>
    <w:rsid w:val="008B4D46"/>
    <w:rsid w:val="008B5991"/>
    <w:rsid w:val="008B5DFF"/>
    <w:rsid w:val="008B5FF7"/>
    <w:rsid w:val="008B6203"/>
    <w:rsid w:val="008B6EFF"/>
    <w:rsid w:val="008B70B5"/>
    <w:rsid w:val="008B7DBE"/>
    <w:rsid w:val="008B7F52"/>
    <w:rsid w:val="008C00E1"/>
    <w:rsid w:val="008C02CF"/>
    <w:rsid w:val="008C049F"/>
    <w:rsid w:val="008C0541"/>
    <w:rsid w:val="008C0608"/>
    <w:rsid w:val="008C06EC"/>
    <w:rsid w:val="008C0873"/>
    <w:rsid w:val="008C0E74"/>
    <w:rsid w:val="008C1136"/>
    <w:rsid w:val="008C117C"/>
    <w:rsid w:val="008C150A"/>
    <w:rsid w:val="008C1981"/>
    <w:rsid w:val="008C1A3F"/>
    <w:rsid w:val="008C247F"/>
    <w:rsid w:val="008C2684"/>
    <w:rsid w:val="008C30F8"/>
    <w:rsid w:val="008C337B"/>
    <w:rsid w:val="008C3B93"/>
    <w:rsid w:val="008C3D3F"/>
    <w:rsid w:val="008C3F7C"/>
    <w:rsid w:val="008C41F4"/>
    <w:rsid w:val="008C425A"/>
    <w:rsid w:val="008C4B9F"/>
    <w:rsid w:val="008C4BF2"/>
    <w:rsid w:val="008C4CAF"/>
    <w:rsid w:val="008C53F4"/>
    <w:rsid w:val="008C5535"/>
    <w:rsid w:val="008C5693"/>
    <w:rsid w:val="008C587C"/>
    <w:rsid w:val="008C5C36"/>
    <w:rsid w:val="008C5CD2"/>
    <w:rsid w:val="008C5D4A"/>
    <w:rsid w:val="008C611C"/>
    <w:rsid w:val="008C63E8"/>
    <w:rsid w:val="008C66A4"/>
    <w:rsid w:val="008C6A70"/>
    <w:rsid w:val="008C7294"/>
    <w:rsid w:val="008C75D7"/>
    <w:rsid w:val="008C789D"/>
    <w:rsid w:val="008C7B63"/>
    <w:rsid w:val="008D0558"/>
    <w:rsid w:val="008D088D"/>
    <w:rsid w:val="008D0895"/>
    <w:rsid w:val="008D0A4B"/>
    <w:rsid w:val="008D0A57"/>
    <w:rsid w:val="008D1280"/>
    <w:rsid w:val="008D12EF"/>
    <w:rsid w:val="008D1711"/>
    <w:rsid w:val="008D1A92"/>
    <w:rsid w:val="008D1EC3"/>
    <w:rsid w:val="008D24EF"/>
    <w:rsid w:val="008D2572"/>
    <w:rsid w:val="008D2F4D"/>
    <w:rsid w:val="008D5763"/>
    <w:rsid w:val="008D5A1B"/>
    <w:rsid w:val="008D627D"/>
    <w:rsid w:val="008D64AB"/>
    <w:rsid w:val="008D653F"/>
    <w:rsid w:val="008D6D76"/>
    <w:rsid w:val="008D796B"/>
    <w:rsid w:val="008D7989"/>
    <w:rsid w:val="008D7AAF"/>
    <w:rsid w:val="008E037B"/>
    <w:rsid w:val="008E0435"/>
    <w:rsid w:val="008E0BE6"/>
    <w:rsid w:val="008E0C8B"/>
    <w:rsid w:val="008E0EB4"/>
    <w:rsid w:val="008E119A"/>
    <w:rsid w:val="008E14A1"/>
    <w:rsid w:val="008E1639"/>
    <w:rsid w:val="008E18BC"/>
    <w:rsid w:val="008E1AA3"/>
    <w:rsid w:val="008E1E0B"/>
    <w:rsid w:val="008E1E6F"/>
    <w:rsid w:val="008E1E79"/>
    <w:rsid w:val="008E2434"/>
    <w:rsid w:val="008E2843"/>
    <w:rsid w:val="008E314B"/>
    <w:rsid w:val="008E3187"/>
    <w:rsid w:val="008E3C84"/>
    <w:rsid w:val="008E3DC4"/>
    <w:rsid w:val="008E416A"/>
    <w:rsid w:val="008E431B"/>
    <w:rsid w:val="008E45BE"/>
    <w:rsid w:val="008E4664"/>
    <w:rsid w:val="008E47B3"/>
    <w:rsid w:val="008E48F3"/>
    <w:rsid w:val="008E4A70"/>
    <w:rsid w:val="008E4DAD"/>
    <w:rsid w:val="008E528B"/>
    <w:rsid w:val="008E53C5"/>
    <w:rsid w:val="008E5605"/>
    <w:rsid w:val="008E5F40"/>
    <w:rsid w:val="008E62CA"/>
    <w:rsid w:val="008E6392"/>
    <w:rsid w:val="008E6872"/>
    <w:rsid w:val="008E68BF"/>
    <w:rsid w:val="008E6C1F"/>
    <w:rsid w:val="008E6CFA"/>
    <w:rsid w:val="008E6F79"/>
    <w:rsid w:val="008E739A"/>
    <w:rsid w:val="008E74B0"/>
    <w:rsid w:val="008E7E81"/>
    <w:rsid w:val="008E7F25"/>
    <w:rsid w:val="008F049F"/>
    <w:rsid w:val="008F07A2"/>
    <w:rsid w:val="008F0840"/>
    <w:rsid w:val="008F1671"/>
    <w:rsid w:val="008F171E"/>
    <w:rsid w:val="008F2391"/>
    <w:rsid w:val="008F269A"/>
    <w:rsid w:val="008F286C"/>
    <w:rsid w:val="008F2B95"/>
    <w:rsid w:val="008F2CE7"/>
    <w:rsid w:val="008F355E"/>
    <w:rsid w:val="008F36E7"/>
    <w:rsid w:val="008F3792"/>
    <w:rsid w:val="008F49C2"/>
    <w:rsid w:val="008F4C65"/>
    <w:rsid w:val="008F5706"/>
    <w:rsid w:val="008F5D62"/>
    <w:rsid w:val="008F5FF2"/>
    <w:rsid w:val="008F68C9"/>
    <w:rsid w:val="008F71C7"/>
    <w:rsid w:val="008F7379"/>
    <w:rsid w:val="008F78F4"/>
    <w:rsid w:val="008F7F26"/>
    <w:rsid w:val="00900350"/>
    <w:rsid w:val="009014DB"/>
    <w:rsid w:val="00901A1D"/>
    <w:rsid w:val="00901E3C"/>
    <w:rsid w:val="009020F3"/>
    <w:rsid w:val="0090227B"/>
    <w:rsid w:val="009022BF"/>
    <w:rsid w:val="00902714"/>
    <w:rsid w:val="00902928"/>
    <w:rsid w:val="00902B8F"/>
    <w:rsid w:val="00902E5D"/>
    <w:rsid w:val="00902E5F"/>
    <w:rsid w:val="0090305D"/>
    <w:rsid w:val="0090371F"/>
    <w:rsid w:val="0090378C"/>
    <w:rsid w:val="00903E06"/>
    <w:rsid w:val="00903EF7"/>
    <w:rsid w:val="0090402C"/>
    <w:rsid w:val="009040AA"/>
    <w:rsid w:val="009043CF"/>
    <w:rsid w:val="009047D8"/>
    <w:rsid w:val="00904F5C"/>
    <w:rsid w:val="00905230"/>
    <w:rsid w:val="00905247"/>
    <w:rsid w:val="009058C1"/>
    <w:rsid w:val="00905F94"/>
    <w:rsid w:val="00905FB7"/>
    <w:rsid w:val="009065C0"/>
    <w:rsid w:val="0090677B"/>
    <w:rsid w:val="009071E7"/>
    <w:rsid w:val="0090724F"/>
    <w:rsid w:val="00907270"/>
    <w:rsid w:val="009074F5"/>
    <w:rsid w:val="009076C8"/>
    <w:rsid w:val="00907BCA"/>
    <w:rsid w:val="009100E6"/>
    <w:rsid w:val="00910CB0"/>
    <w:rsid w:val="009111A1"/>
    <w:rsid w:val="00911221"/>
    <w:rsid w:val="00911BE9"/>
    <w:rsid w:val="00912639"/>
    <w:rsid w:val="00912A2C"/>
    <w:rsid w:val="00912FA9"/>
    <w:rsid w:val="009131BE"/>
    <w:rsid w:val="009138A7"/>
    <w:rsid w:val="009138F6"/>
    <w:rsid w:val="00913994"/>
    <w:rsid w:val="009141F6"/>
    <w:rsid w:val="009143E2"/>
    <w:rsid w:val="009144D7"/>
    <w:rsid w:val="009145C3"/>
    <w:rsid w:val="00914F19"/>
    <w:rsid w:val="00915A0F"/>
    <w:rsid w:val="00916450"/>
    <w:rsid w:val="00916621"/>
    <w:rsid w:val="009173EB"/>
    <w:rsid w:val="00917423"/>
    <w:rsid w:val="00917444"/>
    <w:rsid w:val="00917BC0"/>
    <w:rsid w:val="009207E6"/>
    <w:rsid w:val="00920CCC"/>
    <w:rsid w:val="00920EF2"/>
    <w:rsid w:val="0092149D"/>
    <w:rsid w:val="00921510"/>
    <w:rsid w:val="00921876"/>
    <w:rsid w:val="00921A7E"/>
    <w:rsid w:val="00921C2C"/>
    <w:rsid w:val="00921FA6"/>
    <w:rsid w:val="0092253C"/>
    <w:rsid w:val="00922616"/>
    <w:rsid w:val="00922762"/>
    <w:rsid w:val="00922CA4"/>
    <w:rsid w:val="00922DA5"/>
    <w:rsid w:val="00922DDD"/>
    <w:rsid w:val="00922F7F"/>
    <w:rsid w:val="00923610"/>
    <w:rsid w:val="00924A9D"/>
    <w:rsid w:val="00924D2B"/>
    <w:rsid w:val="00925B61"/>
    <w:rsid w:val="00925B7F"/>
    <w:rsid w:val="00925C6A"/>
    <w:rsid w:val="00926994"/>
    <w:rsid w:val="00926B10"/>
    <w:rsid w:val="00926CB3"/>
    <w:rsid w:val="00926CDE"/>
    <w:rsid w:val="00926FEF"/>
    <w:rsid w:val="0092787B"/>
    <w:rsid w:val="00927FFE"/>
    <w:rsid w:val="00930063"/>
    <w:rsid w:val="00930069"/>
    <w:rsid w:val="00930348"/>
    <w:rsid w:val="0093056D"/>
    <w:rsid w:val="009311C3"/>
    <w:rsid w:val="009312EC"/>
    <w:rsid w:val="00931333"/>
    <w:rsid w:val="0093137A"/>
    <w:rsid w:val="00931773"/>
    <w:rsid w:val="00931EDC"/>
    <w:rsid w:val="00931F0A"/>
    <w:rsid w:val="00932479"/>
    <w:rsid w:val="00932571"/>
    <w:rsid w:val="009325C4"/>
    <w:rsid w:val="009326A5"/>
    <w:rsid w:val="00932F68"/>
    <w:rsid w:val="00933117"/>
    <w:rsid w:val="00933200"/>
    <w:rsid w:val="009333AF"/>
    <w:rsid w:val="0093396F"/>
    <w:rsid w:val="009343F2"/>
    <w:rsid w:val="0093446C"/>
    <w:rsid w:val="00934843"/>
    <w:rsid w:val="00934FE2"/>
    <w:rsid w:val="00935251"/>
    <w:rsid w:val="009355DA"/>
    <w:rsid w:val="00935857"/>
    <w:rsid w:val="00935B1C"/>
    <w:rsid w:val="00935D0C"/>
    <w:rsid w:val="0093652C"/>
    <w:rsid w:val="009370FA"/>
    <w:rsid w:val="009375E9"/>
    <w:rsid w:val="009375EF"/>
    <w:rsid w:val="009377AE"/>
    <w:rsid w:val="00937851"/>
    <w:rsid w:val="00937DAC"/>
    <w:rsid w:val="009400B4"/>
    <w:rsid w:val="009402DC"/>
    <w:rsid w:val="00940389"/>
    <w:rsid w:val="009403B9"/>
    <w:rsid w:val="009407A1"/>
    <w:rsid w:val="0094081A"/>
    <w:rsid w:val="009408E0"/>
    <w:rsid w:val="00940928"/>
    <w:rsid w:val="00940C1D"/>
    <w:rsid w:val="0094139F"/>
    <w:rsid w:val="009413F4"/>
    <w:rsid w:val="00941D01"/>
    <w:rsid w:val="00941D5C"/>
    <w:rsid w:val="00941DB4"/>
    <w:rsid w:val="00941E3D"/>
    <w:rsid w:val="009422B0"/>
    <w:rsid w:val="00942791"/>
    <w:rsid w:val="00942E4C"/>
    <w:rsid w:val="00942E56"/>
    <w:rsid w:val="00943486"/>
    <w:rsid w:val="00943785"/>
    <w:rsid w:val="00943796"/>
    <w:rsid w:val="00943E0A"/>
    <w:rsid w:val="00943E42"/>
    <w:rsid w:val="009441BA"/>
    <w:rsid w:val="00944B3C"/>
    <w:rsid w:val="00944C6A"/>
    <w:rsid w:val="00944CB6"/>
    <w:rsid w:val="00944EA8"/>
    <w:rsid w:val="0094522D"/>
    <w:rsid w:val="009452FC"/>
    <w:rsid w:val="00945BB8"/>
    <w:rsid w:val="00945F8F"/>
    <w:rsid w:val="009461B2"/>
    <w:rsid w:val="009462A1"/>
    <w:rsid w:val="00946D00"/>
    <w:rsid w:val="00946E87"/>
    <w:rsid w:val="00946FF1"/>
    <w:rsid w:val="0094724E"/>
    <w:rsid w:val="00951097"/>
    <w:rsid w:val="00951309"/>
    <w:rsid w:val="009515EE"/>
    <w:rsid w:val="00951867"/>
    <w:rsid w:val="00951BC0"/>
    <w:rsid w:val="009523FD"/>
    <w:rsid w:val="0095279C"/>
    <w:rsid w:val="00952A53"/>
    <w:rsid w:val="00952E7D"/>
    <w:rsid w:val="00953093"/>
    <w:rsid w:val="00953605"/>
    <w:rsid w:val="00954621"/>
    <w:rsid w:val="00954D61"/>
    <w:rsid w:val="00955640"/>
    <w:rsid w:val="00955CB0"/>
    <w:rsid w:val="00956278"/>
    <w:rsid w:val="009570AE"/>
    <w:rsid w:val="00957E3B"/>
    <w:rsid w:val="00957ECB"/>
    <w:rsid w:val="009600DB"/>
    <w:rsid w:val="009606F5"/>
    <w:rsid w:val="00960C89"/>
    <w:rsid w:val="009621F4"/>
    <w:rsid w:val="009621FE"/>
    <w:rsid w:val="0096269C"/>
    <w:rsid w:val="00962B9E"/>
    <w:rsid w:val="00962DE0"/>
    <w:rsid w:val="00962F0A"/>
    <w:rsid w:val="0096304A"/>
    <w:rsid w:val="009630CA"/>
    <w:rsid w:val="0096312F"/>
    <w:rsid w:val="009633D4"/>
    <w:rsid w:val="00963626"/>
    <w:rsid w:val="00963852"/>
    <w:rsid w:val="00963CF0"/>
    <w:rsid w:val="009645A0"/>
    <w:rsid w:val="009647CA"/>
    <w:rsid w:val="009648D4"/>
    <w:rsid w:val="00964984"/>
    <w:rsid w:val="0096566D"/>
    <w:rsid w:val="00965AA1"/>
    <w:rsid w:val="00967095"/>
    <w:rsid w:val="009671EA"/>
    <w:rsid w:val="00967292"/>
    <w:rsid w:val="009700CB"/>
    <w:rsid w:val="00970826"/>
    <w:rsid w:val="00970846"/>
    <w:rsid w:val="00971359"/>
    <w:rsid w:val="009719B3"/>
    <w:rsid w:val="00972433"/>
    <w:rsid w:val="00972D2C"/>
    <w:rsid w:val="00972F4F"/>
    <w:rsid w:val="009743A4"/>
    <w:rsid w:val="00974DEF"/>
    <w:rsid w:val="009754E1"/>
    <w:rsid w:val="00975C92"/>
    <w:rsid w:val="00975EBD"/>
    <w:rsid w:val="00975F3E"/>
    <w:rsid w:val="00975F4B"/>
    <w:rsid w:val="00975F82"/>
    <w:rsid w:val="00976329"/>
    <w:rsid w:val="0097737C"/>
    <w:rsid w:val="009773D1"/>
    <w:rsid w:val="0097744C"/>
    <w:rsid w:val="0097759C"/>
    <w:rsid w:val="00977E48"/>
    <w:rsid w:val="00977EE1"/>
    <w:rsid w:val="009802DA"/>
    <w:rsid w:val="00980648"/>
    <w:rsid w:val="00980D17"/>
    <w:rsid w:val="0098121D"/>
    <w:rsid w:val="00981583"/>
    <w:rsid w:val="00981612"/>
    <w:rsid w:val="0098195C"/>
    <w:rsid w:val="00981AF2"/>
    <w:rsid w:val="00981FD1"/>
    <w:rsid w:val="009821D4"/>
    <w:rsid w:val="009828BE"/>
    <w:rsid w:val="009829BB"/>
    <w:rsid w:val="00982AB0"/>
    <w:rsid w:val="00982C0A"/>
    <w:rsid w:val="00982CB4"/>
    <w:rsid w:val="00982E93"/>
    <w:rsid w:val="00982F99"/>
    <w:rsid w:val="00983552"/>
    <w:rsid w:val="00983ACB"/>
    <w:rsid w:val="00984108"/>
    <w:rsid w:val="009841C6"/>
    <w:rsid w:val="0098424F"/>
    <w:rsid w:val="009845AB"/>
    <w:rsid w:val="0098499E"/>
    <w:rsid w:val="00984BBF"/>
    <w:rsid w:val="00985012"/>
    <w:rsid w:val="009851DE"/>
    <w:rsid w:val="00985457"/>
    <w:rsid w:val="009856B9"/>
    <w:rsid w:val="00985845"/>
    <w:rsid w:val="00985873"/>
    <w:rsid w:val="00985964"/>
    <w:rsid w:val="00985BDB"/>
    <w:rsid w:val="00985FE1"/>
    <w:rsid w:val="0098654D"/>
    <w:rsid w:val="00986762"/>
    <w:rsid w:val="0098711A"/>
    <w:rsid w:val="00987282"/>
    <w:rsid w:val="00987ABA"/>
    <w:rsid w:val="00987CDB"/>
    <w:rsid w:val="00987DDF"/>
    <w:rsid w:val="0099047C"/>
    <w:rsid w:val="0099069A"/>
    <w:rsid w:val="00990728"/>
    <w:rsid w:val="00990D1E"/>
    <w:rsid w:val="00991297"/>
    <w:rsid w:val="00991420"/>
    <w:rsid w:val="009916B5"/>
    <w:rsid w:val="00991A40"/>
    <w:rsid w:val="00991ADE"/>
    <w:rsid w:val="00991EAA"/>
    <w:rsid w:val="00991F42"/>
    <w:rsid w:val="009924F0"/>
    <w:rsid w:val="00992B85"/>
    <w:rsid w:val="00992FC2"/>
    <w:rsid w:val="0099357A"/>
    <w:rsid w:val="009935E2"/>
    <w:rsid w:val="00993935"/>
    <w:rsid w:val="00993B61"/>
    <w:rsid w:val="00993BE9"/>
    <w:rsid w:val="00993F02"/>
    <w:rsid w:val="00994204"/>
    <w:rsid w:val="009944EC"/>
    <w:rsid w:val="00994565"/>
    <w:rsid w:val="009948EA"/>
    <w:rsid w:val="00994BB2"/>
    <w:rsid w:val="00994F15"/>
    <w:rsid w:val="00994F53"/>
    <w:rsid w:val="00995020"/>
    <w:rsid w:val="0099514A"/>
    <w:rsid w:val="00995715"/>
    <w:rsid w:val="00995A6D"/>
    <w:rsid w:val="00995DE1"/>
    <w:rsid w:val="00996C6C"/>
    <w:rsid w:val="00996EE8"/>
    <w:rsid w:val="0099733B"/>
    <w:rsid w:val="009974BD"/>
    <w:rsid w:val="00997AC7"/>
    <w:rsid w:val="009A0135"/>
    <w:rsid w:val="009A0185"/>
    <w:rsid w:val="009A04EF"/>
    <w:rsid w:val="009A0534"/>
    <w:rsid w:val="009A0608"/>
    <w:rsid w:val="009A0824"/>
    <w:rsid w:val="009A0858"/>
    <w:rsid w:val="009A095B"/>
    <w:rsid w:val="009A098F"/>
    <w:rsid w:val="009A1493"/>
    <w:rsid w:val="009A1F37"/>
    <w:rsid w:val="009A2063"/>
    <w:rsid w:val="009A2443"/>
    <w:rsid w:val="009A255D"/>
    <w:rsid w:val="009A26E1"/>
    <w:rsid w:val="009A2DC6"/>
    <w:rsid w:val="009A2FA8"/>
    <w:rsid w:val="009A34BF"/>
    <w:rsid w:val="009A3511"/>
    <w:rsid w:val="009A3C07"/>
    <w:rsid w:val="009A3F47"/>
    <w:rsid w:val="009A4065"/>
    <w:rsid w:val="009A41F2"/>
    <w:rsid w:val="009A45F9"/>
    <w:rsid w:val="009A4624"/>
    <w:rsid w:val="009A4E3F"/>
    <w:rsid w:val="009A54E1"/>
    <w:rsid w:val="009A565A"/>
    <w:rsid w:val="009A5764"/>
    <w:rsid w:val="009A5E9B"/>
    <w:rsid w:val="009A5F13"/>
    <w:rsid w:val="009A667D"/>
    <w:rsid w:val="009A6762"/>
    <w:rsid w:val="009A6C87"/>
    <w:rsid w:val="009A70F1"/>
    <w:rsid w:val="009A712D"/>
    <w:rsid w:val="009A725B"/>
    <w:rsid w:val="009A755C"/>
    <w:rsid w:val="009A7C6B"/>
    <w:rsid w:val="009A7CF1"/>
    <w:rsid w:val="009A7F46"/>
    <w:rsid w:val="009B0045"/>
    <w:rsid w:val="009B0686"/>
    <w:rsid w:val="009B097A"/>
    <w:rsid w:val="009B0A6F"/>
    <w:rsid w:val="009B10EF"/>
    <w:rsid w:val="009B187A"/>
    <w:rsid w:val="009B1FC8"/>
    <w:rsid w:val="009B218B"/>
    <w:rsid w:val="009B223B"/>
    <w:rsid w:val="009B27B8"/>
    <w:rsid w:val="009B2A22"/>
    <w:rsid w:val="009B2AB7"/>
    <w:rsid w:val="009B3534"/>
    <w:rsid w:val="009B356B"/>
    <w:rsid w:val="009B363A"/>
    <w:rsid w:val="009B36F4"/>
    <w:rsid w:val="009B3B7B"/>
    <w:rsid w:val="009B3CC8"/>
    <w:rsid w:val="009B3D1E"/>
    <w:rsid w:val="009B3EFE"/>
    <w:rsid w:val="009B4154"/>
    <w:rsid w:val="009B4185"/>
    <w:rsid w:val="009B4A5F"/>
    <w:rsid w:val="009B4CBA"/>
    <w:rsid w:val="009B57D1"/>
    <w:rsid w:val="009B57E4"/>
    <w:rsid w:val="009B64FE"/>
    <w:rsid w:val="009B6809"/>
    <w:rsid w:val="009B69B6"/>
    <w:rsid w:val="009B6A2F"/>
    <w:rsid w:val="009B76AC"/>
    <w:rsid w:val="009B7753"/>
    <w:rsid w:val="009C034A"/>
    <w:rsid w:val="009C041B"/>
    <w:rsid w:val="009C0A28"/>
    <w:rsid w:val="009C0ECB"/>
    <w:rsid w:val="009C166A"/>
    <w:rsid w:val="009C1767"/>
    <w:rsid w:val="009C1869"/>
    <w:rsid w:val="009C1E60"/>
    <w:rsid w:val="009C22F8"/>
    <w:rsid w:val="009C2FDC"/>
    <w:rsid w:val="009C307B"/>
    <w:rsid w:val="009C3429"/>
    <w:rsid w:val="009C3B22"/>
    <w:rsid w:val="009C4209"/>
    <w:rsid w:val="009C432E"/>
    <w:rsid w:val="009C4AD1"/>
    <w:rsid w:val="009C4D5D"/>
    <w:rsid w:val="009C4DDD"/>
    <w:rsid w:val="009C5375"/>
    <w:rsid w:val="009C55BD"/>
    <w:rsid w:val="009C5C3E"/>
    <w:rsid w:val="009C61C3"/>
    <w:rsid w:val="009C66E4"/>
    <w:rsid w:val="009C6FFD"/>
    <w:rsid w:val="009C7253"/>
    <w:rsid w:val="009C738E"/>
    <w:rsid w:val="009C7435"/>
    <w:rsid w:val="009C75F4"/>
    <w:rsid w:val="009C7C83"/>
    <w:rsid w:val="009C7CF4"/>
    <w:rsid w:val="009D0168"/>
    <w:rsid w:val="009D020C"/>
    <w:rsid w:val="009D02D8"/>
    <w:rsid w:val="009D0B8A"/>
    <w:rsid w:val="009D0C19"/>
    <w:rsid w:val="009D0E2A"/>
    <w:rsid w:val="009D1028"/>
    <w:rsid w:val="009D14F3"/>
    <w:rsid w:val="009D1826"/>
    <w:rsid w:val="009D1A5A"/>
    <w:rsid w:val="009D1C08"/>
    <w:rsid w:val="009D2047"/>
    <w:rsid w:val="009D2193"/>
    <w:rsid w:val="009D221D"/>
    <w:rsid w:val="009D257B"/>
    <w:rsid w:val="009D2CB6"/>
    <w:rsid w:val="009D3165"/>
    <w:rsid w:val="009D357F"/>
    <w:rsid w:val="009D372D"/>
    <w:rsid w:val="009D3874"/>
    <w:rsid w:val="009D395E"/>
    <w:rsid w:val="009D3D40"/>
    <w:rsid w:val="009D450C"/>
    <w:rsid w:val="009D49D9"/>
    <w:rsid w:val="009D4B3A"/>
    <w:rsid w:val="009D4C85"/>
    <w:rsid w:val="009D52A2"/>
    <w:rsid w:val="009D595F"/>
    <w:rsid w:val="009D5ABE"/>
    <w:rsid w:val="009D5BE7"/>
    <w:rsid w:val="009D7102"/>
    <w:rsid w:val="009D7254"/>
    <w:rsid w:val="009D730E"/>
    <w:rsid w:val="009D7570"/>
    <w:rsid w:val="009D7D68"/>
    <w:rsid w:val="009D7E2A"/>
    <w:rsid w:val="009E033E"/>
    <w:rsid w:val="009E0455"/>
    <w:rsid w:val="009E0CFE"/>
    <w:rsid w:val="009E0EF2"/>
    <w:rsid w:val="009E0F93"/>
    <w:rsid w:val="009E1184"/>
    <w:rsid w:val="009E1423"/>
    <w:rsid w:val="009E1C16"/>
    <w:rsid w:val="009E1D35"/>
    <w:rsid w:val="009E1FAB"/>
    <w:rsid w:val="009E2262"/>
    <w:rsid w:val="009E244D"/>
    <w:rsid w:val="009E2716"/>
    <w:rsid w:val="009E28EA"/>
    <w:rsid w:val="009E3120"/>
    <w:rsid w:val="009E372C"/>
    <w:rsid w:val="009E38C9"/>
    <w:rsid w:val="009E3B85"/>
    <w:rsid w:val="009E4074"/>
    <w:rsid w:val="009E4399"/>
    <w:rsid w:val="009E4443"/>
    <w:rsid w:val="009E4483"/>
    <w:rsid w:val="009E4577"/>
    <w:rsid w:val="009E481B"/>
    <w:rsid w:val="009E51CB"/>
    <w:rsid w:val="009E53EA"/>
    <w:rsid w:val="009E56D5"/>
    <w:rsid w:val="009E60FD"/>
    <w:rsid w:val="009E63D7"/>
    <w:rsid w:val="009E63E0"/>
    <w:rsid w:val="009E6663"/>
    <w:rsid w:val="009E6F34"/>
    <w:rsid w:val="009E7A0C"/>
    <w:rsid w:val="009F0017"/>
    <w:rsid w:val="009F003B"/>
    <w:rsid w:val="009F00DE"/>
    <w:rsid w:val="009F0C49"/>
    <w:rsid w:val="009F14ED"/>
    <w:rsid w:val="009F1533"/>
    <w:rsid w:val="009F1F45"/>
    <w:rsid w:val="009F21EA"/>
    <w:rsid w:val="009F222B"/>
    <w:rsid w:val="009F31DB"/>
    <w:rsid w:val="009F37EB"/>
    <w:rsid w:val="009F3E37"/>
    <w:rsid w:val="009F51DF"/>
    <w:rsid w:val="009F56FD"/>
    <w:rsid w:val="009F5E91"/>
    <w:rsid w:val="009F60C3"/>
    <w:rsid w:val="009F60E0"/>
    <w:rsid w:val="009F6230"/>
    <w:rsid w:val="009F62AB"/>
    <w:rsid w:val="009F675B"/>
    <w:rsid w:val="009F68EB"/>
    <w:rsid w:val="009F6B3B"/>
    <w:rsid w:val="009F6C1D"/>
    <w:rsid w:val="009F74A0"/>
    <w:rsid w:val="009F79B0"/>
    <w:rsid w:val="009F7A25"/>
    <w:rsid w:val="00A004C2"/>
    <w:rsid w:val="00A00CA4"/>
    <w:rsid w:val="00A01000"/>
    <w:rsid w:val="00A018C2"/>
    <w:rsid w:val="00A019B4"/>
    <w:rsid w:val="00A01C74"/>
    <w:rsid w:val="00A01F20"/>
    <w:rsid w:val="00A01F58"/>
    <w:rsid w:val="00A023B3"/>
    <w:rsid w:val="00A024DD"/>
    <w:rsid w:val="00A026ED"/>
    <w:rsid w:val="00A029FE"/>
    <w:rsid w:val="00A02F25"/>
    <w:rsid w:val="00A03005"/>
    <w:rsid w:val="00A0321F"/>
    <w:rsid w:val="00A0374B"/>
    <w:rsid w:val="00A039CD"/>
    <w:rsid w:val="00A041F2"/>
    <w:rsid w:val="00A04345"/>
    <w:rsid w:val="00A04429"/>
    <w:rsid w:val="00A045B5"/>
    <w:rsid w:val="00A0475B"/>
    <w:rsid w:val="00A04E46"/>
    <w:rsid w:val="00A050F1"/>
    <w:rsid w:val="00A05B14"/>
    <w:rsid w:val="00A05BDD"/>
    <w:rsid w:val="00A06068"/>
    <w:rsid w:val="00A06340"/>
    <w:rsid w:val="00A06AE2"/>
    <w:rsid w:val="00A06C7F"/>
    <w:rsid w:val="00A06E2F"/>
    <w:rsid w:val="00A06F19"/>
    <w:rsid w:val="00A07A6D"/>
    <w:rsid w:val="00A07B1A"/>
    <w:rsid w:val="00A07E8D"/>
    <w:rsid w:val="00A1065A"/>
    <w:rsid w:val="00A10AC4"/>
    <w:rsid w:val="00A114AA"/>
    <w:rsid w:val="00A11629"/>
    <w:rsid w:val="00A1165A"/>
    <w:rsid w:val="00A11987"/>
    <w:rsid w:val="00A12126"/>
    <w:rsid w:val="00A1247B"/>
    <w:rsid w:val="00A12675"/>
    <w:rsid w:val="00A129A2"/>
    <w:rsid w:val="00A130A3"/>
    <w:rsid w:val="00A130EF"/>
    <w:rsid w:val="00A13368"/>
    <w:rsid w:val="00A13DA7"/>
    <w:rsid w:val="00A14486"/>
    <w:rsid w:val="00A1495C"/>
    <w:rsid w:val="00A14ABF"/>
    <w:rsid w:val="00A14D17"/>
    <w:rsid w:val="00A14E1A"/>
    <w:rsid w:val="00A14EA1"/>
    <w:rsid w:val="00A14FB7"/>
    <w:rsid w:val="00A1565F"/>
    <w:rsid w:val="00A1588D"/>
    <w:rsid w:val="00A15B65"/>
    <w:rsid w:val="00A16076"/>
    <w:rsid w:val="00A16194"/>
    <w:rsid w:val="00A165FD"/>
    <w:rsid w:val="00A16D7E"/>
    <w:rsid w:val="00A16DBB"/>
    <w:rsid w:val="00A16EC3"/>
    <w:rsid w:val="00A16F51"/>
    <w:rsid w:val="00A173DD"/>
    <w:rsid w:val="00A2069A"/>
    <w:rsid w:val="00A2084D"/>
    <w:rsid w:val="00A21320"/>
    <w:rsid w:val="00A21BFF"/>
    <w:rsid w:val="00A22157"/>
    <w:rsid w:val="00A222B0"/>
    <w:rsid w:val="00A22364"/>
    <w:rsid w:val="00A22521"/>
    <w:rsid w:val="00A22554"/>
    <w:rsid w:val="00A225F4"/>
    <w:rsid w:val="00A2273B"/>
    <w:rsid w:val="00A22AE7"/>
    <w:rsid w:val="00A22AF7"/>
    <w:rsid w:val="00A22D0B"/>
    <w:rsid w:val="00A22E46"/>
    <w:rsid w:val="00A22ED6"/>
    <w:rsid w:val="00A23463"/>
    <w:rsid w:val="00A23AA2"/>
    <w:rsid w:val="00A23E96"/>
    <w:rsid w:val="00A24235"/>
    <w:rsid w:val="00A248E1"/>
    <w:rsid w:val="00A249DE"/>
    <w:rsid w:val="00A249F5"/>
    <w:rsid w:val="00A24B9A"/>
    <w:rsid w:val="00A24BC4"/>
    <w:rsid w:val="00A24C68"/>
    <w:rsid w:val="00A2540E"/>
    <w:rsid w:val="00A25585"/>
    <w:rsid w:val="00A2559C"/>
    <w:rsid w:val="00A2599B"/>
    <w:rsid w:val="00A25C45"/>
    <w:rsid w:val="00A25DD7"/>
    <w:rsid w:val="00A260BF"/>
    <w:rsid w:val="00A26884"/>
    <w:rsid w:val="00A26BA3"/>
    <w:rsid w:val="00A26DAC"/>
    <w:rsid w:val="00A26FDB"/>
    <w:rsid w:val="00A27D45"/>
    <w:rsid w:val="00A3022F"/>
    <w:rsid w:val="00A3028C"/>
    <w:rsid w:val="00A30680"/>
    <w:rsid w:val="00A30BFC"/>
    <w:rsid w:val="00A310B6"/>
    <w:rsid w:val="00A310E8"/>
    <w:rsid w:val="00A311B1"/>
    <w:rsid w:val="00A3137E"/>
    <w:rsid w:val="00A32130"/>
    <w:rsid w:val="00A321E4"/>
    <w:rsid w:val="00A32227"/>
    <w:rsid w:val="00A323F3"/>
    <w:rsid w:val="00A3296A"/>
    <w:rsid w:val="00A33623"/>
    <w:rsid w:val="00A33656"/>
    <w:rsid w:val="00A33714"/>
    <w:rsid w:val="00A33E9F"/>
    <w:rsid w:val="00A33EDC"/>
    <w:rsid w:val="00A34852"/>
    <w:rsid w:val="00A353A3"/>
    <w:rsid w:val="00A3549E"/>
    <w:rsid w:val="00A3582B"/>
    <w:rsid w:val="00A3589E"/>
    <w:rsid w:val="00A3589F"/>
    <w:rsid w:val="00A359BF"/>
    <w:rsid w:val="00A35F2B"/>
    <w:rsid w:val="00A36527"/>
    <w:rsid w:val="00A36C75"/>
    <w:rsid w:val="00A36E1A"/>
    <w:rsid w:val="00A37286"/>
    <w:rsid w:val="00A3764E"/>
    <w:rsid w:val="00A376D4"/>
    <w:rsid w:val="00A37927"/>
    <w:rsid w:val="00A37E63"/>
    <w:rsid w:val="00A4031B"/>
    <w:rsid w:val="00A40587"/>
    <w:rsid w:val="00A409AE"/>
    <w:rsid w:val="00A40A83"/>
    <w:rsid w:val="00A40C09"/>
    <w:rsid w:val="00A41089"/>
    <w:rsid w:val="00A4147F"/>
    <w:rsid w:val="00A41542"/>
    <w:rsid w:val="00A417A0"/>
    <w:rsid w:val="00A41E83"/>
    <w:rsid w:val="00A424A5"/>
    <w:rsid w:val="00A424A7"/>
    <w:rsid w:val="00A42E25"/>
    <w:rsid w:val="00A42E4C"/>
    <w:rsid w:val="00A43306"/>
    <w:rsid w:val="00A434EC"/>
    <w:rsid w:val="00A437A5"/>
    <w:rsid w:val="00A43B2A"/>
    <w:rsid w:val="00A43E8F"/>
    <w:rsid w:val="00A44138"/>
    <w:rsid w:val="00A44326"/>
    <w:rsid w:val="00A4461D"/>
    <w:rsid w:val="00A448FE"/>
    <w:rsid w:val="00A44D95"/>
    <w:rsid w:val="00A44F11"/>
    <w:rsid w:val="00A453E3"/>
    <w:rsid w:val="00A4546D"/>
    <w:rsid w:val="00A4592A"/>
    <w:rsid w:val="00A45B1A"/>
    <w:rsid w:val="00A45B55"/>
    <w:rsid w:val="00A45DED"/>
    <w:rsid w:val="00A45ED9"/>
    <w:rsid w:val="00A46159"/>
    <w:rsid w:val="00A46304"/>
    <w:rsid w:val="00A4655C"/>
    <w:rsid w:val="00A46ADB"/>
    <w:rsid w:val="00A46F2E"/>
    <w:rsid w:val="00A47431"/>
    <w:rsid w:val="00A4796E"/>
    <w:rsid w:val="00A47977"/>
    <w:rsid w:val="00A4799A"/>
    <w:rsid w:val="00A47A1C"/>
    <w:rsid w:val="00A47F31"/>
    <w:rsid w:val="00A50227"/>
    <w:rsid w:val="00A507A0"/>
    <w:rsid w:val="00A50B35"/>
    <w:rsid w:val="00A50E7A"/>
    <w:rsid w:val="00A5105C"/>
    <w:rsid w:val="00A516F8"/>
    <w:rsid w:val="00A51B45"/>
    <w:rsid w:val="00A520B2"/>
    <w:rsid w:val="00A52612"/>
    <w:rsid w:val="00A52775"/>
    <w:rsid w:val="00A53572"/>
    <w:rsid w:val="00A53816"/>
    <w:rsid w:val="00A54582"/>
    <w:rsid w:val="00A54902"/>
    <w:rsid w:val="00A55A7F"/>
    <w:rsid w:val="00A55ABB"/>
    <w:rsid w:val="00A56DB7"/>
    <w:rsid w:val="00A56FEF"/>
    <w:rsid w:val="00A57297"/>
    <w:rsid w:val="00A57367"/>
    <w:rsid w:val="00A57634"/>
    <w:rsid w:val="00A57A9C"/>
    <w:rsid w:val="00A57D0F"/>
    <w:rsid w:val="00A57E0A"/>
    <w:rsid w:val="00A57E51"/>
    <w:rsid w:val="00A57FB1"/>
    <w:rsid w:val="00A6060E"/>
    <w:rsid w:val="00A606B0"/>
    <w:rsid w:val="00A60BC0"/>
    <w:rsid w:val="00A60D1D"/>
    <w:rsid w:val="00A619E4"/>
    <w:rsid w:val="00A61E35"/>
    <w:rsid w:val="00A625B2"/>
    <w:rsid w:val="00A627F6"/>
    <w:rsid w:val="00A62CD3"/>
    <w:rsid w:val="00A62D8C"/>
    <w:rsid w:val="00A638BB"/>
    <w:rsid w:val="00A63C7F"/>
    <w:rsid w:val="00A641EA"/>
    <w:rsid w:val="00A64BB1"/>
    <w:rsid w:val="00A64E8B"/>
    <w:rsid w:val="00A65055"/>
    <w:rsid w:val="00A65087"/>
    <w:rsid w:val="00A656B0"/>
    <w:rsid w:val="00A657C3"/>
    <w:rsid w:val="00A65E70"/>
    <w:rsid w:val="00A66192"/>
    <w:rsid w:val="00A664E5"/>
    <w:rsid w:val="00A6784C"/>
    <w:rsid w:val="00A703F0"/>
    <w:rsid w:val="00A707A4"/>
    <w:rsid w:val="00A70C85"/>
    <w:rsid w:val="00A70F09"/>
    <w:rsid w:val="00A71060"/>
    <w:rsid w:val="00A7124E"/>
    <w:rsid w:val="00A71468"/>
    <w:rsid w:val="00A715B1"/>
    <w:rsid w:val="00A715BE"/>
    <w:rsid w:val="00A71753"/>
    <w:rsid w:val="00A71982"/>
    <w:rsid w:val="00A71C4A"/>
    <w:rsid w:val="00A71F59"/>
    <w:rsid w:val="00A72127"/>
    <w:rsid w:val="00A72395"/>
    <w:rsid w:val="00A724AE"/>
    <w:rsid w:val="00A7311C"/>
    <w:rsid w:val="00A735BD"/>
    <w:rsid w:val="00A738D4"/>
    <w:rsid w:val="00A73CFC"/>
    <w:rsid w:val="00A73EC2"/>
    <w:rsid w:val="00A74492"/>
    <w:rsid w:val="00A74607"/>
    <w:rsid w:val="00A74A94"/>
    <w:rsid w:val="00A74F0B"/>
    <w:rsid w:val="00A75587"/>
    <w:rsid w:val="00A7598F"/>
    <w:rsid w:val="00A76831"/>
    <w:rsid w:val="00A769A9"/>
    <w:rsid w:val="00A76A2C"/>
    <w:rsid w:val="00A76A5B"/>
    <w:rsid w:val="00A76B18"/>
    <w:rsid w:val="00A76B85"/>
    <w:rsid w:val="00A77573"/>
    <w:rsid w:val="00A776FA"/>
    <w:rsid w:val="00A77A9E"/>
    <w:rsid w:val="00A77D10"/>
    <w:rsid w:val="00A80F9C"/>
    <w:rsid w:val="00A812B1"/>
    <w:rsid w:val="00A817D4"/>
    <w:rsid w:val="00A81F79"/>
    <w:rsid w:val="00A8268F"/>
    <w:rsid w:val="00A829A2"/>
    <w:rsid w:val="00A82F04"/>
    <w:rsid w:val="00A83127"/>
    <w:rsid w:val="00A83244"/>
    <w:rsid w:val="00A83757"/>
    <w:rsid w:val="00A83863"/>
    <w:rsid w:val="00A8389E"/>
    <w:rsid w:val="00A83AA6"/>
    <w:rsid w:val="00A84A51"/>
    <w:rsid w:val="00A84B7E"/>
    <w:rsid w:val="00A851B7"/>
    <w:rsid w:val="00A85742"/>
    <w:rsid w:val="00A85A4E"/>
    <w:rsid w:val="00A85F7F"/>
    <w:rsid w:val="00A8635F"/>
    <w:rsid w:val="00A86377"/>
    <w:rsid w:val="00A8667E"/>
    <w:rsid w:val="00A86765"/>
    <w:rsid w:val="00A8698C"/>
    <w:rsid w:val="00A8709B"/>
    <w:rsid w:val="00A8781E"/>
    <w:rsid w:val="00A879B8"/>
    <w:rsid w:val="00A87C35"/>
    <w:rsid w:val="00A90264"/>
    <w:rsid w:val="00A90790"/>
    <w:rsid w:val="00A908F7"/>
    <w:rsid w:val="00A908FB"/>
    <w:rsid w:val="00A90B3D"/>
    <w:rsid w:val="00A90FE1"/>
    <w:rsid w:val="00A9102B"/>
    <w:rsid w:val="00A9197B"/>
    <w:rsid w:val="00A92498"/>
    <w:rsid w:val="00A9292C"/>
    <w:rsid w:val="00A92BBA"/>
    <w:rsid w:val="00A92CBA"/>
    <w:rsid w:val="00A93252"/>
    <w:rsid w:val="00A93263"/>
    <w:rsid w:val="00A93D27"/>
    <w:rsid w:val="00A94485"/>
    <w:rsid w:val="00A94A91"/>
    <w:rsid w:val="00A94BF3"/>
    <w:rsid w:val="00A94CFE"/>
    <w:rsid w:val="00A94FFE"/>
    <w:rsid w:val="00A9508B"/>
    <w:rsid w:val="00A950ED"/>
    <w:rsid w:val="00A95156"/>
    <w:rsid w:val="00A9581C"/>
    <w:rsid w:val="00A9612D"/>
    <w:rsid w:val="00A96248"/>
    <w:rsid w:val="00A96998"/>
    <w:rsid w:val="00A969C3"/>
    <w:rsid w:val="00A972D3"/>
    <w:rsid w:val="00A97415"/>
    <w:rsid w:val="00A974AA"/>
    <w:rsid w:val="00A978C3"/>
    <w:rsid w:val="00A97BD7"/>
    <w:rsid w:val="00A97F44"/>
    <w:rsid w:val="00AA0040"/>
    <w:rsid w:val="00AA043E"/>
    <w:rsid w:val="00AA067E"/>
    <w:rsid w:val="00AA1364"/>
    <w:rsid w:val="00AA1804"/>
    <w:rsid w:val="00AA1891"/>
    <w:rsid w:val="00AA2BFF"/>
    <w:rsid w:val="00AA2C6C"/>
    <w:rsid w:val="00AA3032"/>
    <w:rsid w:val="00AA459D"/>
    <w:rsid w:val="00AA49A0"/>
    <w:rsid w:val="00AA4B54"/>
    <w:rsid w:val="00AA51F3"/>
    <w:rsid w:val="00AA5691"/>
    <w:rsid w:val="00AA5749"/>
    <w:rsid w:val="00AA65FA"/>
    <w:rsid w:val="00AA66B1"/>
    <w:rsid w:val="00AA7383"/>
    <w:rsid w:val="00AA75A3"/>
    <w:rsid w:val="00AA7855"/>
    <w:rsid w:val="00AA7E88"/>
    <w:rsid w:val="00AB04B4"/>
    <w:rsid w:val="00AB06F1"/>
    <w:rsid w:val="00AB0866"/>
    <w:rsid w:val="00AB112E"/>
    <w:rsid w:val="00AB187B"/>
    <w:rsid w:val="00AB18D8"/>
    <w:rsid w:val="00AB2150"/>
    <w:rsid w:val="00AB28F9"/>
    <w:rsid w:val="00AB2A77"/>
    <w:rsid w:val="00AB2C70"/>
    <w:rsid w:val="00AB2D16"/>
    <w:rsid w:val="00AB2F9B"/>
    <w:rsid w:val="00AB2FB2"/>
    <w:rsid w:val="00AB3379"/>
    <w:rsid w:val="00AB3C32"/>
    <w:rsid w:val="00AB3C3D"/>
    <w:rsid w:val="00AB3E88"/>
    <w:rsid w:val="00AB4719"/>
    <w:rsid w:val="00AB48B3"/>
    <w:rsid w:val="00AB5107"/>
    <w:rsid w:val="00AB52D5"/>
    <w:rsid w:val="00AB52E7"/>
    <w:rsid w:val="00AB540B"/>
    <w:rsid w:val="00AB5AAF"/>
    <w:rsid w:val="00AB5CEB"/>
    <w:rsid w:val="00AB5DB4"/>
    <w:rsid w:val="00AB5EEF"/>
    <w:rsid w:val="00AB5F0F"/>
    <w:rsid w:val="00AB627D"/>
    <w:rsid w:val="00AB635B"/>
    <w:rsid w:val="00AB6479"/>
    <w:rsid w:val="00AB66DB"/>
    <w:rsid w:val="00AB6D96"/>
    <w:rsid w:val="00AB771E"/>
    <w:rsid w:val="00AB7982"/>
    <w:rsid w:val="00AB7A6F"/>
    <w:rsid w:val="00AB7B7C"/>
    <w:rsid w:val="00AB7ECB"/>
    <w:rsid w:val="00AC0027"/>
    <w:rsid w:val="00AC00A2"/>
    <w:rsid w:val="00AC0D64"/>
    <w:rsid w:val="00AC1062"/>
    <w:rsid w:val="00AC177B"/>
    <w:rsid w:val="00AC1B7B"/>
    <w:rsid w:val="00AC241A"/>
    <w:rsid w:val="00AC2993"/>
    <w:rsid w:val="00AC2CB7"/>
    <w:rsid w:val="00AC2D0C"/>
    <w:rsid w:val="00AC300E"/>
    <w:rsid w:val="00AC30BD"/>
    <w:rsid w:val="00AC3652"/>
    <w:rsid w:val="00AC372C"/>
    <w:rsid w:val="00AC3746"/>
    <w:rsid w:val="00AC3849"/>
    <w:rsid w:val="00AC3A0C"/>
    <w:rsid w:val="00AC4233"/>
    <w:rsid w:val="00AC4314"/>
    <w:rsid w:val="00AC446B"/>
    <w:rsid w:val="00AC4C97"/>
    <w:rsid w:val="00AC4DFD"/>
    <w:rsid w:val="00AC5773"/>
    <w:rsid w:val="00AC6666"/>
    <w:rsid w:val="00AC79F7"/>
    <w:rsid w:val="00AD000B"/>
    <w:rsid w:val="00AD0050"/>
    <w:rsid w:val="00AD0162"/>
    <w:rsid w:val="00AD08D5"/>
    <w:rsid w:val="00AD0D49"/>
    <w:rsid w:val="00AD0E6C"/>
    <w:rsid w:val="00AD13B6"/>
    <w:rsid w:val="00AD13D8"/>
    <w:rsid w:val="00AD14FE"/>
    <w:rsid w:val="00AD16EB"/>
    <w:rsid w:val="00AD196F"/>
    <w:rsid w:val="00AD1DB5"/>
    <w:rsid w:val="00AD2120"/>
    <w:rsid w:val="00AD238D"/>
    <w:rsid w:val="00AD23B1"/>
    <w:rsid w:val="00AD2456"/>
    <w:rsid w:val="00AD2CB5"/>
    <w:rsid w:val="00AD30C4"/>
    <w:rsid w:val="00AD3343"/>
    <w:rsid w:val="00AD38A9"/>
    <w:rsid w:val="00AD38F1"/>
    <w:rsid w:val="00AD38FB"/>
    <w:rsid w:val="00AD3A98"/>
    <w:rsid w:val="00AD3BE3"/>
    <w:rsid w:val="00AD3E64"/>
    <w:rsid w:val="00AD3EB8"/>
    <w:rsid w:val="00AD404C"/>
    <w:rsid w:val="00AD4315"/>
    <w:rsid w:val="00AD4706"/>
    <w:rsid w:val="00AD47CC"/>
    <w:rsid w:val="00AD481E"/>
    <w:rsid w:val="00AD4B5A"/>
    <w:rsid w:val="00AD4C76"/>
    <w:rsid w:val="00AD4C8B"/>
    <w:rsid w:val="00AD554D"/>
    <w:rsid w:val="00AD6106"/>
    <w:rsid w:val="00AD6380"/>
    <w:rsid w:val="00AD63EB"/>
    <w:rsid w:val="00AD6544"/>
    <w:rsid w:val="00AD6844"/>
    <w:rsid w:val="00AD696C"/>
    <w:rsid w:val="00AD790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706"/>
    <w:rsid w:val="00AE1C2D"/>
    <w:rsid w:val="00AE2339"/>
    <w:rsid w:val="00AE2A6C"/>
    <w:rsid w:val="00AE2B71"/>
    <w:rsid w:val="00AE30F6"/>
    <w:rsid w:val="00AE34CF"/>
    <w:rsid w:val="00AE35B8"/>
    <w:rsid w:val="00AE391D"/>
    <w:rsid w:val="00AE3C45"/>
    <w:rsid w:val="00AE3E2A"/>
    <w:rsid w:val="00AE43BB"/>
    <w:rsid w:val="00AE4520"/>
    <w:rsid w:val="00AE4DC7"/>
    <w:rsid w:val="00AE4EA1"/>
    <w:rsid w:val="00AE5681"/>
    <w:rsid w:val="00AE5834"/>
    <w:rsid w:val="00AE584A"/>
    <w:rsid w:val="00AE6701"/>
    <w:rsid w:val="00AE67EF"/>
    <w:rsid w:val="00AE6818"/>
    <w:rsid w:val="00AE6824"/>
    <w:rsid w:val="00AE6930"/>
    <w:rsid w:val="00AE69E3"/>
    <w:rsid w:val="00AE6B12"/>
    <w:rsid w:val="00AE6C0A"/>
    <w:rsid w:val="00AE6DCA"/>
    <w:rsid w:val="00AE7047"/>
    <w:rsid w:val="00AE7072"/>
    <w:rsid w:val="00AF0198"/>
    <w:rsid w:val="00AF0D0F"/>
    <w:rsid w:val="00AF1C12"/>
    <w:rsid w:val="00AF1FEC"/>
    <w:rsid w:val="00AF2783"/>
    <w:rsid w:val="00AF2D9F"/>
    <w:rsid w:val="00AF2FA7"/>
    <w:rsid w:val="00AF3B20"/>
    <w:rsid w:val="00AF3FB9"/>
    <w:rsid w:val="00AF40C1"/>
    <w:rsid w:val="00AF41FF"/>
    <w:rsid w:val="00AF465A"/>
    <w:rsid w:val="00AF4801"/>
    <w:rsid w:val="00AF4833"/>
    <w:rsid w:val="00AF48FB"/>
    <w:rsid w:val="00AF4AFD"/>
    <w:rsid w:val="00AF51F8"/>
    <w:rsid w:val="00AF5810"/>
    <w:rsid w:val="00AF5850"/>
    <w:rsid w:val="00AF59F5"/>
    <w:rsid w:val="00AF60B2"/>
    <w:rsid w:val="00AF644D"/>
    <w:rsid w:val="00AF64A5"/>
    <w:rsid w:val="00AF6BA8"/>
    <w:rsid w:val="00AF6DD9"/>
    <w:rsid w:val="00AF7504"/>
    <w:rsid w:val="00AF7548"/>
    <w:rsid w:val="00AF7A4C"/>
    <w:rsid w:val="00AF7C50"/>
    <w:rsid w:val="00AF7D1E"/>
    <w:rsid w:val="00AF7E0C"/>
    <w:rsid w:val="00B002F8"/>
    <w:rsid w:val="00B0049B"/>
    <w:rsid w:val="00B00778"/>
    <w:rsid w:val="00B00A3E"/>
    <w:rsid w:val="00B00B76"/>
    <w:rsid w:val="00B00CE7"/>
    <w:rsid w:val="00B00D40"/>
    <w:rsid w:val="00B00E7A"/>
    <w:rsid w:val="00B00F7E"/>
    <w:rsid w:val="00B015F6"/>
    <w:rsid w:val="00B01733"/>
    <w:rsid w:val="00B01D43"/>
    <w:rsid w:val="00B020DB"/>
    <w:rsid w:val="00B0237F"/>
    <w:rsid w:val="00B02714"/>
    <w:rsid w:val="00B02941"/>
    <w:rsid w:val="00B02A84"/>
    <w:rsid w:val="00B03105"/>
    <w:rsid w:val="00B031AE"/>
    <w:rsid w:val="00B031C2"/>
    <w:rsid w:val="00B0337C"/>
    <w:rsid w:val="00B038AD"/>
    <w:rsid w:val="00B04383"/>
    <w:rsid w:val="00B04A08"/>
    <w:rsid w:val="00B04C9D"/>
    <w:rsid w:val="00B052CD"/>
    <w:rsid w:val="00B05327"/>
    <w:rsid w:val="00B05A97"/>
    <w:rsid w:val="00B05E72"/>
    <w:rsid w:val="00B05F45"/>
    <w:rsid w:val="00B062A4"/>
    <w:rsid w:val="00B070F5"/>
    <w:rsid w:val="00B072AD"/>
    <w:rsid w:val="00B074C0"/>
    <w:rsid w:val="00B074E6"/>
    <w:rsid w:val="00B07E70"/>
    <w:rsid w:val="00B1022F"/>
    <w:rsid w:val="00B103D0"/>
    <w:rsid w:val="00B107A5"/>
    <w:rsid w:val="00B10897"/>
    <w:rsid w:val="00B109AD"/>
    <w:rsid w:val="00B10B35"/>
    <w:rsid w:val="00B11164"/>
    <w:rsid w:val="00B11322"/>
    <w:rsid w:val="00B12018"/>
    <w:rsid w:val="00B125F8"/>
    <w:rsid w:val="00B12943"/>
    <w:rsid w:val="00B13185"/>
    <w:rsid w:val="00B132D2"/>
    <w:rsid w:val="00B134AC"/>
    <w:rsid w:val="00B135A9"/>
    <w:rsid w:val="00B13B22"/>
    <w:rsid w:val="00B14536"/>
    <w:rsid w:val="00B14CA1"/>
    <w:rsid w:val="00B158B9"/>
    <w:rsid w:val="00B15CCE"/>
    <w:rsid w:val="00B15D55"/>
    <w:rsid w:val="00B162A9"/>
    <w:rsid w:val="00B163BE"/>
    <w:rsid w:val="00B165FF"/>
    <w:rsid w:val="00B16744"/>
    <w:rsid w:val="00B16827"/>
    <w:rsid w:val="00B1689C"/>
    <w:rsid w:val="00B1717F"/>
    <w:rsid w:val="00B17529"/>
    <w:rsid w:val="00B17815"/>
    <w:rsid w:val="00B20515"/>
    <w:rsid w:val="00B20759"/>
    <w:rsid w:val="00B20D5E"/>
    <w:rsid w:val="00B20F75"/>
    <w:rsid w:val="00B20FE0"/>
    <w:rsid w:val="00B21530"/>
    <w:rsid w:val="00B2164D"/>
    <w:rsid w:val="00B21845"/>
    <w:rsid w:val="00B21858"/>
    <w:rsid w:val="00B2192F"/>
    <w:rsid w:val="00B21BD8"/>
    <w:rsid w:val="00B21C35"/>
    <w:rsid w:val="00B21FF0"/>
    <w:rsid w:val="00B22000"/>
    <w:rsid w:val="00B2211F"/>
    <w:rsid w:val="00B22676"/>
    <w:rsid w:val="00B229A4"/>
    <w:rsid w:val="00B22D28"/>
    <w:rsid w:val="00B22DCF"/>
    <w:rsid w:val="00B2308E"/>
    <w:rsid w:val="00B233B7"/>
    <w:rsid w:val="00B2361B"/>
    <w:rsid w:val="00B23C66"/>
    <w:rsid w:val="00B23F40"/>
    <w:rsid w:val="00B248A7"/>
    <w:rsid w:val="00B24CB3"/>
    <w:rsid w:val="00B24D6A"/>
    <w:rsid w:val="00B24FE8"/>
    <w:rsid w:val="00B250D4"/>
    <w:rsid w:val="00B25110"/>
    <w:rsid w:val="00B25152"/>
    <w:rsid w:val="00B25297"/>
    <w:rsid w:val="00B25979"/>
    <w:rsid w:val="00B26054"/>
    <w:rsid w:val="00B264A9"/>
    <w:rsid w:val="00B266C5"/>
    <w:rsid w:val="00B2674F"/>
    <w:rsid w:val="00B2692E"/>
    <w:rsid w:val="00B269AB"/>
    <w:rsid w:val="00B269E8"/>
    <w:rsid w:val="00B26A46"/>
    <w:rsid w:val="00B26D1D"/>
    <w:rsid w:val="00B26D3E"/>
    <w:rsid w:val="00B26FA3"/>
    <w:rsid w:val="00B27118"/>
    <w:rsid w:val="00B27509"/>
    <w:rsid w:val="00B27817"/>
    <w:rsid w:val="00B27CA7"/>
    <w:rsid w:val="00B27D78"/>
    <w:rsid w:val="00B302B5"/>
    <w:rsid w:val="00B3030A"/>
    <w:rsid w:val="00B304C3"/>
    <w:rsid w:val="00B30705"/>
    <w:rsid w:val="00B308E8"/>
    <w:rsid w:val="00B30B3C"/>
    <w:rsid w:val="00B31502"/>
    <w:rsid w:val="00B31C98"/>
    <w:rsid w:val="00B31F84"/>
    <w:rsid w:val="00B321B0"/>
    <w:rsid w:val="00B32BC3"/>
    <w:rsid w:val="00B331D5"/>
    <w:rsid w:val="00B33574"/>
    <w:rsid w:val="00B336F1"/>
    <w:rsid w:val="00B34043"/>
    <w:rsid w:val="00B342B3"/>
    <w:rsid w:val="00B34450"/>
    <w:rsid w:val="00B34913"/>
    <w:rsid w:val="00B34C64"/>
    <w:rsid w:val="00B34F5C"/>
    <w:rsid w:val="00B357E8"/>
    <w:rsid w:val="00B361C2"/>
    <w:rsid w:val="00B367E2"/>
    <w:rsid w:val="00B36928"/>
    <w:rsid w:val="00B36AB5"/>
    <w:rsid w:val="00B36D3F"/>
    <w:rsid w:val="00B36EDC"/>
    <w:rsid w:val="00B37BE3"/>
    <w:rsid w:val="00B37F91"/>
    <w:rsid w:val="00B4012C"/>
    <w:rsid w:val="00B40E12"/>
    <w:rsid w:val="00B40E38"/>
    <w:rsid w:val="00B41231"/>
    <w:rsid w:val="00B412EF"/>
    <w:rsid w:val="00B41814"/>
    <w:rsid w:val="00B41832"/>
    <w:rsid w:val="00B41AA7"/>
    <w:rsid w:val="00B42913"/>
    <w:rsid w:val="00B42B2B"/>
    <w:rsid w:val="00B42B49"/>
    <w:rsid w:val="00B42DF6"/>
    <w:rsid w:val="00B4374C"/>
    <w:rsid w:val="00B43DC2"/>
    <w:rsid w:val="00B43F19"/>
    <w:rsid w:val="00B4402B"/>
    <w:rsid w:val="00B44796"/>
    <w:rsid w:val="00B447D7"/>
    <w:rsid w:val="00B4563F"/>
    <w:rsid w:val="00B458A3"/>
    <w:rsid w:val="00B45AEA"/>
    <w:rsid w:val="00B45AF3"/>
    <w:rsid w:val="00B45C3A"/>
    <w:rsid w:val="00B45D74"/>
    <w:rsid w:val="00B45DCB"/>
    <w:rsid w:val="00B45F1A"/>
    <w:rsid w:val="00B4604A"/>
    <w:rsid w:val="00B461E6"/>
    <w:rsid w:val="00B464BC"/>
    <w:rsid w:val="00B4697C"/>
    <w:rsid w:val="00B46AA9"/>
    <w:rsid w:val="00B46AB2"/>
    <w:rsid w:val="00B46BC8"/>
    <w:rsid w:val="00B46BF5"/>
    <w:rsid w:val="00B46C9C"/>
    <w:rsid w:val="00B47328"/>
    <w:rsid w:val="00B477C2"/>
    <w:rsid w:val="00B47AA4"/>
    <w:rsid w:val="00B50250"/>
    <w:rsid w:val="00B5041C"/>
    <w:rsid w:val="00B5078A"/>
    <w:rsid w:val="00B51039"/>
    <w:rsid w:val="00B51339"/>
    <w:rsid w:val="00B51395"/>
    <w:rsid w:val="00B51DBA"/>
    <w:rsid w:val="00B52ACE"/>
    <w:rsid w:val="00B53156"/>
    <w:rsid w:val="00B53654"/>
    <w:rsid w:val="00B53706"/>
    <w:rsid w:val="00B53851"/>
    <w:rsid w:val="00B53886"/>
    <w:rsid w:val="00B5393F"/>
    <w:rsid w:val="00B539DC"/>
    <w:rsid w:val="00B53C61"/>
    <w:rsid w:val="00B53E5D"/>
    <w:rsid w:val="00B54ED2"/>
    <w:rsid w:val="00B553CD"/>
    <w:rsid w:val="00B5579F"/>
    <w:rsid w:val="00B5583E"/>
    <w:rsid w:val="00B56153"/>
    <w:rsid w:val="00B56BB6"/>
    <w:rsid w:val="00B5796D"/>
    <w:rsid w:val="00B57A82"/>
    <w:rsid w:val="00B6011A"/>
    <w:rsid w:val="00B60132"/>
    <w:rsid w:val="00B6027F"/>
    <w:rsid w:val="00B6085C"/>
    <w:rsid w:val="00B6183E"/>
    <w:rsid w:val="00B62621"/>
    <w:rsid w:val="00B62991"/>
    <w:rsid w:val="00B62B4B"/>
    <w:rsid w:val="00B62D0E"/>
    <w:rsid w:val="00B631DE"/>
    <w:rsid w:val="00B634A6"/>
    <w:rsid w:val="00B6375E"/>
    <w:rsid w:val="00B638A4"/>
    <w:rsid w:val="00B640AA"/>
    <w:rsid w:val="00B64816"/>
    <w:rsid w:val="00B64CC5"/>
    <w:rsid w:val="00B64D42"/>
    <w:rsid w:val="00B65219"/>
    <w:rsid w:val="00B659E9"/>
    <w:rsid w:val="00B65CF1"/>
    <w:rsid w:val="00B660F5"/>
    <w:rsid w:val="00B6617F"/>
    <w:rsid w:val="00B664F3"/>
    <w:rsid w:val="00B6658C"/>
    <w:rsid w:val="00B666A9"/>
    <w:rsid w:val="00B667C3"/>
    <w:rsid w:val="00B6690F"/>
    <w:rsid w:val="00B66FBB"/>
    <w:rsid w:val="00B670F0"/>
    <w:rsid w:val="00B67103"/>
    <w:rsid w:val="00B671C4"/>
    <w:rsid w:val="00B6741E"/>
    <w:rsid w:val="00B67AA5"/>
    <w:rsid w:val="00B67D8D"/>
    <w:rsid w:val="00B67DE0"/>
    <w:rsid w:val="00B67E8F"/>
    <w:rsid w:val="00B70724"/>
    <w:rsid w:val="00B70920"/>
    <w:rsid w:val="00B70CD8"/>
    <w:rsid w:val="00B7120A"/>
    <w:rsid w:val="00B71439"/>
    <w:rsid w:val="00B71768"/>
    <w:rsid w:val="00B720E2"/>
    <w:rsid w:val="00B7224B"/>
    <w:rsid w:val="00B724F0"/>
    <w:rsid w:val="00B72715"/>
    <w:rsid w:val="00B72734"/>
    <w:rsid w:val="00B72D07"/>
    <w:rsid w:val="00B72FFF"/>
    <w:rsid w:val="00B73219"/>
    <w:rsid w:val="00B74406"/>
    <w:rsid w:val="00B748A8"/>
    <w:rsid w:val="00B75025"/>
    <w:rsid w:val="00B753B1"/>
    <w:rsid w:val="00B7540A"/>
    <w:rsid w:val="00B75605"/>
    <w:rsid w:val="00B75BB6"/>
    <w:rsid w:val="00B75EEC"/>
    <w:rsid w:val="00B75F10"/>
    <w:rsid w:val="00B761FE"/>
    <w:rsid w:val="00B76D93"/>
    <w:rsid w:val="00B770CC"/>
    <w:rsid w:val="00B77EA1"/>
    <w:rsid w:val="00B809BA"/>
    <w:rsid w:val="00B809C8"/>
    <w:rsid w:val="00B80B70"/>
    <w:rsid w:val="00B81259"/>
    <w:rsid w:val="00B817CA"/>
    <w:rsid w:val="00B81B43"/>
    <w:rsid w:val="00B81D06"/>
    <w:rsid w:val="00B82392"/>
    <w:rsid w:val="00B824AE"/>
    <w:rsid w:val="00B824C4"/>
    <w:rsid w:val="00B827E1"/>
    <w:rsid w:val="00B827F3"/>
    <w:rsid w:val="00B82A62"/>
    <w:rsid w:val="00B82B71"/>
    <w:rsid w:val="00B831B3"/>
    <w:rsid w:val="00B83227"/>
    <w:rsid w:val="00B833D7"/>
    <w:rsid w:val="00B83785"/>
    <w:rsid w:val="00B83BD7"/>
    <w:rsid w:val="00B83EF5"/>
    <w:rsid w:val="00B83FF9"/>
    <w:rsid w:val="00B8402D"/>
    <w:rsid w:val="00B84B12"/>
    <w:rsid w:val="00B84E18"/>
    <w:rsid w:val="00B85262"/>
    <w:rsid w:val="00B854AC"/>
    <w:rsid w:val="00B85657"/>
    <w:rsid w:val="00B8573E"/>
    <w:rsid w:val="00B866FB"/>
    <w:rsid w:val="00B86897"/>
    <w:rsid w:val="00B86E81"/>
    <w:rsid w:val="00B86F75"/>
    <w:rsid w:val="00B871FF"/>
    <w:rsid w:val="00B87233"/>
    <w:rsid w:val="00B87324"/>
    <w:rsid w:val="00B8750B"/>
    <w:rsid w:val="00B8769C"/>
    <w:rsid w:val="00B87709"/>
    <w:rsid w:val="00B87BC3"/>
    <w:rsid w:val="00B90296"/>
    <w:rsid w:val="00B905A6"/>
    <w:rsid w:val="00B90660"/>
    <w:rsid w:val="00B90776"/>
    <w:rsid w:val="00B908CA"/>
    <w:rsid w:val="00B91123"/>
    <w:rsid w:val="00B91A01"/>
    <w:rsid w:val="00B927B8"/>
    <w:rsid w:val="00B92F7E"/>
    <w:rsid w:val="00B93009"/>
    <w:rsid w:val="00B93310"/>
    <w:rsid w:val="00B935F4"/>
    <w:rsid w:val="00B93C75"/>
    <w:rsid w:val="00B948CD"/>
    <w:rsid w:val="00B94DB1"/>
    <w:rsid w:val="00B9524D"/>
    <w:rsid w:val="00B955D4"/>
    <w:rsid w:val="00B9571E"/>
    <w:rsid w:val="00B95775"/>
    <w:rsid w:val="00B95C09"/>
    <w:rsid w:val="00B95DA5"/>
    <w:rsid w:val="00B9609E"/>
    <w:rsid w:val="00B96303"/>
    <w:rsid w:val="00B97344"/>
    <w:rsid w:val="00B97CAC"/>
    <w:rsid w:val="00B97DFA"/>
    <w:rsid w:val="00BA01B6"/>
    <w:rsid w:val="00BA0884"/>
    <w:rsid w:val="00BA0BFF"/>
    <w:rsid w:val="00BA0C67"/>
    <w:rsid w:val="00BA0EB0"/>
    <w:rsid w:val="00BA147C"/>
    <w:rsid w:val="00BA172D"/>
    <w:rsid w:val="00BA17C1"/>
    <w:rsid w:val="00BA1D89"/>
    <w:rsid w:val="00BA220D"/>
    <w:rsid w:val="00BA2810"/>
    <w:rsid w:val="00BA3383"/>
    <w:rsid w:val="00BA416B"/>
    <w:rsid w:val="00BA4187"/>
    <w:rsid w:val="00BA42F0"/>
    <w:rsid w:val="00BA472D"/>
    <w:rsid w:val="00BA4A78"/>
    <w:rsid w:val="00BA4BA3"/>
    <w:rsid w:val="00BA4BF5"/>
    <w:rsid w:val="00BA4C4A"/>
    <w:rsid w:val="00BA507E"/>
    <w:rsid w:val="00BA509C"/>
    <w:rsid w:val="00BA5455"/>
    <w:rsid w:val="00BA5CD6"/>
    <w:rsid w:val="00BA5D0D"/>
    <w:rsid w:val="00BA5E9B"/>
    <w:rsid w:val="00BA6261"/>
    <w:rsid w:val="00BA67BC"/>
    <w:rsid w:val="00BA6EEB"/>
    <w:rsid w:val="00BA7634"/>
    <w:rsid w:val="00BA7889"/>
    <w:rsid w:val="00BA79FC"/>
    <w:rsid w:val="00BA7CF8"/>
    <w:rsid w:val="00BA7EA6"/>
    <w:rsid w:val="00BB0771"/>
    <w:rsid w:val="00BB0862"/>
    <w:rsid w:val="00BB09A8"/>
    <w:rsid w:val="00BB0E4D"/>
    <w:rsid w:val="00BB19B2"/>
    <w:rsid w:val="00BB1D2F"/>
    <w:rsid w:val="00BB1E58"/>
    <w:rsid w:val="00BB207B"/>
    <w:rsid w:val="00BB2494"/>
    <w:rsid w:val="00BB2A77"/>
    <w:rsid w:val="00BB2DFB"/>
    <w:rsid w:val="00BB31C9"/>
    <w:rsid w:val="00BB350B"/>
    <w:rsid w:val="00BB35AA"/>
    <w:rsid w:val="00BB3726"/>
    <w:rsid w:val="00BB479B"/>
    <w:rsid w:val="00BB4A85"/>
    <w:rsid w:val="00BB53C2"/>
    <w:rsid w:val="00BB5488"/>
    <w:rsid w:val="00BB5EE7"/>
    <w:rsid w:val="00BB608E"/>
    <w:rsid w:val="00BB668B"/>
    <w:rsid w:val="00BB6B29"/>
    <w:rsid w:val="00BB7024"/>
    <w:rsid w:val="00BC0379"/>
    <w:rsid w:val="00BC043D"/>
    <w:rsid w:val="00BC07A3"/>
    <w:rsid w:val="00BC1431"/>
    <w:rsid w:val="00BC17DA"/>
    <w:rsid w:val="00BC1A1A"/>
    <w:rsid w:val="00BC222A"/>
    <w:rsid w:val="00BC249C"/>
    <w:rsid w:val="00BC2660"/>
    <w:rsid w:val="00BC26F8"/>
    <w:rsid w:val="00BC27AD"/>
    <w:rsid w:val="00BC297B"/>
    <w:rsid w:val="00BC3B19"/>
    <w:rsid w:val="00BC3EB6"/>
    <w:rsid w:val="00BC4209"/>
    <w:rsid w:val="00BC4E6E"/>
    <w:rsid w:val="00BC4E8D"/>
    <w:rsid w:val="00BC531C"/>
    <w:rsid w:val="00BC5486"/>
    <w:rsid w:val="00BC6363"/>
    <w:rsid w:val="00BC64EA"/>
    <w:rsid w:val="00BC6C50"/>
    <w:rsid w:val="00BC6F8D"/>
    <w:rsid w:val="00BC71B3"/>
    <w:rsid w:val="00BC745F"/>
    <w:rsid w:val="00BC756D"/>
    <w:rsid w:val="00BC771C"/>
    <w:rsid w:val="00BC777F"/>
    <w:rsid w:val="00BC7AC7"/>
    <w:rsid w:val="00BD067B"/>
    <w:rsid w:val="00BD0688"/>
    <w:rsid w:val="00BD0970"/>
    <w:rsid w:val="00BD157C"/>
    <w:rsid w:val="00BD15C6"/>
    <w:rsid w:val="00BD170D"/>
    <w:rsid w:val="00BD187B"/>
    <w:rsid w:val="00BD1B71"/>
    <w:rsid w:val="00BD1BD5"/>
    <w:rsid w:val="00BD1C49"/>
    <w:rsid w:val="00BD1CB0"/>
    <w:rsid w:val="00BD1DBC"/>
    <w:rsid w:val="00BD27A0"/>
    <w:rsid w:val="00BD2CD7"/>
    <w:rsid w:val="00BD30EC"/>
    <w:rsid w:val="00BD34FF"/>
    <w:rsid w:val="00BD3866"/>
    <w:rsid w:val="00BD42B1"/>
    <w:rsid w:val="00BD4356"/>
    <w:rsid w:val="00BD458E"/>
    <w:rsid w:val="00BD6032"/>
    <w:rsid w:val="00BD61BF"/>
    <w:rsid w:val="00BD6341"/>
    <w:rsid w:val="00BD65CC"/>
    <w:rsid w:val="00BD6887"/>
    <w:rsid w:val="00BD73F5"/>
    <w:rsid w:val="00BD74F4"/>
    <w:rsid w:val="00BD77EA"/>
    <w:rsid w:val="00BD7D9E"/>
    <w:rsid w:val="00BE00A3"/>
    <w:rsid w:val="00BE0141"/>
    <w:rsid w:val="00BE0210"/>
    <w:rsid w:val="00BE03CC"/>
    <w:rsid w:val="00BE0C56"/>
    <w:rsid w:val="00BE0D17"/>
    <w:rsid w:val="00BE1558"/>
    <w:rsid w:val="00BE1B75"/>
    <w:rsid w:val="00BE2292"/>
    <w:rsid w:val="00BE273B"/>
    <w:rsid w:val="00BE2BC9"/>
    <w:rsid w:val="00BE3109"/>
    <w:rsid w:val="00BE3BCE"/>
    <w:rsid w:val="00BE3EE3"/>
    <w:rsid w:val="00BE43B1"/>
    <w:rsid w:val="00BE49AC"/>
    <w:rsid w:val="00BE49FA"/>
    <w:rsid w:val="00BE4D93"/>
    <w:rsid w:val="00BE4E10"/>
    <w:rsid w:val="00BE59C3"/>
    <w:rsid w:val="00BE5BCC"/>
    <w:rsid w:val="00BE5BF6"/>
    <w:rsid w:val="00BE5CC5"/>
    <w:rsid w:val="00BE5EA1"/>
    <w:rsid w:val="00BE62B3"/>
    <w:rsid w:val="00BE71A0"/>
    <w:rsid w:val="00BE7601"/>
    <w:rsid w:val="00BE7EC7"/>
    <w:rsid w:val="00BF0392"/>
    <w:rsid w:val="00BF05C3"/>
    <w:rsid w:val="00BF08F4"/>
    <w:rsid w:val="00BF09F4"/>
    <w:rsid w:val="00BF0A9C"/>
    <w:rsid w:val="00BF0AFB"/>
    <w:rsid w:val="00BF0B89"/>
    <w:rsid w:val="00BF0BD5"/>
    <w:rsid w:val="00BF0D12"/>
    <w:rsid w:val="00BF1324"/>
    <w:rsid w:val="00BF16BE"/>
    <w:rsid w:val="00BF24CC"/>
    <w:rsid w:val="00BF24E3"/>
    <w:rsid w:val="00BF267E"/>
    <w:rsid w:val="00BF2A1C"/>
    <w:rsid w:val="00BF3D89"/>
    <w:rsid w:val="00BF407B"/>
    <w:rsid w:val="00BF4167"/>
    <w:rsid w:val="00BF42FA"/>
    <w:rsid w:val="00BF47A4"/>
    <w:rsid w:val="00BF47B9"/>
    <w:rsid w:val="00BF484B"/>
    <w:rsid w:val="00BF4995"/>
    <w:rsid w:val="00BF5E8E"/>
    <w:rsid w:val="00BF5FF8"/>
    <w:rsid w:val="00BF6100"/>
    <w:rsid w:val="00BF6666"/>
    <w:rsid w:val="00BF7365"/>
    <w:rsid w:val="00BF75BE"/>
    <w:rsid w:val="00BF7BD3"/>
    <w:rsid w:val="00C0006D"/>
    <w:rsid w:val="00C0012B"/>
    <w:rsid w:val="00C00183"/>
    <w:rsid w:val="00C005F2"/>
    <w:rsid w:val="00C008A3"/>
    <w:rsid w:val="00C00A18"/>
    <w:rsid w:val="00C00FD2"/>
    <w:rsid w:val="00C0151A"/>
    <w:rsid w:val="00C0175E"/>
    <w:rsid w:val="00C01871"/>
    <w:rsid w:val="00C0245F"/>
    <w:rsid w:val="00C0246A"/>
    <w:rsid w:val="00C02B46"/>
    <w:rsid w:val="00C03B06"/>
    <w:rsid w:val="00C03B92"/>
    <w:rsid w:val="00C03C2A"/>
    <w:rsid w:val="00C03DA6"/>
    <w:rsid w:val="00C03FEB"/>
    <w:rsid w:val="00C048D7"/>
    <w:rsid w:val="00C04AA5"/>
    <w:rsid w:val="00C04ED5"/>
    <w:rsid w:val="00C0579C"/>
    <w:rsid w:val="00C05885"/>
    <w:rsid w:val="00C05AD1"/>
    <w:rsid w:val="00C05B8D"/>
    <w:rsid w:val="00C0601F"/>
    <w:rsid w:val="00C06384"/>
    <w:rsid w:val="00C06D01"/>
    <w:rsid w:val="00C070AE"/>
    <w:rsid w:val="00C07F3F"/>
    <w:rsid w:val="00C100F2"/>
    <w:rsid w:val="00C101BE"/>
    <w:rsid w:val="00C106A3"/>
    <w:rsid w:val="00C1073C"/>
    <w:rsid w:val="00C10857"/>
    <w:rsid w:val="00C11108"/>
    <w:rsid w:val="00C111D2"/>
    <w:rsid w:val="00C11BE9"/>
    <w:rsid w:val="00C11DA4"/>
    <w:rsid w:val="00C120B5"/>
    <w:rsid w:val="00C124FF"/>
    <w:rsid w:val="00C12577"/>
    <w:rsid w:val="00C12743"/>
    <w:rsid w:val="00C12AED"/>
    <w:rsid w:val="00C12B6B"/>
    <w:rsid w:val="00C12F4B"/>
    <w:rsid w:val="00C130F7"/>
    <w:rsid w:val="00C1347B"/>
    <w:rsid w:val="00C149CB"/>
    <w:rsid w:val="00C14B6D"/>
    <w:rsid w:val="00C150FB"/>
    <w:rsid w:val="00C155C1"/>
    <w:rsid w:val="00C157E0"/>
    <w:rsid w:val="00C15961"/>
    <w:rsid w:val="00C15E6D"/>
    <w:rsid w:val="00C16502"/>
    <w:rsid w:val="00C165BD"/>
    <w:rsid w:val="00C16974"/>
    <w:rsid w:val="00C16A94"/>
    <w:rsid w:val="00C170A5"/>
    <w:rsid w:val="00C17239"/>
    <w:rsid w:val="00C174C4"/>
    <w:rsid w:val="00C1768D"/>
    <w:rsid w:val="00C178E2"/>
    <w:rsid w:val="00C20761"/>
    <w:rsid w:val="00C20968"/>
    <w:rsid w:val="00C20B34"/>
    <w:rsid w:val="00C20B7F"/>
    <w:rsid w:val="00C20DC0"/>
    <w:rsid w:val="00C20DC9"/>
    <w:rsid w:val="00C21164"/>
    <w:rsid w:val="00C2180C"/>
    <w:rsid w:val="00C218C4"/>
    <w:rsid w:val="00C223DD"/>
    <w:rsid w:val="00C22A27"/>
    <w:rsid w:val="00C23538"/>
    <w:rsid w:val="00C23950"/>
    <w:rsid w:val="00C2397B"/>
    <w:rsid w:val="00C24305"/>
    <w:rsid w:val="00C251DA"/>
    <w:rsid w:val="00C252AD"/>
    <w:rsid w:val="00C26307"/>
    <w:rsid w:val="00C26627"/>
    <w:rsid w:val="00C2676F"/>
    <w:rsid w:val="00C2692C"/>
    <w:rsid w:val="00C26F4D"/>
    <w:rsid w:val="00C27058"/>
    <w:rsid w:val="00C2706E"/>
    <w:rsid w:val="00C27366"/>
    <w:rsid w:val="00C27B52"/>
    <w:rsid w:val="00C30181"/>
    <w:rsid w:val="00C3140C"/>
    <w:rsid w:val="00C3189D"/>
    <w:rsid w:val="00C319C5"/>
    <w:rsid w:val="00C31A5A"/>
    <w:rsid w:val="00C31E38"/>
    <w:rsid w:val="00C31FC2"/>
    <w:rsid w:val="00C3223C"/>
    <w:rsid w:val="00C32BB3"/>
    <w:rsid w:val="00C32C46"/>
    <w:rsid w:val="00C33077"/>
    <w:rsid w:val="00C33845"/>
    <w:rsid w:val="00C33B13"/>
    <w:rsid w:val="00C33B53"/>
    <w:rsid w:val="00C34660"/>
    <w:rsid w:val="00C34B24"/>
    <w:rsid w:val="00C34DF2"/>
    <w:rsid w:val="00C35510"/>
    <w:rsid w:val="00C35955"/>
    <w:rsid w:val="00C35BC9"/>
    <w:rsid w:val="00C35E33"/>
    <w:rsid w:val="00C36340"/>
    <w:rsid w:val="00C363CC"/>
    <w:rsid w:val="00C36AF8"/>
    <w:rsid w:val="00C37395"/>
    <w:rsid w:val="00C3743D"/>
    <w:rsid w:val="00C3769D"/>
    <w:rsid w:val="00C40BBB"/>
    <w:rsid w:val="00C40C82"/>
    <w:rsid w:val="00C40DF7"/>
    <w:rsid w:val="00C41011"/>
    <w:rsid w:val="00C41103"/>
    <w:rsid w:val="00C412E1"/>
    <w:rsid w:val="00C416A2"/>
    <w:rsid w:val="00C41A60"/>
    <w:rsid w:val="00C42778"/>
    <w:rsid w:val="00C429B2"/>
    <w:rsid w:val="00C4300C"/>
    <w:rsid w:val="00C44704"/>
    <w:rsid w:val="00C44D21"/>
    <w:rsid w:val="00C45068"/>
    <w:rsid w:val="00C4541F"/>
    <w:rsid w:val="00C454A1"/>
    <w:rsid w:val="00C45931"/>
    <w:rsid w:val="00C45AF1"/>
    <w:rsid w:val="00C45C12"/>
    <w:rsid w:val="00C46095"/>
    <w:rsid w:val="00C463A9"/>
    <w:rsid w:val="00C46E09"/>
    <w:rsid w:val="00C46F6E"/>
    <w:rsid w:val="00C4704B"/>
    <w:rsid w:val="00C475A1"/>
    <w:rsid w:val="00C475C5"/>
    <w:rsid w:val="00C47897"/>
    <w:rsid w:val="00C47989"/>
    <w:rsid w:val="00C47D20"/>
    <w:rsid w:val="00C5083C"/>
    <w:rsid w:val="00C50A81"/>
    <w:rsid w:val="00C50BD6"/>
    <w:rsid w:val="00C50F3A"/>
    <w:rsid w:val="00C510A4"/>
    <w:rsid w:val="00C51352"/>
    <w:rsid w:val="00C51FC4"/>
    <w:rsid w:val="00C52305"/>
    <w:rsid w:val="00C52432"/>
    <w:rsid w:val="00C52905"/>
    <w:rsid w:val="00C52AA8"/>
    <w:rsid w:val="00C53619"/>
    <w:rsid w:val="00C53793"/>
    <w:rsid w:val="00C5387C"/>
    <w:rsid w:val="00C53E21"/>
    <w:rsid w:val="00C53E67"/>
    <w:rsid w:val="00C54168"/>
    <w:rsid w:val="00C541BB"/>
    <w:rsid w:val="00C54251"/>
    <w:rsid w:val="00C543F5"/>
    <w:rsid w:val="00C54E9A"/>
    <w:rsid w:val="00C555FB"/>
    <w:rsid w:val="00C55689"/>
    <w:rsid w:val="00C55837"/>
    <w:rsid w:val="00C55BB4"/>
    <w:rsid w:val="00C55C5B"/>
    <w:rsid w:val="00C565ED"/>
    <w:rsid w:val="00C56EE8"/>
    <w:rsid w:val="00C56F4D"/>
    <w:rsid w:val="00C574AB"/>
    <w:rsid w:val="00C575AA"/>
    <w:rsid w:val="00C5788D"/>
    <w:rsid w:val="00C57C60"/>
    <w:rsid w:val="00C601FF"/>
    <w:rsid w:val="00C60876"/>
    <w:rsid w:val="00C60FF9"/>
    <w:rsid w:val="00C61D6E"/>
    <w:rsid w:val="00C623E4"/>
    <w:rsid w:val="00C627E0"/>
    <w:rsid w:val="00C62B78"/>
    <w:rsid w:val="00C634A6"/>
    <w:rsid w:val="00C635B7"/>
    <w:rsid w:val="00C635C2"/>
    <w:rsid w:val="00C638A2"/>
    <w:rsid w:val="00C63C65"/>
    <w:rsid w:val="00C63D4E"/>
    <w:rsid w:val="00C63EA9"/>
    <w:rsid w:val="00C63F12"/>
    <w:rsid w:val="00C6426B"/>
    <w:rsid w:val="00C646EF"/>
    <w:rsid w:val="00C6481C"/>
    <w:rsid w:val="00C64BD5"/>
    <w:rsid w:val="00C64F4C"/>
    <w:rsid w:val="00C64F6D"/>
    <w:rsid w:val="00C6508B"/>
    <w:rsid w:val="00C650F2"/>
    <w:rsid w:val="00C65120"/>
    <w:rsid w:val="00C653C0"/>
    <w:rsid w:val="00C657D9"/>
    <w:rsid w:val="00C65B8E"/>
    <w:rsid w:val="00C665D6"/>
    <w:rsid w:val="00C6661F"/>
    <w:rsid w:val="00C66795"/>
    <w:rsid w:val="00C66980"/>
    <w:rsid w:val="00C66FAC"/>
    <w:rsid w:val="00C672CE"/>
    <w:rsid w:val="00C677E0"/>
    <w:rsid w:val="00C67875"/>
    <w:rsid w:val="00C6796D"/>
    <w:rsid w:val="00C702D3"/>
    <w:rsid w:val="00C707B3"/>
    <w:rsid w:val="00C70BB0"/>
    <w:rsid w:val="00C70F29"/>
    <w:rsid w:val="00C71973"/>
    <w:rsid w:val="00C71A2F"/>
    <w:rsid w:val="00C71E24"/>
    <w:rsid w:val="00C72010"/>
    <w:rsid w:val="00C7218E"/>
    <w:rsid w:val="00C7229F"/>
    <w:rsid w:val="00C72352"/>
    <w:rsid w:val="00C723A1"/>
    <w:rsid w:val="00C725DD"/>
    <w:rsid w:val="00C72ABA"/>
    <w:rsid w:val="00C72EAB"/>
    <w:rsid w:val="00C733F8"/>
    <w:rsid w:val="00C73C1F"/>
    <w:rsid w:val="00C7421F"/>
    <w:rsid w:val="00C7485C"/>
    <w:rsid w:val="00C74966"/>
    <w:rsid w:val="00C74BC8"/>
    <w:rsid w:val="00C7578D"/>
    <w:rsid w:val="00C75A02"/>
    <w:rsid w:val="00C75A60"/>
    <w:rsid w:val="00C75C92"/>
    <w:rsid w:val="00C75CE7"/>
    <w:rsid w:val="00C76040"/>
    <w:rsid w:val="00C76356"/>
    <w:rsid w:val="00C76526"/>
    <w:rsid w:val="00C7660B"/>
    <w:rsid w:val="00C7668E"/>
    <w:rsid w:val="00C766EE"/>
    <w:rsid w:val="00C769EB"/>
    <w:rsid w:val="00C77152"/>
    <w:rsid w:val="00C7759C"/>
    <w:rsid w:val="00C7790E"/>
    <w:rsid w:val="00C77A5D"/>
    <w:rsid w:val="00C804B8"/>
    <w:rsid w:val="00C80C1F"/>
    <w:rsid w:val="00C80D9A"/>
    <w:rsid w:val="00C8173E"/>
    <w:rsid w:val="00C819B9"/>
    <w:rsid w:val="00C825EE"/>
    <w:rsid w:val="00C825FF"/>
    <w:rsid w:val="00C8398E"/>
    <w:rsid w:val="00C83FB2"/>
    <w:rsid w:val="00C84522"/>
    <w:rsid w:val="00C849E0"/>
    <w:rsid w:val="00C84A5C"/>
    <w:rsid w:val="00C84C3C"/>
    <w:rsid w:val="00C84F8C"/>
    <w:rsid w:val="00C85353"/>
    <w:rsid w:val="00C856EE"/>
    <w:rsid w:val="00C86897"/>
    <w:rsid w:val="00C86E92"/>
    <w:rsid w:val="00C87183"/>
    <w:rsid w:val="00C87329"/>
    <w:rsid w:val="00C873CA"/>
    <w:rsid w:val="00C874D4"/>
    <w:rsid w:val="00C8779A"/>
    <w:rsid w:val="00C900BD"/>
    <w:rsid w:val="00C90AB7"/>
    <w:rsid w:val="00C9114B"/>
    <w:rsid w:val="00C912D9"/>
    <w:rsid w:val="00C917E9"/>
    <w:rsid w:val="00C91976"/>
    <w:rsid w:val="00C91C3C"/>
    <w:rsid w:val="00C91E82"/>
    <w:rsid w:val="00C91FFE"/>
    <w:rsid w:val="00C92743"/>
    <w:rsid w:val="00C93636"/>
    <w:rsid w:val="00C93E2D"/>
    <w:rsid w:val="00C94827"/>
    <w:rsid w:val="00C94943"/>
    <w:rsid w:val="00C94C63"/>
    <w:rsid w:val="00C951F3"/>
    <w:rsid w:val="00C95291"/>
    <w:rsid w:val="00C954AB"/>
    <w:rsid w:val="00C963D7"/>
    <w:rsid w:val="00C965C4"/>
    <w:rsid w:val="00C96805"/>
    <w:rsid w:val="00C96B47"/>
    <w:rsid w:val="00C96D89"/>
    <w:rsid w:val="00C96F04"/>
    <w:rsid w:val="00C97117"/>
    <w:rsid w:val="00CA0121"/>
    <w:rsid w:val="00CA0756"/>
    <w:rsid w:val="00CA0804"/>
    <w:rsid w:val="00CA087D"/>
    <w:rsid w:val="00CA0BEE"/>
    <w:rsid w:val="00CA1250"/>
    <w:rsid w:val="00CA153E"/>
    <w:rsid w:val="00CA19CF"/>
    <w:rsid w:val="00CA1B02"/>
    <w:rsid w:val="00CA21B8"/>
    <w:rsid w:val="00CA2201"/>
    <w:rsid w:val="00CA232A"/>
    <w:rsid w:val="00CA2593"/>
    <w:rsid w:val="00CA26BA"/>
    <w:rsid w:val="00CA28F1"/>
    <w:rsid w:val="00CA2F4A"/>
    <w:rsid w:val="00CA3555"/>
    <w:rsid w:val="00CA3BBE"/>
    <w:rsid w:val="00CA3EE3"/>
    <w:rsid w:val="00CA4783"/>
    <w:rsid w:val="00CA5376"/>
    <w:rsid w:val="00CA5459"/>
    <w:rsid w:val="00CA54B1"/>
    <w:rsid w:val="00CA5DA8"/>
    <w:rsid w:val="00CA5DBB"/>
    <w:rsid w:val="00CA6F33"/>
    <w:rsid w:val="00CA70D6"/>
    <w:rsid w:val="00CA7139"/>
    <w:rsid w:val="00CA7230"/>
    <w:rsid w:val="00CA7293"/>
    <w:rsid w:val="00CA72D0"/>
    <w:rsid w:val="00CA74C3"/>
    <w:rsid w:val="00CA7A59"/>
    <w:rsid w:val="00CB0346"/>
    <w:rsid w:val="00CB0EBC"/>
    <w:rsid w:val="00CB0FC7"/>
    <w:rsid w:val="00CB132D"/>
    <w:rsid w:val="00CB17C5"/>
    <w:rsid w:val="00CB18A2"/>
    <w:rsid w:val="00CB1901"/>
    <w:rsid w:val="00CB1D6E"/>
    <w:rsid w:val="00CB1DC4"/>
    <w:rsid w:val="00CB335E"/>
    <w:rsid w:val="00CB3454"/>
    <w:rsid w:val="00CB430B"/>
    <w:rsid w:val="00CB44FF"/>
    <w:rsid w:val="00CB45E7"/>
    <w:rsid w:val="00CB47B5"/>
    <w:rsid w:val="00CB4989"/>
    <w:rsid w:val="00CB4A9A"/>
    <w:rsid w:val="00CB5721"/>
    <w:rsid w:val="00CB580B"/>
    <w:rsid w:val="00CB64B0"/>
    <w:rsid w:val="00CB661C"/>
    <w:rsid w:val="00CB6736"/>
    <w:rsid w:val="00CB68CB"/>
    <w:rsid w:val="00CB690F"/>
    <w:rsid w:val="00CB6C34"/>
    <w:rsid w:val="00CB6CDB"/>
    <w:rsid w:val="00CB7403"/>
    <w:rsid w:val="00CB7602"/>
    <w:rsid w:val="00CB7DEE"/>
    <w:rsid w:val="00CB7E97"/>
    <w:rsid w:val="00CC0589"/>
    <w:rsid w:val="00CC0876"/>
    <w:rsid w:val="00CC0AE9"/>
    <w:rsid w:val="00CC0E98"/>
    <w:rsid w:val="00CC0EB3"/>
    <w:rsid w:val="00CC13A2"/>
    <w:rsid w:val="00CC1B32"/>
    <w:rsid w:val="00CC1CA8"/>
    <w:rsid w:val="00CC205E"/>
    <w:rsid w:val="00CC3178"/>
    <w:rsid w:val="00CC3740"/>
    <w:rsid w:val="00CC3A8A"/>
    <w:rsid w:val="00CC3C13"/>
    <w:rsid w:val="00CC3CD7"/>
    <w:rsid w:val="00CC3F23"/>
    <w:rsid w:val="00CC4119"/>
    <w:rsid w:val="00CC4373"/>
    <w:rsid w:val="00CC56AD"/>
    <w:rsid w:val="00CC582D"/>
    <w:rsid w:val="00CC5918"/>
    <w:rsid w:val="00CC5937"/>
    <w:rsid w:val="00CC6197"/>
    <w:rsid w:val="00CC6228"/>
    <w:rsid w:val="00CC67FB"/>
    <w:rsid w:val="00CC6A58"/>
    <w:rsid w:val="00CC6D82"/>
    <w:rsid w:val="00CC711E"/>
    <w:rsid w:val="00CC766D"/>
    <w:rsid w:val="00CC7D3A"/>
    <w:rsid w:val="00CD057D"/>
    <w:rsid w:val="00CD0D64"/>
    <w:rsid w:val="00CD0E98"/>
    <w:rsid w:val="00CD161B"/>
    <w:rsid w:val="00CD1977"/>
    <w:rsid w:val="00CD205F"/>
    <w:rsid w:val="00CD2074"/>
    <w:rsid w:val="00CD24E6"/>
    <w:rsid w:val="00CD299B"/>
    <w:rsid w:val="00CD2D25"/>
    <w:rsid w:val="00CD2F2C"/>
    <w:rsid w:val="00CD32E5"/>
    <w:rsid w:val="00CD3384"/>
    <w:rsid w:val="00CD33E7"/>
    <w:rsid w:val="00CD3506"/>
    <w:rsid w:val="00CD3649"/>
    <w:rsid w:val="00CD3676"/>
    <w:rsid w:val="00CD3B03"/>
    <w:rsid w:val="00CD3C3F"/>
    <w:rsid w:val="00CD3CB0"/>
    <w:rsid w:val="00CD499F"/>
    <w:rsid w:val="00CD4D59"/>
    <w:rsid w:val="00CD5065"/>
    <w:rsid w:val="00CD5132"/>
    <w:rsid w:val="00CD5158"/>
    <w:rsid w:val="00CD5A6F"/>
    <w:rsid w:val="00CD5A9E"/>
    <w:rsid w:val="00CD65AA"/>
    <w:rsid w:val="00CD692A"/>
    <w:rsid w:val="00CD719F"/>
    <w:rsid w:val="00CD789A"/>
    <w:rsid w:val="00CD792E"/>
    <w:rsid w:val="00CE004D"/>
    <w:rsid w:val="00CE0C6B"/>
    <w:rsid w:val="00CE18BD"/>
    <w:rsid w:val="00CE19AA"/>
    <w:rsid w:val="00CE1AB5"/>
    <w:rsid w:val="00CE1B42"/>
    <w:rsid w:val="00CE1B7D"/>
    <w:rsid w:val="00CE30F6"/>
    <w:rsid w:val="00CE3540"/>
    <w:rsid w:val="00CE3A44"/>
    <w:rsid w:val="00CE3E20"/>
    <w:rsid w:val="00CE3FEC"/>
    <w:rsid w:val="00CE4135"/>
    <w:rsid w:val="00CE448D"/>
    <w:rsid w:val="00CE45AA"/>
    <w:rsid w:val="00CE4704"/>
    <w:rsid w:val="00CE4C4E"/>
    <w:rsid w:val="00CE4E5A"/>
    <w:rsid w:val="00CE5329"/>
    <w:rsid w:val="00CE53E0"/>
    <w:rsid w:val="00CE68DF"/>
    <w:rsid w:val="00CE6BE7"/>
    <w:rsid w:val="00CE6D02"/>
    <w:rsid w:val="00CE721D"/>
    <w:rsid w:val="00CE751F"/>
    <w:rsid w:val="00CE7775"/>
    <w:rsid w:val="00CE79DB"/>
    <w:rsid w:val="00CE7BAB"/>
    <w:rsid w:val="00CE7E1B"/>
    <w:rsid w:val="00CF0168"/>
    <w:rsid w:val="00CF028C"/>
    <w:rsid w:val="00CF06E4"/>
    <w:rsid w:val="00CF0BB7"/>
    <w:rsid w:val="00CF0CA9"/>
    <w:rsid w:val="00CF12F4"/>
    <w:rsid w:val="00CF15C2"/>
    <w:rsid w:val="00CF16D6"/>
    <w:rsid w:val="00CF1B36"/>
    <w:rsid w:val="00CF1EB1"/>
    <w:rsid w:val="00CF202E"/>
    <w:rsid w:val="00CF3240"/>
    <w:rsid w:val="00CF3342"/>
    <w:rsid w:val="00CF36E2"/>
    <w:rsid w:val="00CF3C5C"/>
    <w:rsid w:val="00CF3EF7"/>
    <w:rsid w:val="00CF41FA"/>
    <w:rsid w:val="00CF4616"/>
    <w:rsid w:val="00CF5084"/>
    <w:rsid w:val="00CF50C0"/>
    <w:rsid w:val="00CF5778"/>
    <w:rsid w:val="00CF5820"/>
    <w:rsid w:val="00CF5893"/>
    <w:rsid w:val="00CF5B5F"/>
    <w:rsid w:val="00CF6843"/>
    <w:rsid w:val="00CF6857"/>
    <w:rsid w:val="00CF6DEB"/>
    <w:rsid w:val="00CF703A"/>
    <w:rsid w:val="00CF709A"/>
    <w:rsid w:val="00CF70A5"/>
    <w:rsid w:val="00CF7223"/>
    <w:rsid w:val="00CF7697"/>
    <w:rsid w:val="00D002EE"/>
    <w:rsid w:val="00D0058D"/>
    <w:rsid w:val="00D0185F"/>
    <w:rsid w:val="00D0209C"/>
    <w:rsid w:val="00D024C3"/>
    <w:rsid w:val="00D02AF6"/>
    <w:rsid w:val="00D02B64"/>
    <w:rsid w:val="00D02CFD"/>
    <w:rsid w:val="00D02FA5"/>
    <w:rsid w:val="00D03C17"/>
    <w:rsid w:val="00D04010"/>
    <w:rsid w:val="00D04977"/>
    <w:rsid w:val="00D0536E"/>
    <w:rsid w:val="00D055CF"/>
    <w:rsid w:val="00D059E4"/>
    <w:rsid w:val="00D05BB4"/>
    <w:rsid w:val="00D0603B"/>
    <w:rsid w:val="00D06046"/>
    <w:rsid w:val="00D06103"/>
    <w:rsid w:val="00D06542"/>
    <w:rsid w:val="00D065D5"/>
    <w:rsid w:val="00D06766"/>
    <w:rsid w:val="00D06DAC"/>
    <w:rsid w:val="00D07167"/>
    <w:rsid w:val="00D07AAC"/>
    <w:rsid w:val="00D07BF6"/>
    <w:rsid w:val="00D07C2C"/>
    <w:rsid w:val="00D07D6F"/>
    <w:rsid w:val="00D07D88"/>
    <w:rsid w:val="00D10525"/>
    <w:rsid w:val="00D10543"/>
    <w:rsid w:val="00D1061A"/>
    <w:rsid w:val="00D10E4A"/>
    <w:rsid w:val="00D11376"/>
    <w:rsid w:val="00D113E4"/>
    <w:rsid w:val="00D116B5"/>
    <w:rsid w:val="00D1182B"/>
    <w:rsid w:val="00D11E07"/>
    <w:rsid w:val="00D11F12"/>
    <w:rsid w:val="00D12021"/>
    <w:rsid w:val="00D12370"/>
    <w:rsid w:val="00D1241D"/>
    <w:rsid w:val="00D12FC1"/>
    <w:rsid w:val="00D13512"/>
    <w:rsid w:val="00D13948"/>
    <w:rsid w:val="00D1405C"/>
    <w:rsid w:val="00D14264"/>
    <w:rsid w:val="00D149E7"/>
    <w:rsid w:val="00D14A12"/>
    <w:rsid w:val="00D14B42"/>
    <w:rsid w:val="00D1502E"/>
    <w:rsid w:val="00D1560D"/>
    <w:rsid w:val="00D15630"/>
    <w:rsid w:val="00D157F4"/>
    <w:rsid w:val="00D15B37"/>
    <w:rsid w:val="00D15C7F"/>
    <w:rsid w:val="00D15DFF"/>
    <w:rsid w:val="00D1643A"/>
    <w:rsid w:val="00D16671"/>
    <w:rsid w:val="00D1668B"/>
    <w:rsid w:val="00D16FC0"/>
    <w:rsid w:val="00D1704E"/>
    <w:rsid w:val="00D176A2"/>
    <w:rsid w:val="00D176AB"/>
    <w:rsid w:val="00D17EC1"/>
    <w:rsid w:val="00D20309"/>
    <w:rsid w:val="00D20C91"/>
    <w:rsid w:val="00D21105"/>
    <w:rsid w:val="00D222E9"/>
    <w:rsid w:val="00D22713"/>
    <w:rsid w:val="00D227D7"/>
    <w:rsid w:val="00D2288A"/>
    <w:rsid w:val="00D229A7"/>
    <w:rsid w:val="00D22B68"/>
    <w:rsid w:val="00D23025"/>
    <w:rsid w:val="00D238E0"/>
    <w:rsid w:val="00D23A04"/>
    <w:rsid w:val="00D24023"/>
    <w:rsid w:val="00D249A6"/>
    <w:rsid w:val="00D250B3"/>
    <w:rsid w:val="00D253E3"/>
    <w:rsid w:val="00D25811"/>
    <w:rsid w:val="00D25A6F"/>
    <w:rsid w:val="00D25D35"/>
    <w:rsid w:val="00D25D96"/>
    <w:rsid w:val="00D2642B"/>
    <w:rsid w:val="00D266BE"/>
    <w:rsid w:val="00D268AD"/>
    <w:rsid w:val="00D270F7"/>
    <w:rsid w:val="00D27334"/>
    <w:rsid w:val="00D279A6"/>
    <w:rsid w:val="00D27AE0"/>
    <w:rsid w:val="00D300D1"/>
    <w:rsid w:val="00D30952"/>
    <w:rsid w:val="00D327E1"/>
    <w:rsid w:val="00D32BE5"/>
    <w:rsid w:val="00D32C2A"/>
    <w:rsid w:val="00D32D19"/>
    <w:rsid w:val="00D3315C"/>
    <w:rsid w:val="00D336E2"/>
    <w:rsid w:val="00D33BA7"/>
    <w:rsid w:val="00D33E14"/>
    <w:rsid w:val="00D34257"/>
    <w:rsid w:val="00D34402"/>
    <w:rsid w:val="00D35783"/>
    <w:rsid w:val="00D358D2"/>
    <w:rsid w:val="00D35994"/>
    <w:rsid w:val="00D35E91"/>
    <w:rsid w:val="00D36388"/>
    <w:rsid w:val="00D36632"/>
    <w:rsid w:val="00D373DE"/>
    <w:rsid w:val="00D3785B"/>
    <w:rsid w:val="00D37B99"/>
    <w:rsid w:val="00D37F38"/>
    <w:rsid w:val="00D40668"/>
    <w:rsid w:val="00D4077D"/>
    <w:rsid w:val="00D40A7C"/>
    <w:rsid w:val="00D412EA"/>
    <w:rsid w:val="00D414E2"/>
    <w:rsid w:val="00D41CC2"/>
    <w:rsid w:val="00D42062"/>
    <w:rsid w:val="00D4296B"/>
    <w:rsid w:val="00D42C39"/>
    <w:rsid w:val="00D430B7"/>
    <w:rsid w:val="00D433EB"/>
    <w:rsid w:val="00D434C1"/>
    <w:rsid w:val="00D43B62"/>
    <w:rsid w:val="00D43CD6"/>
    <w:rsid w:val="00D43E33"/>
    <w:rsid w:val="00D4405E"/>
    <w:rsid w:val="00D444D6"/>
    <w:rsid w:val="00D44932"/>
    <w:rsid w:val="00D44CBE"/>
    <w:rsid w:val="00D44E50"/>
    <w:rsid w:val="00D4510D"/>
    <w:rsid w:val="00D45867"/>
    <w:rsid w:val="00D459CC"/>
    <w:rsid w:val="00D459F2"/>
    <w:rsid w:val="00D45D07"/>
    <w:rsid w:val="00D4659D"/>
    <w:rsid w:val="00D465B3"/>
    <w:rsid w:val="00D465BA"/>
    <w:rsid w:val="00D465DC"/>
    <w:rsid w:val="00D466AA"/>
    <w:rsid w:val="00D46B36"/>
    <w:rsid w:val="00D46BE5"/>
    <w:rsid w:val="00D50016"/>
    <w:rsid w:val="00D502D9"/>
    <w:rsid w:val="00D5095A"/>
    <w:rsid w:val="00D51134"/>
    <w:rsid w:val="00D512DF"/>
    <w:rsid w:val="00D515CA"/>
    <w:rsid w:val="00D5161D"/>
    <w:rsid w:val="00D518D3"/>
    <w:rsid w:val="00D51ED3"/>
    <w:rsid w:val="00D5229E"/>
    <w:rsid w:val="00D5240E"/>
    <w:rsid w:val="00D525CF"/>
    <w:rsid w:val="00D52A21"/>
    <w:rsid w:val="00D52B5C"/>
    <w:rsid w:val="00D52C10"/>
    <w:rsid w:val="00D53368"/>
    <w:rsid w:val="00D545A5"/>
    <w:rsid w:val="00D54E56"/>
    <w:rsid w:val="00D559B2"/>
    <w:rsid w:val="00D55F47"/>
    <w:rsid w:val="00D56581"/>
    <w:rsid w:val="00D565D9"/>
    <w:rsid w:val="00D56740"/>
    <w:rsid w:val="00D56986"/>
    <w:rsid w:val="00D56A2A"/>
    <w:rsid w:val="00D56BD0"/>
    <w:rsid w:val="00D56CDA"/>
    <w:rsid w:val="00D56D53"/>
    <w:rsid w:val="00D56DAA"/>
    <w:rsid w:val="00D573FF"/>
    <w:rsid w:val="00D5747A"/>
    <w:rsid w:val="00D5777C"/>
    <w:rsid w:val="00D57AF2"/>
    <w:rsid w:val="00D57C79"/>
    <w:rsid w:val="00D60185"/>
    <w:rsid w:val="00D602D8"/>
    <w:rsid w:val="00D603FA"/>
    <w:rsid w:val="00D604C6"/>
    <w:rsid w:val="00D60535"/>
    <w:rsid w:val="00D60617"/>
    <w:rsid w:val="00D60AF6"/>
    <w:rsid w:val="00D62410"/>
    <w:rsid w:val="00D624C3"/>
    <w:rsid w:val="00D626F0"/>
    <w:rsid w:val="00D628BC"/>
    <w:rsid w:val="00D62957"/>
    <w:rsid w:val="00D62AF3"/>
    <w:rsid w:val="00D62FEA"/>
    <w:rsid w:val="00D63193"/>
    <w:rsid w:val="00D63360"/>
    <w:rsid w:val="00D647BE"/>
    <w:rsid w:val="00D64A38"/>
    <w:rsid w:val="00D64FB8"/>
    <w:rsid w:val="00D65078"/>
    <w:rsid w:val="00D651E7"/>
    <w:rsid w:val="00D6534A"/>
    <w:rsid w:val="00D6536F"/>
    <w:rsid w:val="00D65489"/>
    <w:rsid w:val="00D65775"/>
    <w:rsid w:val="00D65DC7"/>
    <w:rsid w:val="00D65EC0"/>
    <w:rsid w:val="00D663D5"/>
    <w:rsid w:val="00D66AAB"/>
    <w:rsid w:val="00D66AC6"/>
    <w:rsid w:val="00D672B4"/>
    <w:rsid w:val="00D67453"/>
    <w:rsid w:val="00D6746B"/>
    <w:rsid w:val="00D67ED1"/>
    <w:rsid w:val="00D70063"/>
    <w:rsid w:val="00D700EC"/>
    <w:rsid w:val="00D7012C"/>
    <w:rsid w:val="00D70AA8"/>
    <w:rsid w:val="00D70E8B"/>
    <w:rsid w:val="00D7137B"/>
    <w:rsid w:val="00D7175B"/>
    <w:rsid w:val="00D718D0"/>
    <w:rsid w:val="00D71B4D"/>
    <w:rsid w:val="00D71BCA"/>
    <w:rsid w:val="00D7289F"/>
    <w:rsid w:val="00D72AFA"/>
    <w:rsid w:val="00D7340C"/>
    <w:rsid w:val="00D73B64"/>
    <w:rsid w:val="00D73D35"/>
    <w:rsid w:val="00D74B42"/>
    <w:rsid w:val="00D74D6D"/>
    <w:rsid w:val="00D74F0E"/>
    <w:rsid w:val="00D751E4"/>
    <w:rsid w:val="00D75421"/>
    <w:rsid w:val="00D7576D"/>
    <w:rsid w:val="00D75AFB"/>
    <w:rsid w:val="00D75FD9"/>
    <w:rsid w:val="00D76228"/>
    <w:rsid w:val="00D764C5"/>
    <w:rsid w:val="00D76999"/>
    <w:rsid w:val="00D76B64"/>
    <w:rsid w:val="00D76E64"/>
    <w:rsid w:val="00D77581"/>
    <w:rsid w:val="00D77719"/>
    <w:rsid w:val="00D7780A"/>
    <w:rsid w:val="00D779CE"/>
    <w:rsid w:val="00D77A0C"/>
    <w:rsid w:val="00D77A13"/>
    <w:rsid w:val="00D77ACF"/>
    <w:rsid w:val="00D77B12"/>
    <w:rsid w:val="00D77B81"/>
    <w:rsid w:val="00D77C65"/>
    <w:rsid w:val="00D808F3"/>
    <w:rsid w:val="00D81360"/>
    <w:rsid w:val="00D8196A"/>
    <w:rsid w:val="00D821F6"/>
    <w:rsid w:val="00D82BC8"/>
    <w:rsid w:val="00D82CD7"/>
    <w:rsid w:val="00D834B0"/>
    <w:rsid w:val="00D836C8"/>
    <w:rsid w:val="00D83E14"/>
    <w:rsid w:val="00D83EE3"/>
    <w:rsid w:val="00D83F46"/>
    <w:rsid w:val="00D842F2"/>
    <w:rsid w:val="00D84622"/>
    <w:rsid w:val="00D84927"/>
    <w:rsid w:val="00D84BF9"/>
    <w:rsid w:val="00D84D1D"/>
    <w:rsid w:val="00D850A6"/>
    <w:rsid w:val="00D8560B"/>
    <w:rsid w:val="00D85A80"/>
    <w:rsid w:val="00D85DED"/>
    <w:rsid w:val="00D85E24"/>
    <w:rsid w:val="00D862E4"/>
    <w:rsid w:val="00D8650C"/>
    <w:rsid w:val="00D86662"/>
    <w:rsid w:val="00D868EF"/>
    <w:rsid w:val="00D86960"/>
    <w:rsid w:val="00D86C5F"/>
    <w:rsid w:val="00D86CD8"/>
    <w:rsid w:val="00D86D34"/>
    <w:rsid w:val="00D8722E"/>
    <w:rsid w:val="00D8769D"/>
    <w:rsid w:val="00D87AE0"/>
    <w:rsid w:val="00D90001"/>
    <w:rsid w:val="00D9026E"/>
    <w:rsid w:val="00D90418"/>
    <w:rsid w:val="00D90641"/>
    <w:rsid w:val="00D9071A"/>
    <w:rsid w:val="00D90809"/>
    <w:rsid w:val="00D90B32"/>
    <w:rsid w:val="00D90B55"/>
    <w:rsid w:val="00D90E8E"/>
    <w:rsid w:val="00D91231"/>
    <w:rsid w:val="00D9155E"/>
    <w:rsid w:val="00D91651"/>
    <w:rsid w:val="00D91D65"/>
    <w:rsid w:val="00D92865"/>
    <w:rsid w:val="00D92ECE"/>
    <w:rsid w:val="00D92ED9"/>
    <w:rsid w:val="00D93197"/>
    <w:rsid w:val="00D932DB"/>
    <w:rsid w:val="00D9359F"/>
    <w:rsid w:val="00D935E8"/>
    <w:rsid w:val="00D93DFF"/>
    <w:rsid w:val="00D9432E"/>
    <w:rsid w:val="00D94478"/>
    <w:rsid w:val="00D946F5"/>
    <w:rsid w:val="00D95196"/>
    <w:rsid w:val="00D953C9"/>
    <w:rsid w:val="00D953D8"/>
    <w:rsid w:val="00D95901"/>
    <w:rsid w:val="00D95B24"/>
    <w:rsid w:val="00D95B42"/>
    <w:rsid w:val="00D95B6E"/>
    <w:rsid w:val="00D95E47"/>
    <w:rsid w:val="00D96032"/>
    <w:rsid w:val="00D96274"/>
    <w:rsid w:val="00D96499"/>
    <w:rsid w:val="00D96879"/>
    <w:rsid w:val="00D97A2B"/>
    <w:rsid w:val="00D97CD4"/>
    <w:rsid w:val="00D97FB1"/>
    <w:rsid w:val="00DA00CF"/>
    <w:rsid w:val="00DA107B"/>
    <w:rsid w:val="00DA10AF"/>
    <w:rsid w:val="00DA189C"/>
    <w:rsid w:val="00DA1C85"/>
    <w:rsid w:val="00DA208B"/>
    <w:rsid w:val="00DA249D"/>
    <w:rsid w:val="00DA260F"/>
    <w:rsid w:val="00DA2883"/>
    <w:rsid w:val="00DA288E"/>
    <w:rsid w:val="00DA2B98"/>
    <w:rsid w:val="00DA3954"/>
    <w:rsid w:val="00DA39E0"/>
    <w:rsid w:val="00DA3C28"/>
    <w:rsid w:val="00DA4195"/>
    <w:rsid w:val="00DA441A"/>
    <w:rsid w:val="00DA44EE"/>
    <w:rsid w:val="00DA483A"/>
    <w:rsid w:val="00DA4E3A"/>
    <w:rsid w:val="00DA5219"/>
    <w:rsid w:val="00DA5474"/>
    <w:rsid w:val="00DA58EF"/>
    <w:rsid w:val="00DA6884"/>
    <w:rsid w:val="00DA69A3"/>
    <w:rsid w:val="00DA6A56"/>
    <w:rsid w:val="00DA6BA0"/>
    <w:rsid w:val="00DA7268"/>
    <w:rsid w:val="00DA7361"/>
    <w:rsid w:val="00DA7B82"/>
    <w:rsid w:val="00DA7E92"/>
    <w:rsid w:val="00DB00DC"/>
    <w:rsid w:val="00DB0112"/>
    <w:rsid w:val="00DB05B7"/>
    <w:rsid w:val="00DB0EB7"/>
    <w:rsid w:val="00DB1658"/>
    <w:rsid w:val="00DB1843"/>
    <w:rsid w:val="00DB1993"/>
    <w:rsid w:val="00DB1ACD"/>
    <w:rsid w:val="00DB252B"/>
    <w:rsid w:val="00DB2644"/>
    <w:rsid w:val="00DB26AB"/>
    <w:rsid w:val="00DB26C8"/>
    <w:rsid w:val="00DB2E65"/>
    <w:rsid w:val="00DB2EFC"/>
    <w:rsid w:val="00DB32E6"/>
    <w:rsid w:val="00DB3440"/>
    <w:rsid w:val="00DB386B"/>
    <w:rsid w:val="00DB3B45"/>
    <w:rsid w:val="00DB3CCE"/>
    <w:rsid w:val="00DB3F01"/>
    <w:rsid w:val="00DB4855"/>
    <w:rsid w:val="00DB49C1"/>
    <w:rsid w:val="00DB521F"/>
    <w:rsid w:val="00DB566B"/>
    <w:rsid w:val="00DB5804"/>
    <w:rsid w:val="00DB5A29"/>
    <w:rsid w:val="00DB5C48"/>
    <w:rsid w:val="00DB6010"/>
    <w:rsid w:val="00DB6603"/>
    <w:rsid w:val="00DB719A"/>
    <w:rsid w:val="00DB72E7"/>
    <w:rsid w:val="00DB74A9"/>
    <w:rsid w:val="00DB78FC"/>
    <w:rsid w:val="00DB7A6E"/>
    <w:rsid w:val="00DB7F75"/>
    <w:rsid w:val="00DC0147"/>
    <w:rsid w:val="00DC04CE"/>
    <w:rsid w:val="00DC06B4"/>
    <w:rsid w:val="00DC1678"/>
    <w:rsid w:val="00DC1AB6"/>
    <w:rsid w:val="00DC205A"/>
    <w:rsid w:val="00DC2198"/>
    <w:rsid w:val="00DC285B"/>
    <w:rsid w:val="00DC2C0B"/>
    <w:rsid w:val="00DC2CCA"/>
    <w:rsid w:val="00DC31B1"/>
    <w:rsid w:val="00DC31FF"/>
    <w:rsid w:val="00DC35C6"/>
    <w:rsid w:val="00DC3964"/>
    <w:rsid w:val="00DC4526"/>
    <w:rsid w:val="00DC4562"/>
    <w:rsid w:val="00DC4D3C"/>
    <w:rsid w:val="00DC4D5F"/>
    <w:rsid w:val="00DC50BF"/>
    <w:rsid w:val="00DC53ED"/>
    <w:rsid w:val="00DC56D0"/>
    <w:rsid w:val="00DC59A0"/>
    <w:rsid w:val="00DC5CAF"/>
    <w:rsid w:val="00DC630E"/>
    <w:rsid w:val="00DC65C1"/>
    <w:rsid w:val="00DC68BA"/>
    <w:rsid w:val="00DC6CBE"/>
    <w:rsid w:val="00DC71E5"/>
    <w:rsid w:val="00DC74AD"/>
    <w:rsid w:val="00DC76D2"/>
    <w:rsid w:val="00DC78FF"/>
    <w:rsid w:val="00DC7CC5"/>
    <w:rsid w:val="00DD028B"/>
    <w:rsid w:val="00DD039F"/>
    <w:rsid w:val="00DD08D1"/>
    <w:rsid w:val="00DD0C3B"/>
    <w:rsid w:val="00DD0E27"/>
    <w:rsid w:val="00DD11C1"/>
    <w:rsid w:val="00DD134D"/>
    <w:rsid w:val="00DD187E"/>
    <w:rsid w:val="00DD1BDD"/>
    <w:rsid w:val="00DD1C00"/>
    <w:rsid w:val="00DD203D"/>
    <w:rsid w:val="00DD226C"/>
    <w:rsid w:val="00DD2819"/>
    <w:rsid w:val="00DD35FF"/>
    <w:rsid w:val="00DD42DF"/>
    <w:rsid w:val="00DD4E57"/>
    <w:rsid w:val="00DD5228"/>
    <w:rsid w:val="00DD5423"/>
    <w:rsid w:val="00DD5D56"/>
    <w:rsid w:val="00DD5F55"/>
    <w:rsid w:val="00DD5F98"/>
    <w:rsid w:val="00DD60C4"/>
    <w:rsid w:val="00DD67F8"/>
    <w:rsid w:val="00DD6B6B"/>
    <w:rsid w:val="00DD6C71"/>
    <w:rsid w:val="00DD6F72"/>
    <w:rsid w:val="00DD7A3E"/>
    <w:rsid w:val="00DD7CDA"/>
    <w:rsid w:val="00DD7DE5"/>
    <w:rsid w:val="00DD7FEA"/>
    <w:rsid w:val="00DE00E9"/>
    <w:rsid w:val="00DE06A0"/>
    <w:rsid w:val="00DE06F2"/>
    <w:rsid w:val="00DE0BD7"/>
    <w:rsid w:val="00DE0CCE"/>
    <w:rsid w:val="00DE0F1E"/>
    <w:rsid w:val="00DE13C9"/>
    <w:rsid w:val="00DE18A0"/>
    <w:rsid w:val="00DE1F34"/>
    <w:rsid w:val="00DE2363"/>
    <w:rsid w:val="00DE28F9"/>
    <w:rsid w:val="00DE297C"/>
    <w:rsid w:val="00DE364F"/>
    <w:rsid w:val="00DE36D2"/>
    <w:rsid w:val="00DE4666"/>
    <w:rsid w:val="00DE47C3"/>
    <w:rsid w:val="00DE4B55"/>
    <w:rsid w:val="00DE4CB1"/>
    <w:rsid w:val="00DE5298"/>
    <w:rsid w:val="00DE5A64"/>
    <w:rsid w:val="00DE5C5B"/>
    <w:rsid w:val="00DE6065"/>
    <w:rsid w:val="00DE641C"/>
    <w:rsid w:val="00DE6A05"/>
    <w:rsid w:val="00DE6A2D"/>
    <w:rsid w:val="00DE6B8D"/>
    <w:rsid w:val="00DE6E77"/>
    <w:rsid w:val="00DE7037"/>
    <w:rsid w:val="00DE792C"/>
    <w:rsid w:val="00DE7A3C"/>
    <w:rsid w:val="00DE7EFA"/>
    <w:rsid w:val="00DE7F42"/>
    <w:rsid w:val="00DE7FFE"/>
    <w:rsid w:val="00DF06B8"/>
    <w:rsid w:val="00DF0959"/>
    <w:rsid w:val="00DF11E6"/>
    <w:rsid w:val="00DF187B"/>
    <w:rsid w:val="00DF1F30"/>
    <w:rsid w:val="00DF2505"/>
    <w:rsid w:val="00DF2FE5"/>
    <w:rsid w:val="00DF3259"/>
    <w:rsid w:val="00DF3C09"/>
    <w:rsid w:val="00DF3F44"/>
    <w:rsid w:val="00DF4075"/>
    <w:rsid w:val="00DF42B5"/>
    <w:rsid w:val="00DF5179"/>
    <w:rsid w:val="00DF5560"/>
    <w:rsid w:val="00DF55AD"/>
    <w:rsid w:val="00DF576D"/>
    <w:rsid w:val="00DF5774"/>
    <w:rsid w:val="00DF57AE"/>
    <w:rsid w:val="00DF5CDE"/>
    <w:rsid w:val="00DF5D48"/>
    <w:rsid w:val="00DF605B"/>
    <w:rsid w:val="00DF60D8"/>
    <w:rsid w:val="00DF616B"/>
    <w:rsid w:val="00DF6835"/>
    <w:rsid w:val="00DF69FC"/>
    <w:rsid w:val="00DF6BAB"/>
    <w:rsid w:val="00DF6EE3"/>
    <w:rsid w:val="00DF72DB"/>
    <w:rsid w:val="00DF732E"/>
    <w:rsid w:val="00DF757D"/>
    <w:rsid w:val="00DF7AA8"/>
    <w:rsid w:val="00DF7FEB"/>
    <w:rsid w:val="00E0043D"/>
    <w:rsid w:val="00E00C18"/>
    <w:rsid w:val="00E01159"/>
    <w:rsid w:val="00E01331"/>
    <w:rsid w:val="00E01427"/>
    <w:rsid w:val="00E0185F"/>
    <w:rsid w:val="00E0205C"/>
    <w:rsid w:val="00E021B3"/>
    <w:rsid w:val="00E02262"/>
    <w:rsid w:val="00E026E7"/>
    <w:rsid w:val="00E02750"/>
    <w:rsid w:val="00E02AB4"/>
    <w:rsid w:val="00E02BFE"/>
    <w:rsid w:val="00E02D43"/>
    <w:rsid w:val="00E02D6F"/>
    <w:rsid w:val="00E035BF"/>
    <w:rsid w:val="00E03659"/>
    <w:rsid w:val="00E03903"/>
    <w:rsid w:val="00E03906"/>
    <w:rsid w:val="00E03981"/>
    <w:rsid w:val="00E03DAA"/>
    <w:rsid w:val="00E03EEF"/>
    <w:rsid w:val="00E0459D"/>
    <w:rsid w:val="00E04817"/>
    <w:rsid w:val="00E04C48"/>
    <w:rsid w:val="00E04E40"/>
    <w:rsid w:val="00E05376"/>
    <w:rsid w:val="00E055A0"/>
    <w:rsid w:val="00E0594E"/>
    <w:rsid w:val="00E05B76"/>
    <w:rsid w:val="00E05BEC"/>
    <w:rsid w:val="00E06207"/>
    <w:rsid w:val="00E06483"/>
    <w:rsid w:val="00E06535"/>
    <w:rsid w:val="00E06651"/>
    <w:rsid w:val="00E066C3"/>
    <w:rsid w:val="00E0688F"/>
    <w:rsid w:val="00E06E94"/>
    <w:rsid w:val="00E06F4D"/>
    <w:rsid w:val="00E076F2"/>
    <w:rsid w:val="00E07809"/>
    <w:rsid w:val="00E07C7A"/>
    <w:rsid w:val="00E07C8E"/>
    <w:rsid w:val="00E07D83"/>
    <w:rsid w:val="00E07FDB"/>
    <w:rsid w:val="00E107FC"/>
    <w:rsid w:val="00E10BFD"/>
    <w:rsid w:val="00E10BFE"/>
    <w:rsid w:val="00E11306"/>
    <w:rsid w:val="00E1149A"/>
    <w:rsid w:val="00E12820"/>
    <w:rsid w:val="00E13BE5"/>
    <w:rsid w:val="00E13FE3"/>
    <w:rsid w:val="00E1470C"/>
    <w:rsid w:val="00E14766"/>
    <w:rsid w:val="00E147CC"/>
    <w:rsid w:val="00E14A3C"/>
    <w:rsid w:val="00E14BC4"/>
    <w:rsid w:val="00E151E8"/>
    <w:rsid w:val="00E155A9"/>
    <w:rsid w:val="00E1575D"/>
    <w:rsid w:val="00E15C01"/>
    <w:rsid w:val="00E162FF"/>
    <w:rsid w:val="00E16557"/>
    <w:rsid w:val="00E17029"/>
    <w:rsid w:val="00E17997"/>
    <w:rsid w:val="00E20366"/>
    <w:rsid w:val="00E2042A"/>
    <w:rsid w:val="00E206AD"/>
    <w:rsid w:val="00E20785"/>
    <w:rsid w:val="00E20B01"/>
    <w:rsid w:val="00E20C3C"/>
    <w:rsid w:val="00E20CF7"/>
    <w:rsid w:val="00E20EF4"/>
    <w:rsid w:val="00E20F90"/>
    <w:rsid w:val="00E21086"/>
    <w:rsid w:val="00E213A6"/>
    <w:rsid w:val="00E2146D"/>
    <w:rsid w:val="00E21B00"/>
    <w:rsid w:val="00E21C9B"/>
    <w:rsid w:val="00E21CD8"/>
    <w:rsid w:val="00E21DFF"/>
    <w:rsid w:val="00E21FD6"/>
    <w:rsid w:val="00E221F0"/>
    <w:rsid w:val="00E2253C"/>
    <w:rsid w:val="00E22CAE"/>
    <w:rsid w:val="00E2310A"/>
    <w:rsid w:val="00E23199"/>
    <w:rsid w:val="00E2376A"/>
    <w:rsid w:val="00E23B4A"/>
    <w:rsid w:val="00E23D0B"/>
    <w:rsid w:val="00E23DD0"/>
    <w:rsid w:val="00E24240"/>
    <w:rsid w:val="00E245BF"/>
    <w:rsid w:val="00E2462B"/>
    <w:rsid w:val="00E2462F"/>
    <w:rsid w:val="00E24E7C"/>
    <w:rsid w:val="00E25268"/>
    <w:rsid w:val="00E25D79"/>
    <w:rsid w:val="00E26139"/>
    <w:rsid w:val="00E26492"/>
    <w:rsid w:val="00E26577"/>
    <w:rsid w:val="00E267B2"/>
    <w:rsid w:val="00E26B11"/>
    <w:rsid w:val="00E272BE"/>
    <w:rsid w:val="00E277C7"/>
    <w:rsid w:val="00E27908"/>
    <w:rsid w:val="00E27B6B"/>
    <w:rsid w:val="00E301A5"/>
    <w:rsid w:val="00E303E3"/>
    <w:rsid w:val="00E30A7E"/>
    <w:rsid w:val="00E31283"/>
    <w:rsid w:val="00E3166A"/>
    <w:rsid w:val="00E31871"/>
    <w:rsid w:val="00E31998"/>
    <w:rsid w:val="00E319E7"/>
    <w:rsid w:val="00E31C1D"/>
    <w:rsid w:val="00E31EE1"/>
    <w:rsid w:val="00E32228"/>
    <w:rsid w:val="00E3236F"/>
    <w:rsid w:val="00E32AC7"/>
    <w:rsid w:val="00E32F16"/>
    <w:rsid w:val="00E330A2"/>
    <w:rsid w:val="00E3334E"/>
    <w:rsid w:val="00E33414"/>
    <w:rsid w:val="00E33542"/>
    <w:rsid w:val="00E3384E"/>
    <w:rsid w:val="00E339E6"/>
    <w:rsid w:val="00E33D77"/>
    <w:rsid w:val="00E33EBC"/>
    <w:rsid w:val="00E348B4"/>
    <w:rsid w:val="00E34922"/>
    <w:rsid w:val="00E34BF1"/>
    <w:rsid w:val="00E3512A"/>
    <w:rsid w:val="00E354B9"/>
    <w:rsid w:val="00E35544"/>
    <w:rsid w:val="00E35852"/>
    <w:rsid w:val="00E35DB9"/>
    <w:rsid w:val="00E35F67"/>
    <w:rsid w:val="00E36AAC"/>
    <w:rsid w:val="00E371C6"/>
    <w:rsid w:val="00E4055F"/>
    <w:rsid w:val="00E40632"/>
    <w:rsid w:val="00E40909"/>
    <w:rsid w:val="00E40CB8"/>
    <w:rsid w:val="00E40D92"/>
    <w:rsid w:val="00E4158E"/>
    <w:rsid w:val="00E41671"/>
    <w:rsid w:val="00E41831"/>
    <w:rsid w:val="00E41B06"/>
    <w:rsid w:val="00E41F3F"/>
    <w:rsid w:val="00E42749"/>
    <w:rsid w:val="00E42896"/>
    <w:rsid w:val="00E4298C"/>
    <w:rsid w:val="00E42D46"/>
    <w:rsid w:val="00E42D98"/>
    <w:rsid w:val="00E43AB1"/>
    <w:rsid w:val="00E43E65"/>
    <w:rsid w:val="00E44204"/>
    <w:rsid w:val="00E444D6"/>
    <w:rsid w:val="00E44A25"/>
    <w:rsid w:val="00E44DDD"/>
    <w:rsid w:val="00E4536E"/>
    <w:rsid w:val="00E4543D"/>
    <w:rsid w:val="00E45935"/>
    <w:rsid w:val="00E46C3B"/>
    <w:rsid w:val="00E470BD"/>
    <w:rsid w:val="00E47683"/>
    <w:rsid w:val="00E477A0"/>
    <w:rsid w:val="00E47CB8"/>
    <w:rsid w:val="00E5014D"/>
    <w:rsid w:val="00E50314"/>
    <w:rsid w:val="00E50C71"/>
    <w:rsid w:val="00E50D93"/>
    <w:rsid w:val="00E514AD"/>
    <w:rsid w:val="00E51965"/>
    <w:rsid w:val="00E51CB1"/>
    <w:rsid w:val="00E51CC7"/>
    <w:rsid w:val="00E52140"/>
    <w:rsid w:val="00E5217D"/>
    <w:rsid w:val="00E529EE"/>
    <w:rsid w:val="00E53118"/>
    <w:rsid w:val="00E536FF"/>
    <w:rsid w:val="00E539D8"/>
    <w:rsid w:val="00E53D48"/>
    <w:rsid w:val="00E53DE2"/>
    <w:rsid w:val="00E541D5"/>
    <w:rsid w:val="00E54236"/>
    <w:rsid w:val="00E54AAF"/>
    <w:rsid w:val="00E55465"/>
    <w:rsid w:val="00E55AE3"/>
    <w:rsid w:val="00E55C52"/>
    <w:rsid w:val="00E56320"/>
    <w:rsid w:val="00E563CF"/>
    <w:rsid w:val="00E5656E"/>
    <w:rsid w:val="00E56638"/>
    <w:rsid w:val="00E56B5A"/>
    <w:rsid w:val="00E57188"/>
    <w:rsid w:val="00E610CE"/>
    <w:rsid w:val="00E61255"/>
    <w:rsid w:val="00E61439"/>
    <w:rsid w:val="00E61A0A"/>
    <w:rsid w:val="00E61FC3"/>
    <w:rsid w:val="00E6212B"/>
    <w:rsid w:val="00E625D7"/>
    <w:rsid w:val="00E62657"/>
    <w:rsid w:val="00E62A89"/>
    <w:rsid w:val="00E63406"/>
    <w:rsid w:val="00E63407"/>
    <w:rsid w:val="00E637A5"/>
    <w:rsid w:val="00E6387C"/>
    <w:rsid w:val="00E64132"/>
    <w:rsid w:val="00E64565"/>
    <w:rsid w:val="00E649BA"/>
    <w:rsid w:val="00E6543C"/>
    <w:rsid w:val="00E65793"/>
    <w:rsid w:val="00E659DE"/>
    <w:rsid w:val="00E65B46"/>
    <w:rsid w:val="00E65C2C"/>
    <w:rsid w:val="00E65FAE"/>
    <w:rsid w:val="00E66236"/>
    <w:rsid w:val="00E6667F"/>
    <w:rsid w:val="00E66BEA"/>
    <w:rsid w:val="00E66CDE"/>
    <w:rsid w:val="00E6705C"/>
    <w:rsid w:val="00E67BF3"/>
    <w:rsid w:val="00E7011E"/>
    <w:rsid w:val="00E70E1A"/>
    <w:rsid w:val="00E713D0"/>
    <w:rsid w:val="00E71BBF"/>
    <w:rsid w:val="00E71C6E"/>
    <w:rsid w:val="00E71D93"/>
    <w:rsid w:val="00E71ED9"/>
    <w:rsid w:val="00E71FBB"/>
    <w:rsid w:val="00E7223D"/>
    <w:rsid w:val="00E72E7B"/>
    <w:rsid w:val="00E731B0"/>
    <w:rsid w:val="00E739DC"/>
    <w:rsid w:val="00E73CB7"/>
    <w:rsid w:val="00E73E1C"/>
    <w:rsid w:val="00E73FB9"/>
    <w:rsid w:val="00E7441C"/>
    <w:rsid w:val="00E745BD"/>
    <w:rsid w:val="00E74848"/>
    <w:rsid w:val="00E74B2C"/>
    <w:rsid w:val="00E74B32"/>
    <w:rsid w:val="00E74BA0"/>
    <w:rsid w:val="00E750BA"/>
    <w:rsid w:val="00E750CB"/>
    <w:rsid w:val="00E754B9"/>
    <w:rsid w:val="00E75599"/>
    <w:rsid w:val="00E7565B"/>
    <w:rsid w:val="00E758BA"/>
    <w:rsid w:val="00E75B6B"/>
    <w:rsid w:val="00E75EA2"/>
    <w:rsid w:val="00E761B0"/>
    <w:rsid w:val="00E76AD2"/>
    <w:rsid w:val="00E77167"/>
    <w:rsid w:val="00E77BBC"/>
    <w:rsid w:val="00E80024"/>
    <w:rsid w:val="00E80BAF"/>
    <w:rsid w:val="00E81193"/>
    <w:rsid w:val="00E811F1"/>
    <w:rsid w:val="00E81316"/>
    <w:rsid w:val="00E814DD"/>
    <w:rsid w:val="00E81DFB"/>
    <w:rsid w:val="00E8235C"/>
    <w:rsid w:val="00E82A6B"/>
    <w:rsid w:val="00E82CF5"/>
    <w:rsid w:val="00E82EAC"/>
    <w:rsid w:val="00E8310F"/>
    <w:rsid w:val="00E834CA"/>
    <w:rsid w:val="00E83769"/>
    <w:rsid w:val="00E83938"/>
    <w:rsid w:val="00E83C2A"/>
    <w:rsid w:val="00E8415A"/>
    <w:rsid w:val="00E846B1"/>
    <w:rsid w:val="00E84DF0"/>
    <w:rsid w:val="00E84F33"/>
    <w:rsid w:val="00E8526C"/>
    <w:rsid w:val="00E861BF"/>
    <w:rsid w:val="00E86582"/>
    <w:rsid w:val="00E86612"/>
    <w:rsid w:val="00E86729"/>
    <w:rsid w:val="00E86897"/>
    <w:rsid w:val="00E869AF"/>
    <w:rsid w:val="00E86A1A"/>
    <w:rsid w:val="00E86CC9"/>
    <w:rsid w:val="00E86E97"/>
    <w:rsid w:val="00E87519"/>
    <w:rsid w:val="00E87635"/>
    <w:rsid w:val="00E87BA2"/>
    <w:rsid w:val="00E87E63"/>
    <w:rsid w:val="00E90183"/>
    <w:rsid w:val="00E90253"/>
    <w:rsid w:val="00E90F32"/>
    <w:rsid w:val="00E91538"/>
    <w:rsid w:val="00E915A5"/>
    <w:rsid w:val="00E915D8"/>
    <w:rsid w:val="00E9197E"/>
    <w:rsid w:val="00E91B14"/>
    <w:rsid w:val="00E91B57"/>
    <w:rsid w:val="00E91DFE"/>
    <w:rsid w:val="00E91EBB"/>
    <w:rsid w:val="00E928C9"/>
    <w:rsid w:val="00E9298F"/>
    <w:rsid w:val="00E92D79"/>
    <w:rsid w:val="00E935E0"/>
    <w:rsid w:val="00E9385A"/>
    <w:rsid w:val="00E9389B"/>
    <w:rsid w:val="00E938D3"/>
    <w:rsid w:val="00E93BBF"/>
    <w:rsid w:val="00E93C5A"/>
    <w:rsid w:val="00E949B6"/>
    <w:rsid w:val="00E94EB7"/>
    <w:rsid w:val="00E95150"/>
    <w:rsid w:val="00E959E1"/>
    <w:rsid w:val="00E95BFA"/>
    <w:rsid w:val="00E95E3B"/>
    <w:rsid w:val="00E960EA"/>
    <w:rsid w:val="00E9647B"/>
    <w:rsid w:val="00E9662B"/>
    <w:rsid w:val="00E96695"/>
    <w:rsid w:val="00E967C4"/>
    <w:rsid w:val="00E96BC6"/>
    <w:rsid w:val="00E9704B"/>
    <w:rsid w:val="00E973D0"/>
    <w:rsid w:val="00E97677"/>
    <w:rsid w:val="00E9781F"/>
    <w:rsid w:val="00E97A0E"/>
    <w:rsid w:val="00E97BC7"/>
    <w:rsid w:val="00EA0191"/>
    <w:rsid w:val="00EA0494"/>
    <w:rsid w:val="00EA0C9E"/>
    <w:rsid w:val="00EA1AC1"/>
    <w:rsid w:val="00EA22CC"/>
    <w:rsid w:val="00EA2896"/>
    <w:rsid w:val="00EA2F76"/>
    <w:rsid w:val="00EA3183"/>
    <w:rsid w:val="00EA3212"/>
    <w:rsid w:val="00EA3C25"/>
    <w:rsid w:val="00EA3E4C"/>
    <w:rsid w:val="00EA3F12"/>
    <w:rsid w:val="00EA49C5"/>
    <w:rsid w:val="00EA4A15"/>
    <w:rsid w:val="00EA4BCA"/>
    <w:rsid w:val="00EA59C4"/>
    <w:rsid w:val="00EA6145"/>
    <w:rsid w:val="00EA6BE8"/>
    <w:rsid w:val="00EA6FDC"/>
    <w:rsid w:val="00EA78A7"/>
    <w:rsid w:val="00EA7B13"/>
    <w:rsid w:val="00EA7C66"/>
    <w:rsid w:val="00EB0508"/>
    <w:rsid w:val="00EB0E47"/>
    <w:rsid w:val="00EB1287"/>
    <w:rsid w:val="00EB1330"/>
    <w:rsid w:val="00EB19CC"/>
    <w:rsid w:val="00EB2487"/>
    <w:rsid w:val="00EB25DA"/>
    <w:rsid w:val="00EB274A"/>
    <w:rsid w:val="00EB29F3"/>
    <w:rsid w:val="00EB38C6"/>
    <w:rsid w:val="00EB4CA2"/>
    <w:rsid w:val="00EB4EC3"/>
    <w:rsid w:val="00EB59B8"/>
    <w:rsid w:val="00EB5A35"/>
    <w:rsid w:val="00EB620F"/>
    <w:rsid w:val="00EB68A6"/>
    <w:rsid w:val="00EB6949"/>
    <w:rsid w:val="00EB6CFE"/>
    <w:rsid w:val="00EB7198"/>
    <w:rsid w:val="00EC0195"/>
    <w:rsid w:val="00EC0A88"/>
    <w:rsid w:val="00EC0A89"/>
    <w:rsid w:val="00EC1A4A"/>
    <w:rsid w:val="00EC1A90"/>
    <w:rsid w:val="00EC2204"/>
    <w:rsid w:val="00EC2516"/>
    <w:rsid w:val="00EC2A1B"/>
    <w:rsid w:val="00EC2A3A"/>
    <w:rsid w:val="00EC2AAA"/>
    <w:rsid w:val="00EC2AB4"/>
    <w:rsid w:val="00EC2B5B"/>
    <w:rsid w:val="00EC2BD3"/>
    <w:rsid w:val="00EC2C36"/>
    <w:rsid w:val="00EC34E3"/>
    <w:rsid w:val="00EC360F"/>
    <w:rsid w:val="00EC38AC"/>
    <w:rsid w:val="00EC3BA4"/>
    <w:rsid w:val="00EC3D31"/>
    <w:rsid w:val="00EC4178"/>
    <w:rsid w:val="00EC420A"/>
    <w:rsid w:val="00EC4326"/>
    <w:rsid w:val="00EC4A27"/>
    <w:rsid w:val="00EC4B8B"/>
    <w:rsid w:val="00EC58D3"/>
    <w:rsid w:val="00EC5A89"/>
    <w:rsid w:val="00EC7820"/>
    <w:rsid w:val="00EC7C34"/>
    <w:rsid w:val="00EC7E8E"/>
    <w:rsid w:val="00ED025B"/>
    <w:rsid w:val="00ED03E0"/>
    <w:rsid w:val="00ED0B18"/>
    <w:rsid w:val="00ED0F68"/>
    <w:rsid w:val="00ED10C4"/>
    <w:rsid w:val="00ED1460"/>
    <w:rsid w:val="00ED1522"/>
    <w:rsid w:val="00ED16B6"/>
    <w:rsid w:val="00ED1A92"/>
    <w:rsid w:val="00ED1B72"/>
    <w:rsid w:val="00ED239C"/>
    <w:rsid w:val="00ED25B7"/>
    <w:rsid w:val="00ED2987"/>
    <w:rsid w:val="00ED2DE7"/>
    <w:rsid w:val="00ED3171"/>
    <w:rsid w:val="00ED3228"/>
    <w:rsid w:val="00ED3570"/>
    <w:rsid w:val="00ED3713"/>
    <w:rsid w:val="00ED4367"/>
    <w:rsid w:val="00ED511E"/>
    <w:rsid w:val="00ED5B79"/>
    <w:rsid w:val="00ED6BB4"/>
    <w:rsid w:val="00ED6D02"/>
    <w:rsid w:val="00ED6E71"/>
    <w:rsid w:val="00ED7147"/>
    <w:rsid w:val="00ED795B"/>
    <w:rsid w:val="00ED7AB3"/>
    <w:rsid w:val="00ED7FF6"/>
    <w:rsid w:val="00EE00CE"/>
    <w:rsid w:val="00EE01E2"/>
    <w:rsid w:val="00EE09E4"/>
    <w:rsid w:val="00EE0A8F"/>
    <w:rsid w:val="00EE0B5D"/>
    <w:rsid w:val="00EE0D42"/>
    <w:rsid w:val="00EE0E07"/>
    <w:rsid w:val="00EE12F6"/>
    <w:rsid w:val="00EE191E"/>
    <w:rsid w:val="00EE2016"/>
    <w:rsid w:val="00EE29D5"/>
    <w:rsid w:val="00EE304D"/>
    <w:rsid w:val="00EE3128"/>
    <w:rsid w:val="00EE3E21"/>
    <w:rsid w:val="00EE3F8E"/>
    <w:rsid w:val="00EE4017"/>
    <w:rsid w:val="00EE4834"/>
    <w:rsid w:val="00EE499A"/>
    <w:rsid w:val="00EE5219"/>
    <w:rsid w:val="00EE53F8"/>
    <w:rsid w:val="00EE5693"/>
    <w:rsid w:val="00EE5A5D"/>
    <w:rsid w:val="00EE5D89"/>
    <w:rsid w:val="00EE5F46"/>
    <w:rsid w:val="00EE62D3"/>
    <w:rsid w:val="00EE68A5"/>
    <w:rsid w:val="00EE7622"/>
    <w:rsid w:val="00EF0028"/>
    <w:rsid w:val="00EF037A"/>
    <w:rsid w:val="00EF077F"/>
    <w:rsid w:val="00EF07B2"/>
    <w:rsid w:val="00EF0826"/>
    <w:rsid w:val="00EF10C9"/>
    <w:rsid w:val="00EF13F6"/>
    <w:rsid w:val="00EF1402"/>
    <w:rsid w:val="00EF15C9"/>
    <w:rsid w:val="00EF16BF"/>
    <w:rsid w:val="00EF1710"/>
    <w:rsid w:val="00EF1792"/>
    <w:rsid w:val="00EF185A"/>
    <w:rsid w:val="00EF1D83"/>
    <w:rsid w:val="00EF1E87"/>
    <w:rsid w:val="00EF1FD0"/>
    <w:rsid w:val="00EF2226"/>
    <w:rsid w:val="00EF25B0"/>
    <w:rsid w:val="00EF2627"/>
    <w:rsid w:val="00EF2DDF"/>
    <w:rsid w:val="00EF2F7E"/>
    <w:rsid w:val="00EF30EB"/>
    <w:rsid w:val="00EF359F"/>
    <w:rsid w:val="00EF35D7"/>
    <w:rsid w:val="00EF3C77"/>
    <w:rsid w:val="00EF41DF"/>
    <w:rsid w:val="00EF4436"/>
    <w:rsid w:val="00EF46D9"/>
    <w:rsid w:val="00EF4DB9"/>
    <w:rsid w:val="00EF5149"/>
    <w:rsid w:val="00EF558F"/>
    <w:rsid w:val="00EF583B"/>
    <w:rsid w:val="00EF61C9"/>
    <w:rsid w:val="00EF64BD"/>
    <w:rsid w:val="00EF67C6"/>
    <w:rsid w:val="00EF682D"/>
    <w:rsid w:val="00EF69BB"/>
    <w:rsid w:val="00EF6D67"/>
    <w:rsid w:val="00EF708E"/>
    <w:rsid w:val="00EF76F0"/>
    <w:rsid w:val="00F0050C"/>
    <w:rsid w:val="00F00EA2"/>
    <w:rsid w:val="00F0151E"/>
    <w:rsid w:val="00F01971"/>
    <w:rsid w:val="00F01A05"/>
    <w:rsid w:val="00F01F78"/>
    <w:rsid w:val="00F02D2C"/>
    <w:rsid w:val="00F03087"/>
    <w:rsid w:val="00F0313F"/>
    <w:rsid w:val="00F03667"/>
    <w:rsid w:val="00F037A9"/>
    <w:rsid w:val="00F037AF"/>
    <w:rsid w:val="00F03C15"/>
    <w:rsid w:val="00F043F6"/>
    <w:rsid w:val="00F0465F"/>
    <w:rsid w:val="00F04BF6"/>
    <w:rsid w:val="00F05174"/>
    <w:rsid w:val="00F056FF"/>
    <w:rsid w:val="00F05A65"/>
    <w:rsid w:val="00F05C1E"/>
    <w:rsid w:val="00F06474"/>
    <w:rsid w:val="00F065D7"/>
    <w:rsid w:val="00F06627"/>
    <w:rsid w:val="00F0673F"/>
    <w:rsid w:val="00F06BC4"/>
    <w:rsid w:val="00F07354"/>
    <w:rsid w:val="00F07854"/>
    <w:rsid w:val="00F07FF4"/>
    <w:rsid w:val="00F10519"/>
    <w:rsid w:val="00F10A44"/>
    <w:rsid w:val="00F10A83"/>
    <w:rsid w:val="00F11635"/>
    <w:rsid w:val="00F11AD0"/>
    <w:rsid w:val="00F12C7F"/>
    <w:rsid w:val="00F14099"/>
    <w:rsid w:val="00F146D7"/>
    <w:rsid w:val="00F14E3D"/>
    <w:rsid w:val="00F15271"/>
    <w:rsid w:val="00F15F0C"/>
    <w:rsid w:val="00F160BD"/>
    <w:rsid w:val="00F1627B"/>
    <w:rsid w:val="00F166DC"/>
    <w:rsid w:val="00F16AA1"/>
    <w:rsid w:val="00F16BAF"/>
    <w:rsid w:val="00F16D3E"/>
    <w:rsid w:val="00F16FF3"/>
    <w:rsid w:val="00F1727E"/>
    <w:rsid w:val="00F17498"/>
    <w:rsid w:val="00F177D6"/>
    <w:rsid w:val="00F17EAF"/>
    <w:rsid w:val="00F200D4"/>
    <w:rsid w:val="00F203C8"/>
    <w:rsid w:val="00F204FF"/>
    <w:rsid w:val="00F20A82"/>
    <w:rsid w:val="00F20C4B"/>
    <w:rsid w:val="00F20F5B"/>
    <w:rsid w:val="00F2281D"/>
    <w:rsid w:val="00F22932"/>
    <w:rsid w:val="00F230A3"/>
    <w:rsid w:val="00F23134"/>
    <w:rsid w:val="00F231F8"/>
    <w:rsid w:val="00F237F4"/>
    <w:rsid w:val="00F23964"/>
    <w:rsid w:val="00F23B96"/>
    <w:rsid w:val="00F23D43"/>
    <w:rsid w:val="00F2426B"/>
    <w:rsid w:val="00F24682"/>
    <w:rsid w:val="00F24A1E"/>
    <w:rsid w:val="00F24CD2"/>
    <w:rsid w:val="00F25DE5"/>
    <w:rsid w:val="00F263D6"/>
    <w:rsid w:val="00F264FF"/>
    <w:rsid w:val="00F26DCB"/>
    <w:rsid w:val="00F26FDC"/>
    <w:rsid w:val="00F2731C"/>
    <w:rsid w:val="00F27973"/>
    <w:rsid w:val="00F27A22"/>
    <w:rsid w:val="00F27E80"/>
    <w:rsid w:val="00F27EE3"/>
    <w:rsid w:val="00F302CA"/>
    <w:rsid w:val="00F307E6"/>
    <w:rsid w:val="00F308F4"/>
    <w:rsid w:val="00F30922"/>
    <w:rsid w:val="00F30A26"/>
    <w:rsid w:val="00F30E32"/>
    <w:rsid w:val="00F3127D"/>
    <w:rsid w:val="00F31479"/>
    <w:rsid w:val="00F31AED"/>
    <w:rsid w:val="00F31EA8"/>
    <w:rsid w:val="00F323CE"/>
    <w:rsid w:val="00F32594"/>
    <w:rsid w:val="00F32935"/>
    <w:rsid w:val="00F332E6"/>
    <w:rsid w:val="00F33928"/>
    <w:rsid w:val="00F33A7D"/>
    <w:rsid w:val="00F33B0B"/>
    <w:rsid w:val="00F34555"/>
    <w:rsid w:val="00F34AA9"/>
    <w:rsid w:val="00F34B82"/>
    <w:rsid w:val="00F34DC8"/>
    <w:rsid w:val="00F3532E"/>
    <w:rsid w:val="00F360F3"/>
    <w:rsid w:val="00F367D4"/>
    <w:rsid w:val="00F36F0C"/>
    <w:rsid w:val="00F3727D"/>
    <w:rsid w:val="00F376C3"/>
    <w:rsid w:val="00F37A33"/>
    <w:rsid w:val="00F37A47"/>
    <w:rsid w:val="00F40329"/>
    <w:rsid w:val="00F40635"/>
    <w:rsid w:val="00F4073F"/>
    <w:rsid w:val="00F40C15"/>
    <w:rsid w:val="00F40C5D"/>
    <w:rsid w:val="00F41190"/>
    <w:rsid w:val="00F418A4"/>
    <w:rsid w:val="00F4192D"/>
    <w:rsid w:val="00F419A0"/>
    <w:rsid w:val="00F419E9"/>
    <w:rsid w:val="00F41A32"/>
    <w:rsid w:val="00F41B62"/>
    <w:rsid w:val="00F41F19"/>
    <w:rsid w:val="00F42108"/>
    <w:rsid w:val="00F4239B"/>
    <w:rsid w:val="00F42458"/>
    <w:rsid w:val="00F42574"/>
    <w:rsid w:val="00F4298D"/>
    <w:rsid w:val="00F42B38"/>
    <w:rsid w:val="00F42CA4"/>
    <w:rsid w:val="00F42FE5"/>
    <w:rsid w:val="00F43092"/>
    <w:rsid w:val="00F436C5"/>
    <w:rsid w:val="00F437C2"/>
    <w:rsid w:val="00F4386B"/>
    <w:rsid w:val="00F43CA7"/>
    <w:rsid w:val="00F441C2"/>
    <w:rsid w:val="00F44460"/>
    <w:rsid w:val="00F454BF"/>
    <w:rsid w:val="00F45E4E"/>
    <w:rsid w:val="00F462EA"/>
    <w:rsid w:val="00F465B6"/>
    <w:rsid w:val="00F4677C"/>
    <w:rsid w:val="00F46D1C"/>
    <w:rsid w:val="00F46F4B"/>
    <w:rsid w:val="00F47479"/>
    <w:rsid w:val="00F475E3"/>
    <w:rsid w:val="00F5002C"/>
    <w:rsid w:val="00F5014F"/>
    <w:rsid w:val="00F5016C"/>
    <w:rsid w:val="00F510C1"/>
    <w:rsid w:val="00F511DD"/>
    <w:rsid w:val="00F512C9"/>
    <w:rsid w:val="00F5155A"/>
    <w:rsid w:val="00F5171A"/>
    <w:rsid w:val="00F51AD5"/>
    <w:rsid w:val="00F51BA2"/>
    <w:rsid w:val="00F51C42"/>
    <w:rsid w:val="00F51C90"/>
    <w:rsid w:val="00F51EBA"/>
    <w:rsid w:val="00F52687"/>
    <w:rsid w:val="00F52C28"/>
    <w:rsid w:val="00F53B98"/>
    <w:rsid w:val="00F53C29"/>
    <w:rsid w:val="00F53C59"/>
    <w:rsid w:val="00F53CB8"/>
    <w:rsid w:val="00F54046"/>
    <w:rsid w:val="00F542D5"/>
    <w:rsid w:val="00F545E0"/>
    <w:rsid w:val="00F54E17"/>
    <w:rsid w:val="00F54F79"/>
    <w:rsid w:val="00F550CA"/>
    <w:rsid w:val="00F556C3"/>
    <w:rsid w:val="00F55739"/>
    <w:rsid w:val="00F55C73"/>
    <w:rsid w:val="00F55FC0"/>
    <w:rsid w:val="00F56011"/>
    <w:rsid w:val="00F56459"/>
    <w:rsid w:val="00F56D73"/>
    <w:rsid w:val="00F57019"/>
    <w:rsid w:val="00F57DC8"/>
    <w:rsid w:val="00F57F2D"/>
    <w:rsid w:val="00F60243"/>
    <w:rsid w:val="00F60C09"/>
    <w:rsid w:val="00F60CB5"/>
    <w:rsid w:val="00F611BF"/>
    <w:rsid w:val="00F616D7"/>
    <w:rsid w:val="00F624AC"/>
    <w:rsid w:val="00F62A73"/>
    <w:rsid w:val="00F62CDE"/>
    <w:rsid w:val="00F62CF5"/>
    <w:rsid w:val="00F62E32"/>
    <w:rsid w:val="00F6335E"/>
    <w:rsid w:val="00F6363C"/>
    <w:rsid w:val="00F638B9"/>
    <w:rsid w:val="00F63F8E"/>
    <w:rsid w:val="00F64894"/>
    <w:rsid w:val="00F64A8E"/>
    <w:rsid w:val="00F64D70"/>
    <w:rsid w:val="00F66077"/>
    <w:rsid w:val="00F66650"/>
    <w:rsid w:val="00F66AE8"/>
    <w:rsid w:val="00F66CB5"/>
    <w:rsid w:val="00F67B1B"/>
    <w:rsid w:val="00F67D6D"/>
    <w:rsid w:val="00F70E10"/>
    <w:rsid w:val="00F713C5"/>
    <w:rsid w:val="00F717CF"/>
    <w:rsid w:val="00F71BC1"/>
    <w:rsid w:val="00F71C71"/>
    <w:rsid w:val="00F71EB7"/>
    <w:rsid w:val="00F72A19"/>
    <w:rsid w:val="00F72A6D"/>
    <w:rsid w:val="00F72D8D"/>
    <w:rsid w:val="00F72EF2"/>
    <w:rsid w:val="00F7321D"/>
    <w:rsid w:val="00F73877"/>
    <w:rsid w:val="00F738DF"/>
    <w:rsid w:val="00F740C0"/>
    <w:rsid w:val="00F7422F"/>
    <w:rsid w:val="00F74344"/>
    <w:rsid w:val="00F7460F"/>
    <w:rsid w:val="00F74C7F"/>
    <w:rsid w:val="00F74F68"/>
    <w:rsid w:val="00F750C2"/>
    <w:rsid w:val="00F75248"/>
    <w:rsid w:val="00F75A11"/>
    <w:rsid w:val="00F75E66"/>
    <w:rsid w:val="00F75EDB"/>
    <w:rsid w:val="00F768DF"/>
    <w:rsid w:val="00F76CB6"/>
    <w:rsid w:val="00F76F5E"/>
    <w:rsid w:val="00F777EA"/>
    <w:rsid w:val="00F778FF"/>
    <w:rsid w:val="00F77E22"/>
    <w:rsid w:val="00F801DF"/>
    <w:rsid w:val="00F80436"/>
    <w:rsid w:val="00F805AF"/>
    <w:rsid w:val="00F8085E"/>
    <w:rsid w:val="00F80A11"/>
    <w:rsid w:val="00F810F1"/>
    <w:rsid w:val="00F8182C"/>
    <w:rsid w:val="00F818AA"/>
    <w:rsid w:val="00F819A6"/>
    <w:rsid w:val="00F81E07"/>
    <w:rsid w:val="00F83315"/>
    <w:rsid w:val="00F833F1"/>
    <w:rsid w:val="00F838FE"/>
    <w:rsid w:val="00F841E0"/>
    <w:rsid w:val="00F8469A"/>
    <w:rsid w:val="00F8552E"/>
    <w:rsid w:val="00F85DF7"/>
    <w:rsid w:val="00F86397"/>
    <w:rsid w:val="00F864ED"/>
    <w:rsid w:val="00F866FF"/>
    <w:rsid w:val="00F86801"/>
    <w:rsid w:val="00F86AD6"/>
    <w:rsid w:val="00F86B37"/>
    <w:rsid w:val="00F86D7B"/>
    <w:rsid w:val="00F86E21"/>
    <w:rsid w:val="00F8764D"/>
    <w:rsid w:val="00F87781"/>
    <w:rsid w:val="00F87BC3"/>
    <w:rsid w:val="00F87DC2"/>
    <w:rsid w:val="00F87FDD"/>
    <w:rsid w:val="00F904D0"/>
    <w:rsid w:val="00F90912"/>
    <w:rsid w:val="00F90E6E"/>
    <w:rsid w:val="00F9144B"/>
    <w:rsid w:val="00F9147D"/>
    <w:rsid w:val="00F91700"/>
    <w:rsid w:val="00F91874"/>
    <w:rsid w:val="00F91C9E"/>
    <w:rsid w:val="00F91D50"/>
    <w:rsid w:val="00F91FEB"/>
    <w:rsid w:val="00F92902"/>
    <w:rsid w:val="00F9291E"/>
    <w:rsid w:val="00F92B47"/>
    <w:rsid w:val="00F92BA7"/>
    <w:rsid w:val="00F936D4"/>
    <w:rsid w:val="00F9381F"/>
    <w:rsid w:val="00F93BE1"/>
    <w:rsid w:val="00F94151"/>
    <w:rsid w:val="00F9416F"/>
    <w:rsid w:val="00F946EE"/>
    <w:rsid w:val="00F94A6D"/>
    <w:rsid w:val="00F95120"/>
    <w:rsid w:val="00F9518A"/>
    <w:rsid w:val="00F95319"/>
    <w:rsid w:val="00F95503"/>
    <w:rsid w:val="00F9572A"/>
    <w:rsid w:val="00F95A1D"/>
    <w:rsid w:val="00F95EEC"/>
    <w:rsid w:val="00F96471"/>
    <w:rsid w:val="00F96979"/>
    <w:rsid w:val="00F96E91"/>
    <w:rsid w:val="00F96F12"/>
    <w:rsid w:val="00F9766E"/>
    <w:rsid w:val="00F97C6D"/>
    <w:rsid w:val="00FA0173"/>
    <w:rsid w:val="00FA0582"/>
    <w:rsid w:val="00FA1262"/>
    <w:rsid w:val="00FA1A45"/>
    <w:rsid w:val="00FA1C11"/>
    <w:rsid w:val="00FA200F"/>
    <w:rsid w:val="00FA24CA"/>
    <w:rsid w:val="00FA2A9B"/>
    <w:rsid w:val="00FA3985"/>
    <w:rsid w:val="00FA3A01"/>
    <w:rsid w:val="00FA4151"/>
    <w:rsid w:val="00FA457E"/>
    <w:rsid w:val="00FA4B89"/>
    <w:rsid w:val="00FA4F36"/>
    <w:rsid w:val="00FA502D"/>
    <w:rsid w:val="00FA5433"/>
    <w:rsid w:val="00FA5731"/>
    <w:rsid w:val="00FA57B4"/>
    <w:rsid w:val="00FA5BCF"/>
    <w:rsid w:val="00FA5E5E"/>
    <w:rsid w:val="00FA622C"/>
    <w:rsid w:val="00FA626B"/>
    <w:rsid w:val="00FA6560"/>
    <w:rsid w:val="00FA6600"/>
    <w:rsid w:val="00FA698C"/>
    <w:rsid w:val="00FA6E39"/>
    <w:rsid w:val="00FA754D"/>
    <w:rsid w:val="00FA780C"/>
    <w:rsid w:val="00FB07D3"/>
    <w:rsid w:val="00FB089F"/>
    <w:rsid w:val="00FB0A94"/>
    <w:rsid w:val="00FB0C0F"/>
    <w:rsid w:val="00FB0F67"/>
    <w:rsid w:val="00FB1328"/>
    <w:rsid w:val="00FB1EBE"/>
    <w:rsid w:val="00FB1F35"/>
    <w:rsid w:val="00FB2238"/>
    <w:rsid w:val="00FB228B"/>
    <w:rsid w:val="00FB22F3"/>
    <w:rsid w:val="00FB2425"/>
    <w:rsid w:val="00FB29AB"/>
    <w:rsid w:val="00FB3375"/>
    <w:rsid w:val="00FB36B0"/>
    <w:rsid w:val="00FB381C"/>
    <w:rsid w:val="00FB38F6"/>
    <w:rsid w:val="00FB3C92"/>
    <w:rsid w:val="00FB40BC"/>
    <w:rsid w:val="00FB4559"/>
    <w:rsid w:val="00FB46C4"/>
    <w:rsid w:val="00FB471C"/>
    <w:rsid w:val="00FB4812"/>
    <w:rsid w:val="00FB4B8F"/>
    <w:rsid w:val="00FB4FF2"/>
    <w:rsid w:val="00FB5553"/>
    <w:rsid w:val="00FB584A"/>
    <w:rsid w:val="00FB5904"/>
    <w:rsid w:val="00FB59F4"/>
    <w:rsid w:val="00FB5BB9"/>
    <w:rsid w:val="00FB62FE"/>
    <w:rsid w:val="00FB69F0"/>
    <w:rsid w:val="00FB6CEC"/>
    <w:rsid w:val="00FB6D3F"/>
    <w:rsid w:val="00FB6EC2"/>
    <w:rsid w:val="00FB6EFC"/>
    <w:rsid w:val="00FB6F37"/>
    <w:rsid w:val="00FB7704"/>
    <w:rsid w:val="00FB7CD7"/>
    <w:rsid w:val="00FC061D"/>
    <w:rsid w:val="00FC0718"/>
    <w:rsid w:val="00FC0A39"/>
    <w:rsid w:val="00FC0B50"/>
    <w:rsid w:val="00FC0E23"/>
    <w:rsid w:val="00FC118E"/>
    <w:rsid w:val="00FC1291"/>
    <w:rsid w:val="00FC142F"/>
    <w:rsid w:val="00FC14BF"/>
    <w:rsid w:val="00FC1B6F"/>
    <w:rsid w:val="00FC1C29"/>
    <w:rsid w:val="00FC2162"/>
    <w:rsid w:val="00FC26A1"/>
    <w:rsid w:val="00FC2ABB"/>
    <w:rsid w:val="00FC3102"/>
    <w:rsid w:val="00FC33DE"/>
    <w:rsid w:val="00FC3436"/>
    <w:rsid w:val="00FC3962"/>
    <w:rsid w:val="00FC3A2D"/>
    <w:rsid w:val="00FC414A"/>
    <w:rsid w:val="00FC445F"/>
    <w:rsid w:val="00FC456D"/>
    <w:rsid w:val="00FC475E"/>
    <w:rsid w:val="00FC4956"/>
    <w:rsid w:val="00FC4ABD"/>
    <w:rsid w:val="00FC5AD2"/>
    <w:rsid w:val="00FC64F8"/>
    <w:rsid w:val="00FC6F42"/>
    <w:rsid w:val="00FC7F03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1105"/>
    <w:rsid w:val="00FD1234"/>
    <w:rsid w:val="00FD15C1"/>
    <w:rsid w:val="00FD1DFE"/>
    <w:rsid w:val="00FD216B"/>
    <w:rsid w:val="00FD22ED"/>
    <w:rsid w:val="00FD257E"/>
    <w:rsid w:val="00FD25D6"/>
    <w:rsid w:val="00FD2628"/>
    <w:rsid w:val="00FD2A83"/>
    <w:rsid w:val="00FD2B22"/>
    <w:rsid w:val="00FD2B63"/>
    <w:rsid w:val="00FD30CC"/>
    <w:rsid w:val="00FD313D"/>
    <w:rsid w:val="00FD3241"/>
    <w:rsid w:val="00FD345B"/>
    <w:rsid w:val="00FD34E1"/>
    <w:rsid w:val="00FD365E"/>
    <w:rsid w:val="00FD4020"/>
    <w:rsid w:val="00FD4891"/>
    <w:rsid w:val="00FD4A50"/>
    <w:rsid w:val="00FD5507"/>
    <w:rsid w:val="00FD55A8"/>
    <w:rsid w:val="00FD57B5"/>
    <w:rsid w:val="00FD5874"/>
    <w:rsid w:val="00FD5925"/>
    <w:rsid w:val="00FD5BA5"/>
    <w:rsid w:val="00FD5BF2"/>
    <w:rsid w:val="00FD5CCA"/>
    <w:rsid w:val="00FD6C5D"/>
    <w:rsid w:val="00FD6CF0"/>
    <w:rsid w:val="00FD71FC"/>
    <w:rsid w:val="00FD76A3"/>
    <w:rsid w:val="00FD7736"/>
    <w:rsid w:val="00FD7C52"/>
    <w:rsid w:val="00FE02A7"/>
    <w:rsid w:val="00FE02ED"/>
    <w:rsid w:val="00FE06E9"/>
    <w:rsid w:val="00FE0B37"/>
    <w:rsid w:val="00FE1071"/>
    <w:rsid w:val="00FE24C5"/>
    <w:rsid w:val="00FE26F7"/>
    <w:rsid w:val="00FE2BAD"/>
    <w:rsid w:val="00FE310D"/>
    <w:rsid w:val="00FE3249"/>
    <w:rsid w:val="00FE3F95"/>
    <w:rsid w:val="00FE46D9"/>
    <w:rsid w:val="00FE4702"/>
    <w:rsid w:val="00FE4844"/>
    <w:rsid w:val="00FE4C15"/>
    <w:rsid w:val="00FE4C2A"/>
    <w:rsid w:val="00FE5310"/>
    <w:rsid w:val="00FE61AA"/>
    <w:rsid w:val="00FE64AF"/>
    <w:rsid w:val="00FE6533"/>
    <w:rsid w:val="00FF022A"/>
    <w:rsid w:val="00FF0A41"/>
    <w:rsid w:val="00FF0A5B"/>
    <w:rsid w:val="00FF10B4"/>
    <w:rsid w:val="00FF139F"/>
    <w:rsid w:val="00FF1AC2"/>
    <w:rsid w:val="00FF2211"/>
    <w:rsid w:val="00FF24D5"/>
    <w:rsid w:val="00FF28FE"/>
    <w:rsid w:val="00FF2991"/>
    <w:rsid w:val="00FF2D28"/>
    <w:rsid w:val="00FF2D53"/>
    <w:rsid w:val="00FF2E65"/>
    <w:rsid w:val="00FF31EB"/>
    <w:rsid w:val="00FF3292"/>
    <w:rsid w:val="00FF3413"/>
    <w:rsid w:val="00FF39E4"/>
    <w:rsid w:val="00FF410B"/>
    <w:rsid w:val="00FF4601"/>
    <w:rsid w:val="00FF478C"/>
    <w:rsid w:val="00FF48BE"/>
    <w:rsid w:val="00FF5027"/>
    <w:rsid w:val="00FF5098"/>
    <w:rsid w:val="00FF5890"/>
    <w:rsid w:val="00FF5AF3"/>
    <w:rsid w:val="00FF5CE2"/>
    <w:rsid w:val="00FF5EED"/>
    <w:rsid w:val="00FF6080"/>
    <w:rsid w:val="00FF644C"/>
    <w:rsid w:val="00FF6555"/>
    <w:rsid w:val="00FF6680"/>
    <w:rsid w:val="00FF6F92"/>
    <w:rsid w:val="00FF753D"/>
    <w:rsid w:val="00FF7602"/>
    <w:rsid w:val="00FF76CE"/>
    <w:rsid w:val="00FF7CC3"/>
    <w:rsid w:val="00FF7EA3"/>
    <w:rsid w:val="00FF7EF3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E5B9D56"/>
  <w15:docId w15:val="{EFBFF546-3905-44D8-93EC-100710C7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8F3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9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0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1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4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47">
    <w:name w:val="Pa47"/>
    <w:basedOn w:val="Normal"/>
    <w:next w:val="Normal"/>
    <w:uiPriority w:val="99"/>
    <w:rsid w:val="00450B8C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AccountingPolicyChar1">
    <w:name w:val="Accounting Policy Char1"/>
    <w:link w:val="AccountingPolicy"/>
    <w:locked/>
    <w:rsid w:val="00744A3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44A3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C62B78"/>
    <w:rPr>
      <w:rFonts w:ascii="Angsana New" w:hAnsi="Angsana New"/>
      <w:b/>
      <w:bCs/>
      <w:i/>
      <w:iCs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13" ma:contentTypeDescription="Create a new document." ma:contentTypeScope="" ma:versionID="afd22009c3ee84322764485a800247bd">
  <xsd:schema xmlns:xsd="http://www.w3.org/2001/XMLSchema" xmlns:xs="http://www.w3.org/2001/XMLSchema" xmlns:p="http://schemas.microsoft.com/office/2006/metadata/properties" xmlns:ns3="ae7670f9-50f5-4ee6-abed-475d4fff6bbe" xmlns:ns4="68d58395-5a37-46d5-af5d-54dac7db96cb" targetNamespace="http://schemas.microsoft.com/office/2006/metadata/properties" ma:root="true" ma:fieldsID="cadef335cbf3e628f698013ed00d81e1" ns3:_="" ns4:_="">
    <xsd:import namespace="ae7670f9-50f5-4ee6-abed-475d4fff6bbe"/>
    <xsd:import namespace="68d58395-5a37-46d5-af5d-54dac7db96c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CEA3B9-ADB8-482A-88D1-889EB31918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66B10E-F43B-4B98-8A4B-736079F280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E05B4E-5E89-4A71-B017-A6392D3891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8E82CF-47B2-40F3-952B-864FD61B1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7670f9-50f5-4ee6-abed-475d4fff6bbe"/>
    <ds:schemaRef ds:uri="68d58395-5a37-46d5-af5d-54dac7db9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</TotalTime>
  <Pages>3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Duanglada, Manureem</cp:lastModifiedBy>
  <cp:revision>2</cp:revision>
  <cp:lastPrinted>2022-04-29T11:37:00Z</cp:lastPrinted>
  <dcterms:created xsi:type="dcterms:W3CDTF">2022-05-06T10:10:00Z</dcterms:created>
  <dcterms:modified xsi:type="dcterms:W3CDTF">2022-05-06T10:10:00Z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