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431D8BE1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</w:t>
      </w:r>
      <w:r w:rsidRPr="00EE53F8">
        <w:rPr>
          <w:rFonts w:ascii="Angsana New" w:hAnsi="Angsana New"/>
          <w:sz w:val="30"/>
          <w:szCs w:val="30"/>
          <w:cs/>
        </w:rPr>
        <w:t>วันที่</w:t>
      </w:r>
      <w:r w:rsidR="00E35DB9" w:rsidRPr="00EE53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11</w:t>
      </w:r>
      <w:r w:rsidR="001F60BD">
        <w:rPr>
          <w:rFonts w:ascii="Angsana New" w:hAnsi="Angsana New"/>
          <w:sz w:val="30"/>
          <w:szCs w:val="30"/>
          <w:lang w:val="en-US"/>
        </w:rPr>
        <w:t xml:space="preserve"> </w:t>
      </w:r>
      <w:r w:rsidR="00982E93" w:rsidRPr="00EE53F8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1F60BD">
        <w:rPr>
          <w:rFonts w:ascii="Angsana New" w:hAnsi="Angsana New" w:hint="cs"/>
          <w:sz w:val="30"/>
          <w:szCs w:val="30"/>
          <w:cs/>
          <w:lang w:val="en-US"/>
        </w:rPr>
        <w:t xml:space="preserve">ษภาคม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2565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3CFB33E2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3D427033" w:rsidR="007A7899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01B1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 w:hint="cs"/>
          <w:sz w:val="30"/>
          <w:szCs w:val="30"/>
          <w:cs/>
        </w:rPr>
        <w:t>แบบย่อ</w:t>
      </w:r>
      <w:r w:rsidRPr="00201B10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201B10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201B10">
        <w:rPr>
          <w:rFonts w:ascii="Angsana New" w:hAnsi="Angsana New" w:hint="cs"/>
          <w:sz w:val="30"/>
          <w:szCs w:val="30"/>
          <w:cs/>
        </w:rPr>
        <w:t xml:space="preserve"> (</w:t>
      </w:r>
      <w:r w:rsidRPr="00201B10">
        <w:rPr>
          <w:rFonts w:ascii="Angsana New" w:hAnsi="Angsana New"/>
          <w:sz w:val="30"/>
          <w:szCs w:val="30"/>
        </w:rPr>
        <w:t>“</w:t>
      </w:r>
      <w:r w:rsidRPr="00201B10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/>
          <w:sz w:val="30"/>
          <w:szCs w:val="30"/>
        </w:rPr>
        <w:t xml:space="preserve">”) </w:t>
      </w:r>
      <w:r w:rsidRPr="00201B10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201B10">
        <w:rPr>
          <w:rFonts w:ascii="Angsana New" w:hAnsi="Angsana New"/>
          <w:sz w:val="30"/>
          <w:szCs w:val="30"/>
          <w:cs/>
        </w:rPr>
        <w:br/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201B10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201B10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01B10">
        <w:rPr>
          <w:rFonts w:ascii="Angsana New" w:hAnsi="Angsana New"/>
          <w:sz w:val="30"/>
          <w:szCs w:val="30"/>
          <w:cs/>
        </w:rPr>
        <w:t xml:space="preserve"> </w:t>
      </w:r>
      <w:r w:rsidRPr="00201B10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201B1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lang w:val="en-US"/>
        </w:rPr>
        <w:t>31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cs/>
        </w:rPr>
        <w:t>ธันวาค</w:t>
      </w:r>
      <w:r w:rsidRPr="00201B10">
        <w:rPr>
          <w:rFonts w:ascii="Angsana New" w:hAnsi="Angsana New" w:hint="cs"/>
          <w:sz w:val="30"/>
          <w:szCs w:val="30"/>
          <w:cs/>
        </w:rPr>
        <w:t xml:space="preserve">ม </w:t>
      </w:r>
      <w:r w:rsidRPr="00201B10">
        <w:rPr>
          <w:rFonts w:ascii="Angsana New" w:hAnsi="Angsana New"/>
          <w:sz w:val="30"/>
          <w:szCs w:val="30"/>
          <w:lang w:val="en-US"/>
        </w:rPr>
        <w:t>2564</w:t>
      </w:r>
    </w:p>
    <w:p w14:paraId="38D739AE" w14:textId="77777777" w:rsidR="00F87FDD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39D14481" w:rsidR="00F87FDD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87FDD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>
        <w:rPr>
          <w:rFonts w:ascii="Angsana New" w:hAnsi="Angsana New"/>
          <w:sz w:val="30"/>
          <w:szCs w:val="30"/>
          <w:lang w:val="en-US"/>
        </w:rPr>
        <w:br/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87FDD">
        <w:rPr>
          <w:rFonts w:ascii="Angsana New" w:hAnsi="Angsana New"/>
          <w:sz w:val="30"/>
          <w:szCs w:val="30"/>
          <w:lang w:val="en-US"/>
        </w:rPr>
        <w:t xml:space="preserve">31 </w:t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F87FDD">
        <w:rPr>
          <w:rFonts w:ascii="Angsana New" w:hAnsi="Angsana New"/>
          <w:sz w:val="30"/>
          <w:szCs w:val="30"/>
          <w:lang w:val="en-US"/>
        </w:rPr>
        <w:t>2564</w:t>
      </w:r>
    </w:p>
    <w:p w14:paraId="6E24FC81" w14:textId="4707C90F" w:rsidR="00F87FDD" w:rsidRPr="007A7899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9144D7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3E4776D2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D149E7" w:rsidRPr="00D149E7">
        <w:rPr>
          <w:b w:val="0"/>
          <w:bCs w:val="0"/>
          <w:i w:val="0"/>
          <w:iCs w:val="0"/>
          <w:lang w:val="en-US"/>
        </w:rPr>
        <w:t>5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D149E7" w:rsidRPr="00D149E7">
        <w:rPr>
          <w:b w:val="0"/>
          <w:bCs w:val="0"/>
          <w:i w:val="0"/>
          <w:iCs w:val="0"/>
          <w:lang w:val="en-US"/>
        </w:rPr>
        <w:t>6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</w:t>
      </w:r>
      <w:r w:rsidR="004C38A3">
        <w:rPr>
          <w:b w:val="0"/>
          <w:bCs w:val="0"/>
          <w:i w:val="0"/>
          <w:iCs w:val="0"/>
          <w:cs/>
          <w:lang w:val="en-US"/>
        </w:rPr>
        <w:br/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การเปลี่ยนแปลงอย่างมีสาระสำคัญ</w:t>
      </w:r>
    </w:p>
    <w:p w14:paraId="2228D6A7" w14:textId="77777777" w:rsidR="00A86765" w:rsidRPr="009144D7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B990" w14:textId="7E3CADA4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</w:t>
      </w:r>
      <w:r w:rsidR="009B0A6F">
        <w:rPr>
          <w:cs/>
        </w:rPr>
        <w:t>สำหรับ</w:t>
      </w:r>
      <w:r w:rsidR="00D149E7">
        <w:rPr>
          <w:rFonts w:hint="cs"/>
          <w:cs/>
        </w:rPr>
        <w:t>งวด</w:t>
      </w:r>
      <w:r w:rsidR="009B0A6F">
        <w:rPr>
          <w:cs/>
        </w:rPr>
        <w:t>สามเดือนสิ้นสุดวันที่</w:t>
      </w:r>
      <w:r w:rsidR="00B833D7">
        <w:t xml:space="preserve"> </w:t>
      </w:r>
      <w:r w:rsidR="00D149E7" w:rsidRPr="00D149E7">
        <w:rPr>
          <w:lang w:val="en-US"/>
        </w:rPr>
        <w:t>31</w:t>
      </w:r>
      <w:r w:rsidR="00B833D7">
        <w:t xml:space="preserve"> </w:t>
      </w:r>
      <w:r w:rsidR="009B0A6F">
        <w:rPr>
          <w:cs/>
        </w:rPr>
        <w:t>มีนาคม</w:t>
      </w:r>
      <w:r w:rsidRPr="00F065D7">
        <w:rPr>
          <w:cs/>
        </w:rPr>
        <w:t>สรุปได้ดังนี้</w:t>
      </w:r>
    </w:p>
    <w:p w14:paraId="1903C9D3" w14:textId="20896489" w:rsidR="0028416E" w:rsidRPr="009144D7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07452EE3" w:rsidR="0028416E" w:rsidRPr="00F065D7" w:rsidRDefault="00447218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49E7"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2" w:type="pct"/>
          </w:tcPr>
          <w:p w14:paraId="14AD55CB" w14:textId="5909E346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7B6E8364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5860A377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5BD9388C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16E" w:rsidRPr="00F065D7" w14:paraId="4C981634" w14:textId="77777777" w:rsidTr="00A9102B">
        <w:tc>
          <w:tcPr>
            <w:tcW w:w="2088" w:type="pct"/>
          </w:tcPr>
          <w:p w14:paraId="019FE681" w14:textId="77777777" w:rsidR="0028416E" w:rsidRPr="00F065D7" w:rsidRDefault="0028416E" w:rsidP="00A910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28416E" w:rsidRPr="00F065D7" w:rsidRDefault="0028416E" w:rsidP="00A910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0826" w:rsidRPr="00F065D7" w14:paraId="749390A4" w14:textId="77777777" w:rsidTr="00A9102B">
        <w:tc>
          <w:tcPr>
            <w:tcW w:w="2088" w:type="pct"/>
          </w:tcPr>
          <w:p w14:paraId="0198B311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4B584AB1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2F616D34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563D586C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220CADB3" w14:textId="77777777" w:rsidTr="00A9102B">
        <w:tc>
          <w:tcPr>
            <w:tcW w:w="2088" w:type="pct"/>
          </w:tcPr>
          <w:p w14:paraId="5C20C941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6C3965E4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30B85302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5C8BBCA6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37994020" w14:textId="77777777" w:rsidTr="00A9102B">
        <w:tc>
          <w:tcPr>
            <w:tcW w:w="2088" w:type="pct"/>
          </w:tcPr>
          <w:p w14:paraId="6BB3F638" w14:textId="77777777" w:rsidR="00970826" w:rsidRPr="00F065D7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4D100108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1C1702C2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14D2A7A6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37356335" w14:textId="77777777" w:rsidTr="00A9102B">
        <w:tc>
          <w:tcPr>
            <w:tcW w:w="2088" w:type="pct"/>
          </w:tcPr>
          <w:p w14:paraId="0D3DCBEB" w14:textId="77777777" w:rsidR="00970826" w:rsidRPr="00F065D7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06C8A880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597E2C32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726263" w14:textId="3293DC5A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275F736D" w14:textId="77777777" w:rsidTr="00A9102B">
        <w:tc>
          <w:tcPr>
            <w:tcW w:w="2088" w:type="pct"/>
          </w:tcPr>
          <w:p w14:paraId="162BA9AB" w14:textId="77777777" w:rsidR="00970826" w:rsidRPr="00F065D7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36E07968" w:rsidR="00970826" w:rsidRPr="00BD688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1DD7CA3D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764C71" w14:textId="2827D3A7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5DBA14F0" w14:textId="77777777" w:rsidTr="00A9102B">
        <w:tc>
          <w:tcPr>
            <w:tcW w:w="2088" w:type="pct"/>
          </w:tcPr>
          <w:p w14:paraId="13DBF77D" w14:textId="77777777" w:rsidR="00970826" w:rsidRPr="00F065D7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01ABD674" w:rsidR="00970826" w:rsidRPr="00BD688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5B27EB8C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58440E3" w14:textId="6CE194F0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5784997C" w14:textId="77777777" w:rsidTr="00A9102B">
        <w:tc>
          <w:tcPr>
            <w:tcW w:w="2088" w:type="pct"/>
          </w:tcPr>
          <w:p w14:paraId="46C2182C" w14:textId="77777777" w:rsidR="00970826" w:rsidRPr="00F065D7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2413D430" w:rsidR="00970826" w:rsidRPr="00BD688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8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97C6D" w:rsidRPr="00F97C6D">
              <w:rPr>
                <w:rFonts w:ascii="Angsana New" w:hAnsi="Angsana New"/>
                <w:sz w:val="30"/>
                <w:szCs w:val="30"/>
                <w:lang w:val="en-US"/>
              </w:rPr>
              <w:t xml:space="preserve"> 28,694</w:t>
            </w:r>
          </w:p>
        </w:tc>
        <w:tc>
          <w:tcPr>
            <w:tcW w:w="147" w:type="pct"/>
          </w:tcPr>
          <w:p w14:paraId="77E74C6A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6B6EBF" w14:textId="668013C0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FE1071" w:rsidRPr="00F065D7" w14:paraId="32FF3005" w14:textId="77777777" w:rsidTr="00A9102B">
        <w:tc>
          <w:tcPr>
            <w:tcW w:w="2088" w:type="pct"/>
          </w:tcPr>
          <w:p w14:paraId="15010CE1" w14:textId="77777777" w:rsidR="00FE1071" w:rsidRPr="00F065D7" w:rsidRDefault="00FE1071" w:rsidP="00FE107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FE1071" w:rsidRPr="00F065D7" w:rsidRDefault="00FE1071" w:rsidP="00FE107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FE1071" w:rsidRPr="00F065D7" w:rsidRDefault="00FE1071" w:rsidP="00FE107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FE1071" w:rsidRPr="00F065D7" w:rsidRDefault="00FE1071" w:rsidP="00FE107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FE1071" w:rsidRPr="00F065D7" w:rsidRDefault="00FE1071" w:rsidP="00FE107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5ED3851C" w:rsidR="00FE1071" w:rsidRPr="00BD6887" w:rsidRDefault="00D149E7" w:rsidP="00FE107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70826" w:rsidRPr="009708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147" w:type="pct"/>
          </w:tcPr>
          <w:p w14:paraId="26C0CBE5" w14:textId="77777777" w:rsidR="00FE1071" w:rsidRPr="00F065D7" w:rsidRDefault="00FE1071" w:rsidP="00FE107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5AE48F" w14:textId="27C546A8" w:rsidR="00FE1071" w:rsidRPr="00F065D7" w:rsidRDefault="00FE1071" w:rsidP="00FE107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70826" w:rsidRPr="00F065D7" w14:paraId="2CE3568E" w14:textId="77777777" w:rsidTr="00A9102B">
        <w:tc>
          <w:tcPr>
            <w:tcW w:w="2088" w:type="pct"/>
          </w:tcPr>
          <w:p w14:paraId="006E1CB0" w14:textId="425DB8B3" w:rsidR="00970826" w:rsidRPr="00DD5D56" w:rsidRDefault="00970826" w:rsidP="0097082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D56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2" w:type="pct"/>
          </w:tcPr>
          <w:p w14:paraId="1B4F3B98" w14:textId="7D1D31FF" w:rsidR="00970826" w:rsidRPr="00AE6818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ADFDC7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ED8C2E" w14:textId="64140DBA" w:rsidR="00970826" w:rsidRPr="00AE6818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278A70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DF6E0B3" w14:textId="322A9182" w:rsidR="00970826" w:rsidRPr="00970826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47" w:type="pct"/>
          </w:tcPr>
          <w:p w14:paraId="73171016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D10CC2" w14:textId="261976C6" w:rsidR="00970826" w:rsidRPr="00BD6887" w:rsidRDefault="00234D78" w:rsidP="00234D78">
            <w:pPr>
              <w:pStyle w:val="BodyText"/>
              <w:tabs>
                <w:tab w:val="decimal" w:pos="465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D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826" w:rsidRPr="00F065D7" w14:paraId="115D8EBB" w14:textId="77777777" w:rsidTr="00A9102B">
        <w:tc>
          <w:tcPr>
            <w:tcW w:w="2088" w:type="pct"/>
          </w:tcPr>
          <w:p w14:paraId="02E20324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4C8A098F" w:rsidR="00970826" w:rsidRPr="00970826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708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70826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9708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207D5A9E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0A11E7" w14:textId="42B6EE68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70826" w:rsidRPr="00F065D7" w14:paraId="72B4FAFF" w14:textId="77777777" w:rsidTr="00A9102B">
        <w:tc>
          <w:tcPr>
            <w:tcW w:w="2088" w:type="pct"/>
          </w:tcPr>
          <w:p w14:paraId="4D395E2B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042480E9" w:rsidR="00970826" w:rsidRPr="00970826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708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Pr="009708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59BC61D1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017A13" w14:textId="2F216CBC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70826" w:rsidRPr="00F065D7" w14:paraId="065E9FA6" w14:textId="77777777" w:rsidTr="00A9102B">
        <w:tc>
          <w:tcPr>
            <w:tcW w:w="2088" w:type="pct"/>
          </w:tcPr>
          <w:p w14:paraId="240E0F82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11A322B0" w:rsidR="00970826" w:rsidRPr="00970826" w:rsidRDefault="00F97C6D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97C6D">
              <w:rPr>
                <w:rFonts w:ascii="Angsana New" w:hAnsi="Angsana New"/>
                <w:sz w:val="30"/>
                <w:szCs w:val="30"/>
              </w:rPr>
              <w:t>5,616</w:t>
            </w:r>
          </w:p>
        </w:tc>
        <w:tc>
          <w:tcPr>
            <w:tcW w:w="147" w:type="pct"/>
          </w:tcPr>
          <w:p w14:paraId="4E4A62FD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C45E34" w14:textId="4BFF1125" w:rsidR="00970826" w:rsidRPr="00F065D7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70826" w:rsidRPr="00F065D7" w14:paraId="70CA43AB" w14:textId="77777777" w:rsidTr="00A9102B">
        <w:tc>
          <w:tcPr>
            <w:tcW w:w="2088" w:type="pct"/>
          </w:tcPr>
          <w:p w14:paraId="771F63F7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A4AF192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2224CF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EB10EF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584DA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68BD8" w14:textId="18B5A90F" w:rsidR="00970826" w:rsidRPr="00BE3109" w:rsidRDefault="0077190E" w:rsidP="00234D7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5F9F7B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60C7F" w14:textId="51873F89" w:rsidR="00970826" w:rsidRPr="001C7C26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970826"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970826" w:rsidRPr="00F065D7" w14:paraId="618B7ACC" w14:textId="77777777" w:rsidTr="00A9102B">
        <w:tc>
          <w:tcPr>
            <w:tcW w:w="2088" w:type="pct"/>
          </w:tcPr>
          <w:p w14:paraId="721F8CA3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634AEB" w14:textId="77777777" w:rsidR="00970826" w:rsidRPr="00014DE2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F3DDD08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555691" w14:textId="77777777" w:rsidR="00970826" w:rsidRPr="00F065D7" w:rsidRDefault="00970826" w:rsidP="00970826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6F0A2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AA6FA3" w14:textId="77777777" w:rsidR="00970826" w:rsidRPr="002B1224" w:rsidRDefault="00970826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36899290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C869B0" w14:textId="77777777" w:rsidR="00970826" w:rsidRPr="00F065D7" w:rsidRDefault="00970826" w:rsidP="00970826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0826" w:rsidRPr="00F065D7" w14:paraId="695B7DA5" w14:textId="77777777" w:rsidTr="00A9102B">
        <w:tc>
          <w:tcPr>
            <w:tcW w:w="2088" w:type="pct"/>
          </w:tcPr>
          <w:p w14:paraId="3EF2D999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592953B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970826" w:rsidRPr="00F065D7" w:rsidRDefault="00970826" w:rsidP="00970826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60A0" w:rsidRPr="00F065D7" w14:paraId="724DC4F8" w14:textId="77777777" w:rsidTr="00A9102B">
        <w:tc>
          <w:tcPr>
            <w:tcW w:w="2088" w:type="pct"/>
          </w:tcPr>
          <w:p w14:paraId="75F017C1" w14:textId="77777777" w:rsidR="008260A0" w:rsidRPr="00F065D7" w:rsidRDefault="008260A0" w:rsidP="008260A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305FD65F" w:rsidR="008260A0" w:rsidRPr="00CD5A6F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4910EEB" w14:textId="77777777" w:rsidR="008260A0" w:rsidRPr="00F065D7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5B1D3089" w:rsidR="008260A0" w:rsidRPr="007C5040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Pr="00CD5A6F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69EF9AF5" w14:textId="77777777" w:rsidR="008260A0" w:rsidRPr="00F065D7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660FE450" w:rsidR="008260A0" w:rsidRPr="00835B29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4FFE8307" w14:textId="77777777" w:rsidR="008260A0" w:rsidRPr="00F065D7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F58074" w14:textId="20FA4139" w:rsidR="008260A0" w:rsidRPr="007C5040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260A0" w:rsidRPr="00F065D7" w14:paraId="51CE695F" w14:textId="77777777" w:rsidTr="00A9102B">
        <w:tc>
          <w:tcPr>
            <w:tcW w:w="2088" w:type="pct"/>
          </w:tcPr>
          <w:p w14:paraId="2C8A4E6A" w14:textId="77777777" w:rsidR="008260A0" w:rsidRPr="00F065D7" w:rsidRDefault="008260A0" w:rsidP="008260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52A30CB8" w:rsidR="008260A0" w:rsidRPr="00CD5A6F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7A7DE198" w14:textId="77777777" w:rsidR="008260A0" w:rsidRPr="00F065D7" w:rsidRDefault="008260A0" w:rsidP="008260A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495ADAF6" w:rsidR="008260A0" w:rsidRPr="007C5040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CD5A6F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ED5D4CC" w14:textId="77777777" w:rsidR="008260A0" w:rsidRPr="00F065D7" w:rsidRDefault="008260A0" w:rsidP="008260A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51754EC8" w:rsidR="008260A0" w:rsidRPr="00835B29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Pr="008260A0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Pr="008260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48ED89B8" w14:textId="77777777" w:rsidR="008260A0" w:rsidRPr="00F065D7" w:rsidRDefault="008260A0" w:rsidP="008260A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C93A4C" w14:textId="1A393764" w:rsidR="008260A0" w:rsidRPr="007C5040" w:rsidRDefault="008260A0" w:rsidP="008260A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70826" w:rsidRPr="00F065D7" w14:paraId="7F79F054" w14:textId="77777777" w:rsidTr="00A9102B">
        <w:tc>
          <w:tcPr>
            <w:tcW w:w="2088" w:type="pct"/>
          </w:tcPr>
          <w:p w14:paraId="193DC5DA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1DBFF41" w14:textId="47F04BDC" w:rsidR="00970826" w:rsidRPr="00CA0121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33BC5" w:rsidRPr="00733BC5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5" w:type="pct"/>
          </w:tcPr>
          <w:p w14:paraId="1FDC5042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1FFC054" w14:textId="469CD21B" w:rsidR="00970826" w:rsidRPr="007C5040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70826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5" w:type="pct"/>
          </w:tcPr>
          <w:p w14:paraId="2B8233E1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0CFEA7" w14:textId="72110096" w:rsidR="00970826" w:rsidRPr="00CA0121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5B29"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47" w:type="pct"/>
          </w:tcPr>
          <w:p w14:paraId="3692242F" w14:textId="77777777" w:rsidR="00970826" w:rsidRPr="00CA0121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82FEE9" w14:textId="54C26FF7" w:rsidR="00970826" w:rsidRPr="00CA0121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70826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970826" w:rsidRPr="00F065D7" w14:paraId="11A70006" w14:textId="77777777" w:rsidTr="00A9102B">
        <w:tc>
          <w:tcPr>
            <w:tcW w:w="2088" w:type="pct"/>
          </w:tcPr>
          <w:p w14:paraId="0128455A" w14:textId="76EC14E3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0F94692" w14:textId="5CCA6C61" w:rsidR="00970826" w:rsidRPr="00CA0121" w:rsidRDefault="0077190E" w:rsidP="0077190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14FD58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4EDAA97E" w:rsidR="00970826" w:rsidRPr="00C819B9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70826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145" w:type="pct"/>
          </w:tcPr>
          <w:p w14:paraId="4C69953E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17848264" w:rsidR="00970826" w:rsidRPr="00BE3109" w:rsidRDefault="0077190E" w:rsidP="0077190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798BBA3" w14:textId="77777777" w:rsidR="00970826" w:rsidRPr="00CA0121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1B1D55FE" w:rsidR="00970826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70826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970826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970826" w:rsidRPr="00CA0121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970826" w:rsidRPr="00CA0121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970826" w:rsidRPr="00CA0121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29" w:rsidRPr="008260A0" w14:paraId="1B83428B" w14:textId="77777777" w:rsidTr="00A9102B">
        <w:tc>
          <w:tcPr>
            <w:tcW w:w="2088" w:type="pct"/>
            <w:shd w:val="clear" w:color="auto" w:fill="FFFFFF"/>
          </w:tcPr>
          <w:p w14:paraId="3A4AE8A4" w14:textId="77777777" w:rsidR="00A04429" w:rsidRPr="00951309" w:rsidRDefault="00A04429" w:rsidP="00A0442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6CBB44B" w14:textId="1D67583F" w:rsidR="00A04429" w:rsidRPr="00A04429" w:rsidRDefault="00A04429" w:rsidP="00A0442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D07D7C" w14:textId="77777777" w:rsidR="00A04429" w:rsidRPr="00A04429" w:rsidRDefault="00A04429" w:rsidP="00A04429">
            <w:pPr>
              <w:pStyle w:val="BodyText"/>
              <w:tabs>
                <w:tab w:val="decimal" w:pos="640"/>
                <w:tab w:val="decimal" w:pos="1329"/>
              </w:tabs>
              <w:spacing w:after="0"/>
              <w:ind w:left="-108" w:right="2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6AC886" w14:textId="039FE869" w:rsidR="00A04429" w:rsidRPr="00951309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579BABA6" w14:textId="77777777" w:rsidR="00A04429" w:rsidRPr="00951309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A14D999" w14:textId="07B7CDD0" w:rsidR="00A04429" w:rsidRPr="00951309" w:rsidRDefault="00A04429" w:rsidP="00A0442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C7156" w14:textId="77777777" w:rsidR="00A04429" w:rsidRPr="00951309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C4D744" w14:textId="0714E9A9" w:rsidR="00A04429" w:rsidRPr="00951309" w:rsidRDefault="00234D78" w:rsidP="00234D78">
            <w:pPr>
              <w:pStyle w:val="BodyText"/>
              <w:tabs>
                <w:tab w:val="decimal" w:pos="465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0826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A3071D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54AD57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AB93A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F098A7" w14:textId="77777777" w:rsidR="00970826" w:rsidRPr="00CA0121" w:rsidRDefault="00970826" w:rsidP="0097082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1CE316" w14:textId="77777777" w:rsidR="00970826" w:rsidRPr="00CA0121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40811B" w14:textId="77777777" w:rsidR="00970826" w:rsidRPr="00CA0121" w:rsidRDefault="00970826" w:rsidP="00970826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29" w:rsidRPr="00F065D7" w14:paraId="3D4328EE" w14:textId="77777777" w:rsidTr="008260A0">
        <w:tc>
          <w:tcPr>
            <w:tcW w:w="2088" w:type="pct"/>
            <w:shd w:val="clear" w:color="auto" w:fill="FFFFFF"/>
          </w:tcPr>
          <w:p w14:paraId="7B990F16" w14:textId="77777777" w:rsidR="00A04429" w:rsidRDefault="00A04429" w:rsidP="00A04429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A04429" w:rsidRPr="00F065D7" w:rsidRDefault="00A04429" w:rsidP="00A04429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05864BC1" w14:textId="77777777" w:rsidR="00A04429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39C8BD" w14:textId="6A860931" w:rsidR="00A04429" w:rsidRPr="002728A6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34D6C511" w14:textId="77777777" w:rsidR="00A04429" w:rsidRPr="00CA0121" w:rsidRDefault="00A04429" w:rsidP="00A0442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B394BE0" w14:textId="77777777" w:rsidR="00A04429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52DED0" w14:textId="4347EF63" w:rsidR="00A04429" w:rsidRPr="00CA0121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A04429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45" w:type="pct"/>
          </w:tcPr>
          <w:p w14:paraId="3C3AAFE6" w14:textId="77777777" w:rsidR="00A04429" w:rsidRPr="00CA0121" w:rsidRDefault="00A04429" w:rsidP="00A0442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72DEDB9" w14:textId="77777777" w:rsidR="00A04429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7AD855" w14:textId="395934F4" w:rsidR="00A04429" w:rsidRPr="00CF41FA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2DC9FD30" w14:textId="77777777" w:rsidR="00A04429" w:rsidRPr="00CA0121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2A8349" w14:textId="77777777" w:rsidR="00A04429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02D8C7" w14:textId="7F320428" w:rsidR="00A04429" w:rsidRPr="00CA0121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A04429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</w:tr>
      <w:tr w:rsidR="00A04429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A04429" w:rsidRPr="00F065D7" w:rsidRDefault="00A04429" w:rsidP="00A04429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27D7F2B7" w:rsidR="00A04429" w:rsidRPr="002728A6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077</w:t>
            </w:r>
            <w:r w:rsidRPr="00A044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2FD18D3E" w14:textId="77777777" w:rsidR="00A04429" w:rsidRPr="00CA0121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7A4B9DA1" w:rsidR="00A04429" w:rsidRPr="00CA0121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4429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5" w:type="pct"/>
          </w:tcPr>
          <w:p w14:paraId="2DBA1A7F" w14:textId="77777777" w:rsidR="00A04429" w:rsidRPr="00CA0121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755AC0AA" w:rsidR="00A04429" w:rsidRPr="00CF41FA" w:rsidRDefault="00A04429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  <w:r w:rsidRPr="00835B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5F83DD46" w14:textId="77777777" w:rsidR="00A04429" w:rsidRPr="00CA0121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0B4F98C9" w:rsidR="00A04429" w:rsidRPr="00CA0121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4429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</w:tr>
      <w:tr w:rsidR="00970826" w:rsidRPr="00F065D7" w14:paraId="73DAE826" w14:textId="77777777" w:rsidTr="00926FEF">
        <w:tc>
          <w:tcPr>
            <w:tcW w:w="2088" w:type="pct"/>
            <w:shd w:val="clear" w:color="auto" w:fill="FFFFFF"/>
          </w:tcPr>
          <w:p w14:paraId="477FA32D" w14:textId="77777777" w:rsidR="00970826" w:rsidRPr="00F065D7" w:rsidRDefault="00970826" w:rsidP="00970826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6467BB16" w:rsidR="00970826" w:rsidRPr="00BE3109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="00A04429" w:rsidRPr="00A044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145" w:type="pct"/>
          </w:tcPr>
          <w:p w14:paraId="5405A4FB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71822" w14:textId="49B1EB61" w:rsidR="00970826" w:rsidRPr="00CA0121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970826"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45" w:type="pct"/>
          </w:tcPr>
          <w:p w14:paraId="7A85C037" w14:textId="77777777" w:rsidR="00970826" w:rsidRPr="00CA0121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2C0586" w14:textId="1340EFC8" w:rsidR="00970826" w:rsidRPr="00CF41FA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0529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47" w:type="pct"/>
          </w:tcPr>
          <w:p w14:paraId="4BDCD626" w14:textId="77777777" w:rsidR="00970826" w:rsidRPr="00CA0121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103C01" w14:textId="7A9F73B8" w:rsidR="00970826" w:rsidRPr="00CA0121" w:rsidRDefault="00D149E7" w:rsidP="0097082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970826" w:rsidRPr="00CA01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</w:tr>
      <w:tr w:rsidR="00970826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970826" w:rsidRPr="00F065D7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970826" w:rsidRPr="00F065D7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0826" w:rsidRPr="00F065D7" w14:paraId="58E64C51" w14:textId="77777777" w:rsidTr="00A9102B">
        <w:tc>
          <w:tcPr>
            <w:tcW w:w="2088" w:type="pct"/>
          </w:tcPr>
          <w:p w14:paraId="3246DD20" w14:textId="18805372" w:rsidR="00970826" w:rsidRPr="00F065D7" w:rsidRDefault="00970826" w:rsidP="00970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970826" w:rsidRPr="00F065D7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970826" w:rsidRPr="00F065D7" w:rsidRDefault="00970826" w:rsidP="0097082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970826" w:rsidRPr="00F065D7" w:rsidRDefault="00970826" w:rsidP="0097082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970826" w:rsidRPr="00F065D7" w:rsidRDefault="00970826" w:rsidP="00970826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29" w:rsidRPr="00F065D7" w14:paraId="67CD5882" w14:textId="77777777" w:rsidTr="00A9102B">
        <w:tc>
          <w:tcPr>
            <w:tcW w:w="2088" w:type="pct"/>
          </w:tcPr>
          <w:p w14:paraId="160AA7F4" w14:textId="77777777" w:rsidR="00A04429" w:rsidRPr="00F065D7" w:rsidRDefault="00A04429" w:rsidP="00A0442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1D9FE07" w14:textId="5633C240" w:rsidR="00A04429" w:rsidRPr="00A04429" w:rsidRDefault="00A04429" w:rsidP="00A0442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F329D6" w14:textId="77777777" w:rsidR="00A04429" w:rsidRPr="00F065D7" w:rsidRDefault="00A04429" w:rsidP="00A0442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98C1AC" w14:textId="44B77E97" w:rsidR="00A04429" w:rsidRPr="00F065D7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204AAF8A" w14:textId="77777777" w:rsidR="00A04429" w:rsidRPr="00F065D7" w:rsidRDefault="00A04429" w:rsidP="00A0442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D029E" w14:textId="54A27D69" w:rsidR="00A04429" w:rsidRPr="00BD6887" w:rsidRDefault="00A04429" w:rsidP="00A0442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9A5E28" w14:textId="77777777" w:rsidR="00A04429" w:rsidRPr="00F065D7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1B20FC" w14:textId="794B7E9E" w:rsidR="00A04429" w:rsidRPr="00F065D7" w:rsidRDefault="00A04429" w:rsidP="00A0442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29" w:rsidRPr="00F065D7" w14:paraId="3107DA02" w14:textId="77777777" w:rsidTr="00A9102B">
        <w:tc>
          <w:tcPr>
            <w:tcW w:w="2088" w:type="pct"/>
          </w:tcPr>
          <w:p w14:paraId="4BC961E5" w14:textId="77777777" w:rsidR="00A04429" w:rsidRPr="00F065D7" w:rsidRDefault="00A04429" w:rsidP="00A0442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07BD72E6" w14:textId="1AAFF9A1" w:rsidR="00A04429" w:rsidRPr="00A04429" w:rsidRDefault="00A04429" w:rsidP="00A0442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ED99D4" w14:textId="77777777" w:rsidR="00A04429" w:rsidRPr="00F065D7" w:rsidRDefault="00A04429" w:rsidP="00A0442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331D4C" w14:textId="4B2F0AAD" w:rsidR="00A04429" w:rsidRPr="00AE6818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2F7F128" w14:textId="77777777" w:rsidR="00A04429" w:rsidRPr="00F065D7" w:rsidRDefault="00A04429" w:rsidP="00A04429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B71CF" w14:textId="78B20B1E" w:rsidR="00A04429" w:rsidRPr="00AE6818" w:rsidRDefault="00A04429" w:rsidP="00A04429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79E9CA" w14:textId="77777777" w:rsidR="00A04429" w:rsidRPr="00F065D7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30AD12F" w14:textId="604567D6" w:rsidR="00A04429" w:rsidRPr="00AE6818" w:rsidRDefault="00A04429" w:rsidP="00A04429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29" w:rsidRPr="00F065D7" w14:paraId="72DB0746" w14:textId="77777777" w:rsidTr="00A9102B">
        <w:tc>
          <w:tcPr>
            <w:tcW w:w="2088" w:type="pct"/>
          </w:tcPr>
          <w:p w14:paraId="154341B7" w14:textId="77777777" w:rsidR="00A04429" w:rsidRPr="00F065D7" w:rsidRDefault="00A04429" w:rsidP="00A04429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4AB2CDAF" w:rsidR="00A04429" w:rsidRPr="009B57D1" w:rsidRDefault="00D149E7" w:rsidP="00A5381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3816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5" w:type="pct"/>
          </w:tcPr>
          <w:p w14:paraId="4762FB12" w14:textId="77777777" w:rsidR="00A04429" w:rsidRPr="00F065D7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30BCBA3D" w:rsidR="00A04429" w:rsidRPr="00F065D7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145" w:type="pct"/>
          </w:tcPr>
          <w:p w14:paraId="21F15C89" w14:textId="77777777" w:rsidR="00A04429" w:rsidRPr="00F065D7" w:rsidRDefault="00A04429" w:rsidP="00A0442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708AABB7" w:rsidR="00A04429" w:rsidRPr="00F065D7" w:rsidRDefault="00D149E7" w:rsidP="00A5381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A044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53816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7" w:type="pct"/>
          </w:tcPr>
          <w:p w14:paraId="62F88F4B" w14:textId="77777777" w:rsidR="00A04429" w:rsidRPr="00F065D7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9E2AC0" w14:textId="6EA16392" w:rsidR="00A04429" w:rsidRPr="00F065D7" w:rsidRDefault="00D149E7" w:rsidP="00A0442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C64F4C" w:rsidRPr="00F065D7" w14:paraId="32EAB96F" w14:textId="77777777" w:rsidTr="00A9102B">
        <w:tc>
          <w:tcPr>
            <w:tcW w:w="2088" w:type="pct"/>
          </w:tcPr>
          <w:p w14:paraId="56CCF16B" w14:textId="795B189E" w:rsidR="00C64F4C" w:rsidRPr="00F065D7" w:rsidRDefault="00C64F4C" w:rsidP="00A0442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F5675B5" w14:textId="0F3E7B70" w:rsidR="00C64F4C" w:rsidRPr="00D149E7" w:rsidRDefault="00EA1AC1" w:rsidP="00EA1AC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</w:t>
            </w:r>
          </w:p>
        </w:tc>
        <w:tc>
          <w:tcPr>
            <w:tcW w:w="145" w:type="pct"/>
          </w:tcPr>
          <w:p w14:paraId="02EE6072" w14:textId="77777777" w:rsidR="00C64F4C" w:rsidRPr="00F065D7" w:rsidRDefault="00C64F4C" w:rsidP="00EA1AC1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DF6B807" w14:textId="59D5BD1A" w:rsidR="00C64F4C" w:rsidRPr="00D149E7" w:rsidRDefault="00C64F4C" w:rsidP="00C64F4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F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FEAA61" w14:textId="77777777" w:rsidR="00C64F4C" w:rsidRPr="00F065D7" w:rsidRDefault="00C64F4C" w:rsidP="00A0442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DB20CE" w14:textId="77C47FE2" w:rsidR="00C64F4C" w:rsidRPr="00D149E7" w:rsidRDefault="00C64F4C" w:rsidP="00A53816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</w:t>
            </w:r>
          </w:p>
        </w:tc>
        <w:tc>
          <w:tcPr>
            <w:tcW w:w="147" w:type="pct"/>
          </w:tcPr>
          <w:p w14:paraId="5186694F" w14:textId="77777777" w:rsidR="00C64F4C" w:rsidRPr="00F065D7" w:rsidRDefault="00C64F4C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82D9D0" w14:textId="486B0174" w:rsidR="00C64F4C" w:rsidRPr="00D149E7" w:rsidRDefault="00C64F4C" w:rsidP="00C64F4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  <w:rPr>
          <w:cs/>
        </w:rPr>
      </w:pPr>
    </w:p>
    <w:p w14:paraId="5AF7827F" w14:textId="645619BA" w:rsidR="00D32BE5" w:rsidRPr="003979B5" w:rsidRDefault="00F24A1E" w:rsidP="00F24A1E">
      <w:pPr>
        <w:spacing w:line="240" w:lineRule="auto"/>
        <w:rPr>
          <w:cs/>
        </w:rPr>
      </w:pPr>
      <w:r>
        <w:br w:type="page"/>
      </w:r>
    </w:p>
    <w:p w14:paraId="243C014A" w14:textId="1CD6211A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lastRenderedPageBreak/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D149E7" w:rsidRPr="00D149E7">
        <w:rPr>
          <w:lang w:val="en-US"/>
        </w:rPr>
        <w:t>31</w:t>
      </w:r>
      <w:r w:rsidR="00F33928" w:rsidRPr="00F065D7">
        <w:t xml:space="preserve"> </w:t>
      </w:r>
      <w:r w:rsidR="00D14264">
        <w:rPr>
          <w:rFonts w:hint="cs"/>
          <w:cs/>
        </w:rPr>
        <w:t xml:space="preserve">มีนาคม </w:t>
      </w:r>
      <w:r w:rsidR="00D149E7" w:rsidRPr="00D149E7">
        <w:rPr>
          <w:lang w:val="en-US"/>
        </w:rPr>
        <w:t>2565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D149E7" w:rsidRPr="00D149E7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D149E7" w:rsidRPr="00D149E7">
        <w:rPr>
          <w:lang w:val="en-US"/>
        </w:rPr>
        <w:t>2564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63"/>
        <w:gridCol w:w="275"/>
        <w:gridCol w:w="1174"/>
        <w:gridCol w:w="271"/>
        <w:gridCol w:w="1170"/>
        <w:gridCol w:w="269"/>
        <w:gridCol w:w="1009"/>
        <w:gridCol w:w="6"/>
      </w:tblGrid>
      <w:tr w:rsidR="00951309" w:rsidRPr="00D65DC7" w14:paraId="284DBE56" w14:textId="77777777" w:rsidTr="00081886">
        <w:tc>
          <w:tcPr>
            <w:tcW w:w="2186" w:type="pct"/>
          </w:tcPr>
          <w:p w14:paraId="44A6017F" w14:textId="6C40CA8C" w:rsidR="00951309" w:rsidRPr="00D65DC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2F943024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</w:tcPr>
          <w:p w14:paraId="6307A819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pct"/>
            <w:gridSpan w:val="4"/>
          </w:tcPr>
          <w:p w14:paraId="37C8AAD0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5A" w:rsidRPr="00D65DC7" w14:paraId="19CB62B2" w14:textId="77777777" w:rsidTr="00081886">
        <w:tc>
          <w:tcPr>
            <w:tcW w:w="2186" w:type="pct"/>
          </w:tcPr>
          <w:p w14:paraId="498BBBBD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0AE1AFA" w14:textId="7A2AC137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24DB015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68BF23" w14:textId="1192A87B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27993AF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23759E" w14:textId="7F23527C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64640E74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8B7318" w14:textId="3999CFE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5A" w:rsidRPr="00D65DC7" w14:paraId="5248D880" w14:textId="77777777" w:rsidTr="00081886">
        <w:tc>
          <w:tcPr>
            <w:tcW w:w="2186" w:type="pct"/>
          </w:tcPr>
          <w:p w14:paraId="2A960D9F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9956720" w14:textId="431E6F8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3A212B6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B4B307" w14:textId="074C1CB7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2E44BE07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3AEC02" w14:textId="3E9E89B8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557CDDEB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25A6E5E" w14:textId="65366B73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F185A" w:rsidRPr="00D65DC7" w14:paraId="7F25FD0A" w14:textId="77777777" w:rsidTr="00081886">
        <w:tc>
          <w:tcPr>
            <w:tcW w:w="2186" w:type="pct"/>
          </w:tcPr>
          <w:p w14:paraId="4FA683DC" w14:textId="77777777" w:rsidR="00EF185A" w:rsidRPr="00D65DC7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8"/>
          </w:tcPr>
          <w:p w14:paraId="421D7533" w14:textId="77777777" w:rsidR="00EF185A" w:rsidRPr="00D65DC7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85A" w:rsidRPr="00D65DC7" w14:paraId="1A62BE80" w14:textId="77777777" w:rsidTr="00081886">
        <w:tc>
          <w:tcPr>
            <w:tcW w:w="2186" w:type="pct"/>
          </w:tcPr>
          <w:p w14:paraId="516F28A2" w14:textId="62FF03C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3" w:type="pct"/>
          </w:tcPr>
          <w:p w14:paraId="3076C158" w14:textId="56D34C38" w:rsidR="00EF185A" w:rsidRPr="00D65DC7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6E4156C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16C2E1" w14:textId="7724B8D2" w:rsidR="00EF185A" w:rsidRPr="00D65DC7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3EE1C5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680699" w14:textId="1258E3B8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EF185A" w:rsidRPr="00D65DC7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E19446C" w14:textId="5932F11E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7453" w:rsidRPr="00D65DC7" w14:paraId="3C9E2EA7" w14:textId="77777777" w:rsidTr="00081886">
        <w:tc>
          <w:tcPr>
            <w:tcW w:w="2186" w:type="pct"/>
          </w:tcPr>
          <w:p w14:paraId="6F696ED4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3ACDA125" w14:textId="10627A09" w:rsidR="00D67453" w:rsidRPr="00D65DC7" w:rsidRDefault="00A04429" w:rsidP="00D6745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ABD21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A7D1C3" w14:textId="77777777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27072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4AFAF4" w14:textId="69FF73FE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 w:rsidR="00052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2" w:type="pct"/>
          </w:tcPr>
          <w:p w14:paraId="538A1F8E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74E97E46" w14:textId="5C48F34E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D67453" w:rsidRPr="00D65DC7" w14:paraId="52F8CB76" w14:textId="77777777" w:rsidTr="00081886">
        <w:tc>
          <w:tcPr>
            <w:tcW w:w="2186" w:type="pct"/>
          </w:tcPr>
          <w:p w14:paraId="1B7093D0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8E34F8E" w14:textId="35FC3373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A04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145" w:type="pct"/>
          </w:tcPr>
          <w:p w14:paraId="536FCEE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6074D8" w14:textId="1DF3C92B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66F338C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3195ABA" w14:textId="4022A950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052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142" w:type="pct"/>
          </w:tcPr>
          <w:p w14:paraId="4EBA556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5D6A52D6" w14:textId="2CCC74E4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D67453" w:rsidRPr="00D65DC7" w14:paraId="74D451A7" w14:textId="77777777" w:rsidTr="00081886">
        <w:tc>
          <w:tcPr>
            <w:tcW w:w="2186" w:type="pct"/>
          </w:tcPr>
          <w:p w14:paraId="2DA2410A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35883568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145" w:type="pct"/>
          </w:tcPr>
          <w:p w14:paraId="2BBFAAB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1F995E52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7DFCCA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43A2EBC7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52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  <w:r w:rsidR="00052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142" w:type="pct"/>
          </w:tcPr>
          <w:p w14:paraId="2DC70AEB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A9FE1" w14:textId="58D6A7D8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D67453" w:rsidRPr="00D65DC7" w14:paraId="543C3054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60C269D6" w14:textId="1A3E8AD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3" w:type="pct"/>
          </w:tcPr>
          <w:p w14:paraId="1D632749" w14:textId="77F55804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E6EE9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5CE7BB" w14:textId="68CF68D3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32E3F2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5FB426" w14:textId="5A6B7E0C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F1259A" w14:textId="25662378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453" w:rsidRPr="00D65DC7" w14:paraId="68878318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334B88BC" w14:textId="7EEB5699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3" w:type="pct"/>
          </w:tcPr>
          <w:p w14:paraId="73C950FC" w14:textId="77777777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34D8B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69F5F6" w14:textId="77777777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0DBB47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D675A0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A6B450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4314F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DC7" w:rsidRPr="00D65DC7" w14:paraId="0ABDCB65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0201DD2B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C8E5A2B" w14:textId="49FD92D7" w:rsidR="00D65DC7" w:rsidRPr="00D65DC7" w:rsidRDefault="00A04429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25E929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6E8396" w14:textId="7A6A9F16" w:rsidR="00D65DC7" w:rsidRPr="00D65DC7" w:rsidRDefault="00D65DC7" w:rsidP="00D65DC7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BB0C7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1D97477" w14:textId="09DF3687" w:rsidR="00D65DC7" w:rsidRPr="00D65DC7" w:rsidRDefault="00A14D1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89,129</w:t>
            </w:r>
          </w:p>
        </w:tc>
        <w:tc>
          <w:tcPr>
            <w:tcW w:w="142" w:type="pct"/>
          </w:tcPr>
          <w:p w14:paraId="4E55C72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BC61FC6" w14:textId="13CF3BD5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D65DC7" w:rsidRPr="00D65DC7" w14:paraId="2183F83F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2E309AB7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19AC1ABA" w14:textId="2D20C4F4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A04429" w:rsidRPr="00A044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145" w:type="pct"/>
          </w:tcPr>
          <w:p w14:paraId="7A8A068B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29EC72" w14:textId="10A7FF7D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0F60A54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B0B8A3" w14:textId="33734F7D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A37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42" w:type="pct"/>
          </w:tcPr>
          <w:p w14:paraId="5BA7E8A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3954BA6" w14:textId="27E0471F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D65DC7" w:rsidRPr="00D65DC7" w14:paraId="0D1EFE72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5ED753AA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5B1853E" w14:textId="2B3CFD61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</w:t>
            </w:r>
          </w:p>
        </w:tc>
        <w:tc>
          <w:tcPr>
            <w:tcW w:w="145" w:type="pct"/>
          </w:tcPr>
          <w:p w14:paraId="06513EE5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5E68079" w14:textId="167F7C1F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26DBA56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3646B28" w14:textId="26BB63E2" w:rsidR="00D65DC7" w:rsidRPr="00D65DC7" w:rsidRDefault="00A14D1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113,549</w:t>
            </w:r>
          </w:p>
        </w:tc>
        <w:tc>
          <w:tcPr>
            <w:tcW w:w="142" w:type="pct"/>
          </w:tcPr>
          <w:p w14:paraId="4E6FAD1B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D50BAE7" w14:textId="73407B87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</w:tr>
      <w:tr w:rsidR="00D65DC7" w:rsidRPr="00D65DC7" w14:paraId="426B2CED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79141CAC" w14:textId="11526432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39CFAB5" w14:textId="4378AD31" w:rsidR="00D65DC7" w:rsidRPr="00D65DC7" w:rsidRDefault="00A04429" w:rsidP="00D65DC7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84AADED" w14:textId="77777777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3FF0B1B" w14:textId="34DE6A46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A59D284" w14:textId="77777777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2EDE546" w14:textId="46872E54" w:rsidR="00D65DC7" w:rsidRPr="00D65DC7" w:rsidRDefault="00A3764E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4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B8187AB" w14:textId="77777777" w:rsidR="00D65DC7" w:rsidRPr="00D65DC7" w:rsidRDefault="00D65DC7" w:rsidP="00D65DC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3E91C5" w14:textId="1AEFFC01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5DC7" w:rsidRPr="00D65DC7" w14:paraId="69AC0690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5577864E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3174F906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145" w:type="pct"/>
          </w:tcPr>
          <w:p w14:paraId="6D3F657D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6B1E87F3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43" w:type="pct"/>
          </w:tcPr>
          <w:p w14:paraId="16C8229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70F0F5B8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  <w:r w:rsidR="00A376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  <w:tc>
          <w:tcPr>
            <w:tcW w:w="142" w:type="pct"/>
          </w:tcPr>
          <w:p w14:paraId="6656CAAF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2034F42A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  <w:tr w:rsidR="00D65DC7" w:rsidRPr="00D65DC7" w14:paraId="75D52DEB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201E6991" w14:textId="7D6BA0DE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9C4A2E3" w14:textId="77777777" w:rsidR="00D65DC7" w:rsidRPr="00D65DC7" w:rsidRDefault="00D65DC7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9B5A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ABBE88" w14:textId="77777777" w:rsidR="00D65DC7" w:rsidRPr="00D65DC7" w:rsidRDefault="00D65DC7" w:rsidP="00D65DC7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95DF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155CE08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3CDB676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5DDB77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DC7" w:rsidRPr="00D65DC7" w14:paraId="7438B55C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78F86D27" w14:textId="38940891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13" w:type="pct"/>
          </w:tcPr>
          <w:p w14:paraId="6D805D83" w14:textId="77777777" w:rsidR="00D65DC7" w:rsidRPr="00D65DC7" w:rsidRDefault="00D65DC7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905D9A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3D640" w14:textId="77777777" w:rsidR="00D65DC7" w:rsidRPr="00D65DC7" w:rsidRDefault="00D65DC7" w:rsidP="00D65DC7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1F587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910FB8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B14B473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5B78DD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764E" w:rsidRPr="00D65DC7" w14:paraId="69ACEA08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0E4F85B6" w14:textId="77777777" w:rsidR="00A3764E" w:rsidRPr="00D65DC7" w:rsidRDefault="00A3764E" w:rsidP="00A376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BC95BFB" w14:textId="7513F326" w:rsidR="00A3764E" w:rsidRPr="00D65DC7" w:rsidRDefault="00A04429" w:rsidP="00A3764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6DA5CE4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2A4CDA" w14:textId="373B8CE5" w:rsidR="00A3764E" w:rsidRPr="00D65DC7" w:rsidRDefault="00A3764E" w:rsidP="00A3764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31F9C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708A66" w14:textId="683ADD02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  <w:r w:rsidR="00A3764E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2" w:type="pct"/>
          </w:tcPr>
          <w:p w14:paraId="517A4604" w14:textId="77777777" w:rsidR="00A3764E" w:rsidRPr="00D65DC7" w:rsidRDefault="00A3764E" w:rsidP="00A376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DCF4EC" w14:textId="344B91E5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  <w:r w:rsidR="00A3764E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A3764E" w:rsidRPr="00D65DC7" w14:paraId="4E7D0B27" w14:textId="77777777" w:rsidTr="00926FEF">
        <w:trPr>
          <w:gridAfter w:val="1"/>
          <w:wAfter w:w="3" w:type="pct"/>
        </w:trPr>
        <w:tc>
          <w:tcPr>
            <w:tcW w:w="2186" w:type="pct"/>
          </w:tcPr>
          <w:p w14:paraId="299B2F1E" w14:textId="77777777" w:rsidR="00A3764E" w:rsidRPr="00D65DC7" w:rsidRDefault="00A3764E" w:rsidP="00A376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6B4F31" w14:textId="06C219CA" w:rsidR="00A3764E" w:rsidRPr="00D65DC7" w:rsidRDefault="00A14D17" w:rsidP="00A3764E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62,432</w:t>
            </w:r>
          </w:p>
        </w:tc>
        <w:tc>
          <w:tcPr>
            <w:tcW w:w="145" w:type="pct"/>
          </w:tcPr>
          <w:p w14:paraId="4CC9D49B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EE14EC" w14:textId="65FD4465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A3764E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49A5A10A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21FC77C" w14:textId="4D54840C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34CB7E" w14:textId="77777777" w:rsidR="00A3764E" w:rsidRPr="00D65DC7" w:rsidRDefault="00A3764E" w:rsidP="00A376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C6F8CE5" w14:textId="304D9909" w:rsidR="00A3764E" w:rsidRPr="00D65DC7" w:rsidRDefault="00A3764E" w:rsidP="00A3764E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64E" w:rsidRPr="00D65DC7" w14:paraId="3A35D6E4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6E374BA4" w14:textId="77777777" w:rsidR="00A3764E" w:rsidRPr="00D65DC7" w:rsidRDefault="00A3764E" w:rsidP="00A376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A5DD6E6" w14:textId="60075D61" w:rsidR="00A3764E" w:rsidRPr="00A04429" w:rsidRDefault="00A14D1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62,432</w:t>
            </w:r>
          </w:p>
        </w:tc>
        <w:tc>
          <w:tcPr>
            <w:tcW w:w="145" w:type="pct"/>
          </w:tcPr>
          <w:p w14:paraId="5D0A2D5D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A7B33A1" w14:textId="4F64652A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A3764E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1378A871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6E2C1AF" w14:textId="16FE793B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  <w:r w:rsidR="00A3764E" w:rsidRPr="00A376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42" w:type="pct"/>
          </w:tcPr>
          <w:p w14:paraId="142D06C2" w14:textId="77777777" w:rsidR="00A3764E" w:rsidRPr="00D65DC7" w:rsidRDefault="00A3764E" w:rsidP="00A376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E68EC16" w14:textId="70D45ABA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A3764E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A3764E" w:rsidRPr="00D65DC7" w14:paraId="56EC2FA7" w14:textId="77777777" w:rsidTr="008260A0">
        <w:trPr>
          <w:gridAfter w:val="1"/>
          <w:wAfter w:w="3" w:type="pct"/>
        </w:trPr>
        <w:tc>
          <w:tcPr>
            <w:tcW w:w="2186" w:type="pct"/>
          </w:tcPr>
          <w:p w14:paraId="4028B967" w14:textId="77777777" w:rsidR="00A3764E" w:rsidRPr="00D65DC7" w:rsidRDefault="00A3764E" w:rsidP="00A376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55D77CF" w14:textId="271F172A" w:rsidR="00A3764E" w:rsidRPr="00A04429" w:rsidRDefault="00A04429" w:rsidP="00A71C4A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4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4D17" w:rsidRPr="00A14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</w:t>
            </w:r>
            <w:r w:rsidR="00A14D17" w:rsidRPr="00A71C4A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A04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DCA46C6" w14:textId="77777777" w:rsidR="00A3764E" w:rsidRPr="00D65DC7" w:rsidRDefault="00A3764E" w:rsidP="00A3764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09D618" w14:textId="7F301543" w:rsidR="00A3764E" w:rsidRPr="00D65DC7" w:rsidRDefault="00A3764E" w:rsidP="00A3764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675174" w14:textId="77777777" w:rsidR="00A3764E" w:rsidRPr="00D65DC7" w:rsidRDefault="00A3764E" w:rsidP="00A3764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EAC96FF" w14:textId="3664367C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2995E4" w14:textId="77777777" w:rsidR="00A3764E" w:rsidRPr="00D65DC7" w:rsidRDefault="00A3764E" w:rsidP="00A3764E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4C684357" w14:textId="58885248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64E" w:rsidRPr="00D65DC7" w14:paraId="70ED89E1" w14:textId="77777777" w:rsidTr="00873011">
        <w:trPr>
          <w:gridAfter w:val="1"/>
          <w:wAfter w:w="3" w:type="pct"/>
        </w:trPr>
        <w:tc>
          <w:tcPr>
            <w:tcW w:w="2186" w:type="pct"/>
          </w:tcPr>
          <w:p w14:paraId="3DED0BB6" w14:textId="77777777" w:rsidR="00A3764E" w:rsidRPr="00D65DC7" w:rsidRDefault="00A3764E" w:rsidP="00A3764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9E70A20" w14:textId="454A0D70" w:rsidR="00A3764E" w:rsidRPr="00D65DC7" w:rsidRDefault="00A04429" w:rsidP="00A3764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7C52A1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7ABEA3" w14:textId="371D5DD1" w:rsidR="00A3764E" w:rsidRPr="00D65DC7" w:rsidRDefault="00A3764E" w:rsidP="00A3764E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F02604" w14:textId="77777777" w:rsidR="00A3764E" w:rsidRPr="00D65DC7" w:rsidRDefault="00A3764E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1EF4724" w14:textId="64A58319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  <w:r w:rsidR="00A3764E" w:rsidRPr="00A376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42" w:type="pct"/>
          </w:tcPr>
          <w:p w14:paraId="2388E1D5" w14:textId="77777777" w:rsidR="00A3764E" w:rsidRPr="00D65DC7" w:rsidRDefault="00A3764E" w:rsidP="00A376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54C733B" w14:textId="384E6C80" w:rsidR="00A3764E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A3764E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FC3962" w:rsidRPr="00D65DC7" w14:paraId="208A667F" w14:textId="77777777" w:rsidTr="00873011">
        <w:trPr>
          <w:gridAfter w:val="1"/>
          <w:wAfter w:w="3" w:type="pct"/>
        </w:trPr>
        <w:tc>
          <w:tcPr>
            <w:tcW w:w="2186" w:type="pct"/>
          </w:tcPr>
          <w:p w14:paraId="5B6DAD0A" w14:textId="77777777" w:rsidR="00FC3962" w:rsidRPr="00D65DC7" w:rsidRDefault="00FC3962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9944CA0" w14:textId="77777777" w:rsidR="00FC3962" w:rsidRPr="00D65DC7" w:rsidRDefault="00FC3962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4C507E" w14:textId="77777777" w:rsidR="00FC3962" w:rsidRPr="00D65DC7" w:rsidRDefault="00FC3962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FB8DEB8" w14:textId="77777777" w:rsidR="00FC3962" w:rsidRPr="00D65DC7" w:rsidRDefault="00FC3962" w:rsidP="00CA1250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24516BA" w14:textId="77777777" w:rsidR="00FC3962" w:rsidRPr="00D65DC7" w:rsidRDefault="00FC3962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0F85CE44" w14:textId="77777777" w:rsidR="00FC3962" w:rsidRPr="00D65DC7" w:rsidRDefault="00FC3962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B46C160" w14:textId="77777777" w:rsidR="00FC3962" w:rsidRPr="00D65DC7" w:rsidRDefault="00FC3962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04753BF9" w14:textId="77777777" w:rsidR="00FC3962" w:rsidRPr="00D65DC7" w:rsidRDefault="00FC3962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962" w:rsidRPr="00D65DC7" w14:paraId="0AC3D444" w14:textId="77777777" w:rsidTr="00FC3962">
        <w:trPr>
          <w:gridAfter w:val="1"/>
          <w:wAfter w:w="3" w:type="pct"/>
        </w:trPr>
        <w:tc>
          <w:tcPr>
            <w:tcW w:w="2186" w:type="pct"/>
          </w:tcPr>
          <w:p w14:paraId="6B682830" w14:textId="62089257" w:rsidR="00FC3962" w:rsidRPr="00D65DC7" w:rsidRDefault="00FC3962" w:rsidP="00FC396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13" w:type="pct"/>
          </w:tcPr>
          <w:p w14:paraId="15DABAC4" w14:textId="77777777" w:rsidR="00FC3962" w:rsidRPr="00D65DC7" w:rsidRDefault="00FC3962" w:rsidP="00FC3962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3BB877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52056BE" w14:textId="77777777" w:rsidR="00FC3962" w:rsidRPr="00D65DC7" w:rsidRDefault="00FC3962" w:rsidP="00FC3962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AC82A0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91C2F88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9585477" w14:textId="77777777" w:rsidR="00FC3962" w:rsidRPr="00D65DC7" w:rsidRDefault="00FC3962" w:rsidP="00FC396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CAD2DD3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962" w:rsidRPr="00FC3962" w14:paraId="25E585F2" w14:textId="77777777" w:rsidTr="00FC3962">
        <w:trPr>
          <w:gridAfter w:val="1"/>
          <w:wAfter w:w="3" w:type="pct"/>
        </w:trPr>
        <w:tc>
          <w:tcPr>
            <w:tcW w:w="2186" w:type="pct"/>
          </w:tcPr>
          <w:p w14:paraId="548CA243" w14:textId="7DE30737" w:rsidR="00FC3962" w:rsidRPr="00D65DC7" w:rsidRDefault="00FC3962" w:rsidP="00FC396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3239C0F4" w14:textId="0998D39A" w:rsidR="00FC3962" w:rsidRPr="00D65DC7" w:rsidRDefault="00FC3962" w:rsidP="00FC3962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AC1798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11222F3" w14:textId="46FA6FEB" w:rsidR="00FC3962" w:rsidRPr="00D65DC7" w:rsidRDefault="00FC3962" w:rsidP="00FC3962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D37A26" w14:textId="77777777" w:rsidR="00FC3962" w:rsidRPr="00D65DC7" w:rsidRDefault="00FC3962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7F01F4A5" w14:textId="7060BC5F" w:rsidR="00FC3962" w:rsidRPr="00D65DC7" w:rsidRDefault="00D149E7" w:rsidP="00A3764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142" w:type="pct"/>
          </w:tcPr>
          <w:p w14:paraId="09134CEA" w14:textId="77777777" w:rsidR="00FC3962" w:rsidRPr="00D65DC7" w:rsidRDefault="00FC3962" w:rsidP="00FC396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447A60EF" w14:textId="69026E3E" w:rsidR="00FC3962" w:rsidRPr="00FC3962" w:rsidRDefault="00D149E7" w:rsidP="00FC396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  <w:bookmarkEnd w:id="0"/>
    </w:tbl>
    <w:p w14:paraId="35DA0C90" w14:textId="1FB37AEE" w:rsidR="001E5B1E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64D832CB" w14:textId="77777777" w:rsidR="002E59D1" w:rsidRDefault="002E59D1">
      <w:pPr>
        <w:spacing w:line="240" w:lineRule="auto"/>
        <w:rPr>
          <w:rFonts w:ascii="Angsana New" w:hAnsi="Angsana New"/>
          <w:sz w:val="19"/>
          <w:szCs w:val="19"/>
          <w:cs/>
        </w:rPr>
      </w:pPr>
      <w:r>
        <w:rPr>
          <w:rFonts w:ascii="Angsana New" w:hAnsi="Angsana New"/>
          <w:sz w:val="19"/>
          <w:szCs w:val="19"/>
        </w:rPr>
        <w:br w:type="page"/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194"/>
        <w:gridCol w:w="239"/>
        <w:gridCol w:w="1237"/>
        <w:gridCol w:w="239"/>
        <w:gridCol w:w="1105"/>
        <w:gridCol w:w="7"/>
        <w:gridCol w:w="239"/>
        <w:gridCol w:w="1193"/>
      </w:tblGrid>
      <w:tr w:rsidR="009B6809" w:rsidRPr="00A2069A" w14:paraId="7D652262" w14:textId="77777777" w:rsidTr="002A26BF">
        <w:tc>
          <w:tcPr>
            <w:tcW w:w="2029" w:type="pct"/>
          </w:tcPr>
          <w:p w14:paraId="3213BC67" w14:textId="4B6E65F3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vAlign w:val="bottom"/>
          </w:tcPr>
          <w:p w14:paraId="3A2F823A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4"/>
            <w:vAlign w:val="bottom"/>
          </w:tcPr>
          <w:p w14:paraId="62C36777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A2069A" w14:paraId="7C32B590" w14:textId="77777777" w:rsidTr="002A26BF">
        <w:tc>
          <w:tcPr>
            <w:tcW w:w="2029" w:type="pct"/>
          </w:tcPr>
          <w:p w14:paraId="2BE507DB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0C6B38F3" w14:textId="2F8D71A4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B5ABF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44B6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08747455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9FA13D" w14:textId="162A9A62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DB5CAA" w14:textId="489FB1FE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444B6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44B6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gridSpan w:val="2"/>
          </w:tcPr>
          <w:p w14:paraId="157EDBF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CA913D" w14:textId="07FBC6F3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A2069A" w14:paraId="0C831FA3" w14:textId="77777777" w:rsidTr="002A26BF">
        <w:tc>
          <w:tcPr>
            <w:tcW w:w="2029" w:type="pct"/>
          </w:tcPr>
          <w:p w14:paraId="406C3E70" w14:textId="77777777" w:rsidR="00172E5F" w:rsidRPr="00A2069A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13A42289" w14:textId="16E75954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1ACD9F10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5BF29E" w14:textId="67273EB0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2B776E04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C46865" w14:textId="079AB73F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" w:type="pct"/>
            <w:gridSpan w:val="2"/>
          </w:tcPr>
          <w:p w14:paraId="4CE5B578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6FA113" w14:textId="78150D4E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B6809" w:rsidRPr="00A2069A" w14:paraId="0E8C3EB8" w14:textId="77777777" w:rsidTr="002A26BF">
        <w:tc>
          <w:tcPr>
            <w:tcW w:w="2029" w:type="pct"/>
          </w:tcPr>
          <w:p w14:paraId="1D615981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8"/>
          </w:tcPr>
          <w:p w14:paraId="3AB36090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897" w:rsidRPr="00A2069A" w14:paraId="479D0AE1" w14:textId="77777777" w:rsidTr="00453927">
        <w:tc>
          <w:tcPr>
            <w:tcW w:w="2029" w:type="pct"/>
          </w:tcPr>
          <w:p w14:paraId="7594F89F" w14:textId="7B14EA5B" w:rsidR="00E86897" w:rsidRPr="00A2069A" w:rsidRDefault="00E86897" w:rsidP="0045392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1" w:type="pct"/>
          </w:tcPr>
          <w:p w14:paraId="6F12E01F" w14:textId="04839A3D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22D08E9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4BBB207" w14:textId="73184107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3FA99926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8652224" w14:textId="3A01D369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DBA908" w14:textId="77777777" w:rsidR="00E86897" w:rsidRPr="00A2069A" w:rsidRDefault="00E86897" w:rsidP="004539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27F0453D" w14:textId="2EEC4AE4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64161BC8" w14:textId="77777777" w:rsidTr="002A26BF">
        <w:tc>
          <w:tcPr>
            <w:tcW w:w="2029" w:type="pct"/>
          </w:tcPr>
          <w:p w14:paraId="354EDA7B" w14:textId="77777777" w:rsidR="00A90264" w:rsidRPr="00A2069A" w:rsidRDefault="00A90264" w:rsidP="00A9026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2D207F05" w14:textId="5F7EF88C" w:rsidR="00A90264" w:rsidRPr="00A2069A" w:rsidRDefault="00A04429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0" w:type="pct"/>
          </w:tcPr>
          <w:p w14:paraId="52B5B097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447F87" w14:textId="15BD4FA8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6BA3D" w14:textId="1D9F8D93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947</w:t>
            </w:r>
            <w:r w:rsidR="00A376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152</w:t>
            </w:r>
          </w:p>
        </w:tc>
        <w:tc>
          <w:tcPr>
            <w:tcW w:w="134" w:type="pct"/>
            <w:gridSpan w:val="2"/>
          </w:tcPr>
          <w:p w14:paraId="43737972" w14:textId="77777777" w:rsidR="00A90264" w:rsidRPr="00A2069A" w:rsidRDefault="00A90264" w:rsidP="00A902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006E899" w14:textId="608CFBFA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A90264" w:rsidRPr="00A2069A" w14:paraId="095AC6DB" w14:textId="77777777" w:rsidTr="002A26BF">
        <w:tc>
          <w:tcPr>
            <w:tcW w:w="2029" w:type="pct"/>
          </w:tcPr>
          <w:p w14:paraId="3F34BE91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657FA4A1" w14:textId="0EEE6AEC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A044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015</w:t>
            </w:r>
            <w:r w:rsidR="00A044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848</w:t>
            </w:r>
          </w:p>
        </w:tc>
        <w:tc>
          <w:tcPr>
            <w:tcW w:w="130" w:type="pct"/>
          </w:tcPr>
          <w:p w14:paraId="6CDB9A2A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FB629C1" w14:textId="1D644709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4A6CAB8D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FE2347" w14:textId="5DF157B6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59</w:t>
            </w:r>
            <w:r w:rsidR="00A376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249</w:t>
            </w:r>
          </w:p>
        </w:tc>
        <w:tc>
          <w:tcPr>
            <w:tcW w:w="134" w:type="pct"/>
            <w:gridSpan w:val="2"/>
          </w:tcPr>
          <w:p w14:paraId="419C3994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159B3FD" w14:textId="2778CBCC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A90264" w:rsidRPr="00A2069A" w14:paraId="3D115FA4" w14:textId="77777777" w:rsidTr="002A26BF">
        <w:tc>
          <w:tcPr>
            <w:tcW w:w="2029" w:type="pct"/>
          </w:tcPr>
          <w:p w14:paraId="7A8B8025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4FFBAFB6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 w:rsidRPr="00A04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  <w:r w:rsidR="00A04429" w:rsidRPr="00A04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  <w:tc>
          <w:tcPr>
            <w:tcW w:w="130" w:type="pct"/>
          </w:tcPr>
          <w:p w14:paraId="6418E6E1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496434A7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7B4F7B82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2D12925B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376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  <w:r w:rsidR="00A376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134" w:type="pct"/>
            <w:gridSpan w:val="2"/>
          </w:tcPr>
          <w:p w14:paraId="0A65C6A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7F8965FF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</w:tr>
      <w:tr w:rsidR="00A90264" w:rsidRPr="00A2069A" w14:paraId="242F5AFB" w14:textId="77777777" w:rsidTr="002A26BF">
        <w:tc>
          <w:tcPr>
            <w:tcW w:w="2029" w:type="pct"/>
          </w:tcPr>
          <w:p w14:paraId="765156CE" w14:textId="7465612C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7C1ADE" w14:textId="2E215C5F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91F7E3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8397CA3" w14:textId="6112ED2A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06F5AB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AF74491" w14:textId="7B540363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0E49B8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2ECB05" w14:textId="47C212B2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D687477" w14:textId="77777777" w:rsidTr="002A26BF">
        <w:tc>
          <w:tcPr>
            <w:tcW w:w="2029" w:type="pct"/>
          </w:tcPr>
          <w:p w14:paraId="27577885" w14:textId="72F677F8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1" w:type="pct"/>
          </w:tcPr>
          <w:p w14:paraId="61B75F2E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2CB51E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1133B3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7F949BE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18EF78F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BBF467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9BE9E3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FE411E6" w14:textId="77777777" w:rsidTr="002A26BF">
        <w:tc>
          <w:tcPr>
            <w:tcW w:w="2029" w:type="pct"/>
          </w:tcPr>
          <w:p w14:paraId="191A23B8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1AD8FE85" w14:textId="0A999A76" w:rsidR="00A90264" w:rsidRPr="00A2069A" w:rsidRDefault="00A04429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0" w:type="pct"/>
          </w:tcPr>
          <w:p w14:paraId="11A9026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BCD9A83" w14:textId="77609FB0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AD417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6B4928C" w14:textId="1F48F28B" w:rsidR="00A90264" w:rsidRPr="00A2069A" w:rsidRDefault="00D149E7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A376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130" w:type="pct"/>
          </w:tcPr>
          <w:p w14:paraId="1866E06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62462CF0" w:rsidR="00A90264" w:rsidRPr="00A2069A" w:rsidRDefault="00D149E7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A04429" w:rsidRPr="00A2069A" w14:paraId="7F656EA5" w14:textId="77777777" w:rsidTr="002A26BF">
        <w:tc>
          <w:tcPr>
            <w:tcW w:w="2029" w:type="pct"/>
          </w:tcPr>
          <w:p w14:paraId="6B8FA1C2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003D7D67" w14:textId="6C22B388" w:rsidR="00A04429" w:rsidRPr="00A2069A" w:rsidRDefault="00A04429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0" w:type="pct"/>
          </w:tcPr>
          <w:p w14:paraId="52007783" w14:textId="77777777" w:rsidR="00A04429" w:rsidRPr="00A2069A" w:rsidRDefault="00A04429" w:rsidP="00A04429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F5C50A" w14:textId="15635884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0" w:type="pct"/>
          </w:tcPr>
          <w:p w14:paraId="4D9500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84C8F2A" w14:textId="1108066C" w:rsidR="00A04429" w:rsidRPr="00A2069A" w:rsidRDefault="00A04429" w:rsidP="00A04429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C1D1E2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69F318C3" w:rsidR="00A04429" w:rsidRPr="00A2069A" w:rsidRDefault="00A04429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429" w:rsidRPr="00A2069A" w14:paraId="069901BE" w14:textId="77777777" w:rsidTr="002A26BF">
        <w:tc>
          <w:tcPr>
            <w:tcW w:w="2029" w:type="pct"/>
          </w:tcPr>
          <w:p w14:paraId="71529C83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094B2F13" w14:textId="1BD7CB0C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130" w:type="pct"/>
          </w:tcPr>
          <w:p w14:paraId="2459AB85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15C8F6" w14:textId="3C559E59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0" w:type="pct"/>
          </w:tcPr>
          <w:p w14:paraId="21CB4F53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FAEE159" w14:textId="4ED4F94D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130" w:type="pct"/>
          </w:tcPr>
          <w:p w14:paraId="4307BDAB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7A2550F7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A04429" w:rsidRPr="00A2069A" w14:paraId="3B45BB90" w14:textId="77777777" w:rsidTr="002A26BF">
        <w:tc>
          <w:tcPr>
            <w:tcW w:w="2029" w:type="pct"/>
          </w:tcPr>
          <w:p w14:paraId="36E49CE8" w14:textId="04D299B4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</w:tcPr>
          <w:p w14:paraId="7B6443AC" w14:textId="08F64E82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30" w:type="pct"/>
          </w:tcPr>
          <w:p w14:paraId="5085240E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EC50F9E" w14:textId="6B2BDA2D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30" w:type="pct"/>
          </w:tcPr>
          <w:p w14:paraId="08F4F4C5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85EF146" w14:textId="4F74E143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30" w:type="pct"/>
          </w:tcPr>
          <w:p w14:paraId="2D5ADDC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14AB2E49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A04429" w:rsidRPr="00A2069A" w14:paraId="44F83DDF" w14:textId="77777777" w:rsidTr="002A26BF">
        <w:tc>
          <w:tcPr>
            <w:tcW w:w="2029" w:type="pct"/>
          </w:tcPr>
          <w:p w14:paraId="7D39574E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450E1FCA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949</w:t>
            </w:r>
          </w:p>
        </w:tc>
        <w:tc>
          <w:tcPr>
            <w:tcW w:w="130" w:type="pct"/>
          </w:tcPr>
          <w:p w14:paraId="2B49380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51CFC875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30" w:type="pct"/>
            <w:tcBorders>
              <w:bottom w:val="nil"/>
            </w:tcBorders>
          </w:tcPr>
          <w:p w14:paraId="4C026DC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397369" w14:textId="0880BE64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130" w:type="pct"/>
            <w:tcBorders>
              <w:bottom w:val="nil"/>
            </w:tcBorders>
          </w:tcPr>
          <w:p w14:paraId="7B0D450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62E816D7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  <w:tr w:rsidR="00A04429" w:rsidRPr="00A2069A" w14:paraId="6D9E6DA1" w14:textId="77777777" w:rsidTr="002A26BF">
        <w:tc>
          <w:tcPr>
            <w:tcW w:w="2029" w:type="pct"/>
          </w:tcPr>
          <w:p w14:paraId="694C29D4" w14:textId="1C3ED19B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ED9F48" w14:textId="4FA8DD4E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C044AE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BA26CE" w14:textId="3F4EDE09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6F9117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61DFAB1" w14:textId="7A739603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27424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82564F3" w14:textId="2412A5E9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58E7F2F8" w14:textId="77777777" w:rsidTr="002A26BF">
        <w:tc>
          <w:tcPr>
            <w:tcW w:w="2029" w:type="pct"/>
          </w:tcPr>
          <w:p w14:paraId="77DD292E" w14:textId="5779BFFF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51" w:type="pct"/>
          </w:tcPr>
          <w:p w14:paraId="7A81CF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09E2F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C153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AB75EF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AD8482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543949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82685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29FC96C8" w14:textId="77777777" w:rsidTr="002A26BF">
        <w:tc>
          <w:tcPr>
            <w:tcW w:w="2029" w:type="pct"/>
          </w:tcPr>
          <w:p w14:paraId="5CDB3E04" w14:textId="1C29CFA3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1E70CEC" w14:textId="0E1CE4B0" w:rsidR="00A04429" w:rsidRPr="00A2069A" w:rsidRDefault="00A04429" w:rsidP="00A04429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7E7A208" w14:textId="77777777" w:rsidR="00A04429" w:rsidRPr="00A2069A" w:rsidRDefault="00A04429" w:rsidP="00A04429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C40071E" w14:textId="49843F78" w:rsidR="00A04429" w:rsidRPr="00A2069A" w:rsidRDefault="00A04429" w:rsidP="00A04429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5DC745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1BB24C7A" w14:textId="630FFF8A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30" w:type="pct"/>
          </w:tcPr>
          <w:p w14:paraId="222CB6D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286E493E" w14:textId="260839BE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  <w:tr w:rsidR="00A04429" w:rsidRPr="00A2069A" w14:paraId="06694F10" w14:textId="77777777" w:rsidTr="00586728">
        <w:tc>
          <w:tcPr>
            <w:tcW w:w="2029" w:type="pct"/>
          </w:tcPr>
          <w:p w14:paraId="288CC535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B76440B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1D1FE8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F5DCCD0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C8736FB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4A5518D8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A6F24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A8950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1691A22F" w14:textId="77777777" w:rsidTr="009325C4">
        <w:tc>
          <w:tcPr>
            <w:tcW w:w="2029" w:type="pct"/>
          </w:tcPr>
          <w:p w14:paraId="616956A0" w14:textId="0D20DD3B" w:rsidR="00A04429" w:rsidRPr="00A3764E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6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</w:tcPr>
          <w:p w14:paraId="212D28BF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5C80DB1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</w:tcPr>
          <w:p w14:paraId="5661C191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7F4BCB1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</w:tcPr>
          <w:p w14:paraId="19BA1A87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3986E4F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14:paraId="59CC883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04429" w:rsidRPr="00A2069A" w14:paraId="6B44147C" w14:textId="77777777" w:rsidTr="009325C4">
        <w:tc>
          <w:tcPr>
            <w:tcW w:w="2029" w:type="pct"/>
          </w:tcPr>
          <w:p w14:paraId="2B561162" w14:textId="40D3E1B2" w:rsidR="00A04429" w:rsidRPr="00A3764E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6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1FE5A356" w14:textId="48BADE70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130" w:type="pct"/>
          </w:tcPr>
          <w:p w14:paraId="47B7DFB3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</w:tcPr>
          <w:p w14:paraId="740DBE79" w14:textId="200E4315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130" w:type="pct"/>
          </w:tcPr>
          <w:p w14:paraId="4E51301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</w:tcPr>
          <w:p w14:paraId="1BAF30EF" w14:textId="0F162321" w:rsidR="00A04429" w:rsidRPr="00A3764E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130" w:type="pct"/>
          </w:tcPr>
          <w:p w14:paraId="2AF51259" w14:textId="77777777" w:rsidR="00A04429" w:rsidRPr="00A3764E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6CDABCA" w14:textId="71234397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A04429" w:rsidRPr="00A2069A" w14:paraId="62FF18F1" w14:textId="77777777" w:rsidTr="002A26BF">
        <w:tc>
          <w:tcPr>
            <w:tcW w:w="2029" w:type="pct"/>
          </w:tcPr>
          <w:p w14:paraId="52C1DA9C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71EC6F0E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6D6ADE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EA98702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AD590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3D3E3558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9140D8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D716A1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4A6DAF33" w14:textId="77777777" w:rsidTr="002A26BF">
        <w:tc>
          <w:tcPr>
            <w:tcW w:w="2029" w:type="pct"/>
          </w:tcPr>
          <w:p w14:paraId="24929864" w14:textId="7A6C33F8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1" w:type="pct"/>
          </w:tcPr>
          <w:p w14:paraId="26ECECFA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4BF295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EA62E11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842509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31B7C6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80BF2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6313FE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4429" w:rsidRPr="00A2069A" w14:paraId="5F93C504" w14:textId="77777777" w:rsidTr="002A26BF">
        <w:tc>
          <w:tcPr>
            <w:tcW w:w="2029" w:type="pct"/>
          </w:tcPr>
          <w:p w14:paraId="520D0089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57DA5F96" w14:textId="20DE6030" w:rsidR="00A04429" w:rsidRPr="00A2069A" w:rsidRDefault="00A04429" w:rsidP="00A04429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F91D2D5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852314F" w14:textId="77777777" w:rsidR="00A04429" w:rsidRPr="00A2069A" w:rsidRDefault="00A04429" w:rsidP="00A04429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3A8E53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2572CBD6" w14:textId="1BDC1FE3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130" w:type="pct"/>
          </w:tcPr>
          <w:p w14:paraId="4002A7BC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0E9ACB7" w14:textId="708EA440" w:rsidR="00A04429" w:rsidRPr="00A2069A" w:rsidRDefault="00D149E7" w:rsidP="00A04429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1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B99E088" w14:textId="32110DDB" w:rsidR="00137135" w:rsidRPr="00A72127" w:rsidRDefault="006D2747" w:rsidP="00C7604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72127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A72127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A72127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</w:t>
      </w:r>
      <w:r w:rsidRPr="00873011">
        <w:rPr>
          <w:rFonts w:asciiTheme="majorBidi" w:hAnsiTheme="majorBidi" w:cstheme="majorBidi" w:hint="cs"/>
          <w:sz w:val="30"/>
          <w:szCs w:val="30"/>
          <w:cs/>
        </w:rPr>
        <w:t xml:space="preserve">เริ่มตั้งแต่วันที่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บริษัทตกลงที่จะจ่ายค่าบริการ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ราย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ตามอัตราที่</w:t>
      </w:r>
      <w:r w:rsidR="00204846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ระบุ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ในสัญญา</w:t>
      </w:r>
      <w:r w:rsidR="008C0541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จะมีการ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ทบทวนค่าบริการเป็นประจำทุกปี</w:t>
      </w:r>
    </w:p>
    <w:p w14:paraId="24487839" w14:textId="77777777" w:rsidR="00E76AD2" w:rsidRDefault="00E76AD2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70C39348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A72127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60AF3FD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A72127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A72127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A7212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A72127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A72127">
        <w:rPr>
          <w:rFonts w:asciiTheme="majorBidi" w:hAnsiTheme="majorBidi"/>
          <w:sz w:val="30"/>
          <w:szCs w:val="30"/>
        </w:rPr>
        <w:t xml:space="preserve"> </w:t>
      </w:r>
      <w:r w:rsidRPr="00A72127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A72127">
        <w:rPr>
          <w:rFonts w:asciiTheme="majorBidi" w:hAnsiTheme="majorBidi" w:cstheme="majorBidi"/>
          <w:sz w:val="30"/>
          <w:szCs w:val="30"/>
        </w:rPr>
        <w:t>“</w:t>
      </w:r>
      <w:r w:rsidRPr="00A72127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="00DD5D56">
        <w:rPr>
          <w:rFonts w:asciiTheme="majorBidi" w:hAnsiTheme="majorBidi"/>
          <w:sz w:val="30"/>
          <w:szCs w:val="30"/>
          <w:cs/>
        </w:rPr>
        <w:br/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06BB08FA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</w:p>
    <w:p w14:paraId="13C90159" w14:textId="54B9E55B" w:rsidR="00B36D3F" w:rsidRPr="00B833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833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สินทรัพย์ทางการเงินอื่น</w:t>
      </w:r>
    </w:p>
    <w:p w14:paraId="21457DAA" w14:textId="77777777" w:rsidR="006E7855" w:rsidRPr="008C0E74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B833D7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B833D7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869" w:rsidRPr="00B833D7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2AB20752" w14:textId="540B71AB" w:rsidR="009C1869" w:rsidRPr="00B833D7" w:rsidRDefault="00D149E7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0ACFA09F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9C1869" w:rsidRPr="00B833D7" w:rsidRDefault="00D149E7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869" w:rsidRPr="00B833D7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2632268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6652D463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16A9DB11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C1869" w:rsidRPr="00B833D7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9C1869" w:rsidRPr="009C1869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C1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C18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C1869" w:rsidRPr="00B833D7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9C1869" w:rsidRPr="00B833D7" w:rsidRDefault="009C1869" w:rsidP="00ED1B7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9C1869" w:rsidRPr="00B833D7" w:rsidRDefault="009C1869" w:rsidP="00ED1B7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9C1869" w:rsidRPr="00B833D7" w:rsidRDefault="009C1869" w:rsidP="00ED1B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14E5" w:rsidRPr="00B833D7" w14:paraId="21D904F0" w14:textId="77777777" w:rsidTr="005041B5">
        <w:trPr>
          <w:tblHeader/>
        </w:trPr>
        <w:tc>
          <w:tcPr>
            <w:tcW w:w="2378" w:type="pct"/>
          </w:tcPr>
          <w:p w14:paraId="1660BA05" w14:textId="60B66F9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729" w:type="pct"/>
            <w:vAlign w:val="bottom"/>
          </w:tcPr>
          <w:p w14:paraId="02F62051" w14:textId="77777777" w:rsidR="000F14E5" w:rsidRPr="00B833D7" w:rsidRDefault="000F14E5" w:rsidP="000F14E5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vAlign w:val="bottom"/>
          </w:tcPr>
          <w:p w14:paraId="37428524" w14:textId="7965542A" w:rsidR="000F14E5" w:rsidRPr="00B833D7" w:rsidRDefault="000F14E5" w:rsidP="000F14E5">
            <w:pPr>
              <w:pStyle w:val="BodyText"/>
              <w:tabs>
                <w:tab w:val="decimal" w:pos="105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0DFA7506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5C682179" w14:textId="5E6BB9D0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</w:tr>
      <w:tr w:rsidR="000F14E5" w:rsidRPr="00B833D7" w14:paraId="0070DB1E" w14:textId="77777777" w:rsidTr="005041B5">
        <w:trPr>
          <w:tblHeader/>
        </w:trPr>
        <w:tc>
          <w:tcPr>
            <w:tcW w:w="2378" w:type="pct"/>
          </w:tcPr>
          <w:p w14:paraId="1D9F26D5" w14:textId="13428E6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0F14E5" w:rsidRPr="00B833D7" w:rsidRDefault="000F14E5" w:rsidP="000F14E5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55D380F8" w14:textId="1712F693" w:rsidR="000F14E5" w:rsidRPr="00B833D7" w:rsidRDefault="00D149E7" w:rsidP="000F14E5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  <w:tc>
          <w:tcPr>
            <w:tcW w:w="127" w:type="pct"/>
            <w:vAlign w:val="bottom"/>
          </w:tcPr>
          <w:p w14:paraId="2E079817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1210F4A5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0F14E5" w:rsidRPr="0022295F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0F14E5" w:rsidRPr="00B833D7" w:rsidRDefault="000F14E5" w:rsidP="000F14E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013C516D" w:rsidR="000F14E5" w:rsidRPr="00B833D7" w:rsidRDefault="00D149E7" w:rsidP="000F14E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70826" w:rsidRPr="00970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  <w:r w:rsidR="00970826" w:rsidRPr="00970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127" w:type="pct"/>
          </w:tcPr>
          <w:p w14:paraId="28A47613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34DBC943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</w:tbl>
    <w:p w14:paraId="5532FA3C" w14:textId="77777777" w:rsidR="00C33077" w:rsidRPr="008C0E74" w:rsidRDefault="00C33077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8C0E74" w:rsidRDefault="0035066C" w:rsidP="00CD3CB0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63010A9F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49F60FC3" w:rsidR="0035066C" w:rsidRPr="00F065D7" w:rsidRDefault="00D149E7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50EDF0F5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24D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1D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255A4AA2" w:rsidR="0035066C" w:rsidRPr="00F065D7" w:rsidRDefault="00D149E7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55FCB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D77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122FA706" w:rsidR="0035066C" w:rsidRPr="00F065D7" w:rsidRDefault="00D149E7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29444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028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25140D56" w:rsidR="0035066C" w:rsidRPr="00F556C3" w:rsidRDefault="000F14E5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06478741" w:rsidR="0035066C" w:rsidRPr="00DB5A29" w:rsidRDefault="000F14E5" w:rsidP="00F556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3787EC9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4B17BEBF" w:rsidR="0035066C" w:rsidRPr="00DB5A29" w:rsidRDefault="00D149E7" w:rsidP="005C642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701D3756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3E2DDDE6" w:rsidR="0035066C" w:rsidRPr="00F065D7" w:rsidRDefault="000F14E5" w:rsidP="000F14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D0B4CC7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58D39BF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5ED2ADA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8C0E74" w:rsidRDefault="002C0F04" w:rsidP="004D02E7">
      <w:pPr>
        <w:spacing w:line="240" w:lineRule="auto"/>
        <w:contextualSpacing/>
        <w:rPr>
          <w:rFonts w:asciiTheme="majorBidi" w:hAnsiTheme="majorBidi" w:cstheme="majorBidi"/>
          <w:sz w:val="30"/>
          <w:szCs w:val="30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B667C3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B667C3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B667C3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6214AE13" w:rsidR="001B3763" w:rsidRPr="00B667C3" w:rsidRDefault="00447218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2ADEE983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578F8C27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6748DDE5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43A614E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B3763" w:rsidRPr="00B667C3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B667C3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B667C3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B667C3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B667C3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B667C3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A68" w:rsidRPr="00B667C3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4EC92C01" w:rsidR="00450A68" w:rsidRPr="00B667C3" w:rsidRDefault="00450A68" w:rsidP="00450A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450A68" w:rsidRPr="00B667C3" w:rsidRDefault="00450A68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2100FDA0" w:rsidR="00450A68" w:rsidRPr="00F54046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="00450A68" w:rsidRPr="00F5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147" w:type="pct"/>
          </w:tcPr>
          <w:p w14:paraId="274D3DD3" w14:textId="77777777" w:rsidR="00450A68" w:rsidRPr="00B667C3" w:rsidRDefault="00450A68" w:rsidP="00450A68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4BFB2831" w:rsidR="00450A68" w:rsidRPr="00B667C3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="00450A68"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  <w:tc>
          <w:tcPr>
            <w:tcW w:w="127" w:type="pct"/>
          </w:tcPr>
          <w:p w14:paraId="764FACC4" w14:textId="77777777" w:rsidR="00450A68" w:rsidRPr="00B667C3" w:rsidRDefault="00450A68" w:rsidP="00450A68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9A3C8BF" w14:textId="6362D669" w:rsidR="00450A68" w:rsidRPr="00B667C3" w:rsidRDefault="00450A68" w:rsidP="00450A6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450A68" w:rsidRPr="00B667C3" w:rsidRDefault="00450A68" w:rsidP="00450A68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0A68" w:rsidRPr="00B667C3" w14:paraId="3124253A" w14:textId="77777777" w:rsidTr="005C6425">
        <w:trPr>
          <w:trHeight w:val="427"/>
        </w:trPr>
        <w:tc>
          <w:tcPr>
            <w:tcW w:w="2049" w:type="pct"/>
          </w:tcPr>
          <w:p w14:paraId="11E703CA" w14:textId="6393BE4B" w:rsidR="00450A68" w:rsidRPr="00B667C3" w:rsidRDefault="00450A68" w:rsidP="00450A68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450A68" w:rsidRPr="00B667C3" w:rsidRDefault="00450A68" w:rsidP="00450A68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480C1E51" w:rsidR="00450A68" w:rsidRPr="00B667C3" w:rsidRDefault="000F14E5" w:rsidP="00450A68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vAlign w:val="bottom"/>
          </w:tcPr>
          <w:p w14:paraId="42DECD30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110E9A99" w:rsidR="00450A68" w:rsidRPr="00B667C3" w:rsidRDefault="00450A68" w:rsidP="00D54E56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B46B51A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2C9D89E2" w:rsidR="00450A68" w:rsidRPr="00B667C3" w:rsidRDefault="00450A68" w:rsidP="00450A68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450A68" w:rsidRPr="00B667C3" w:rsidRDefault="00450A68" w:rsidP="00450A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02131548" w14:textId="13098513" w:rsidR="00450A68" w:rsidRPr="00B667C3" w:rsidRDefault="00450A68" w:rsidP="00450A68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0A68" w:rsidRPr="00B667C3" w14:paraId="70325A5D" w14:textId="77777777" w:rsidTr="00926FEF">
        <w:trPr>
          <w:trHeight w:val="392"/>
        </w:trPr>
        <w:tc>
          <w:tcPr>
            <w:tcW w:w="2049" w:type="pct"/>
          </w:tcPr>
          <w:p w14:paraId="52B4F325" w14:textId="3508F291" w:rsidR="00450A68" w:rsidRPr="00B667C3" w:rsidRDefault="00450A68" w:rsidP="00450A68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" w:type="pct"/>
          </w:tcPr>
          <w:p w14:paraId="02E0B174" w14:textId="77777777" w:rsidR="00450A68" w:rsidRPr="00B667C3" w:rsidRDefault="00450A68" w:rsidP="00450A68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1046EE9" w14:textId="5F1C677F" w:rsidR="00450A68" w:rsidRPr="00B667C3" w:rsidRDefault="000F14E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21F83DE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E128DFF" w14:textId="34DA0EBF" w:rsidR="00450A68" w:rsidRPr="00B667C3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0A68"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127" w:type="pct"/>
          </w:tcPr>
          <w:p w14:paraId="18DE38BB" w14:textId="77777777" w:rsidR="00450A68" w:rsidRPr="00B667C3" w:rsidRDefault="00450A68" w:rsidP="00450A68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20332BE6" w14:textId="4EE1EBBB" w:rsidR="00450A68" w:rsidRPr="00B667C3" w:rsidRDefault="00450A68" w:rsidP="00450A68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2259F5AB" w14:textId="0C542EB7" w:rsidR="00450A68" w:rsidRPr="00B667C3" w:rsidRDefault="00450A68" w:rsidP="00450A68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0A68" w:rsidRPr="00B667C3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1952C5CC" w:rsidR="00450A68" w:rsidRPr="00B667C3" w:rsidRDefault="00450A68" w:rsidP="00450A6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1" w:type="pct"/>
          </w:tcPr>
          <w:p w14:paraId="5C22C7A8" w14:textId="77777777" w:rsidR="00450A68" w:rsidRPr="00B667C3" w:rsidRDefault="00450A68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19DD9026" w:rsidR="00450A68" w:rsidRPr="00B667C3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0F14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147" w:type="pct"/>
          </w:tcPr>
          <w:p w14:paraId="1DBC1FEA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31E64914" w:rsidR="00450A68" w:rsidRPr="00B667C3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</w:t>
            </w:r>
            <w:r w:rsidR="00450A68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127" w:type="pct"/>
          </w:tcPr>
          <w:p w14:paraId="70D53E72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7554704D" w:rsidR="00450A68" w:rsidRPr="00B667C3" w:rsidRDefault="00450A68" w:rsidP="00450A6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450A68" w:rsidRPr="00B667C3" w:rsidRDefault="00450A68" w:rsidP="00450A68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50A68" w:rsidRPr="00B667C3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450A68" w:rsidRPr="00B667C3" w:rsidRDefault="00450A68" w:rsidP="00450A68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A68" w:rsidRPr="00B667C3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450A68" w:rsidRPr="00B667C3" w:rsidRDefault="00450A68" w:rsidP="00450A6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EEB" w:rsidRPr="00B667C3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24D55730" w:rsidR="00802EEB" w:rsidRPr="00B667C3" w:rsidRDefault="00802EEB" w:rsidP="00802EE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0B8579D4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2EEB" w:rsidRPr="005219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 w:rsidR="00802EEB" w:rsidRPr="005219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147" w:type="pct"/>
          </w:tcPr>
          <w:p w14:paraId="22C6F608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6B7BB5BA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02EEB"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 w:rsidR="00802EEB"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27" w:type="pct"/>
          </w:tcPr>
          <w:p w14:paraId="3B8E705C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6E397778" w:rsidR="00802EEB" w:rsidRPr="00B667C3" w:rsidRDefault="00D149E7" w:rsidP="00D07D8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D07D88" w:rsidRPr="00D07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62F20938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4AE538B1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505CB5"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802EEB" w:rsidRPr="00B667C3" w14:paraId="4111D726" w14:textId="77777777" w:rsidTr="00926FEF">
        <w:trPr>
          <w:gridAfter w:val="1"/>
          <w:wAfter w:w="4" w:type="pct"/>
          <w:trHeight w:val="401"/>
        </w:trPr>
        <w:tc>
          <w:tcPr>
            <w:tcW w:w="2049" w:type="pct"/>
          </w:tcPr>
          <w:p w14:paraId="40ED7AD9" w14:textId="5F885F5C" w:rsidR="00802EEB" w:rsidRPr="000F14E5" w:rsidRDefault="00802EEB" w:rsidP="00802E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" w:type="pct"/>
            <w:gridSpan w:val="2"/>
          </w:tcPr>
          <w:p w14:paraId="718E9F96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78D25A5" w14:textId="70FBEF29" w:rsidR="00802EEB" w:rsidRPr="00B667C3" w:rsidRDefault="00D149E7" w:rsidP="000F14E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0F1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47" w:type="pct"/>
          </w:tcPr>
          <w:p w14:paraId="4CE9F100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vAlign w:val="bottom"/>
          </w:tcPr>
          <w:p w14:paraId="45CF6078" w14:textId="7B2AEEFF" w:rsidR="00802EEB" w:rsidRPr="00B667C3" w:rsidRDefault="00B67DE0" w:rsidP="00B67DE0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3FB4C2C5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4A0DDFB" w14:textId="58E3E838" w:rsidR="00802EEB" w:rsidRPr="00B667C3" w:rsidRDefault="000F14E5" w:rsidP="00802EE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7A709490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4C0042DC" w14:textId="7DAC74B8" w:rsidR="00802EEB" w:rsidRPr="00B667C3" w:rsidRDefault="00505CB5" w:rsidP="00505CB5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02EEB" w:rsidRPr="00B667C3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802EEB" w:rsidRPr="00B667C3" w:rsidRDefault="00802EEB" w:rsidP="00802EE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0F2B86E8" w:rsidR="00802EEB" w:rsidRPr="00B667C3" w:rsidRDefault="00D149E7" w:rsidP="000F14E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0F1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47" w:type="pct"/>
          </w:tcPr>
          <w:p w14:paraId="28254298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52B1E768" w:rsidR="00802EEB" w:rsidRPr="00B667C3" w:rsidRDefault="00D149E7" w:rsidP="00B67DE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F44460" w:rsidRPr="00B66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27" w:type="pct"/>
          </w:tcPr>
          <w:p w14:paraId="04B66D93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BA3EC7" w14:textId="77777777" w:rsidR="00802EEB" w:rsidRDefault="00802EEB" w:rsidP="00802EE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0865CE" w14:textId="31070194" w:rsidR="005041B5" w:rsidRPr="00B667C3" w:rsidRDefault="005041B5" w:rsidP="00802EE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1BABF857" w14:textId="77777777" w:rsidR="00802EEB" w:rsidRPr="00B667C3" w:rsidRDefault="00802EEB" w:rsidP="00802EEB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F34CA6" w14:textId="2F62D41C" w:rsidR="00802EEB" w:rsidRPr="00B667C3" w:rsidRDefault="00802EEB" w:rsidP="00802EEB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02EEB" w:rsidRPr="00B667C3" w14:paraId="170D01C5" w14:textId="77777777" w:rsidTr="00914F19">
        <w:trPr>
          <w:gridAfter w:val="1"/>
          <w:wAfter w:w="4" w:type="pct"/>
          <w:trHeight w:val="263"/>
        </w:trPr>
        <w:tc>
          <w:tcPr>
            <w:tcW w:w="2049" w:type="pct"/>
          </w:tcPr>
          <w:p w14:paraId="6CB0A1D6" w14:textId="70C7B6D1" w:rsidR="00802EEB" w:rsidRPr="00B667C3" w:rsidRDefault="00802EEB" w:rsidP="00802EEB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5" w:type="pct"/>
            <w:gridSpan w:val="2"/>
          </w:tcPr>
          <w:p w14:paraId="4F3D795D" w14:textId="77777777" w:rsidR="00802EEB" w:rsidRPr="00B667C3" w:rsidRDefault="00802EEB" w:rsidP="00802EEB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0465D0E9" w14:textId="2B37587C" w:rsidR="00802EEB" w:rsidRPr="00B667C3" w:rsidRDefault="000F14E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10C323E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063A40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045D2" w14:textId="0084DB5C" w:rsidR="00802EEB" w:rsidRPr="00B667C3" w:rsidRDefault="00802EEB" w:rsidP="00D54E56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BB36634" w14:textId="77777777" w:rsidR="00802EEB" w:rsidRPr="00B667C3" w:rsidRDefault="00802EEB" w:rsidP="00802EEB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1C64955C" w14:textId="139FFA6C" w:rsidR="00802EEB" w:rsidRPr="00B667C3" w:rsidRDefault="005041B5" w:rsidP="00802EEB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9C2B44D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D23E1CA" w14:textId="77777777" w:rsidR="00802EEB" w:rsidRPr="00B667C3" w:rsidRDefault="00802EEB" w:rsidP="00802EE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BCB8F" w14:textId="649A0F65" w:rsidR="00802EEB" w:rsidRPr="00B667C3" w:rsidRDefault="00802EEB" w:rsidP="00802EE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2EEB" w:rsidRPr="00B667C3" w14:paraId="625BC179" w14:textId="77777777" w:rsidTr="00926FEF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4C44A3FC" w:rsidR="00802EEB" w:rsidRPr="00B667C3" w:rsidRDefault="00802EEB" w:rsidP="00802EE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1946E6F2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00240AF1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04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0F14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147" w:type="pct"/>
          </w:tcPr>
          <w:p w14:paraId="0DF09D82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0BD8F8E7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127" w:type="pct"/>
          </w:tcPr>
          <w:p w14:paraId="76751B11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065D7283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5041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59989380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4EA6CD52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  <w:tr w:rsidR="00802EEB" w:rsidRPr="008C0E74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802EEB" w:rsidRPr="008C0E74" w:rsidRDefault="00802EEB" w:rsidP="00802EE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82AAC28" w14:textId="77777777" w:rsidR="00802EEB" w:rsidRPr="008C0E74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B0217E0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EEB" w:rsidRPr="00B667C3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802EEB" w:rsidRPr="00B667C3" w:rsidRDefault="00802EEB" w:rsidP="00802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06728D8E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F14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  <w:r w:rsidR="000F14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147" w:type="pct"/>
          </w:tcPr>
          <w:p w14:paraId="0EDCFB5D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26F80A78" w:rsidR="00802EEB" w:rsidRPr="00B667C3" w:rsidRDefault="00D149E7" w:rsidP="00802EE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27" w:type="pct"/>
          </w:tcPr>
          <w:p w14:paraId="7E308139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5565AA7C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5041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46E54690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13DD2823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</w:tbl>
    <w:p w14:paraId="1EBE619B" w14:textId="77777777" w:rsidR="00792025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343DD47" w14:textId="77777777" w:rsidR="002F4191" w:rsidRPr="001717B4" w:rsidRDefault="002F4191" w:rsidP="002F4191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>การซื้อเงินลงทุน</w:t>
      </w:r>
      <w:r w:rsidRPr="00F065D7">
        <w:rPr>
          <w:rFonts w:cs="Angsana New" w:hint="cs"/>
          <w:i/>
          <w:iCs/>
          <w:sz w:val="30"/>
          <w:szCs w:val="30"/>
          <w:cs/>
          <w:lang w:bidi="th-TH"/>
        </w:rPr>
        <w:t>ใน</w:t>
      </w:r>
      <w:r w:rsidRPr="0089096D">
        <w:rPr>
          <w:rFonts w:cs="Angsana New"/>
          <w:i/>
          <w:iCs/>
          <w:sz w:val="30"/>
          <w:szCs w:val="30"/>
          <w:cs/>
          <w:lang w:bidi="th-TH"/>
        </w:rPr>
        <w:t>การร่วมค้า</w:t>
      </w:r>
    </w:p>
    <w:p w14:paraId="4D8CB88C" w14:textId="77777777" w:rsidR="002F4191" w:rsidRPr="002F4191" w:rsidRDefault="002F4191" w:rsidP="002F4191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24"/>
          <w:szCs w:val="24"/>
          <w:lang w:val="en-US" w:bidi="th-TH"/>
        </w:rPr>
      </w:pPr>
    </w:p>
    <w:p w14:paraId="2A909ED7" w14:textId="77777777" w:rsidR="002F4191" w:rsidRPr="00F63F8E" w:rsidRDefault="002F4191" w:rsidP="002F4191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63F8E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Pr="00F63F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092A58A1" w14:textId="77777777" w:rsidR="002F4191" w:rsidRPr="00F63F8E" w:rsidRDefault="002F4191" w:rsidP="002F4191">
      <w:pPr>
        <w:spacing w:line="240" w:lineRule="auto"/>
        <w:ind w:right="-43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661066E8" w14:textId="59810645" w:rsidR="002F4191" w:rsidRPr="00415EB0" w:rsidRDefault="00F63F8E" w:rsidP="00415EB0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  <w:sectPr w:rsidR="002F4191" w:rsidRPr="00415EB0" w:rsidSect="00607D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aperSrc w:first="7" w:other="7"/>
          <w:pgNumType w:start="13"/>
          <w:cols w:space="737"/>
          <w:docGrid w:linePitch="299"/>
        </w:sectPr>
      </w:pP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F63F8E">
        <w:rPr>
          <w:rFonts w:asciiTheme="majorBidi" w:hAnsiTheme="majorBidi" w:cstheme="majorBidi" w:hint="cs"/>
          <w:spacing w:val="-4"/>
          <w:sz w:val="30"/>
          <w:szCs w:val="30"/>
        </w:rPr>
        <w:t xml:space="preserve">2565 </w:t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และกุมภาพันธ์ </w:t>
      </w:r>
      <w:r w:rsidRPr="00F63F8E">
        <w:rPr>
          <w:rFonts w:asciiTheme="majorBidi" w:hAnsiTheme="majorBidi" w:cstheme="majorBidi" w:hint="cs"/>
          <w:spacing w:val="-4"/>
          <w:sz w:val="30"/>
          <w:szCs w:val="30"/>
        </w:rPr>
        <w:t xml:space="preserve">2565 </w:t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บริษัทย่อยได้ลงทุนในบริษัท โอสถสภา ยันฮี เบฟเวอเรจ จำกัด เพื่อวิจัย พัฒนา และทำการตลาดสำหรับผลิตภัณฑ์เครื่องดื่มที่มีส่วนผสมที่ทำจากกัญชาหรือกัญชง เป็นจำนวนเงิน </w:t>
      </w:r>
      <w:r w:rsidRPr="00F63F8E">
        <w:rPr>
          <w:rFonts w:asciiTheme="majorBidi" w:hAnsiTheme="majorBidi" w:cstheme="majorBidi" w:hint="cs"/>
          <w:spacing w:val="-4"/>
          <w:sz w:val="30"/>
          <w:szCs w:val="30"/>
        </w:rPr>
        <w:t>13.75</w:t>
      </w:r>
      <w:r w:rsidRPr="00F63F8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ซึ่งคิดเป็นร้อยละ </w:t>
      </w:r>
      <w:r w:rsidRPr="00F63F8E">
        <w:rPr>
          <w:rFonts w:asciiTheme="majorBidi" w:hAnsiTheme="majorBidi" w:cstheme="majorBidi" w:hint="cs"/>
          <w:spacing w:val="-4"/>
          <w:sz w:val="30"/>
          <w:szCs w:val="30"/>
        </w:rPr>
        <w:t>55</w:t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ของทุนที่ออกและชำระแล้วของบริษัทดังกล่าว</w:t>
      </w:r>
      <w:r w:rsidRPr="00F63F8E">
        <w:rPr>
          <w:rFonts w:asciiTheme="majorBidi" w:hAnsiTheme="majorBidi" w:cstheme="majorBidi" w:hint="cs"/>
          <w:spacing w:val="-4"/>
          <w:sz w:val="30"/>
          <w:szCs w:val="30"/>
        </w:rPr>
        <w:t> </w:t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บริษัทย่อยมีการควบคุมร่วมใน</w:t>
      </w:r>
      <w:r w:rsidRPr="00F63F8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63F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บริษัทดังกล่าว ดังนั้น บริษัท โอสถสภา ยันฮี เบฟเวอเรจ จำกัด จึงถูกจัดประเภทเป็นการร่วมค้าของกลุ่มบริษัท</w:t>
      </w: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52D4D68A" w:rsidR="00B46AB2" w:rsidRPr="00F065D7" w:rsidRDefault="00447218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49E7" w:rsidRPr="004C507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658E8B14" w:rsidR="00B46AB2" w:rsidRPr="00F065D7" w:rsidRDefault="00D149E7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7D611E20" w:rsidR="00B46AB2" w:rsidRPr="00F065D7" w:rsidRDefault="00D149E7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437" w:rsidRPr="00F065D7" w14:paraId="72CD3889" w14:textId="77777777" w:rsidTr="00CC1CA8">
        <w:tc>
          <w:tcPr>
            <w:tcW w:w="2797" w:type="pct"/>
          </w:tcPr>
          <w:p w14:paraId="39DF8749" w14:textId="19BF2EA6" w:rsidR="00304437" w:rsidRPr="00F065D7" w:rsidRDefault="00304437" w:rsidP="0030443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4F55BFC7" w14:textId="77777777" w:rsidR="00304437" w:rsidRPr="00F065D7" w:rsidRDefault="00304437" w:rsidP="00304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52133713" w:rsidR="00304437" w:rsidRPr="00F065D7" w:rsidRDefault="00D149E7" w:rsidP="0030443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6741E" w:rsidRPr="00B674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  <w:r w:rsidR="00B6741E" w:rsidRPr="00B674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147" w:type="pct"/>
          </w:tcPr>
          <w:p w14:paraId="6B2ADD98" w14:textId="77777777" w:rsidR="00304437" w:rsidRPr="00F065D7" w:rsidRDefault="00304437" w:rsidP="00304437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2FD0F343" w:rsidR="00304437" w:rsidRPr="00F065D7" w:rsidRDefault="00D149E7" w:rsidP="0030443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04437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304437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304437" w:rsidRPr="00F065D7" w14:paraId="5A9A8791" w14:textId="77777777" w:rsidTr="00CC1CA8">
        <w:tc>
          <w:tcPr>
            <w:tcW w:w="2797" w:type="pct"/>
          </w:tcPr>
          <w:p w14:paraId="7382281F" w14:textId="3F82523C" w:rsidR="00304437" w:rsidRPr="00F065D7" w:rsidRDefault="00304437" w:rsidP="0030443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304437" w:rsidRPr="00F065D7" w:rsidRDefault="00304437" w:rsidP="00304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34A5F6CB" w:rsidR="00304437" w:rsidRPr="00931F0A" w:rsidRDefault="005041B5" w:rsidP="005041B5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279EC6" w14:textId="77777777" w:rsidR="00304437" w:rsidRPr="00F065D7" w:rsidRDefault="00304437" w:rsidP="00304437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7BBDC234" w:rsidR="00304437" w:rsidRPr="00F065D7" w:rsidRDefault="00D149E7" w:rsidP="0030443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443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30443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04437" w:rsidRPr="00F065D7" w14:paraId="32E0F8E5" w14:textId="77777777" w:rsidTr="00CC1CA8">
        <w:tc>
          <w:tcPr>
            <w:tcW w:w="2797" w:type="pct"/>
          </w:tcPr>
          <w:p w14:paraId="11E3C817" w14:textId="2B278519" w:rsidR="00304437" w:rsidRPr="005E6BEF" w:rsidRDefault="00304437" w:rsidP="0030443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49E7"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6A7FD9AB" w14:textId="77777777" w:rsidR="00304437" w:rsidRPr="00F065D7" w:rsidRDefault="00304437" w:rsidP="00304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73D7B3B3" w:rsidR="00304437" w:rsidRPr="00873011" w:rsidRDefault="00D149E7" w:rsidP="0030443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041B5" w:rsidRPr="008730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  <w:r w:rsidR="005041B5" w:rsidRPr="008730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47" w:type="pct"/>
          </w:tcPr>
          <w:p w14:paraId="1983C4D7" w14:textId="77777777" w:rsidR="00304437" w:rsidRPr="00F065D7" w:rsidRDefault="00304437" w:rsidP="00304437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200BF615" w:rsidR="00304437" w:rsidRPr="00F065D7" w:rsidRDefault="00D149E7" w:rsidP="0030443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304437" w:rsidRPr="008733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</w:t>
            </w:r>
            <w:r w:rsidR="00304437" w:rsidRPr="008733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</w:tr>
    </w:tbl>
    <w:p w14:paraId="23397732" w14:textId="13D7279F" w:rsidR="0068708F" w:rsidRDefault="0068708F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5063EE9E" w14:textId="6F9736E7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94528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0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794528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7052FB" w:rsidRPr="00F065D7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7A865780" w14:textId="4F4C9C5A" w:rsidR="007052FB" w:rsidRPr="00200FE1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7789371B" w:rsidR="007052FB" w:rsidRPr="00F065D7" w:rsidRDefault="00D149E7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F2A1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6079F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7B45BDF9" w14:textId="2AA58118" w:rsidR="007052FB" w:rsidRPr="00F065D7" w:rsidRDefault="00D149E7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2A0BA1B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2542813B" w14:textId="7BA693B7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00FE1" w:rsidRPr="00F065D7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200FE1" w:rsidRPr="00F065D7" w:rsidRDefault="00200FE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2A3D69C4" w14:textId="7F8102E3" w:rsidR="00200FE1" w:rsidRPr="00FD6C5D" w:rsidRDefault="00200FE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227095A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20366" w:rsidRPr="00F065D7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4EC90E5C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B122C99" w14:textId="243F3B7D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E20366" w:rsidRPr="00F065D7" w:rsidRDefault="00E20366" w:rsidP="008E037B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4D18D17C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64691EE" w14:textId="6A1B809C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764D562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19A6C9C" w14:textId="3C65E00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48E13C1E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30A858A" w14:textId="492E9DE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01EB8966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6654D415" w14:textId="0E2E93F3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E20366" w:rsidRPr="00F065D7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33" w:type="dxa"/>
          </w:tcPr>
          <w:p w14:paraId="32AD89B3" w14:textId="7BD32292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6886FB2" w14:textId="189D870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30E65817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8E306FC" w14:textId="72E23476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7F9BD46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0421F2" w14:textId="1D78D450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2114C9E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E9E2A8E" w14:textId="3340D8C4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02EF282A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6AD3830" w14:textId="786DD357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E20366" w:rsidRPr="00F065D7" w:rsidRDefault="00E20366" w:rsidP="008E037B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52F7543B" w:rsidR="00E20366" w:rsidRPr="00F065D7" w:rsidRDefault="00D149E7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47E68D93" w14:textId="13E23B17" w:rsidR="00E20366" w:rsidRPr="00F065D7" w:rsidRDefault="00D149E7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20366" w:rsidRPr="00F065D7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="00D149E7" w:rsidRPr="00D149E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1B2D55BC" w:rsidR="00E20366" w:rsidRPr="009F3238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7B76BBB" w14:textId="5635D3E9" w:rsidR="00E20366" w:rsidRPr="009F3238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E20366" w:rsidRPr="003D6BB2" w:rsidRDefault="00E20366" w:rsidP="008E037B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41295EDB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AB4D232" w14:textId="198875A0" w:rsidR="00E20366" w:rsidRPr="00F065D7" w:rsidRDefault="00D149E7" w:rsidP="008E037B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67497E68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  <w:gridSpan w:val="2"/>
          </w:tcPr>
          <w:p w14:paraId="528DCC58" w14:textId="5D076898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E20366" w:rsidRPr="00F065D7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Myanmar Osotspa Company Limited</w:t>
            </w:r>
          </w:p>
        </w:tc>
        <w:tc>
          <w:tcPr>
            <w:tcW w:w="1654" w:type="dxa"/>
            <w:hideMark/>
          </w:tcPr>
          <w:p w14:paraId="1ACE9F02" w14:textId="77777777" w:rsidR="00E20366" w:rsidRPr="00F065D7" w:rsidRDefault="00E20366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E20366" w:rsidRPr="00F065D7" w:rsidRDefault="00E20366" w:rsidP="008E037B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7E649EB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02E49292" w14:textId="63C5EFD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E20366" w:rsidRPr="00C5083C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Europe Limited</w:t>
            </w:r>
          </w:p>
        </w:tc>
        <w:tc>
          <w:tcPr>
            <w:tcW w:w="1654" w:type="dxa"/>
            <w:hideMark/>
          </w:tcPr>
          <w:p w14:paraId="681B6055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5190359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1C349E1" w14:textId="3B83777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006EF1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CFD85CE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250328B2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053D0E0F" w14:textId="77777777" w:rsidR="00E20366" w:rsidRPr="00CF5084" w:rsidRDefault="00E20366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1250FD50" w14:textId="77777777" w:rsidR="00E20366" w:rsidRPr="00CF5084" w:rsidRDefault="00E20366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006EF1" w14:paraId="4A9535D5" w14:textId="77777777" w:rsidTr="008E037B">
        <w:trPr>
          <w:cantSplit/>
          <w:trHeight w:val="140"/>
        </w:trPr>
        <w:tc>
          <w:tcPr>
            <w:tcW w:w="3206" w:type="dxa"/>
          </w:tcPr>
          <w:p w14:paraId="489B1E77" w14:textId="77777777" w:rsidR="002F4191" w:rsidRPr="00CF5084" w:rsidRDefault="002F419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EC8544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C1207F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31089B15" w14:textId="77777777" w:rsidR="002F4191" w:rsidRPr="00CF5084" w:rsidRDefault="002F4191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3232312C" w14:textId="77777777" w:rsidR="002F4191" w:rsidRPr="00CF5084" w:rsidRDefault="002F4191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B" w:rsidRPr="00006EF1" w14:paraId="3D19F7BB" w14:textId="77777777" w:rsidTr="008E037B">
        <w:trPr>
          <w:cantSplit/>
          <w:trHeight w:val="140"/>
        </w:trPr>
        <w:tc>
          <w:tcPr>
            <w:tcW w:w="3206" w:type="dxa"/>
          </w:tcPr>
          <w:p w14:paraId="6E359376" w14:textId="77777777" w:rsidR="008E037B" w:rsidRPr="00CF5084" w:rsidRDefault="008E037B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866FF85" w14:textId="77777777" w:rsidR="008E037B" w:rsidRPr="00CF5084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4265494A" w14:textId="77777777" w:rsidR="008E037B" w:rsidRPr="00CF5084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2B969A9" w14:textId="77777777" w:rsidR="008E037B" w:rsidRPr="00CF5084" w:rsidRDefault="008E037B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E1740B3" w14:textId="77777777" w:rsidR="008E037B" w:rsidRPr="00CF5084" w:rsidRDefault="008E037B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006EF1" w14:paraId="65AB6B37" w14:textId="77777777" w:rsidTr="008E037B">
        <w:trPr>
          <w:cantSplit/>
          <w:trHeight w:val="140"/>
        </w:trPr>
        <w:tc>
          <w:tcPr>
            <w:tcW w:w="3206" w:type="dxa"/>
          </w:tcPr>
          <w:p w14:paraId="72E9CB69" w14:textId="77777777" w:rsidR="002F4191" w:rsidRPr="00CF5084" w:rsidRDefault="002F419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E2D6F96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01E8B76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ED8E9A9" w14:textId="77777777" w:rsidR="002F4191" w:rsidRPr="00CF5084" w:rsidRDefault="002F4191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  <w:gridSpan w:val="2"/>
          </w:tcPr>
          <w:p w14:paraId="5288D049" w14:textId="77777777" w:rsidR="002F4191" w:rsidRPr="00CF5084" w:rsidRDefault="002F4191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F065D7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2F4191" w:rsidRPr="00200FE1" w:rsidRDefault="002F4191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2F4191" w:rsidRPr="00F065D7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77777777" w:rsidR="002F4191" w:rsidRPr="00F065D7" w:rsidRDefault="002F4191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2F4191" w:rsidRPr="00F065D7" w:rsidRDefault="002F4191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F4191" w:rsidRPr="00F065D7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F4191" w:rsidRPr="00F065D7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2F4191" w:rsidRPr="00FD6C5D" w:rsidRDefault="002F419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E20366" w:rsidRPr="00F065D7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20366" w:rsidRPr="00F065D7" w14:paraId="3E3EE787" w14:textId="77777777" w:rsidTr="008E037B">
        <w:trPr>
          <w:cantSplit/>
          <w:trHeight w:val="163"/>
        </w:trPr>
        <w:tc>
          <w:tcPr>
            <w:tcW w:w="3206" w:type="dxa"/>
          </w:tcPr>
          <w:p w14:paraId="702EEC78" w14:textId="2F9E41E5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332AE6E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A5A8F1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5F308374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2FDD05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20366" w:rsidRPr="00F065D7" w14:paraId="33BA6120" w14:textId="77777777" w:rsidTr="008E037B">
        <w:trPr>
          <w:cantSplit/>
          <w:trHeight w:val="163"/>
        </w:trPr>
        <w:tc>
          <w:tcPr>
            <w:tcW w:w="3206" w:type="dxa"/>
          </w:tcPr>
          <w:p w14:paraId="19BACD8D" w14:textId="6AC5D58B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2E6C4A1A" w14:textId="429E2284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0B63A3E9" w14:textId="479F06E2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0893DAAB" w14:textId="081F5D87" w:rsidR="00E20366" w:rsidRPr="00CF5084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B388E5D" w14:textId="42D150B7" w:rsidR="00E20366" w:rsidRPr="00CF5084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006EF1" w14:paraId="1BA1B9A1" w14:textId="77777777" w:rsidTr="008E037B">
        <w:trPr>
          <w:cantSplit/>
          <w:trHeight w:val="227"/>
        </w:trPr>
        <w:tc>
          <w:tcPr>
            <w:tcW w:w="3206" w:type="dxa"/>
          </w:tcPr>
          <w:p w14:paraId="2BB79221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C6DBB9A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8C2E4F3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7D62E98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</w:tcPr>
          <w:p w14:paraId="7EC661C5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0366" w:rsidRPr="00F065D7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E20366" w:rsidRPr="00F065D7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Enterprises Singapore Pte. Ltd.</w:t>
            </w:r>
          </w:p>
        </w:tc>
        <w:tc>
          <w:tcPr>
            <w:tcW w:w="1654" w:type="dxa"/>
            <w:hideMark/>
          </w:tcPr>
          <w:p w14:paraId="6D6AF1D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21BA172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FA4871B" w14:textId="21EC9EDB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E20366" w:rsidRPr="00F065D7" w:rsidRDefault="00E20366" w:rsidP="008E037B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 Pte.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71AC8AF9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DDFF75D" w14:textId="0BC7593B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7AE07AF9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E4F7EA5" w14:textId="2D7F8C1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B97344" w:rsidRPr="00CA0121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B97344" w:rsidRPr="00B97344" w:rsidRDefault="00B97344" w:rsidP="008E037B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0342C50E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3E9170" w14:textId="7A31D1C1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69DB5BA2" w:rsidR="00B97344" w:rsidRPr="00CA0121" w:rsidRDefault="00B97344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747BE988" w:rsidR="00B97344" w:rsidRPr="00CA0121" w:rsidRDefault="00B97344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97344" w:rsidRPr="00F065D7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Flash Power do Brasil Ltda</w:t>
            </w:r>
          </w:p>
        </w:tc>
        <w:tc>
          <w:tcPr>
            <w:tcW w:w="1654" w:type="dxa"/>
          </w:tcPr>
          <w:p w14:paraId="7143EEBA" w14:textId="3063A84A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7A3BE829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33" w:type="dxa"/>
          </w:tcPr>
          <w:p w14:paraId="30C1E355" w14:textId="4F24E634" w:rsidR="00B97344" w:rsidRPr="00876183" w:rsidRDefault="00B97344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193B0F25" w14:textId="0172F752" w:rsidR="00B97344" w:rsidRPr="00CA0121" w:rsidRDefault="00B97344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B97344" w:rsidRPr="00CF5084" w:rsidRDefault="00B97344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B97344" w:rsidRPr="00CF5084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B97344" w:rsidRPr="00F065D7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0C15FF2" w:rsidR="00B97344" w:rsidRPr="00876183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 LIMITED                     </w:t>
            </w:r>
          </w:p>
        </w:tc>
        <w:tc>
          <w:tcPr>
            <w:tcW w:w="1654" w:type="dxa"/>
            <w:hideMark/>
          </w:tcPr>
          <w:p w14:paraId="60BCD9D5" w14:textId="77777777" w:rsidR="00B97344" w:rsidRPr="00876183" w:rsidRDefault="00B97344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B97344" w:rsidRPr="00876183" w:rsidRDefault="00B97344" w:rsidP="008E037B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B97344" w:rsidRPr="00876183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793F172E" w:rsidR="00B97344" w:rsidRPr="00CA0121" w:rsidRDefault="00B97344" w:rsidP="008E037B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715329A" w14:textId="561336C0" w:rsidR="00B97344" w:rsidRPr="00CA0121" w:rsidRDefault="00B97344" w:rsidP="008E037B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B97344" w:rsidRPr="00876183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B97344" w:rsidRPr="00876183" w:rsidRDefault="00B97344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B97344" w:rsidRPr="00876183" w:rsidRDefault="00B97344" w:rsidP="008E037B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B97344" w:rsidRPr="00876183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4DB376AD" w:rsidR="00B97344" w:rsidRPr="00CA0121" w:rsidRDefault="00AE4EA1" w:rsidP="008E037B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69A3B586" w14:textId="2C6CDAEB" w:rsidR="00B97344" w:rsidRPr="00CA0121" w:rsidRDefault="00B97344" w:rsidP="008E037B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97344" w:rsidRPr="00F065D7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5091BF29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1C6C394" w14:textId="3793F0BB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344" w:rsidRPr="00F065D7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B97344" w:rsidRPr="00F065D7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B97344" w:rsidRPr="00CA0121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B97344" w:rsidRPr="00CA0121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B97344" w:rsidRPr="00CA0121" w:rsidRDefault="00B97344" w:rsidP="008E037B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589D5FBF" w:rsidR="00B97344" w:rsidRPr="00CA0121" w:rsidRDefault="00B97344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B97344" w:rsidRPr="00CA0121" w:rsidRDefault="00B97344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E4EA1" w:rsidRPr="00F065D7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AE4EA1" w:rsidRPr="00CA0121" w:rsidRDefault="00AE4EA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AE4EA1" w:rsidRPr="00CA0121" w:rsidRDefault="00AE4EA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AE4EA1" w:rsidRPr="00CA0121" w:rsidRDefault="00AE4EA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6A312E82" w:rsidR="00AE4EA1" w:rsidRPr="00CA0121" w:rsidRDefault="00AE4EA1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6C1D4950" w:rsidR="00AE4EA1" w:rsidRPr="00CA0121" w:rsidRDefault="00AE4EA1" w:rsidP="008E037B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E11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8E037B" w:rsidRPr="00F065D7" w14:paraId="053AB4BF" w14:textId="77777777" w:rsidTr="008E037B">
        <w:trPr>
          <w:cantSplit/>
          <w:trHeight w:val="397"/>
        </w:trPr>
        <w:tc>
          <w:tcPr>
            <w:tcW w:w="3206" w:type="dxa"/>
          </w:tcPr>
          <w:p w14:paraId="606D40D3" w14:textId="77777777" w:rsidR="008E037B" w:rsidRPr="00CA0121" w:rsidRDefault="008E037B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A5CC8F9" w14:textId="77777777" w:rsidR="008E037B" w:rsidRPr="00CA0121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496EEFF" w14:textId="77777777" w:rsidR="008E037B" w:rsidRPr="00CA0121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D5B6DC0" w14:textId="77777777" w:rsidR="008E037B" w:rsidRDefault="008E037B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78E32AB" w14:textId="77777777" w:rsidR="008E037B" w:rsidRDefault="008E037B" w:rsidP="008E037B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73D9693" w14:textId="6DBF2127" w:rsidR="00B97344" w:rsidRPr="00CA0121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  <w:tr w:rsidR="00B97344" w:rsidRPr="00F065D7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FA06625" w14:textId="73A37A6E" w:rsidR="00B97344" w:rsidRPr="009F3238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B8A7208" w14:textId="77777777" w:rsidR="00117021" w:rsidRDefault="00117021" w:rsidP="00E11306">
      <w:pPr>
        <w:tabs>
          <w:tab w:val="left" w:pos="540"/>
          <w:tab w:val="left" w:pos="8222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F1C3DE3" w14:textId="77777777" w:rsidR="008E037B" w:rsidRDefault="008E037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24CE4FB" w14:textId="197EFDA4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06686C">
        <w:trPr>
          <w:cantSplit/>
          <w:tblHeader/>
        </w:trPr>
        <w:tc>
          <w:tcPr>
            <w:tcW w:w="4950" w:type="dxa"/>
            <w:vAlign w:val="bottom"/>
          </w:tcPr>
          <w:p w14:paraId="00E9464D" w14:textId="24760728" w:rsidR="0008537B" w:rsidRPr="00876183" w:rsidRDefault="00447218" w:rsidP="0006686C">
            <w:pPr>
              <w:spacing w:line="240" w:lineRule="auto"/>
              <w:ind w:lef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686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335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6686C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06686C">
            <w:pPr>
              <w:spacing w:line="240" w:lineRule="auto"/>
              <w:ind w:lef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537B" w:rsidRPr="00876183" w14:paraId="40D5FA04" w14:textId="77777777" w:rsidTr="0006686C">
        <w:trPr>
          <w:cantSplit/>
        </w:trPr>
        <w:tc>
          <w:tcPr>
            <w:tcW w:w="4950" w:type="dxa"/>
          </w:tcPr>
          <w:p w14:paraId="09A9319D" w14:textId="77777777" w:rsidR="0008537B" w:rsidRPr="00876183" w:rsidRDefault="0008537B" w:rsidP="0006686C">
            <w:pPr>
              <w:spacing w:line="240" w:lineRule="auto"/>
              <w:ind w:lef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77ADEADA" w:rsidR="0008537B" w:rsidRPr="00876183" w:rsidRDefault="00D149E7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  <w:r w:rsidR="00873011" w:rsidRPr="008730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F97C6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079CABFE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49F7D8A9" w:rsidR="0008537B" w:rsidRPr="00876183" w:rsidRDefault="00D149E7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="00873011" w:rsidRPr="008730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F97C6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041B5" w:rsidRPr="00876183" w14:paraId="61B39A70" w14:textId="77777777" w:rsidTr="0006686C">
        <w:trPr>
          <w:cantSplit/>
        </w:trPr>
        <w:tc>
          <w:tcPr>
            <w:tcW w:w="4950" w:type="dxa"/>
          </w:tcPr>
          <w:p w14:paraId="6BE533D5" w14:textId="77777777" w:rsidR="005041B5" w:rsidRPr="00876183" w:rsidRDefault="005041B5" w:rsidP="0006686C">
            <w:pPr>
              <w:spacing w:line="240" w:lineRule="auto"/>
              <w:ind w:lef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5041B5" w:rsidRPr="00876183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7D9214B9" w:rsidR="005041B5" w:rsidRPr="00876183" w:rsidRDefault="00D149E7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5041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</w:tcPr>
          <w:p w14:paraId="30290EB1" w14:textId="77777777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2A965069" w:rsidR="005041B5" w:rsidRPr="00876183" w:rsidRDefault="00D149E7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041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</w:tr>
      <w:tr w:rsidR="005041B5" w:rsidRPr="0008537B" w14:paraId="75C641BD" w14:textId="77777777" w:rsidTr="0006686C">
        <w:trPr>
          <w:cantSplit/>
        </w:trPr>
        <w:tc>
          <w:tcPr>
            <w:tcW w:w="4950" w:type="dxa"/>
          </w:tcPr>
          <w:p w14:paraId="4238AFF3" w14:textId="235BBC36" w:rsidR="005041B5" w:rsidRPr="00876183" w:rsidRDefault="005041B5" w:rsidP="0006686C">
            <w:pPr>
              <w:spacing w:line="240" w:lineRule="auto"/>
              <w:ind w:lef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5041B5" w:rsidRPr="00876183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35BD0FDE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97C6D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BB14473" w14:textId="77777777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57962D45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149E7"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97C6D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  <w:r w:rsidRPr="005041B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654CFFD0" w14:textId="0AAC8339" w:rsidR="004D6F80" w:rsidRDefault="004D6F80" w:rsidP="00D434C1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D149E7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3EE9D401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0555315" w14:textId="3AC0A972" w:rsidR="007E71D3" w:rsidRDefault="00796C9B" w:rsidP="00796C9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02F2E7" w14:textId="77777777" w:rsidR="00796C9B" w:rsidRDefault="00796C9B" w:rsidP="00796C9B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</w:t>
      </w:r>
      <w:r w:rsidRPr="009F323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</w:t>
      </w:r>
    </w:p>
    <w:p w14:paraId="632D6713" w14:textId="77777777" w:rsidR="00796C9B" w:rsidRPr="003546E6" w:rsidRDefault="00796C9B" w:rsidP="00796C9B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5FD837F7" w14:textId="77777777" w:rsidR="00796C9B" w:rsidRPr="00D942B7" w:rsidRDefault="00796C9B" w:rsidP="00796C9B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04E7E66F" w14:textId="4D1BF61A" w:rsidR="00796C9B" w:rsidRPr="00D942B7" w:rsidRDefault="00796C9B" w:rsidP="00796C9B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28D14F8" wp14:editId="7D5B87EE">
                <wp:simplePos x="0" y="0"/>
                <wp:positionH relativeFrom="column">
                  <wp:posOffset>1233805</wp:posOffset>
                </wp:positionH>
                <wp:positionV relativeFrom="paragraph">
                  <wp:posOffset>255270</wp:posOffset>
                </wp:positionV>
                <wp:extent cx="4801870" cy="3307080"/>
                <wp:effectExtent l="0" t="0" r="0" b="76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1870" cy="3307080"/>
                          <a:chOff x="-161822" y="-621023"/>
                          <a:chExt cx="4910785" cy="3248964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-161822" y="-155370"/>
                            <a:ext cx="4818428" cy="2135901"/>
                            <a:chOff x="-161822" y="-203078"/>
                            <a:chExt cx="4818428" cy="2135901"/>
                          </a:xfrm>
                        </wpg:grpSpPr>
                        <wps:wsp>
                          <wps:cNvPr id="9" name="Text Box 9"/>
                          <wps:cNvSpPr txBox="1"/>
                          <wps:spPr>
                            <a:xfrm>
                              <a:off x="-161822" y="-203078"/>
                              <a:ext cx="847787" cy="52102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7A04F1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561C6159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9D3874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6,355,213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535882" y="-38752"/>
                              <a:ext cx="897725" cy="57179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CF7E55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482E450A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9D3874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5,800,937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1507598" y="1315821"/>
                              <a:ext cx="792893" cy="5936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1B7962" w14:textId="77777777" w:rsidR="00796C9B" w:rsidRPr="009D3874" w:rsidRDefault="00796C9B" w:rsidP="00796C9B">
                                <w:pP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30C7BE4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9D3874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554,458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54923" y="1329132"/>
                              <a:ext cx="763490" cy="5867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F9CB1E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39F23051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9D3874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562,648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3908050" y="1348389"/>
                              <a:ext cx="748556" cy="53728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454FE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="Angsana New" w:hAnsi="Angsana New"/>
                                    <w:sz w:val="30"/>
                                    <w:szCs w:val="30"/>
                                  </w:rPr>
                                </w:pPr>
                              </w:p>
                              <w:p w14:paraId="41AD4547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="Angsana New" w:hAnsi="Angsana New"/>
                                    <w:sz w:val="30"/>
                                    <w:szCs w:val="30"/>
                                  </w:rPr>
                                </w:pPr>
                                <w:r w:rsidRPr="009D3874">
                                  <w:rPr>
                                    <w:rFonts w:ascii="Angsana New" w:hAnsi="Angsana New"/>
                                    <w:sz w:val="30"/>
                                    <w:szCs w:val="30"/>
                                  </w:rPr>
                                  <w:t>474,587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2240844" y="1330928"/>
                              <a:ext cx="806554" cy="601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4786B1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606FC3B" w14:textId="77777777" w:rsidR="00796C9B" w:rsidRPr="009D3874" w:rsidRDefault="00796C9B" w:rsidP="00796C9B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9D3874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500,178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16" name="Picture 1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Picture 1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19" name="Group 19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2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4" name="TextBox 1"/>
                        <wps:cNvSpPr txBox="1"/>
                        <wps:spPr>
                          <a:xfrm>
                            <a:off x="3832033" y="-621023"/>
                            <a:ext cx="916930" cy="36616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074BA9" w14:textId="77777777" w:rsidR="00796C9B" w:rsidRPr="00C120B5" w:rsidRDefault="00796C9B" w:rsidP="00796C9B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: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8D14F8" id="Group 5" o:spid="_x0000_s1026" style="position:absolute;left:0;text-align:left;margin-left:97.15pt;margin-top:20.1pt;width:378.1pt;height:260.4pt;z-index:251682816;mso-width-relative:margin;mso-height-relative:margin" coordorigin="-1618,-6210" coordsize="49107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">
                <v:group id="Group 6" o:spid="_x0000_s1027" style="position:absolute;left:-1618;top:-1553;width:48184;height:21358" coordorigin="-1618,-2030" coordsize="48184,21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8" type="#_x0000_t202" style="position:absolute;left:-1618;top:-2030;width:8477;height:5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<v:textbox>
                      <w:txbxContent>
                        <w:p w14:paraId="1A7A04F1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561C6159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9D3874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6,355,213</w:t>
                          </w:r>
                        </w:p>
                      </w:txbxContent>
                    </v:textbox>
                  </v:shape>
                  <v:shape id="Text Box 10" o:spid="_x0000_s1029" type="#_x0000_t202" style="position:absolute;left:5358;top:-387;width:8978;height:5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<v:textbox>
                      <w:txbxContent>
                        <w:p w14:paraId="19CF7E55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482E450A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9D3874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5,800,937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15075;top:13158;width:7929;height:5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14:paraId="321B7962" w14:textId="77777777" w:rsidR="00796C9B" w:rsidRPr="009D3874" w:rsidRDefault="00796C9B" w:rsidP="00796C9B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630C7BE4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9D3874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554,458</w:t>
                          </w:r>
                        </w:p>
                      </w:txbxContent>
                    </v:textbox>
                  </v:shape>
                  <v:shape id="Text Box 12" o:spid="_x0000_s1031" type="#_x0000_t202" style="position:absolute;left:31549;top:13291;width:7635;height:5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<v:textbox>
                      <w:txbxContent>
                        <w:p w14:paraId="70F9CB1E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39F23051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9D3874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562,648</w:t>
                          </w:r>
                        </w:p>
                      </w:txbxContent>
                    </v:textbox>
                  </v:shape>
                  <v:shape id="Text Box 13" o:spid="_x0000_s1032" type="#_x0000_t202" style="position:absolute;left:39080;top:13483;width:7486;height:5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<v:textbox>
                      <w:txbxContent>
                        <w:p w14:paraId="1B3454FE" w14:textId="77777777" w:rsidR="00796C9B" w:rsidRPr="009D3874" w:rsidRDefault="00796C9B" w:rsidP="00796C9B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</w:p>
                        <w:p w14:paraId="41AD4547" w14:textId="77777777" w:rsidR="00796C9B" w:rsidRPr="009D3874" w:rsidRDefault="00796C9B" w:rsidP="00796C9B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 w:rsidRPr="009D3874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474,587</w:t>
                          </w:r>
                        </w:p>
                      </w:txbxContent>
                    </v:textbox>
                  </v:shape>
                  <v:shape id="Text Box 14" o:spid="_x0000_s1033" type="#_x0000_t202" style="position:absolute;left:22408;top:13309;width:8065;height:6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14:paraId="2F4786B1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6606FC3B" w14:textId="77777777" w:rsidR="00796C9B" w:rsidRPr="009D3874" w:rsidRDefault="00796C9B" w:rsidP="00796C9B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9D3874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500,178</w:t>
                          </w:r>
                        </w:p>
                      </w:txbxContent>
                    </v:textbox>
                  </v:shape>
                </v:group>
                <v:group id="Group 21" o:spid="_x0000_s1034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35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">
                    <v:imagedata r:id="rId19" o:title="Food2" grayscale="t"/>
                  </v:shape>
                  <v:shape id="Picture 17" o:spid="_x0000_s1036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">
                    <v:imagedata r:id="rId20" o:title="Food3" grayscale="t"/>
                  </v:shape>
                </v:group>
                <v:group id="Group 27" o:spid="_x0000_s1037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group id="Group 19" o:spid="_x0000_s1038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Freeform 39" o:spid="_x0000_s1039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0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41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42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43" type="#_x0000_t202" style="position:absolute;left:38320;top:-6210;width:916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" filled="f" stroked="f">
                  <v:textbox inset="4.3pt,4.3pt,4.3pt,4.3pt">
                    <w:txbxContent>
                      <w:p w14:paraId="35074BA9" w14:textId="77777777" w:rsidR="00796C9B" w:rsidRPr="00C120B5" w:rsidRDefault="00796C9B" w:rsidP="00796C9B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: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 w:rsidR="004630B1">
        <w:rPr>
          <w:rFonts w:hint="cs"/>
          <w:sz w:val="30"/>
          <w:szCs w:val="30"/>
          <w:cs/>
        </w:rPr>
        <w:t>งวดสามเดือน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D942B7">
        <w:rPr>
          <w:rFonts w:hint="cs"/>
          <w:sz w:val="30"/>
          <w:szCs w:val="30"/>
          <w:cs/>
        </w:rPr>
        <w:t xml:space="preserve"> มีนาคม</w:t>
      </w:r>
    </w:p>
    <w:p w14:paraId="4F7FF2C9" w14:textId="77777777" w:rsidR="00796C9B" w:rsidRDefault="00796C9B" w:rsidP="002314CE">
      <w:pPr>
        <w:tabs>
          <w:tab w:val="left" w:pos="9450"/>
        </w:tabs>
        <w:ind w:left="540" w:right="-45"/>
        <w:rPr>
          <w:rFonts w:cs="Times New Roman"/>
          <w:sz w:val="20"/>
          <w:szCs w:val="20"/>
        </w:rPr>
      </w:pPr>
      <w:r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D1A1036" wp14:editId="2BECCAD3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165" name="Group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66" name="Text Box 166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EE5F45" w14:textId="77777777" w:rsidR="00796C9B" w:rsidRPr="009D3874" w:rsidRDefault="00796C9B" w:rsidP="00796C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1AC9C1D8" w14:textId="77777777" w:rsidR="00796C9B" w:rsidRPr="009D3874" w:rsidRDefault="00796C9B" w:rsidP="00796C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91E44F9" w14:textId="77777777" w:rsidR="00796C9B" w:rsidRPr="009D3874" w:rsidRDefault="00796C9B" w:rsidP="00796C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7,472,319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Text Box 16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948E591" w14:textId="77777777" w:rsidR="00796C9B" w:rsidRPr="009D3874" w:rsidRDefault="00796C9B" w:rsidP="00796C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Text Box 169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9BAEBC" w14:textId="77777777" w:rsidR="00796C9B" w:rsidRPr="00C22645" w:rsidRDefault="00796C9B" w:rsidP="00796C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Text Box 170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8B51F1" w14:textId="77777777" w:rsidR="00796C9B" w:rsidRPr="00C22645" w:rsidRDefault="00796C9B" w:rsidP="00796C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 Box 17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D356E8" w14:textId="77777777" w:rsidR="00796C9B" w:rsidRPr="009D3874" w:rsidRDefault="00796C9B" w:rsidP="00796C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6,775,702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1A1036" id="Group 165" o:spid="_x0000_s1044" style="position:absolute;left:0;text-align:left;margin-left:370.25pt;margin-top:65pt;width:100.8pt;height:1in;z-index:25168384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">
                <v:shape id="Text Box 166" o:spid="_x0000_s1045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" fillcolor="white [3201]" strokeweight=".5pt">
                  <v:textbox>
                    <w:txbxContent>
                      <w:p w14:paraId="73EE5F45" w14:textId="77777777" w:rsidR="00796C9B" w:rsidRPr="009D3874" w:rsidRDefault="00796C9B" w:rsidP="00796C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1AC9C1D8" w14:textId="77777777" w:rsidR="00796C9B" w:rsidRPr="009D3874" w:rsidRDefault="00796C9B" w:rsidP="00796C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167" o:spid="_x0000_s1046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KF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2Ryuz5QL5OoPAAD//wMAUEsBAi0AFAAGAAgAAAAhANvh9svuAAAAhQEAABMAAAAAAAAAAAAAAAAA&#10;AAAAAFtDb250ZW50X1R5cGVzXS54bWxQSwECLQAUAAYACAAAACEAWvQsW78AAAAVAQAACwAAAAAA&#10;AAAAAAAAAAAfAQAAX3JlbHMvLnJlbHNQSwECLQAUAAYACAAAACEATTHyhcAAAADcAAAADwAAAAAA&#10;AAAAAAAAAAAHAgAAZHJzL2Rvd25yZXYueG1sUEsFBgAAAAADAAMAtwAAAPQCAAAAAA==&#10;" fillcolor="white [3201]" strokeweight=".5pt">
                  <v:textbox>
                    <w:txbxContent>
                      <w:p w14:paraId="491E44F9" w14:textId="77777777" w:rsidR="00796C9B" w:rsidRPr="009D3874" w:rsidRDefault="00796C9B" w:rsidP="00796C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7,472,319</w:t>
                        </w:r>
                      </w:p>
                    </w:txbxContent>
                  </v:textbox>
                </v:shape>
                <v:shape id="Text Box 168" o:spid="_x0000_s1047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" fillcolor="white [3201]" strokeweight=".5pt">
                  <v:textbox>
                    <w:txbxContent>
                      <w:p w14:paraId="2948E591" w14:textId="77777777" w:rsidR="00796C9B" w:rsidRPr="009D3874" w:rsidRDefault="00796C9B" w:rsidP="00796C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69" o:spid="_x0000_s1048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" fillcolor="#005eb8" strokeweight=".5pt">
                  <v:textbox>
                    <w:txbxContent>
                      <w:p w14:paraId="6C9BAEBC" w14:textId="77777777" w:rsidR="00796C9B" w:rsidRPr="00C22645" w:rsidRDefault="00796C9B" w:rsidP="00796C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0" o:spid="_x0000_s1049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" fillcolor="#005eb8" strokeweight=".5pt">
                  <v:textbox>
                    <w:txbxContent>
                      <w:p w14:paraId="2B8B51F1" w14:textId="77777777" w:rsidR="00796C9B" w:rsidRPr="00C22645" w:rsidRDefault="00796C9B" w:rsidP="00796C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71" o:spid="_x0000_s1050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" fillcolor="white [3201]" strokeweight=".5pt">
                  <v:textbox>
                    <w:txbxContent>
                      <w:p w14:paraId="1AD356E8" w14:textId="77777777" w:rsidR="00796C9B" w:rsidRPr="009D3874" w:rsidRDefault="00796C9B" w:rsidP="00796C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6,775,702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th-TH"/>
        </w:rPr>
        <w:drawing>
          <wp:inline distT="0" distB="0" distL="0" distR="0" wp14:anchorId="362DC703" wp14:editId="7E768A56">
            <wp:extent cx="5779107" cy="3589020"/>
            <wp:effectExtent l="57150" t="0" r="50800" b="10668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A91E747" w14:textId="77777777" w:rsidR="00796C9B" w:rsidRDefault="00796C9B" w:rsidP="00796C9B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4A2943B" wp14:editId="2FC5CEB9">
                <wp:simplePos x="0" y="0"/>
                <wp:positionH relativeFrom="column">
                  <wp:posOffset>523277</wp:posOffset>
                </wp:positionH>
                <wp:positionV relativeFrom="paragraph">
                  <wp:posOffset>144724</wp:posOffset>
                </wp:positionV>
                <wp:extent cx="5365113" cy="1902592"/>
                <wp:effectExtent l="0" t="0" r="0" b="254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902592"/>
                          <a:chOff x="0" y="292033"/>
                          <a:chExt cx="5365800" cy="1903255"/>
                        </a:xfrm>
                      </wpg:grpSpPr>
                      <wpg:grpSp>
                        <wpg:cNvPr id="66" name="Group 66"/>
                        <wpg:cNvGrpSpPr/>
                        <wpg:grpSpPr>
                          <a:xfrm>
                            <a:off x="2830665" y="731520"/>
                            <a:ext cx="241285" cy="215879"/>
                            <a:chOff x="0" y="0"/>
                            <a:chExt cx="577175" cy="534035"/>
                          </a:xfrm>
                        </wpg:grpSpPr>
                        <pic:pic xmlns:pic="http://schemas.openxmlformats.org/drawingml/2006/picture">
                          <pic:nvPicPr>
                            <pic:cNvPr id="67" name="Picture 5" descr="Food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0" y="171144"/>
                              <a:ext cx="299085" cy="36258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8" name="Picture 20" descr="Food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7620" y="0"/>
                              <a:ext cx="249555" cy="53403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96" name="Group 96"/>
                        <wpg:cNvGrpSpPr/>
                        <wpg:grpSpPr>
                          <a:xfrm>
                            <a:off x="0" y="292033"/>
                            <a:ext cx="5365800" cy="1903255"/>
                            <a:chOff x="0" y="292033"/>
                            <a:chExt cx="5365800" cy="1903255"/>
                          </a:xfrm>
                        </wpg:grpSpPr>
                        <wpg:grpSp>
                          <wpg:cNvPr id="69" name="Group 69"/>
                          <wpg:cNvGrpSpPr/>
                          <wpg:grpSpPr>
                            <a:xfrm>
                              <a:off x="2939278" y="1273133"/>
                              <a:ext cx="274302" cy="210184"/>
                              <a:chOff x="26861" y="141936"/>
                              <a:chExt cx="558319" cy="462273"/>
                            </a:xfrm>
                          </wpg:grpSpPr>
                          <wpg:grpSp>
                            <wpg:cNvPr id="70" name="Group 70"/>
                            <wpg:cNvGrpSpPr/>
                            <wpg:grpSpPr>
                              <a:xfrm>
                                <a:off x="344701" y="271744"/>
                                <a:ext cx="240479" cy="311745"/>
                                <a:chOff x="26861" y="115269"/>
                                <a:chExt cx="240479" cy="311745"/>
                              </a:xfrm>
                            </wpg:grpSpPr>
                            <wps:wsp>
                              <wps:cNvPr id="71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67" y="115269"/>
                                  <a:ext cx="235194" cy="6039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10" y="86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2" y="6"/>
                                    </a:cxn>
                                    <a:cxn ang="0">
                                      <a:pos x="348" y="2"/>
                                    </a:cxn>
                                    <a:cxn ang="0">
                                      <a:pos x="342" y="0"/>
                                    </a:cxn>
                                    <a:cxn ang="0">
                                      <a:pos x="33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4" y="0"/>
                                    </a:cxn>
                                    <a:cxn ang="0">
                                      <a:pos x="8" y="2"/>
                                    </a:cxn>
                                    <a:cxn ang="0">
                                      <a:pos x="4" y="6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46" y="86"/>
                                    </a:cxn>
                                    <a:cxn ang="0">
                                      <a:pos x="310" y="86"/>
                                    </a:cxn>
                                  </a:cxnLst>
                                  <a:rect l="0" t="0" r="r" b="b"/>
                                  <a:pathLst>
                                    <a:path w="356" h="86">
                                      <a:moveTo>
                                        <a:pt x="310" y="86"/>
                                      </a:moveTo>
                                      <a:lnTo>
                                        <a:pt x="356" y="10"/>
                                      </a:lnTo>
                                      <a:lnTo>
                                        <a:pt x="356" y="10"/>
                                      </a:lnTo>
                                      <a:lnTo>
                                        <a:pt x="352" y="6"/>
                                      </a:lnTo>
                                      <a:lnTo>
                                        <a:pt x="348" y="2"/>
                                      </a:lnTo>
                                      <a:lnTo>
                                        <a:pt x="342" y="0"/>
                                      </a:lnTo>
                                      <a:lnTo>
                                        <a:pt x="33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4" y="0"/>
                                      </a:lnTo>
                                      <a:lnTo>
                                        <a:pt x="8" y="2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46" y="86"/>
                                      </a:lnTo>
                                      <a:lnTo>
                                        <a:pt x="310" y="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2" name="Freeform 4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6861" y="150317"/>
                                  <a:ext cx="240479" cy="27669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22" y="64"/>
                                    </a:cxn>
                                    <a:cxn ang="0">
                                      <a:pos x="320" y="64"/>
                                    </a:cxn>
                                    <a:cxn ang="0">
                                      <a:pos x="44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0" y="0"/>
                                    </a:cxn>
                                    <a:cxn ang="0">
                                      <a:pos x="2" y="380"/>
                                    </a:cxn>
                                    <a:cxn ang="0">
                                      <a:pos x="22" y="394"/>
                                    </a:cxn>
                                    <a:cxn ang="0">
                                      <a:pos x="350" y="392"/>
                                    </a:cxn>
                                    <a:cxn ang="0">
                                      <a:pos x="364" y="372"/>
                                    </a:cxn>
                                    <a:cxn ang="0">
                                      <a:pos x="330" y="58"/>
                                    </a:cxn>
                                    <a:cxn ang="0">
                                      <a:pos x="322" y="64"/>
                                    </a:cxn>
                                    <a:cxn ang="0">
                                      <a:pos x="272" y="248"/>
                                    </a:cxn>
                                    <a:cxn ang="0">
                                      <a:pos x="258" y="262"/>
                                    </a:cxn>
                                    <a:cxn ang="0">
                                      <a:pos x="240" y="266"/>
                                    </a:cxn>
                                    <a:cxn ang="0">
                                      <a:pos x="224" y="260"/>
                                    </a:cxn>
                                    <a:cxn ang="0">
                                      <a:pos x="228" y="270"/>
                                    </a:cxn>
                                    <a:cxn ang="0">
                                      <a:pos x="222" y="294"/>
                                    </a:cxn>
                                    <a:cxn ang="0">
                                      <a:pos x="210" y="306"/>
                                    </a:cxn>
                                    <a:cxn ang="0">
                                      <a:pos x="196" y="310"/>
                                    </a:cxn>
                                    <a:cxn ang="0">
                                      <a:pos x="176" y="304"/>
                                    </a:cxn>
                                    <a:cxn ang="0">
                                      <a:pos x="164" y="290"/>
                                    </a:cxn>
                                    <a:cxn ang="0">
                                      <a:pos x="162" y="278"/>
                                    </a:cxn>
                                    <a:cxn ang="0">
                                      <a:pos x="158" y="282"/>
                                    </a:cxn>
                                    <a:cxn ang="0">
                                      <a:pos x="126" y="288"/>
                                    </a:cxn>
                                    <a:cxn ang="0">
                                      <a:pos x="110" y="280"/>
                                    </a:cxn>
                                    <a:cxn ang="0">
                                      <a:pos x="104" y="268"/>
                                    </a:cxn>
                                    <a:cxn ang="0">
                                      <a:pos x="104" y="248"/>
                                    </a:cxn>
                                    <a:cxn ang="0">
                                      <a:pos x="112" y="232"/>
                                    </a:cxn>
                                    <a:cxn ang="0">
                                      <a:pos x="116" y="230"/>
                                    </a:cxn>
                                    <a:cxn ang="0">
                                      <a:pos x="106" y="226"/>
                                    </a:cxn>
                                    <a:cxn ang="0">
                                      <a:pos x="92" y="212"/>
                                    </a:cxn>
                                    <a:cxn ang="0">
                                      <a:pos x="88" y="194"/>
                                    </a:cxn>
                                    <a:cxn ang="0">
                                      <a:pos x="92" y="182"/>
                                    </a:cxn>
                                    <a:cxn ang="0">
                                      <a:pos x="106" y="168"/>
                                    </a:cxn>
                                    <a:cxn ang="0">
                                      <a:pos x="124" y="164"/>
                                    </a:cxn>
                                    <a:cxn ang="0">
                                      <a:pos x="140" y="170"/>
                                    </a:cxn>
                                    <a:cxn ang="0">
                                      <a:pos x="136" y="160"/>
                                    </a:cxn>
                                    <a:cxn ang="0">
                                      <a:pos x="138" y="140"/>
                                    </a:cxn>
                                    <a:cxn ang="0">
                                      <a:pos x="150" y="126"/>
                                    </a:cxn>
                                    <a:cxn ang="0">
                                      <a:pos x="162" y="120"/>
                                    </a:cxn>
                                    <a:cxn ang="0">
                                      <a:pos x="182" y="122"/>
                                    </a:cxn>
                                    <a:cxn ang="0">
                                      <a:pos x="198" y="134"/>
                                    </a:cxn>
                                    <a:cxn ang="0">
                                      <a:pos x="202" y="146"/>
                                    </a:cxn>
                                    <a:cxn ang="0">
                                      <a:pos x="206" y="148"/>
                                    </a:cxn>
                                    <a:cxn ang="0">
                                      <a:pos x="218" y="140"/>
                                    </a:cxn>
                                    <a:cxn ang="0">
                                      <a:pos x="236" y="140"/>
                                    </a:cxn>
                                    <a:cxn ang="0">
                                      <a:pos x="254" y="150"/>
                                    </a:cxn>
                                    <a:cxn ang="0">
                                      <a:pos x="260" y="160"/>
                                    </a:cxn>
                                    <a:cxn ang="0">
                                      <a:pos x="262" y="180"/>
                                    </a:cxn>
                                    <a:cxn ang="0">
                                      <a:pos x="252" y="196"/>
                                    </a:cxn>
                                    <a:cxn ang="0">
                                      <a:pos x="248" y="198"/>
                                    </a:cxn>
                                    <a:cxn ang="0">
                                      <a:pos x="258" y="202"/>
                                    </a:cxn>
                                    <a:cxn ang="0">
                                      <a:pos x="272" y="216"/>
                                    </a:cxn>
                                    <a:cxn ang="0">
                                      <a:pos x="276" y="234"/>
                                    </a:cxn>
                                  </a:cxnLst>
                                  <a:rect l="0" t="0" r="r" b="b"/>
                                  <a:pathLst>
                                    <a:path w="364" h="394">
                                      <a:moveTo>
                                        <a:pt x="322" y="64"/>
                                      </a:move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2" y="380"/>
                                      </a:lnTo>
                                      <a:lnTo>
                                        <a:pt x="6" y="386"/>
                                      </a:lnTo>
                                      <a:lnTo>
                                        <a:pt x="14" y="392"/>
                                      </a:lnTo>
                                      <a:lnTo>
                                        <a:pt x="2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50" y="392"/>
                                      </a:lnTo>
                                      <a:lnTo>
                                        <a:pt x="358" y="386"/>
                                      </a:lnTo>
                                      <a:lnTo>
                                        <a:pt x="362" y="380"/>
                                      </a:lnTo>
                                      <a:lnTo>
                                        <a:pt x="364" y="372"/>
                                      </a:lnTo>
                                      <a:lnTo>
                                        <a:pt x="364" y="0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26" y="62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close/>
                                      <a:moveTo>
                                        <a:pt x="274" y="242"/>
                                      </a:moveTo>
                                      <a:lnTo>
                                        <a:pt x="274" y="242"/>
                                      </a:lnTo>
                                      <a:lnTo>
                                        <a:pt x="272" y="248"/>
                                      </a:lnTo>
                                      <a:lnTo>
                                        <a:pt x="268" y="252"/>
                                      </a:lnTo>
                                      <a:lnTo>
                                        <a:pt x="264" y="258"/>
                                      </a:lnTo>
                                      <a:lnTo>
                                        <a:pt x="258" y="262"/>
                                      </a:lnTo>
                                      <a:lnTo>
                                        <a:pt x="252" y="264"/>
                                      </a:lnTo>
                                      <a:lnTo>
                                        <a:pt x="246" y="266"/>
                                      </a:lnTo>
                                      <a:lnTo>
                                        <a:pt x="240" y="266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8"/>
                                      </a:lnTo>
                                      <a:lnTo>
                                        <a:pt x="226" y="288"/>
                                      </a:lnTo>
                                      <a:lnTo>
                                        <a:pt x="222" y="294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0" y="306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196" y="310"/>
                                      </a:lnTo>
                                      <a:lnTo>
                                        <a:pt x="188" y="310"/>
                                      </a:lnTo>
                                      <a:lnTo>
                                        <a:pt x="182" y="308"/>
                                      </a:lnTo>
                                      <a:lnTo>
                                        <a:pt x="176" y="304"/>
                                      </a:lnTo>
                                      <a:lnTo>
                                        <a:pt x="172" y="300"/>
                                      </a:lnTo>
                                      <a:lnTo>
                                        <a:pt x="168" y="296"/>
                                      </a:lnTo>
                                      <a:lnTo>
                                        <a:pt x="164" y="290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48" y="288"/>
                                      </a:lnTo>
                                      <a:lnTo>
                                        <a:pt x="138" y="290"/>
                                      </a:lnTo>
                                      <a:lnTo>
                                        <a:pt x="126" y="288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06" y="274"/>
                                      </a:lnTo>
                                      <a:lnTo>
                                        <a:pt x="104" y="268"/>
                                      </a:lnTo>
                                      <a:lnTo>
                                        <a:pt x="102" y="262"/>
                                      </a:lnTo>
                                      <a:lnTo>
                                        <a:pt x="102" y="256"/>
                                      </a:lnTo>
                                      <a:lnTo>
                                        <a:pt x="104" y="248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8" y="236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06" y="226"/>
                                      </a:lnTo>
                                      <a:lnTo>
                                        <a:pt x="100" y="222"/>
                                      </a:lnTo>
                                      <a:lnTo>
                                        <a:pt x="96" y="218"/>
                                      </a:lnTo>
                                      <a:lnTo>
                                        <a:pt x="92" y="212"/>
                                      </a:lnTo>
                                      <a:lnTo>
                                        <a:pt x="90" y="208"/>
                                      </a:lnTo>
                                      <a:lnTo>
                                        <a:pt x="88" y="200"/>
                                      </a:lnTo>
                                      <a:lnTo>
                                        <a:pt x="88" y="194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2" y="182"/>
                                      </a:lnTo>
                                      <a:lnTo>
                                        <a:pt x="96" y="176"/>
                                      </a:lnTo>
                                      <a:lnTo>
                                        <a:pt x="100" y="172"/>
                                      </a:lnTo>
                                      <a:lnTo>
                                        <a:pt x="106" y="168"/>
                                      </a:lnTo>
                                      <a:lnTo>
                                        <a:pt x="112" y="164"/>
                                      </a:lnTo>
                                      <a:lnTo>
                                        <a:pt x="118" y="164"/>
                                      </a:lnTo>
                                      <a:lnTo>
                                        <a:pt x="124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52"/>
                                      </a:lnTo>
                                      <a:lnTo>
                                        <a:pt x="136" y="146"/>
                                      </a:lnTo>
                                      <a:lnTo>
                                        <a:pt x="138" y="140"/>
                                      </a:lnTo>
                                      <a:lnTo>
                                        <a:pt x="142" y="134"/>
                                      </a:lnTo>
                                      <a:lnTo>
                                        <a:pt x="146" y="130"/>
                                      </a:lnTo>
                                      <a:lnTo>
                                        <a:pt x="150" y="126"/>
                                      </a:lnTo>
                                      <a:lnTo>
                                        <a:pt x="156" y="122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70" y="120"/>
                                      </a:lnTo>
                                      <a:lnTo>
                                        <a:pt x="176" y="120"/>
                                      </a:lnTo>
                                      <a:lnTo>
                                        <a:pt x="182" y="122"/>
                                      </a:lnTo>
                                      <a:lnTo>
                                        <a:pt x="188" y="124"/>
                                      </a:lnTo>
                                      <a:lnTo>
                                        <a:pt x="192" y="128"/>
                                      </a:lnTo>
                                      <a:lnTo>
                                        <a:pt x="198" y="134"/>
                                      </a:lnTo>
                                      <a:lnTo>
                                        <a:pt x="200" y="140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12" y="144"/>
                                      </a:lnTo>
                                      <a:lnTo>
                                        <a:pt x="218" y="140"/>
                                      </a:lnTo>
                                      <a:lnTo>
                                        <a:pt x="224" y="138"/>
                                      </a:lnTo>
                                      <a:lnTo>
                                        <a:pt x="230" y="138"/>
                                      </a:lnTo>
                                      <a:lnTo>
                                        <a:pt x="236" y="140"/>
                                      </a:lnTo>
                                      <a:lnTo>
                                        <a:pt x="242" y="142"/>
                                      </a:lnTo>
                                      <a:lnTo>
                                        <a:pt x="248" y="144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8" y="154"/>
                                      </a:lnTo>
                                      <a:lnTo>
                                        <a:pt x="260" y="160"/>
                                      </a:lnTo>
                                      <a:lnTo>
                                        <a:pt x="262" y="168"/>
                                      </a:lnTo>
                                      <a:lnTo>
                                        <a:pt x="262" y="174"/>
                                      </a:lnTo>
                                      <a:lnTo>
                                        <a:pt x="262" y="180"/>
                                      </a:lnTo>
                                      <a:lnTo>
                                        <a:pt x="258" y="186"/>
                                      </a:lnTo>
                                      <a:lnTo>
                                        <a:pt x="256" y="192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8" y="202"/>
                                      </a:lnTo>
                                      <a:lnTo>
                                        <a:pt x="264" y="206"/>
                                      </a:lnTo>
                                      <a:lnTo>
                                        <a:pt x="268" y="210"/>
                                      </a:lnTo>
                                      <a:lnTo>
                                        <a:pt x="272" y="216"/>
                                      </a:lnTo>
                                      <a:lnTo>
                                        <a:pt x="274" y="222"/>
                                      </a:lnTo>
                                      <a:lnTo>
                                        <a:pt x="276" y="228"/>
                                      </a:lnTo>
                                      <a:lnTo>
                                        <a:pt x="276" y="234"/>
                                      </a:lnTo>
                                      <a:lnTo>
                                        <a:pt x="274" y="242"/>
                                      </a:lnTo>
                                      <a:lnTo>
                                        <a:pt x="274" y="2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grpSp>
                          <wps:wsp>
                            <wps:cNvPr id="73" name="Freeform 1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41936"/>
                                <a:ext cx="283866" cy="4622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10" y="8"/>
                                  </a:cxn>
                                  <a:cxn ang="0">
                                    <a:pos x="864" y="74"/>
                                  </a:cxn>
                                  <a:cxn ang="0">
                                    <a:pos x="864" y="200"/>
                                  </a:cxn>
                                  <a:cxn ang="0">
                                    <a:pos x="776" y="218"/>
                                  </a:cxn>
                                  <a:cxn ang="0">
                                    <a:pos x="860" y="392"/>
                                  </a:cxn>
                                  <a:cxn ang="0">
                                    <a:pos x="942" y="412"/>
                                  </a:cxn>
                                  <a:cxn ang="0">
                                    <a:pos x="992" y="454"/>
                                  </a:cxn>
                                  <a:cxn ang="0">
                                    <a:pos x="1028" y="528"/>
                                  </a:cxn>
                                  <a:cxn ang="0">
                                    <a:pos x="1032" y="1366"/>
                                  </a:cxn>
                                  <a:cxn ang="0">
                                    <a:pos x="1028" y="1402"/>
                                  </a:cxn>
                                  <a:cxn ang="0">
                                    <a:pos x="992" y="1476"/>
                                  </a:cxn>
                                  <a:cxn ang="0">
                                    <a:pos x="942" y="1516"/>
                                  </a:cxn>
                                  <a:cxn ang="0">
                                    <a:pos x="860" y="1538"/>
                                  </a:cxn>
                                  <a:cxn ang="0">
                                    <a:pos x="170" y="1538"/>
                                  </a:cxn>
                                  <a:cxn ang="0">
                                    <a:pos x="104" y="1524"/>
                                  </a:cxn>
                                  <a:cxn ang="0">
                                    <a:pos x="50" y="1488"/>
                                  </a:cxn>
                                  <a:cxn ang="0">
                                    <a:pos x="14" y="1434"/>
                                  </a:cxn>
                                  <a:cxn ang="0">
                                    <a:pos x="0" y="1366"/>
                                  </a:cxn>
                                  <a:cxn ang="0">
                                    <a:pos x="0" y="562"/>
                                  </a:cxn>
                                  <a:cxn ang="0">
                                    <a:pos x="20" y="480"/>
                                  </a:cxn>
                                  <a:cxn ang="0">
                                    <a:pos x="62" y="430"/>
                                  </a:cxn>
                                  <a:cxn ang="0">
                                    <a:pos x="136" y="394"/>
                                  </a:cxn>
                                  <a:cxn ang="0">
                                    <a:pos x="256" y="392"/>
                                  </a:cxn>
                                  <a:cxn ang="0">
                                    <a:pos x="184" y="216"/>
                                  </a:cxn>
                                  <a:cxn ang="0">
                                    <a:pos x="166" y="92"/>
                                  </a:cxn>
                                  <a:cxn ang="0">
                                    <a:pos x="192" y="28"/>
                                  </a:cxn>
                                  <a:cxn ang="0">
                                    <a:pos x="256" y="0"/>
                                  </a:cxn>
                                  <a:cxn ang="0">
                                    <a:pos x="366" y="476"/>
                                  </a:cxn>
                                  <a:cxn ang="0">
                                    <a:pos x="340" y="512"/>
                                  </a:cxn>
                                  <a:cxn ang="0">
                                    <a:pos x="170" y="514"/>
                                  </a:cxn>
                                  <a:cxn ang="0">
                                    <a:pos x="136" y="528"/>
                                  </a:cxn>
                                  <a:cxn ang="0">
                                    <a:pos x="122" y="562"/>
                                  </a:cxn>
                                  <a:cxn ang="0">
                                    <a:pos x="122" y="1366"/>
                                  </a:cxn>
                                  <a:cxn ang="0">
                                    <a:pos x="136" y="1400"/>
                                  </a:cxn>
                                  <a:cxn ang="0">
                                    <a:pos x="160" y="1414"/>
                                  </a:cxn>
                                  <a:cxn ang="0">
                                    <a:pos x="860" y="1414"/>
                                  </a:cxn>
                                  <a:cxn ang="0">
                                    <a:pos x="888" y="1406"/>
                                  </a:cxn>
                                  <a:cxn ang="0">
                                    <a:pos x="908" y="1376"/>
                                  </a:cxn>
                                  <a:cxn ang="0">
                                    <a:pos x="908" y="562"/>
                                  </a:cxn>
                                  <a:cxn ang="0">
                                    <a:pos x="900" y="536"/>
                                  </a:cxn>
                                  <a:cxn ang="0">
                                    <a:pos x="870" y="516"/>
                                  </a:cxn>
                                  <a:cxn ang="0">
                                    <a:pos x="720" y="514"/>
                                  </a:cxn>
                                  <a:cxn ang="0">
                                    <a:pos x="672" y="496"/>
                                  </a:cxn>
                                  <a:cxn ang="0">
                                    <a:pos x="664" y="218"/>
                                  </a:cxn>
                                  <a:cxn ang="0">
                                    <a:pos x="758" y="754"/>
                                  </a:cxn>
                                  <a:cxn ang="0">
                                    <a:pos x="788" y="790"/>
                                  </a:cxn>
                                  <a:cxn ang="0">
                                    <a:pos x="786" y="1164"/>
                                  </a:cxn>
                                  <a:cxn ang="0">
                                    <a:pos x="748" y="1196"/>
                                  </a:cxn>
                                  <a:cxn ang="0">
                                    <a:pos x="274" y="1192"/>
                                  </a:cxn>
                                  <a:cxn ang="0">
                                    <a:pos x="242" y="1154"/>
                                  </a:cxn>
                                  <a:cxn ang="0">
                                    <a:pos x="246" y="782"/>
                                  </a:cxn>
                                  <a:cxn ang="0">
                                    <a:pos x="284" y="750"/>
                                  </a:cxn>
                                </a:cxnLst>
                                <a:rect l="0" t="0" r="r" b="b"/>
                                <a:pathLst>
                                  <a:path w="1032" h="1538">
                                    <a:moveTo>
                                      <a:pt x="256" y="0"/>
                                    </a:moveTo>
                                    <a:lnTo>
                                      <a:pt x="774" y="0"/>
                                    </a:lnTo>
                                    <a:lnTo>
                                      <a:pt x="774" y="0"/>
                                    </a:lnTo>
                                    <a:lnTo>
                                      <a:pt x="792" y="2"/>
                                    </a:lnTo>
                                    <a:lnTo>
                                      <a:pt x="810" y="8"/>
                                    </a:lnTo>
                                    <a:lnTo>
                                      <a:pt x="826" y="16"/>
                                    </a:lnTo>
                                    <a:lnTo>
                                      <a:pt x="840" y="28"/>
                                    </a:lnTo>
                                    <a:lnTo>
                                      <a:pt x="850" y="40"/>
                                    </a:lnTo>
                                    <a:lnTo>
                                      <a:pt x="858" y="56"/>
                                    </a:lnTo>
                                    <a:lnTo>
                                      <a:pt x="864" y="74"/>
                                    </a:lnTo>
                                    <a:lnTo>
                                      <a:pt x="866" y="92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94"/>
                                    </a:lnTo>
                                    <a:lnTo>
                                      <a:pt x="864" y="200"/>
                                    </a:lnTo>
                                    <a:lnTo>
                                      <a:pt x="858" y="208"/>
                                    </a:lnTo>
                                    <a:lnTo>
                                      <a:pt x="848" y="216"/>
                                    </a:lnTo>
                                    <a:lnTo>
                                      <a:pt x="842" y="216"/>
                                    </a:lnTo>
                                    <a:lnTo>
                                      <a:pt x="836" y="218"/>
                                    </a:lnTo>
                                    <a:lnTo>
                                      <a:pt x="776" y="218"/>
                                    </a:lnTo>
                                    <a:lnTo>
                                      <a:pt x="776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78" y="392"/>
                                    </a:lnTo>
                                    <a:lnTo>
                                      <a:pt x="896" y="394"/>
                                    </a:lnTo>
                                    <a:lnTo>
                                      <a:pt x="912" y="400"/>
                                    </a:lnTo>
                                    <a:lnTo>
                                      <a:pt x="928" y="404"/>
                                    </a:lnTo>
                                    <a:lnTo>
                                      <a:pt x="942" y="412"/>
                                    </a:lnTo>
                                    <a:lnTo>
                                      <a:pt x="956" y="420"/>
                                    </a:lnTo>
                                    <a:lnTo>
                                      <a:pt x="970" y="430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92" y="454"/>
                                    </a:lnTo>
                                    <a:lnTo>
                                      <a:pt x="1002" y="466"/>
                                    </a:lnTo>
                                    <a:lnTo>
                                      <a:pt x="1010" y="480"/>
                                    </a:lnTo>
                                    <a:lnTo>
                                      <a:pt x="1018" y="496"/>
                                    </a:lnTo>
                                    <a:lnTo>
                                      <a:pt x="1024" y="512"/>
                                    </a:lnTo>
                                    <a:lnTo>
                                      <a:pt x="1028" y="528"/>
                                    </a:lnTo>
                                    <a:lnTo>
                                      <a:pt x="1030" y="544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0" y="1384"/>
                                    </a:lnTo>
                                    <a:lnTo>
                                      <a:pt x="1028" y="1402"/>
                                    </a:lnTo>
                                    <a:lnTo>
                                      <a:pt x="1024" y="1418"/>
                                    </a:lnTo>
                                    <a:lnTo>
                                      <a:pt x="1018" y="1434"/>
                                    </a:lnTo>
                                    <a:lnTo>
                                      <a:pt x="1010" y="1448"/>
                                    </a:lnTo>
                                    <a:lnTo>
                                      <a:pt x="1002" y="1462"/>
                                    </a:lnTo>
                                    <a:lnTo>
                                      <a:pt x="992" y="1476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70" y="1498"/>
                                    </a:lnTo>
                                    <a:lnTo>
                                      <a:pt x="956" y="1508"/>
                                    </a:lnTo>
                                    <a:lnTo>
                                      <a:pt x="942" y="1516"/>
                                    </a:lnTo>
                                    <a:lnTo>
                                      <a:pt x="928" y="1524"/>
                                    </a:lnTo>
                                    <a:lnTo>
                                      <a:pt x="912" y="1530"/>
                                    </a:lnTo>
                                    <a:lnTo>
                                      <a:pt x="896" y="1534"/>
                                    </a:lnTo>
                                    <a:lnTo>
                                      <a:pt x="878" y="1536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52" y="1536"/>
                                    </a:lnTo>
                                    <a:lnTo>
                                      <a:pt x="136" y="1534"/>
                                    </a:lnTo>
                                    <a:lnTo>
                                      <a:pt x="120" y="1530"/>
                                    </a:lnTo>
                                    <a:lnTo>
                                      <a:pt x="104" y="1524"/>
                                    </a:lnTo>
                                    <a:lnTo>
                                      <a:pt x="90" y="1516"/>
                                    </a:lnTo>
                                    <a:lnTo>
                                      <a:pt x="74" y="1508"/>
                                    </a:lnTo>
                                    <a:lnTo>
                                      <a:pt x="62" y="149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38" y="1476"/>
                                    </a:lnTo>
                                    <a:lnTo>
                                      <a:pt x="28" y="1462"/>
                                    </a:lnTo>
                                    <a:lnTo>
                                      <a:pt x="20" y="1448"/>
                                    </a:lnTo>
                                    <a:lnTo>
                                      <a:pt x="14" y="1434"/>
                                    </a:lnTo>
                                    <a:lnTo>
                                      <a:pt x="8" y="1418"/>
                                    </a:lnTo>
                                    <a:lnTo>
                                      <a:pt x="4" y="1402"/>
                                    </a:lnTo>
                                    <a:lnTo>
                                      <a:pt x="0" y="1384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4" y="528"/>
                                    </a:lnTo>
                                    <a:lnTo>
                                      <a:pt x="8" y="512"/>
                                    </a:lnTo>
                                    <a:lnTo>
                                      <a:pt x="14" y="496"/>
                                    </a:lnTo>
                                    <a:lnTo>
                                      <a:pt x="20" y="480"/>
                                    </a:lnTo>
                                    <a:lnTo>
                                      <a:pt x="28" y="466"/>
                                    </a:lnTo>
                                    <a:lnTo>
                                      <a:pt x="38" y="454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62" y="430"/>
                                    </a:lnTo>
                                    <a:lnTo>
                                      <a:pt x="76" y="420"/>
                                    </a:lnTo>
                                    <a:lnTo>
                                      <a:pt x="90" y="412"/>
                                    </a:lnTo>
                                    <a:lnTo>
                                      <a:pt x="104" y="404"/>
                                    </a:lnTo>
                                    <a:lnTo>
                                      <a:pt x="120" y="400"/>
                                    </a:lnTo>
                                    <a:lnTo>
                                      <a:pt x="136" y="394"/>
                                    </a:lnTo>
                                    <a:lnTo>
                                      <a:pt x="152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256" y="392"/>
                                    </a:lnTo>
                                    <a:lnTo>
                                      <a:pt x="256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88" y="216"/>
                                    </a:lnTo>
                                    <a:lnTo>
                                      <a:pt x="184" y="216"/>
                                    </a:lnTo>
                                    <a:lnTo>
                                      <a:pt x="174" y="208"/>
                                    </a:lnTo>
                                    <a:lnTo>
                                      <a:pt x="168" y="200"/>
                                    </a:lnTo>
                                    <a:lnTo>
                                      <a:pt x="166" y="194"/>
                                    </a:lnTo>
                                    <a:lnTo>
                                      <a:pt x="166" y="188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74"/>
                                    </a:lnTo>
                                    <a:lnTo>
                                      <a:pt x="172" y="56"/>
                                    </a:lnTo>
                                    <a:lnTo>
                                      <a:pt x="180" y="40"/>
                                    </a:lnTo>
                                    <a:lnTo>
                                      <a:pt x="192" y="28"/>
                                    </a:lnTo>
                                    <a:lnTo>
                                      <a:pt x="206" y="16"/>
                                    </a:lnTo>
                                    <a:lnTo>
                                      <a:pt x="222" y="8"/>
                                    </a:lnTo>
                                    <a:lnTo>
                                      <a:pt x="238" y="2"/>
                                    </a:lnTo>
                                    <a:lnTo>
                                      <a:pt x="256" y="0"/>
                                    </a:lnTo>
                                    <a:lnTo>
                                      <a:pt x="256" y="0"/>
                                    </a:lnTo>
                                    <a:close/>
                                    <a:moveTo>
                                      <a:pt x="664" y="218"/>
                                    </a:moveTo>
                                    <a:lnTo>
                                      <a:pt x="368" y="218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6" y="476"/>
                                    </a:lnTo>
                                    <a:lnTo>
                                      <a:pt x="364" y="486"/>
                                    </a:lnTo>
                                    <a:lnTo>
                                      <a:pt x="360" y="494"/>
                                    </a:lnTo>
                                    <a:lnTo>
                                      <a:pt x="356" y="502"/>
                                    </a:lnTo>
                                    <a:lnTo>
                                      <a:pt x="348" y="508"/>
                                    </a:lnTo>
                                    <a:lnTo>
                                      <a:pt x="340" y="512"/>
                                    </a:lnTo>
                                    <a:lnTo>
                                      <a:pt x="330" y="514"/>
                                    </a:lnTo>
                                    <a:lnTo>
                                      <a:pt x="318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60" y="516"/>
                                    </a:lnTo>
                                    <a:lnTo>
                                      <a:pt x="152" y="518"/>
                                    </a:lnTo>
                                    <a:lnTo>
                                      <a:pt x="144" y="522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0" y="536"/>
                                    </a:lnTo>
                                    <a:lnTo>
                                      <a:pt x="126" y="544"/>
                                    </a:lnTo>
                                    <a:lnTo>
                                      <a:pt x="124" y="55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4" y="1376"/>
                                    </a:lnTo>
                                    <a:lnTo>
                                      <a:pt x="126" y="1384"/>
                                    </a:lnTo>
                                    <a:lnTo>
                                      <a:pt x="130" y="1392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44" y="1406"/>
                                    </a:lnTo>
                                    <a:lnTo>
                                      <a:pt x="152" y="1410"/>
                                    </a:lnTo>
                                    <a:lnTo>
                                      <a:pt x="16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70" y="1414"/>
                                    </a:lnTo>
                                    <a:lnTo>
                                      <a:pt x="880" y="1410"/>
                                    </a:lnTo>
                                    <a:lnTo>
                                      <a:pt x="888" y="1406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900" y="1394"/>
                                    </a:lnTo>
                                    <a:lnTo>
                                      <a:pt x="904" y="1386"/>
                                    </a:lnTo>
                                    <a:lnTo>
                                      <a:pt x="908" y="137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52"/>
                                    </a:lnTo>
                                    <a:lnTo>
                                      <a:pt x="904" y="544"/>
                                    </a:lnTo>
                                    <a:lnTo>
                                      <a:pt x="900" y="536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88" y="522"/>
                                    </a:lnTo>
                                    <a:lnTo>
                                      <a:pt x="880" y="518"/>
                                    </a:lnTo>
                                    <a:lnTo>
                                      <a:pt x="870" y="516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08" y="514"/>
                                    </a:lnTo>
                                    <a:lnTo>
                                      <a:pt x="696" y="512"/>
                                    </a:lnTo>
                                    <a:lnTo>
                                      <a:pt x="686" y="508"/>
                                    </a:lnTo>
                                    <a:lnTo>
                                      <a:pt x="678" y="502"/>
                                    </a:lnTo>
                                    <a:lnTo>
                                      <a:pt x="672" y="496"/>
                                    </a:lnTo>
                                    <a:lnTo>
                                      <a:pt x="668" y="486"/>
                                    </a:lnTo>
                                    <a:lnTo>
                                      <a:pt x="664" y="474"/>
                                    </a:lnTo>
                                    <a:lnTo>
                                      <a:pt x="664" y="460"/>
                                    </a:lnTo>
                                    <a:lnTo>
                                      <a:pt x="664" y="218"/>
                                    </a:lnTo>
                                    <a:lnTo>
                                      <a:pt x="664" y="218"/>
                                    </a:lnTo>
                                    <a:close/>
                                    <a:moveTo>
                                      <a:pt x="294" y="750"/>
                                    </a:moveTo>
                                    <a:lnTo>
                                      <a:pt x="738" y="750"/>
                                    </a:lnTo>
                                    <a:lnTo>
                                      <a:pt x="738" y="750"/>
                                    </a:lnTo>
                                    <a:lnTo>
                                      <a:pt x="748" y="750"/>
                                    </a:lnTo>
                                    <a:lnTo>
                                      <a:pt x="758" y="754"/>
                                    </a:lnTo>
                                    <a:lnTo>
                                      <a:pt x="766" y="758"/>
                                    </a:lnTo>
                                    <a:lnTo>
                                      <a:pt x="774" y="764"/>
                                    </a:lnTo>
                                    <a:lnTo>
                                      <a:pt x="780" y="772"/>
                                    </a:lnTo>
                                    <a:lnTo>
                                      <a:pt x="786" y="782"/>
                                    </a:lnTo>
                                    <a:lnTo>
                                      <a:pt x="788" y="790"/>
                                    </a:lnTo>
                                    <a:lnTo>
                                      <a:pt x="790" y="802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88" y="1154"/>
                                    </a:lnTo>
                                    <a:lnTo>
                                      <a:pt x="786" y="1164"/>
                                    </a:lnTo>
                                    <a:lnTo>
                                      <a:pt x="780" y="1174"/>
                                    </a:lnTo>
                                    <a:lnTo>
                                      <a:pt x="774" y="1180"/>
                                    </a:lnTo>
                                    <a:lnTo>
                                      <a:pt x="766" y="1188"/>
                                    </a:lnTo>
                                    <a:lnTo>
                                      <a:pt x="758" y="1192"/>
                                    </a:lnTo>
                                    <a:lnTo>
                                      <a:pt x="748" y="1196"/>
                                    </a:lnTo>
                                    <a:lnTo>
                                      <a:pt x="738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84" y="1196"/>
                                    </a:lnTo>
                                    <a:lnTo>
                                      <a:pt x="274" y="1192"/>
                                    </a:lnTo>
                                    <a:lnTo>
                                      <a:pt x="264" y="1188"/>
                                    </a:lnTo>
                                    <a:lnTo>
                                      <a:pt x="256" y="1180"/>
                                    </a:lnTo>
                                    <a:lnTo>
                                      <a:pt x="250" y="1174"/>
                                    </a:lnTo>
                                    <a:lnTo>
                                      <a:pt x="246" y="1164"/>
                                    </a:lnTo>
                                    <a:lnTo>
                                      <a:pt x="242" y="1154"/>
                                    </a:lnTo>
                                    <a:lnTo>
                                      <a:pt x="242" y="1144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790"/>
                                    </a:lnTo>
                                    <a:lnTo>
                                      <a:pt x="246" y="782"/>
                                    </a:lnTo>
                                    <a:lnTo>
                                      <a:pt x="250" y="772"/>
                                    </a:lnTo>
                                    <a:lnTo>
                                      <a:pt x="256" y="764"/>
                                    </a:lnTo>
                                    <a:lnTo>
                                      <a:pt x="264" y="758"/>
                                    </a:lnTo>
                                    <a:lnTo>
                                      <a:pt x="274" y="754"/>
                                    </a:lnTo>
                                    <a:lnTo>
                                      <a:pt x="284" y="750"/>
                                    </a:lnTo>
                                    <a:lnTo>
                                      <a:pt x="294" y="750"/>
                                    </a:lnTo>
                                    <a:lnTo>
                                      <a:pt x="294" y="7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95" name="Group 95"/>
                          <wpg:cNvGrpSpPr/>
                          <wpg:grpSpPr>
                            <a:xfrm>
                              <a:off x="0" y="292033"/>
                              <a:ext cx="5365800" cy="1903255"/>
                              <a:chOff x="0" y="292033"/>
                              <a:chExt cx="5365800" cy="1903255"/>
                            </a:xfrm>
                          </wpg:grpSpPr>
                          <wpg:grpSp>
                            <wpg:cNvPr id="94" name="Group 94"/>
                            <wpg:cNvGrpSpPr/>
                            <wpg:grpSpPr>
                              <a:xfrm>
                                <a:off x="1695450" y="876300"/>
                                <a:ext cx="2018714" cy="931669"/>
                                <a:chOff x="0" y="0"/>
                                <a:chExt cx="2018714" cy="931669"/>
                              </a:xfrm>
                            </wpg:grpSpPr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313890" y="544250"/>
                                  <a:ext cx="1418804" cy="12041"/>
                                  <a:chOff x="28140" y="61650"/>
                                  <a:chExt cx="1418804" cy="12041"/>
                                </a:xfrm>
                              </wpg:grpSpPr>
                              <wps:wsp>
                                <wps:cNvPr id="53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245294" y="61650"/>
                                    <a:ext cx="2016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5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28140" y="73691"/>
                                    <a:ext cx="251751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91" name="Group 91"/>
                              <wpg:cNvGrpSpPr/>
                              <wpg:grpSpPr>
                                <a:xfrm>
                                  <a:off x="0" y="0"/>
                                  <a:ext cx="2018714" cy="0"/>
                                  <a:chOff x="0" y="0"/>
                                  <a:chExt cx="2018714" cy="0"/>
                                </a:xfrm>
                              </wpg:grpSpPr>
                              <wps:wsp>
                                <wps:cNvPr id="58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470074" y="0"/>
                                    <a:ext cx="54864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0" y="0"/>
                                    <a:ext cx="54864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92" name="Group 92"/>
                              <wpg:cNvGrpSpPr/>
                              <wpg:grpSpPr>
                                <a:xfrm>
                                  <a:off x="313891" y="931603"/>
                                  <a:ext cx="1405509" cy="66"/>
                                  <a:chOff x="34491" y="-71697"/>
                                  <a:chExt cx="1405509" cy="66"/>
                                </a:xfrm>
                              </wpg:grpSpPr>
                              <wps:wsp>
                                <wps:cNvPr id="61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905485" y="-71631"/>
                                    <a:ext cx="53451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2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34491" y="-71697"/>
                                    <a:ext cx="520429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292033"/>
                                <a:ext cx="5365800" cy="1903255"/>
                                <a:chOff x="0" y="193630"/>
                                <a:chExt cx="5480378" cy="1903438"/>
                              </a:xfrm>
                            </wpg:grpSpPr>
                            <wps:wsp>
                              <wps:cNvPr id="75" name="TextBox 15"/>
                              <wps:cNvSpPr txBox="1"/>
                              <wps:spPr>
                                <a:xfrm>
                                  <a:off x="2199750" y="1058582"/>
                                  <a:ext cx="854696" cy="5791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8B9B948" w14:textId="77777777" w:rsidR="00796C9B" w:rsidRPr="00D02FA5" w:rsidRDefault="00796C9B" w:rsidP="00796C9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ผลิตภัณฑ์ของใช้</w:t>
                                    </w:r>
                                  </w:p>
                                  <w:p w14:paraId="4805BF12" w14:textId="77777777" w:rsidR="00796C9B" w:rsidRPr="00D02FA5" w:rsidRDefault="00796C9B" w:rsidP="00796C9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ส่วนบุคคล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6" name="TextBox 14"/>
                              <wps:cNvSpPr txBox="1"/>
                              <wps:spPr>
                                <a:xfrm>
                                  <a:off x="2284411" y="621472"/>
                                  <a:ext cx="658125" cy="3445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F7FED0F" w14:textId="77777777" w:rsidR="00796C9B" w:rsidRPr="00D02FA5" w:rsidRDefault="00796C9B" w:rsidP="00796C9B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เครื่องดื่ม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0" y="193630"/>
                                  <a:ext cx="5480378" cy="1903438"/>
                                  <a:chOff x="0" y="193630"/>
                                  <a:chExt cx="5480378" cy="1903438"/>
                                </a:xfrm>
                              </wpg:grpSpPr>
                              <wpg:grpSp>
                                <wpg:cNvPr id="78" name="Group 78"/>
                                <wpg:cNvGrpSpPr/>
                                <wpg:grpSpPr>
                                  <a:xfrm>
                                    <a:off x="3298904" y="1121190"/>
                                    <a:ext cx="2108696" cy="847201"/>
                                    <a:chOff x="139451" y="62149"/>
                                    <a:chExt cx="2110064" cy="848156"/>
                                  </a:xfrm>
                                </wpg:grpSpPr>
                                <wps:wsp>
                                  <wps:cNvPr id="79" name="Text Box 79"/>
                                  <wps:cNvSpPr txBox="1"/>
                                  <wps:spPr>
                                    <a:xfrm>
                                      <a:off x="139451" y="439037"/>
                                      <a:ext cx="813720" cy="4712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B611EC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 xml:space="preserve">474,587 </w:t>
                                        </w: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  <w:t>7%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0" name="Text Box 80"/>
                                  <wps:cNvSpPr txBox="1"/>
                                  <wps:spPr>
                                    <a:xfrm>
                                      <a:off x="261970" y="62149"/>
                                      <a:ext cx="606094" cy="4876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8DA4A6D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500,178</w:t>
                                        </w:r>
                                      </w:p>
                                      <w:p w14:paraId="5965FA35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7%</w:t>
                                        </w: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1" name="Text Box 81"/>
                                  <wps:cNvSpPr txBox="1"/>
                                  <wps:spPr>
                                    <a:xfrm>
                                      <a:off x="1323428" y="282443"/>
                                      <a:ext cx="926087" cy="5994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3CAF73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5,800,937</w:t>
                                        </w:r>
                                      </w:p>
                                      <w:p w14:paraId="0B23B3B6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cs="Times New Roman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86%</w:t>
                                        </w:r>
                                        <w:r w:rsidRPr="009D3874">
                                          <w:rPr>
                                            <w:rFonts w:cs="Times New Roman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  <w:p w14:paraId="73B1F3ED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cs="Times New Roman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cs="Times New Roman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  <w:p w14:paraId="212BB2C8" w14:textId="77777777" w:rsidR="002404DA" w:rsidRDefault="002404DA" w:rsidP="002404DA">
                                        <w:pPr>
                                          <w:spacing w:line="168" w:lineRule="auto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82" name="Group 82"/>
                                <wpg:cNvGrpSpPr/>
                                <wpg:grpSpPr>
                                  <a:xfrm>
                                    <a:off x="149056" y="1197052"/>
                                    <a:ext cx="2135925" cy="900016"/>
                                    <a:chOff x="127928" y="139040"/>
                                    <a:chExt cx="2136121" cy="901165"/>
                                  </a:xfrm>
                                </wpg:grpSpPr>
                                <wpg:grpSp>
                                  <wpg:cNvPr id="83" name="Group 83"/>
                                  <wpg:cNvGrpSpPr/>
                                  <wpg:grpSpPr>
                                    <a:xfrm>
                                      <a:off x="1279110" y="139040"/>
                                      <a:ext cx="984939" cy="901165"/>
                                      <a:chOff x="-205031" y="139040"/>
                                      <a:chExt cx="984939" cy="901165"/>
                                    </a:xfrm>
                                  </wpg:grpSpPr>
                                  <wps:wsp>
                                    <wps:cNvPr id="84" name="Text Box 84"/>
                                    <wps:cNvSpPr txBox="1"/>
                                    <wps:spPr>
                                      <a:xfrm>
                                        <a:off x="-205031" y="485569"/>
                                        <a:ext cx="984939" cy="55463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CE7CEC0" w14:textId="77777777" w:rsidR="00796C9B" w:rsidRPr="009D3874" w:rsidRDefault="00796C9B" w:rsidP="002404DA">
                                          <w:pPr>
                                            <w:spacing w:line="168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t>562,648</w:t>
                                          </w:r>
                                        </w:p>
                                        <w:p w14:paraId="33F354C6" w14:textId="77777777" w:rsidR="00796C9B" w:rsidRPr="009D3874" w:rsidRDefault="00796C9B" w:rsidP="002404DA">
                                          <w:pPr>
                                            <w:spacing w:line="168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t>8%</w:t>
                                          </w: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</w:p>
                                        <w:p w14:paraId="1907EC2D" w14:textId="77777777" w:rsidR="00796C9B" w:rsidRPr="009D3874" w:rsidRDefault="00796C9B" w:rsidP="002404DA">
                                          <w:pPr>
                                            <w:spacing w:line="168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5" name="Text Box 85"/>
                                    <wps:cNvSpPr txBox="1"/>
                                    <wps:spPr>
                                      <a:xfrm>
                                        <a:off x="7658" y="139040"/>
                                        <a:ext cx="636377" cy="5489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FFC2F52" w14:textId="77777777" w:rsidR="00796C9B" w:rsidRPr="009D3874" w:rsidRDefault="00796C9B" w:rsidP="004959EA">
                                          <w:pPr>
                                            <w:spacing w:line="168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t>554,458</w:t>
                                          </w:r>
                                        </w:p>
                                        <w:p w14:paraId="68B046BC" w14:textId="77777777" w:rsidR="00796C9B" w:rsidRPr="009D3874" w:rsidRDefault="00796C9B" w:rsidP="004959EA">
                                          <w:pPr>
                                            <w:spacing w:line="168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t>7%</w:t>
                                          </w:r>
                                        </w:p>
                                        <w:p w14:paraId="4D96945B" w14:textId="77777777" w:rsidR="00796C9B" w:rsidRPr="009D3874" w:rsidRDefault="00796C9B" w:rsidP="002404DA">
                                          <w:pPr>
                                            <w:spacing w:line="240" w:lineRule="auto"/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t xml:space="preserve"> </w:t>
                                          </w: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</w:p>
                                        <w:p w14:paraId="24C63CC7" w14:textId="77777777" w:rsidR="00796C9B" w:rsidRPr="009D3874" w:rsidRDefault="00796C9B" w:rsidP="00796C9B">
                                          <w:pPr>
                                            <w:jc w:val="center"/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D3874">
                                            <w:rPr>
                                              <w:rFonts w:asciiTheme="majorBidi" w:hAnsiTheme="majorBidi" w:cstheme="majorBidi"/>
                                              <w:color w:val="FFFFFF" w:themeColor="background1"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6" name="Text Box 86"/>
                                  <wps:cNvSpPr txBox="1"/>
                                  <wps:spPr>
                                    <a:xfrm>
                                      <a:off x="127928" y="318766"/>
                                      <a:ext cx="851584" cy="5083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4167056" w14:textId="6690DF90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6,355,21</w:t>
                                        </w:r>
                                        <w:r w:rsidR="002735AA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>3</w:t>
                                        </w:r>
                                      </w:p>
                                      <w:p w14:paraId="4BE08F79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t xml:space="preserve">85% </w:t>
                                        </w: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  <w:p w14:paraId="00ECF4F2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  <w:p w14:paraId="1D7D8F2E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  <w:p w14:paraId="74EA9214" w14:textId="77777777" w:rsidR="00796C9B" w:rsidRPr="009D3874" w:rsidRDefault="00796C9B" w:rsidP="002404DA">
                                        <w:pPr>
                                          <w:spacing w:line="168" w:lineRule="auto"/>
                                          <w:jc w:val="center"/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9D3874">
                                          <w:rPr>
                                            <w:rFonts w:asciiTheme="majorBidi" w:hAnsiTheme="majorBidi" w:cstheme="majorBidi"/>
                                            <w:color w:val="FFFFFF" w:themeColor="background1"/>
                                            <w:sz w:val="24"/>
                                            <w:szCs w:val="24"/>
                                          </w:rPr>
                                          <w:br/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88" name="TextBox 6"/>
                                <wps:cNvSpPr txBox="1"/>
                                <wps:spPr>
                                  <a:xfrm>
                                    <a:off x="3466158" y="193630"/>
                                    <a:ext cx="2014220" cy="3255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65F301B6" w14:textId="77777777" w:rsidR="00796C9B" w:rsidRPr="00AD4C8B" w:rsidRDefault="00796C9B" w:rsidP="00796C9B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AD4C8B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2564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  <wps:wsp>
                                <wps:cNvPr id="89" name="TextBox 6"/>
                                <wps:cNvSpPr txBox="1"/>
                                <wps:spPr>
                                  <a:xfrm>
                                    <a:off x="0" y="194109"/>
                                    <a:ext cx="2014220" cy="325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6958FB0" w14:textId="77777777" w:rsidR="00796C9B" w:rsidRPr="00AD4C8B" w:rsidRDefault="00796C9B" w:rsidP="00796C9B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AD4C8B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2565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</wpg:grpSp>
                            <wps:wsp>
                              <wps:cNvPr id="90" name="TextBox 18"/>
                              <wps:cNvSpPr txBox="1"/>
                              <wps:spPr>
                                <a:xfrm>
                                  <a:off x="2603581" y="1534084"/>
                                  <a:ext cx="310700" cy="30302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2B63459" w14:textId="77777777" w:rsidR="00796C9B" w:rsidRPr="00D02FA5" w:rsidRDefault="00796C9B" w:rsidP="00796C9B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อื่นๆ</w:t>
                                    </w:r>
                                  </w:p>
                                </w:txbxContent>
                              </wps:txbx>
                              <wps:bodyPr wrap="none" lIns="54610" tIns="54610" rIns="54610" bIns="54610" rtlCol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A2943B" id="Group 98" o:spid="_x0000_s1051" style="position:absolute;left:0;text-align:left;margin-left:41.2pt;margin-top:11.4pt;width:422.45pt;height:149.8pt;z-index:251681792;mso-width-relative:margin;mso-height-relative:margin" coordorigin=",2920" coordsize="53658,19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">
                <v:group id="Group 66" o:spid="_x0000_s1052" style="position:absolute;left:28306;top:7315;width:2413;height:2158" coordsize="5771,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Picture 5" o:spid="_x0000_s1053" type="#_x0000_t75" alt="Food2" style="position:absolute;top:1711;width:2990;height:362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" filled="t" fillcolor="#1f497d [3215]">
                    <v:imagedata r:id="rId19" o:title="Food2"/>
                  </v:shape>
                  <v:shape id="Picture 20" o:spid="_x0000_s1054" type="#_x0000_t75" alt="Food3" style="position:absolute;left:3276;width:249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" filled="t" fillcolor="#1f497d [3215]">
                    <v:imagedata r:id="rId20" o:title="Food3"/>
                  </v:shape>
                </v:group>
                <v:group id="Group 96" o:spid="_x0000_s1055" style="position:absolute;top:2920;width:53658;height:19032" coordorigin=",2920" coordsize="53658,1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group id="Group 69" o:spid="_x0000_s1056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group id="Group 70" o:spid="_x0000_s1057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<v:shape id="Freeform 39" o:spid="_x0000_s105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" path="m310,86l356,10r,l352,6,348,2,342,r-4,l18,r,l14,,8,2,4,6,,10,46,86r264,xe" fillcolor="#4f81bd [3204]" stroked="f">
                        <v:path arrowok="t" o:connecttype="custom" o:connectlocs="310,86;356,10;356,10;352,6;348,2;342,0;338,0;18,0;18,0;14,0;8,2;4,6;0,10;46,86;310,86" o:connectangles="0,0,0,0,0,0,0,0,0,0,0,0,0,0,0"/>
                      </v:shape>
                      <v:shape id="Freeform 40" o:spid="_x0000_s105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#4f81bd [3204]" stroked="f">
  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  <o:lock v:ext="edit" verticies="t"/>
                      </v:shape>
                    </v:group>
                    <v:shape id="Freeform 18" o:spid="_x0000_s1060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#4f81bd [3204]" stroked="f">
  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  <o:lock v:ext="edit" verticies="t"/>
                    </v:shape>
                  </v:group>
                  <v:group id="Group 95" o:spid="_x0000_s1061" style="position:absolute;top:2920;width:53658;height:19032" coordorigin=",2920" coordsize="53658,1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<v:group id="Group 94" o:spid="_x0000_s1062" style="position:absolute;left:16954;top:8763;width:20187;height:9316" coordsize="20187,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<v:group id="Group 93" o:spid="_x0000_s1063" style="position:absolute;left:3138;top:5442;width:14188;height:120" coordorigin="281,616" coordsize="1418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line id="Straight Connector 19" o:spid="_x0000_s1064" style="position:absolute;visibility:visible;mso-wrap-style:square" from="12452,616" to="14469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" strokecolor="black [3213]">
                          <o:lock v:ext="edit" shapetype="f"/>
                        </v:line>
                        <v:line id="Straight Connector 19" o:spid="_x0000_s1065" style="position:absolute;visibility:visible;mso-wrap-style:square" from="281,736" to="2798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" strokecolor="black [3213]">
                          <o:lock v:ext="edit" shapetype="f"/>
                        </v:line>
                      </v:group>
                      <v:group id="Group 91" o:spid="_x0000_s1066" style="position:absolute;width:20187;height:0" coordsize="201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<v:line id="Straight Connector 19" o:spid="_x0000_s1067" style="position:absolute;visibility:visible;mso-wrap-style:square" from="14700,0" to="2018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" strokecolor="black [3213]">
                          <o:lock v:ext="edit" shapetype="f"/>
                        </v:line>
                        <v:line id="Straight Connector 19" o:spid="_x0000_s1068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  <o:lock v:ext="edit" shapetype="f"/>
                        </v:line>
                      </v:group>
                      <v:group id="Group 92" o:spid="_x0000_s1069" style="position:absolute;left:3138;top:9316;width:14056;height:0" coordorigin="344,-716" coordsize="140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<v:line id="Straight Connector 19" o:spid="_x0000_s1070" style="position:absolute;visibility:visible;mso-wrap-style:square" from="9054,-716" to="14400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" strokecolor="black [3213]">
                          <o:lock v:ext="edit" shapetype="f"/>
                        </v:line>
                        <v:line id="Straight Connector 19" o:spid="_x0000_s1071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  <o:lock v:ext="edit" shapetype="f"/>
                        </v:line>
                      </v:group>
                    </v:group>
                    <v:group id="Group 74" o:spid="_x0000_s1072" style="position:absolute;top:2920;width:53658;height:19032" coordorigin=",1936" coordsize="54803,19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<v:shape id="TextBox 15" o:spid="_x0000_s1073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" filled="f" stroked="f">
                        <v:textbox inset="4.3pt,4.3pt,4.3pt,4.3pt">
                          <w:txbxContent>
                            <w:p w14:paraId="38B9B948" w14:textId="77777777" w:rsidR="00796C9B" w:rsidRPr="00D02FA5" w:rsidRDefault="00796C9B" w:rsidP="00796C9B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ผลิตภัณฑ์ของใช้</w:t>
                              </w:r>
                            </w:p>
                            <w:p w14:paraId="4805BF12" w14:textId="77777777" w:rsidR="00796C9B" w:rsidRPr="00D02FA5" w:rsidRDefault="00796C9B" w:rsidP="00796C9B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ส่วนบุคคล</w:t>
                              </w:r>
                            </w:p>
                          </w:txbxContent>
                        </v:textbox>
                      </v:shape>
                      <v:shape id="TextBox 14" o:spid="_x0000_s1074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Yba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Xwt4fok/QK4fAAAA//8DAFBLAQItABQABgAIAAAAIQDb4fbL7gAAAIUBAAATAAAAAAAAAAAAAAAA&#10;AAAAAABbQ29udGVudF9UeXBlc10ueG1sUEsBAi0AFAAGAAgAAAAhAFr0LFu/AAAAFQEAAAsAAAAA&#10;AAAAAAAAAAAAHwEAAF9yZWxzLy5yZWxzUEsBAi0AFAAGAAgAAAAhAHyRhtrBAAAA2wAAAA8AAAAA&#10;AAAAAAAAAAAABwIAAGRycy9kb3ducmV2LnhtbFBLBQYAAAAAAwADALcAAAD1AgAAAAA=&#10;" filled="f" stroked="f">
                        <v:textbox inset="4.3pt,4.3pt,4.3pt,4.3pt">
                          <w:txbxContent>
                            <w:p w14:paraId="1F7FED0F" w14:textId="77777777" w:rsidR="00796C9B" w:rsidRPr="00D02FA5" w:rsidRDefault="00796C9B" w:rsidP="00796C9B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เครื่องดื่ม</w:t>
                              </w:r>
                            </w:p>
                          </w:txbxContent>
                        </v:textbox>
                      </v:shape>
                      <v:group id="Group 77" o:spid="_x0000_s1075" style="position:absolute;top:1936;width:54803;height:19034" coordorigin=",1936" coordsize="54803,19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group id="Group 78" o:spid="_x0000_s1076" style="position:absolute;left:32989;top:11211;width:21087;height:8472" coordorigin="1394,621" coordsize="21100,8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      <v:shape id="Text Box 79" o:spid="_x0000_s1077" type="#_x0000_t202" style="position:absolute;left:1394;top:4390;width:8137;height:4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ay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rmL3D/En6AXN0AAAD//wMAUEsBAi0AFAAGAAgAAAAhANvh9svuAAAAhQEAABMAAAAAAAAA&#10;AAAAAAAAAAAAAFtDb250ZW50X1R5cGVzXS54bWxQSwECLQAUAAYACAAAACEAWvQsW78AAAAVAQAA&#10;CwAAAAAAAAAAAAAAAAAfAQAAX3JlbHMvLnJlbHNQSwECLQAUAAYACAAAACEAmPJWssYAAADbAAAA&#10;DwAAAAAAAAAAAAAAAAAHAgAAZHJzL2Rvd25yZXYueG1sUEsFBgAAAAADAAMAtwAAAPoCAAAAAA==&#10;" filled="f" stroked="f" strokeweight=".5pt">
                            <v:textbox>
                              <w:txbxContent>
                                <w:p w14:paraId="09B611EC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474,587 </w:t>
                                  </w: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  <w:t>7%</w:t>
                                  </w:r>
                                </w:p>
                              </w:txbxContent>
                            </v:textbox>
                          </v:shape>
                          <v:shape id="Text Box 80" o:spid="_x0000_s1078" type="#_x0000_t202" style="position:absolute;left:2619;top:621;width:6061;height:4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          <v:textbox>
                              <w:txbxContent>
                                <w:p w14:paraId="28DA4A6D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500,178</w:t>
                                  </w:r>
                                </w:p>
                                <w:p w14:paraId="5965FA35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7%</w:t>
                                  </w: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</w:txbxContent>
                            </v:textbox>
                          </v:shape>
                          <v:shape id="Text Box 81" o:spid="_x0000_s1079" type="#_x0000_t202" style="position:absolute;left:13234;top:2824;width:9261;height:5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        <v:textbox>
                              <w:txbxContent>
                                <w:p w14:paraId="383CAF73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5,800,937</w:t>
                                  </w:r>
                                </w:p>
                                <w:p w14:paraId="0B23B3B6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cs="Times New Roman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86%</w:t>
                                  </w:r>
                                  <w:r w:rsidRPr="009D3874">
                                    <w:rPr>
                                      <w:rFonts w:cs="Times New Roman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  <w:p w14:paraId="73B1F3ED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cs="Times New Roman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cs="Times New Roman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  <w:p w14:paraId="212BB2C8" w14:textId="77777777" w:rsidR="002404DA" w:rsidRDefault="002404DA" w:rsidP="002404DA">
                                  <w:pPr>
                                    <w:spacing w:line="168" w:lineRule="auto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82" o:spid="_x0000_s1080" style="position:absolute;left:1490;top:11970;width:21359;height:9000" coordorigin="1279,1390" coordsize="21361,9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<v:group id="Group 83" o:spid="_x0000_s1081" style="position:absolute;left:12791;top:1390;width:9849;height:9012" coordorigin="-2050,1390" coordsize="9849,9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    <v:shape id="Text Box 84" o:spid="_x0000_s1082" type="#_x0000_t202" style="position:absolute;left:-2050;top:4855;width:9849;height:5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          <v:textbox>
                                <w:txbxContent>
                                  <w:p w14:paraId="0CE7CEC0" w14:textId="77777777" w:rsidR="00796C9B" w:rsidRPr="009D3874" w:rsidRDefault="00796C9B" w:rsidP="002404DA">
                                    <w:pPr>
                                      <w:spacing w:line="168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562,648</w:t>
                                    </w:r>
                                  </w:p>
                                  <w:p w14:paraId="33F354C6" w14:textId="77777777" w:rsidR="00796C9B" w:rsidRPr="009D3874" w:rsidRDefault="00796C9B" w:rsidP="002404DA">
                                    <w:pPr>
                                      <w:spacing w:line="168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8%</w:t>
                                    </w: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</w:p>
                                  <w:p w14:paraId="1907EC2D" w14:textId="77777777" w:rsidR="00796C9B" w:rsidRPr="009D3874" w:rsidRDefault="00796C9B" w:rsidP="002404DA">
                                    <w:pPr>
                                      <w:spacing w:line="168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</w:p>
                                </w:txbxContent>
                              </v:textbox>
                            </v:shape>
                            <v:shape id="Text Box 85" o:spid="_x0000_s1083" type="#_x0000_t202" style="position:absolute;left:76;top:1390;width:6364;height:5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FC2F52" w14:textId="77777777" w:rsidR="00796C9B" w:rsidRPr="009D3874" w:rsidRDefault="00796C9B" w:rsidP="004959EA">
                                    <w:pPr>
                                      <w:spacing w:line="168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554,458</w:t>
                                    </w:r>
                                  </w:p>
                                  <w:p w14:paraId="68B046BC" w14:textId="77777777" w:rsidR="00796C9B" w:rsidRPr="009D3874" w:rsidRDefault="00796C9B" w:rsidP="004959EA">
                                    <w:pPr>
                                      <w:spacing w:line="168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7%</w:t>
                                    </w:r>
                                  </w:p>
                                  <w:p w14:paraId="4D96945B" w14:textId="77777777" w:rsidR="00796C9B" w:rsidRPr="009D3874" w:rsidRDefault="00796C9B" w:rsidP="002404D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</w:p>
                                  <w:p w14:paraId="24C63CC7" w14:textId="77777777" w:rsidR="00796C9B" w:rsidRPr="009D3874" w:rsidRDefault="00796C9B" w:rsidP="00796C9B">
                                    <w:pPr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 w:rsidRPr="009D3874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br/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86" o:spid="_x0000_s1084" type="#_x0000_t202" style="position:absolute;left:1279;top:3187;width:8516;height:5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          <v:textbox>
                              <w:txbxContent>
                                <w:p w14:paraId="64167056" w14:textId="6690DF90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6,355,21</w:t>
                                  </w:r>
                                  <w:r w:rsidR="002735AA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  <w:p w14:paraId="4BE08F79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85% </w:t>
                                  </w: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  <w:p w14:paraId="00ECF4F2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  <w:p w14:paraId="1D7D8F2E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4EA9214" w14:textId="77777777" w:rsidR="00796C9B" w:rsidRPr="009D3874" w:rsidRDefault="00796C9B" w:rsidP="002404DA">
                                  <w:pPr>
                                    <w:spacing w:line="168" w:lineRule="auto"/>
                                    <w:jc w:val="center"/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9D3874">
                                    <w:rPr>
                                      <w:rFonts w:asciiTheme="majorBidi" w:hAnsiTheme="majorBidi" w:cstheme="majorBidi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Box 6" o:spid="_x0000_s108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" filled="f" stroked="f">
                          <v:textbox inset="4.3pt,4.3pt,4.3pt,4.3pt">
                            <w:txbxContent>
                              <w:p w14:paraId="65F301B6" w14:textId="77777777" w:rsidR="00796C9B" w:rsidRPr="00AD4C8B" w:rsidRDefault="00796C9B" w:rsidP="00796C9B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AD4C8B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2564</w:t>
                                </w:r>
                              </w:p>
                            </w:txbxContent>
                          </v:textbox>
                        </v:shape>
                        <v:shape id="TextBox 6" o:spid="_x0000_s108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" filled="f" stroked="f">
                          <v:textbox inset="4.3pt,4.3pt,4.3pt,4.3pt">
                            <w:txbxContent>
                              <w:p w14:paraId="36958FB0" w14:textId="77777777" w:rsidR="00796C9B" w:rsidRPr="00AD4C8B" w:rsidRDefault="00796C9B" w:rsidP="00796C9B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AD4C8B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2565</w:t>
                                </w:r>
                              </w:p>
                            </w:txbxContent>
                          </v:textbox>
                        </v:shape>
                      </v:group>
                      <v:shape id="TextBox 18" o:spid="_x0000_s108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" filled="f" stroked="f">
                        <v:textbox inset="4.3pt,4.3pt,4.3pt,4.3pt">
                          <w:txbxContent>
                            <w:p w14:paraId="22B63459" w14:textId="77777777" w:rsidR="00796C9B" w:rsidRPr="00D02FA5" w:rsidRDefault="00796C9B" w:rsidP="00796C9B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อื่นๆ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14:paraId="4A627BF7" w14:textId="77777777" w:rsidR="00796C9B" w:rsidRPr="003546E6" w:rsidRDefault="00796C9B" w:rsidP="00796C9B">
      <w:pPr>
        <w:ind w:left="540" w:right="-45"/>
        <w:rPr>
          <w:rFonts w:cs="Times New Roman"/>
          <w:sz w:val="20"/>
          <w:szCs w:val="20"/>
        </w:rPr>
      </w:pPr>
    </w:p>
    <w:p w14:paraId="3F3A7F3C" w14:textId="77777777" w:rsidR="00796C9B" w:rsidRDefault="00796C9B" w:rsidP="00796C9B">
      <w:pPr>
        <w:tabs>
          <w:tab w:val="left" w:pos="540"/>
        </w:tabs>
        <w:ind w:left="540" w:right="-45"/>
        <w:jc w:val="both"/>
      </w:pPr>
      <w:r w:rsidRPr="003546E6">
        <w:rPr>
          <w:rFonts w:cs="Times New Roman"/>
          <w:noProof/>
          <w:sz w:val="20"/>
          <w:szCs w:val="20"/>
          <w:lang w:val="th-TH"/>
        </w:rPr>
        <w:drawing>
          <wp:inline distT="0" distB="0" distL="0" distR="0" wp14:anchorId="7211A5A0" wp14:editId="2A0BCFFB">
            <wp:extent cx="2286000" cy="2286000"/>
            <wp:effectExtent l="57150" t="0" r="57150" b="114300"/>
            <wp:docPr id="63" name="Chart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>
        <w:rPr>
          <w:rFonts w:asciiTheme="majorBidi" w:hAnsiTheme="majorBidi" w:cstheme="majorBidi"/>
          <w:sz w:val="30"/>
          <w:szCs w:val="30"/>
        </w:rPr>
        <w:t xml:space="preserve">                                    </w:t>
      </w:r>
      <w:r>
        <w:rPr>
          <w:rFonts w:hint="cs"/>
          <w:noProof/>
          <w:lang w:val="th-TH"/>
        </w:rPr>
        <w:drawing>
          <wp:inline distT="0" distB="0" distL="0" distR="0" wp14:anchorId="2236968B" wp14:editId="233A1B7A">
            <wp:extent cx="2286000" cy="2286000"/>
            <wp:effectExtent l="57150" t="0" r="57150" b="11430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rFonts w:asciiTheme="majorBidi" w:hAnsiTheme="majorBidi" w:cstheme="majorBidi"/>
          <w:sz w:val="30"/>
          <w:szCs w:val="30"/>
        </w:rPr>
        <w:t xml:space="preserve">      </w:t>
      </w:r>
    </w:p>
    <w:p w14:paraId="422FE5BB" w14:textId="77777777" w:rsidR="00796C9B" w:rsidRDefault="00796C9B" w:rsidP="00796C9B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4175DBD0" w14:textId="3C14348B" w:rsidR="00796C9B" w:rsidRPr="00F065D7" w:rsidRDefault="00796C9B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96C9B" w:rsidRPr="00F065D7" w:rsidSect="00981612">
          <w:footerReference w:type="default" r:id="rId24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439BD2B5" w:rsidR="00AB7A6F" w:rsidRPr="00D065D5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="00D813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1588D" w:rsidRPr="00BB350B" w14:paraId="45160832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3E3DAF7B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5F81C93D" w14:textId="7BCF2F02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11214E9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DB8E9C2" w14:textId="596B2A00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39ECC3BE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4B1E2B10" w14:textId="34D73A46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5F66D2E3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6B532A6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7064B828" w14:textId="77777777" w:rsidR="00A1588D" w:rsidRPr="00645107" w:rsidRDefault="00A1588D" w:rsidP="00BE310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62F9DD07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26A1312F" w14:textId="77777777" w:rsidR="00A1588D" w:rsidRPr="00645107" w:rsidRDefault="00A1588D" w:rsidP="00BE310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10E8912C" w14:textId="77777777" w:rsidR="00A1588D" w:rsidRPr="00645107" w:rsidRDefault="00A1588D" w:rsidP="00BE310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645562" w:rsidRPr="00BB350B" w14:paraId="4A43166D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79453D61" w14:textId="12B788D4" w:rsidR="00645562" w:rsidRPr="00645107" w:rsidRDefault="00645562" w:rsidP="0064556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="00D149E7"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31</w:t>
            </w:r>
            <w:r w:rsidR="00DB3CCE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="00DB3CC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90" w:type="pct"/>
            <w:shd w:val="clear" w:color="auto" w:fill="auto"/>
          </w:tcPr>
          <w:p w14:paraId="70509C8F" w14:textId="710D6181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5F93108F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7EF2C78" w14:textId="426B4BE0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shd w:val="clear" w:color="auto" w:fill="auto"/>
          </w:tcPr>
          <w:p w14:paraId="1D89CE5D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4ABE864C" w14:textId="30A1AF74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9" w:type="pct"/>
            <w:shd w:val="clear" w:color="auto" w:fill="auto"/>
          </w:tcPr>
          <w:p w14:paraId="0A32FA83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0C13274" w14:textId="1103DA20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7" w:type="pct"/>
          </w:tcPr>
          <w:p w14:paraId="6EB97530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BD1A59A" w14:textId="63A85F55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14CAE5D5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6DFCA89" w14:textId="2E21989D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4" w:type="pct"/>
          </w:tcPr>
          <w:p w14:paraId="1269BF6A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7DE11095" w14:textId="46D9AD9D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</w:tcPr>
          <w:p w14:paraId="3E46247B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23F2625E" w14:textId="4638B8B2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</w:tcPr>
          <w:p w14:paraId="24B48844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DC638F" w14:textId="1E05CBF7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6DE42A08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652D60E0" w14:textId="2C40BAD9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3" w:type="pct"/>
          </w:tcPr>
          <w:p w14:paraId="18EA67D7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739E5D3F" w14:textId="0460AC2B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1D6C384B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BB85934" w14:textId="6D3A98AC" w:rsidR="00645562" w:rsidRPr="00645107" w:rsidRDefault="00D149E7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645562" w:rsidRPr="00BB350B" w14:paraId="24E331EA" w14:textId="77777777" w:rsidTr="00BE3109">
        <w:trPr>
          <w:cantSplit/>
          <w:tblHeader/>
        </w:trPr>
        <w:tc>
          <w:tcPr>
            <w:tcW w:w="741" w:type="pct"/>
            <w:shd w:val="clear" w:color="auto" w:fill="auto"/>
          </w:tcPr>
          <w:p w14:paraId="0AC03B14" w14:textId="77777777" w:rsidR="00645562" w:rsidRPr="00645107" w:rsidRDefault="00645562" w:rsidP="0064556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0BA71BD3" w14:textId="77777777" w:rsidR="00645562" w:rsidRPr="00645107" w:rsidRDefault="00645562" w:rsidP="0064556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E82EAC" w:rsidRPr="00BB350B" w14:paraId="7F7398FC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3AFEA3B1" w14:textId="77777777" w:rsidR="00E82EAC" w:rsidRPr="00645107" w:rsidRDefault="00E82EAC" w:rsidP="00E82EA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55DA944B" w14:textId="23DAFA24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873011"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355</w:t>
            </w:r>
            <w:r w:rsidR="00873011"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213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D77D6AA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973144C" w14:textId="76D2B40A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800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937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DE679A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5393712" w14:textId="5BE25989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554</w:t>
            </w:r>
            <w:r w:rsidR="006E6B67"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458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F0262E2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199884E5" w14:textId="114B3987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178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0B2F045C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5C6F59F" w14:textId="01196E41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562</w:t>
            </w:r>
            <w:r w:rsidR="00873011" w:rsidRPr="008730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C99114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BCF8E92" w14:textId="7D080511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474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587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49D5CDE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440084B8" w14:textId="3A0098B3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6E6B67"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="006E6B67"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F0590A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994B870" w14:textId="0A8338A0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775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974786E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3CE257" w14:textId="17D7E1B4" w:rsidR="00E82EAC" w:rsidRPr="006A172C" w:rsidRDefault="00DB72E7" w:rsidP="00E82EA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C3D6EE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4A19528F" w14:textId="2CBA6CEA" w:rsidR="00E82EAC" w:rsidRPr="006A172C" w:rsidRDefault="00E82EAC" w:rsidP="00E82EA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8811995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1BBF369B" w14:textId="3B3FB351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DB72E7"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="00DB72E7"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9EAB1C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0F16F9A3" w14:textId="63887C46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775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</w:tr>
      <w:tr w:rsidR="00E82EAC" w:rsidRPr="00BB350B" w14:paraId="7EC7711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10C0F349" w14:textId="77777777" w:rsidR="00E82EAC" w:rsidRPr="00645107" w:rsidRDefault="00E82EAC" w:rsidP="00E82EA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5541F52F" w14:textId="421FD3A9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6E6B67"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669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E67F8B8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5BD9338" w14:textId="2E57AA38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335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C5A628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0D842C11" w14:textId="48B950F4" w:rsidR="00E82EAC" w:rsidRPr="006A172C" w:rsidRDefault="006E6B67" w:rsidP="00E82EA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29B525B" w14:textId="77777777" w:rsidR="00E82EAC" w:rsidRPr="006A172C" w:rsidRDefault="00E82EAC" w:rsidP="00E82EAC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3BB34028" w14:textId="412C3ECB" w:rsidR="00E82EAC" w:rsidRPr="006A172C" w:rsidRDefault="00E82EAC" w:rsidP="00E82EA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6B102DD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FC7CB4D" w14:textId="109D22F4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  <w:r w:rsidR="006E6B67" w:rsidRPr="006E6B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378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CF1BD8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0A6C0344" w14:textId="3951C202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087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CC5FA5A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22246CF" w14:textId="77DC052F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DB72E7"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047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32D44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2CEC8125" w14:textId="1B69FE50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E82EAC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422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823212A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6BC0EFD" w14:textId="2FC054FF" w:rsidR="00E82EAC" w:rsidRPr="006A172C" w:rsidRDefault="00DB72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047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97EBBC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A3B4D62" w14:textId="687BC0D5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="Angsana New"/>
                <w:szCs w:val="22"/>
                <w:lang w:val="en-US" w:bidi="th-TH"/>
              </w:rPr>
              <w:t>60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49E7" w:rsidRPr="00D149E7">
              <w:rPr>
                <w:rFonts w:asciiTheme="majorBidi" w:hAnsiTheme="majorBidi" w:cs="Angsana New"/>
                <w:szCs w:val="22"/>
                <w:lang w:val="en-US" w:bidi="th-TH"/>
              </w:rPr>
              <w:t>422</w:t>
            </w:r>
            <w:r w:rsidRPr="00BB350B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148A62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1F0DAD04" w14:textId="4FFA8630" w:rsidR="00E82EAC" w:rsidRPr="006A172C" w:rsidRDefault="00DB72E7" w:rsidP="00E82EA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B33D01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7938454C" w14:textId="03007A8A" w:rsidR="00E82EAC" w:rsidRPr="006A172C" w:rsidRDefault="00E82EAC" w:rsidP="00E82EA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82EAC" w:rsidRPr="00BB350B" w14:paraId="459AA69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444967C7" w14:textId="77777777" w:rsidR="00E82EAC" w:rsidRPr="00645107" w:rsidRDefault="00E82EAC" w:rsidP="00E82EAC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4F1F0599" w14:textId="122A3D2F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="00873011" w:rsidRPr="008730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415</w:t>
            </w:r>
            <w:r w:rsidR="00873011" w:rsidRPr="0087301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882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426A348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9530628" w14:textId="54EE5B4F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824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11FEFE4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142E2FB" w14:textId="29A7ED27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554</w:t>
            </w:r>
            <w:r w:rsidR="006E6B67" w:rsidRPr="006E6B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E0A9945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7A696A0" w14:textId="36AEB913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500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ED588E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186B3706" w14:textId="35AF9B5D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599</w:t>
            </w:r>
            <w:r w:rsidR="00873011" w:rsidRPr="0087301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2AA92F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53A95F44" w14:textId="400331C3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511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B8A2D3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7D4B3A70" w14:textId="6020A705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569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0DC6F5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D9690FB" w14:textId="38EAB73F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836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44496D8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365BB602" w14:textId="238C5DC1" w:rsidR="00E82EAC" w:rsidRPr="006A172C" w:rsidRDefault="00DB72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047</w:t>
            </w:r>
            <w:r w:rsidRPr="00DB72E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6246E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10465C57" w14:textId="5F197805" w:rsidR="00E82EAC" w:rsidRPr="006A172C" w:rsidRDefault="00E82EAC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422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6514267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266D7097" w14:textId="171893BB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472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F851E68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40EC558C" w14:textId="1082360B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6</w:t>
            </w:r>
            <w:r w:rsidR="00E82EAC"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775</w:t>
            </w:r>
            <w:r w:rsidR="00E82EAC"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702</w:t>
            </w:r>
          </w:p>
        </w:tc>
      </w:tr>
      <w:tr w:rsidR="00E82EAC" w:rsidRPr="00BB350B" w14:paraId="402C0A2F" w14:textId="77777777" w:rsidTr="00926FEF">
        <w:trPr>
          <w:cantSplit/>
        </w:trPr>
        <w:tc>
          <w:tcPr>
            <w:tcW w:w="741" w:type="pct"/>
            <w:shd w:val="clear" w:color="auto" w:fill="auto"/>
          </w:tcPr>
          <w:p w14:paraId="58F4BFD2" w14:textId="77777777" w:rsidR="00E82EAC" w:rsidRPr="00645107" w:rsidRDefault="00E82EAC" w:rsidP="00E82EA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406FCF81" w14:textId="453A6FE1" w:rsidR="00E82EAC" w:rsidRPr="006A172C" w:rsidRDefault="006E6B6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E6B6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328</w:t>
            </w:r>
            <w:r w:rsidRPr="006E6B67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771</w:t>
            </w:r>
            <w:r w:rsidRPr="006E6B6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C785724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FB3BA4C" w14:textId="31A43C3A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306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743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CFED49E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72F9787" w14:textId="20203874" w:rsidR="00E82EAC" w:rsidRPr="006A172C" w:rsidRDefault="006E6B6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E6B6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  <w:r w:rsidRPr="006E6B67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555</w:t>
            </w:r>
            <w:r w:rsidRPr="006E6B6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7D4DFA0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5C93BED6" w14:textId="32E0E50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017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0CFD0C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2C547F04" w14:textId="7C913B60" w:rsidR="00E82EAC" w:rsidRPr="006A172C" w:rsidRDefault="006E6B6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E6B6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62</w:t>
            </w:r>
            <w:r w:rsidRPr="006E6B67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039</w:t>
            </w:r>
            <w:r w:rsidRPr="006E6B6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998522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C954A88" w14:textId="6A7D699D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990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65933CC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72504A3" w14:textId="53A676A8" w:rsidR="00E82EAC" w:rsidRPr="006A172C" w:rsidRDefault="00DB72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B72E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408</w:t>
            </w:r>
            <w:r w:rsidRPr="00DB72E7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365</w:t>
            </w:r>
            <w:r w:rsidRPr="00DB72E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2F876E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646B52DD" w14:textId="392916E4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348</w:t>
            </w:r>
            <w:r w:rsidRPr="006F2B4B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750</w:t>
            </w:r>
            <w:r w:rsidRPr="006F2B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456C234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F64F72C" w14:textId="553CC82A" w:rsidR="00E82EAC" w:rsidRPr="006A172C" w:rsidRDefault="00DB72E7" w:rsidP="00E82EA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6B01E4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3734566E" w14:textId="6B2A0B85" w:rsidR="00E82EAC" w:rsidRPr="006A172C" w:rsidRDefault="00E82EAC" w:rsidP="00E82EA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F2B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E48230" w14:textId="77777777" w:rsidR="00E82EAC" w:rsidRPr="006A172C" w:rsidRDefault="00E82EAC" w:rsidP="00E82EAC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2636F89" w14:textId="1727E23A" w:rsidR="00E82EAC" w:rsidRPr="006A172C" w:rsidRDefault="00DB72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365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BABD99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60886E6" w14:textId="5D230FF1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="00D149E7" w:rsidRPr="00D149E7">
              <w:rPr>
                <w:rFonts w:asciiTheme="majorBidi" w:hAnsiTheme="majorBidi" w:cs="Angsana New"/>
                <w:szCs w:val="22"/>
                <w:lang w:val="en-US" w:bidi="th-TH"/>
              </w:rPr>
              <w:t>750</w:t>
            </w: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)</w:t>
            </w:r>
          </w:p>
        </w:tc>
      </w:tr>
      <w:tr w:rsidR="00E82EAC" w:rsidRPr="00BB350B" w14:paraId="6C369C2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748F84D0" w14:textId="77777777" w:rsidR="00E82EAC" w:rsidRPr="00645107" w:rsidRDefault="00E82EAC" w:rsidP="00E82EA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40E7144D" w14:textId="7E53050E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909</w:t>
            </w:r>
            <w:r w:rsidR="006E6B67" w:rsidRPr="006E6B6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02A7CF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0CECA83D" w14:textId="62B104A0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964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DFEDF55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5CAC267" w14:textId="05EF0A1B" w:rsidR="00E82EAC" w:rsidRPr="00094692" w:rsidRDefault="00C66795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29,825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E90D371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050C70B8" w14:textId="6DBC5AE6" w:rsidR="00E82EAC" w:rsidRPr="00D149E7" w:rsidRDefault="00E82EAC" w:rsidP="00D149E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8D5A1B">
              <w:rPr>
                <w:rFonts w:asciiTheme="majorBidi" w:hAnsiTheme="majorBidi" w:cstheme="majorBidi"/>
                <w:b/>
                <w:bCs/>
                <w:szCs w:val="22"/>
              </w:rPr>
              <w:t>48,539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4CEE14" w14:textId="77777777" w:rsidR="00E82EAC" w:rsidRPr="00D149E7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75647B0" w14:textId="1E4086E2" w:rsidR="00E82EAC" w:rsidRPr="006A172C" w:rsidRDefault="008D5A1B" w:rsidP="0087301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(23,917)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08FD49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57E9A4E5" w14:textId="771569C1" w:rsidR="00E82EAC" w:rsidRPr="00873011" w:rsidRDefault="00D149E7" w:rsidP="0087301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232</w:t>
            </w:r>
            <w:r w:rsidR="00E82EAC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458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967DB0E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604B7735" w14:textId="36682ADB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915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29254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7876298" w14:textId="58D554FB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E82EAC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148</w:t>
            </w:r>
            <w:r w:rsidR="00E82EAC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FDE203D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57876E6B" w14:textId="65C938C1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A3E9CC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084CF24E" w14:textId="33737B2C" w:rsidR="00E82EAC" w:rsidRPr="00094692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11</w:t>
            </w:r>
            <w:r w:rsidR="00E82EAC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179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F860D9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5A820E2" w14:textId="3F1000C0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915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028190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5131527E" w14:textId="00256B82" w:rsidR="00E82EAC" w:rsidRPr="006A172C" w:rsidRDefault="00D149E7" w:rsidP="00E82EA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E82EAC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159</w:t>
            </w:r>
            <w:r w:rsidR="00E82EAC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910</w:t>
            </w:r>
          </w:p>
        </w:tc>
      </w:tr>
      <w:tr w:rsidR="00E82EAC" w:rsidRPr="00BB350B" w14:paraId="7AA050BA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611E2C9" w14:textId="77777777" w:rsidR="00E82EAC" w:rsidRPr="00645107" w:rsidRDefault="00E82EAC" w:rsidP="00E82EAC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5DF4E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8C4AC91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1D32FB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739AE22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A3E39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91CB74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6E434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1DD682B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22C3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95FCDD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2727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BD2FD1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E04BCD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C8E060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5481BD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0218B5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ACB12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CD39EC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3D80C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9F3F882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F917D4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7EDAEA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A1149A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82EAC" w:rsidRPr="00BB350B" w14:paraId="2FDBF641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7345E847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ECDD9C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8FE8037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6898FF4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64528B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BF5C3C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425D69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066979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09291E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7B1594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DF792A6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DC1D9DF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D02B9D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5D338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24D32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C44CEA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FC7822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D7ECA7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D9E9323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77FA910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785B4B1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7190AA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C7A399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82EAC" w:rsidRPr="00BB350B" w14:paraId="79052E41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482F501" w14:textId="77777777" w:rsidR="00E82EAC" w:rsidRPr="00645107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4EFDF596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C36D9B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750C5A7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BB5256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D528FB2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35F936E" w14:textId="77777777" w:rsidR="00E82EAC" w:rsidRPr="006A172C" w:rsidRDefault="00E82EAC" w:rsidP="00E82EA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4A7AEDD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FEC2E3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B5332A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78CDE3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17F726E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55AE31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086B89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124986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59B82F3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9FBAC58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70FA6C6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7DEEF8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0456F72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D12999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D35D3D5" w14:textId="6F8BF8D1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DB72E7" w:rsidRPr="00DB72E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0C78F4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A891C07" w14:textId="4F76DF47" w:rsidR="00E82EAC" w:rsidRPr="006A172C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420C9C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968</w:t>
            </w:r>
          </w:p>
        </w:tc>
      </w:tr>
      <w:tr w:rsidR="00E82EAC" w:rsidRPr="00BB350B" w14:paraId="70FED2D0" w14:textId="77777777" w:rsidTr="00BE3109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40EFCDA6" w14:textId="4C709C31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กำไร</w:t>
            </w:r>
            <w:r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B12296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88A0B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9C16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635E68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CD9066F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CD897CE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C449E9E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F85D2A3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BEE9CBF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C000394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964DD0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C33E094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D3B7A8F" w14:textId="77777777" w:rsidR="00E82EAC" w:rsidRPr="006A172C" w:rsidRDefault="00E82EAC" w:rsidP="00E82EA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DD9B642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31FAFC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C767CE0" w14:textId="77777777" w:rsidR="00E82EAC" w:rsidRPr="006A172C" w:rsidRDefault="00E82EAC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8A1635D" w14:textId="77777777" w:rsidR="00E82EAC" w:rsidRPr="006A172C" w:rsidRDefault="00E82EAC" w:rsidP="00E82EA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26D8CED" w14:textId="1917F99D" w:rsidR="00E82EAC" w:rsidRPr="00DB72E7" w:rsidRDefault="00D149E7" w:rsidP="00E82EA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DB72E7" w:rsidRPr="00DB72E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547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C42508" w14:textId="77777777" w:rsidR="00E82EAC" w:rsidRPr="006A172C" w:rsidRDefault="00E82EAC" w:rsidP="00E82EA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2CD81F2" w14:textId="0B4D94B9" w:rsidR="00E82EAC" w:rsidRPr="006A172C" w:rsidRDefault="00D149E7" w:rsidP="00E82EA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D149E7">
              <w:rPr>
                <w:rFonts w:asciiTheme="majorBidi" w:hAnsiTheme="majorBidi" w:cstheme="majorBidi"/>
                <w:lang w:val="en-US"/>
              </w:rPr>
              <w:t>1</w:t>
            </w:r>
            <w:r w:rsidR="00420C9C" w:rsidRPr="006F2B4B">
              <w:rPr>
                <w:rFonts w:asciiTheme="majorBidi" w:hAnsiTheme="majorBidi" w:cstheme="majorBidi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lang w:val="en-US"/>
              </w:rPr>
              <w:t>252</w:t>
            </w:r>
          </w:p>
        </w:tc>
      </w:tr>
      <w:tr w:rsidR="00FF7EF3" w:rsidRPr="00BB350B" w14:paraId="060CC21F" w14:textId="77777777" w:rsidTr="00BE3109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571A36BA" w14:textId="7ED49953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A172C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B25CCE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9F1F82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F887B71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1F4874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CF57CFD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0C8CE7A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2A5EC9F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273627B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95F6E7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72DDD4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8DB837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E0F942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9C74CAB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D500F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937440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DF97A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C920A2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0F5A737" w14:textId="521B535F" w:rsidR="00FF7EF3" w:rsidRPr="00DB72E7" w:rsidRDefault="00DB72E7" w:rsidP="00DB72E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DB72E7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1CC3F1" w14:textId="77777777" w:rsidR="00FF7EF3" w:rsidRPr="006A172C" w:rsidRDefault="00FF7EF3" w:rsidP="00FF7EF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995E205" w14:textId="68410165" w:rsidR="00FF7EF3" w:rsidRPr="006A172C" w:rsidRDefault="00FF7EF3" w:rsidP="00A8635F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F7EF3" w:rsidRPr="00BB350B" w14:paraId="12961040" w14:textId="77777777" w:rsidTr="00BE3109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548CB93" w14:textId="48CDCB3A" w:rsidR="00FF7EF3" w:rsidRPr="006A172C" w:rsidRDefault="00DB72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="00FF7EF3"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4B6BF6A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1DA067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3715F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0518B33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3561CC3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9A3AA3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C831DD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72DE366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6797A2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4EEEB3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28110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224F1A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41613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E3AC9A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057DE1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F110C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1E2B2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6AC7E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7845E29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C1D11ED" w14:textId="0608A0B4" w:rsidR="00FF7EF3" w:rsidRPr="006A172C" w:rsidRDefault="00DB72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268</w:t>
            </w: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45926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20F5E01" w14:textId="592479E0" w:rsidR="00FF7EF3" w:rsidRPr="006A172C" w:rsidRDefault="00FF7EF3" w:rsidP="00D149E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BB350B">
              <w:rPr>
                <w:rFonts w:asciiTheme="majorBidi" w:hAnsiTheme="majorBidi" w:cstheme="majorBidi"/>
              </w:rPr>
              <w:t>(</w:t>
            </w:r>
            <w:r w:rsidR="00D149E7" w:rsidRPr="00D149E7">
              <w:rPr>
                <w:rFonts w:asciiTheme="majorBidi" w:hAnsiTheme="majorBidi" w:cstheme="majorBidi"/>
                <w:lang w:val="en-US"/>
              </w:rPr>
              <w:t>18</w:t>
            </w:r>
            <w:r w:rsidRPr="00BB350B">
              <w:rPr>
                <w:rFonts w:asciiTheme="majorBidi" w:hAnsiTheme="majorBidi" w:cstheme="majorBidi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bidi="th-TH"/>
              </w:rPr>
              <w:t>123</w:t>
            </w:r>
            <w:r w:rsidRPr="00BB350B">
              <w:rPr>
                <w:rFonts w:asciiTheme="majorBidi" w:hAnsiTheme="majorBidi" w:cstheme="majorBidi"/>
              </w:rPr>
              <w:t>)</w:t>
            </w:r>
          </w:p>
        </w:tc>
      </w:tr>
      <w:tr w:rsidR="00FF7EF3" w:rsidRPr="00BB350B" w14:paraId="5E468304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A02D718" w14:textId="77777777" w:rsidR="00FF7EF3" w:rsidRPr="00645107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A02784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CD1D59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6EBCC3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F05BDE3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A525C8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B436DA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0A92F8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1EC7F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2A876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9A186C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A7A714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C15473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D1A3B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83229D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DD3A72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BC0F71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D2DD82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887CA6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722BD8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ACDB9FD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164DF80" w14:textId="3FD4F2D7" w:rsidR="00FF7EF3" w:rsidRPr="006A172C" w:rsidRDefault="00D149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="00DB72E7" w:rsidRPr="00DB72E7">
              <w:rPr>
                <w:rFonts w:asciiTheme="majorBidi" w:hAnsiTheme="majorBidi" w:cstheme="majorBidi"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/>
              </w:rPr>
              <w:t>71</w:t>
            </w:r>
            <w:r w:rsidR="0059052F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5DEFB02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6503678" w14:textId="398BDF6B" w:rsidR="00FF7EF3" w:rsidRPr="006A172C" w:rsidRDefault="00D149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FF7EF3" w:rsidRPr="00BB350B">
              <w:rPr>
                <w:rFonts w:asciiTheme="majorBidi" w:hAnsiTheme="majorBidi" w:cstheme="majorBidi"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760</w:t>
            </w:r>
          </w:p>
        </w:tc>
      </w:tr>
      <w:tr w:rsidR="00FF7EF3" w:rsidRPr="00BB350B" w14:paraId="019508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21D2018" w14:textId="77777777" w:rsidR="00FF7EF3" w:rsidRPr="00645107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42652B4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3E3A5EF2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0593212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8E2B34E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0C059E37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4E936684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7D0BB2F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6DA9BCC2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3BB51A5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37E175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ED14063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4C9FEB9C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E1E8AC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4BDC1BD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EBE4F4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45F3DB37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72D9BF5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6BC4CAB6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7A1979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0D42204E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CDE01B7" w14:textId="0066A71E" w:rsidR="00FF7EF3" w:rsidRPr="006A172C" w:rsidRDefault="00DB72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939</w:t>
            </w:r>
            <w:r w:rsidRPr="00DB72E7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F497DB" w14:textId="77777777" w:rsidR="00FF7EF3" w:rsidRPr="006A172C" w:rsidRDefault="00FF7EF3" w:rsidP="00FF7EF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72863F" w14:textId="32C4055E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894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FF7EF3" w:rsidRPr="00BB350B" w14:paraId="09B72EB7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D868D2E" w14:textId="77777777" w:rsidR="00FF7EF3" w:rsidRPr="00645107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DE2EB3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5656EB3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F548FD5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A1ED12B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4B42F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154466F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91EE83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1BF624C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62AA8B2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D967926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B29866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8D429D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C417EC5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A8F74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22281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169E6E2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CB39B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72754D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0AF7EC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ED5D042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3E4F" w14:textId="2D450BD9" w:rsidR="00FF7EF3" w:rsidRPr="006A172C" w:rsidRDefault="00DB72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B72E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  <w:r w:rsidRPr="00DB72E7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638</w:t>
            </w:r>
            <w:r w:rsidRPr="00DB72E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9A175F" w14:textId="77777777" w:rsidR="00FF7EF3" w:rsidRPr="006A172C" w:rsidRDefault="00FF7EF3" w:rsidP="00FF7EF3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539B" w14:textId="5C460E41" w:rsidR="00FF7EF3" w:rsidRPr="00094692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162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 w:bidi="th-TH"/>
              </w:rPr>
              <w:t>575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FF7EF3" w:rsidRPr="00BB350B" w14:paraId="1A28AFFD" w14:textId="77777777" w:rsidTr="00BE3109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387C7F2" w14:textId="77777777" w:rsidR="00FF7EF3" w:rsidRPr="00645107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B0E61DD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1CD11B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32C3B7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2F23CB7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101552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E0EB74B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59A7D2F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C12BC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7B816A8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49DD76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8C1B4B6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3E707A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86DC14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9D7DAA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5EAC2AA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A3AE0C7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FCE1726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5AD303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75DFB7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B861612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98FC7" w14:textId="334BA6FC" w:rsidR="00FF7EF3" w:rsidRPr="006A172C" w:rsidRDefault="00D149E7" w:rsidP="00FF7EF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750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59052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DD73AD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B7809" w14:textId="46E7B7D8" w:rsidR="00FF7EF3" w:rsidRPr="006A172C" w:rsidRDefault="00D149E7" w:rsidP="00FF7EF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987</w:t>
            </w:r>
            <w:r w:rsidR="00FF7EF3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298</w:t>
            </w:r>
          </w:p>
        </w:tc>
      </w:tr>
      <w:tr w:rsidR="00FF7EF3" w:rsidRPr="00BB350B" w14:paraId="14971313" w14:textId="77777777" w:rsidTr="00BE3109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5F431A9" w14:textId="414C8FB3" w:rsidR="00FF7EF3" w:rsidRPr="006A172C" w:rsidRDefault="00DB72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(กำไร) </w:t>
            </w:r>
            <w:r w:rsidR="00FF7EF3"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421F571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5D1A9BF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69D8FC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2B5F1CB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9E611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BCBF48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712E38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06FD53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3130F7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306F7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2FF155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34A14F5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C12D4FE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81F3E1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75F63F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74C43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98A9C8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26DE" w14:textId="42259EA9" w:rsidR="00FF7EF3" w:rsidRPr="006A172C" w:rsidRDefault="00DB72E7" w:rsidP="00DB72E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B72E7">
              <w:rPr>
                <w:rFonts w:asciiTheme="majorBidi" w:hAnsiTheme="majorBidi" w:cstheme="majorBidi"/>
                <w:szCs w:val="22"/>
              </w:rPr>
              <w:t>(</w:t>
            </w:r>
            <w:r w:rsidR="00D149E7" w:rsidRPr="00D149E7">
              <w:rPr>
                <w:rFonts w:asciiTheme="majorBidi" w:hAnsiTheme="majorBidi" w:cstheme="majorBidi"/>
                <w:szCs w:val="22"/>
                <w:lang w:val="en-US"/>
              </w:rPr>
              <w:t>886</w:t>
            </w:r>
            <w:r w:rsidRPr="00DB72E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FDB185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0EDD" w14:textId="46557225" w:rsidR="00FF7EF3" w:rsidRPr="006A172C" w:rsidRDefault="00D149E7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FF7EF3" w:rsidRPr="00BB350B">
              <w:rPr>
                <w:rFonts w:asciiTheme="majorBidi" w:hAnsiTheme="majorBidi" w:cstheme="majorBidi"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</w:p>
        </w:tc>
      </w:tr>
      <w:tr w:rsidR="00FF7EF3" w:rsidRPr="00BB350B" w14:paraId="7E2A6EC0" w14:textId="77777777" w:rsidTr="00BE3109">
        <w:trPr>
          <w:cantSplit/>
        </w:trPr>
        <w:tc>
          <w:tcPr>
            <w:tcW w:w="741" w:type="pct"/>
            <w:shd w:val="clear" w:color="auto" w:fill="auto"/>
          </w:tcPr>
          <w:p w14:paraId="02C36AC4" w14:textId="77777777" w:rsidR="00FF7EF3" w:rsidRPr="00645107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DE390C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E362F9C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CD542E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2340C0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77F000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63EF935" w14:textId="77777777" w:rsidR="00FF7EF3" w:rsidRPr="006A172C" w:rsidRDefault="00FF7EF3" w:rsidP="00FF7EF3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8EB2B7D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0F02DF4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1FD7C9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A6144F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F65EFD2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4AE0BF4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0D601D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2D1586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9F791D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CF639A8" w14:textId="77777777" w:rsidR="00FF7EF3" w:rsidRPr="006A172C" w:rsidRDefault="00FF7EF3" w:rsidP="00FF7EF3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0ECE61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C102BE3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3709CB4" w14:textId="77777777" w:rsidR="00FF7EF3" w:rsidRPr="006A172C" w:rsidRDefault="00FF7EF3" w:rsidP="00FF7EF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23854F8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0950C" w14:textId="7A1C027F" w:rsidR="00FF7EF3" w:rsidRPr="006A172C" w:rsidRDefault="00D149E7" w:rsidP="00FF7EF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749</w:t>
            </w:r>
            <w:r w:rsidR="00DB72E7" w:rsidRPr="00DB72E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</w:t>
            </w:r>
            <w:r w:rsidR="0059052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2B6DD" w14:textId="77777777" w:rsidR="00FF7EF3" w:rsidRPr="006A172C" w:rsidRDefault="00FF7EF3" w:rsidP="00FF7EF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E1D64" w14:textId="693CE080" w:rsidR="00FF7EF3" w:rsidRPr="006A172C" w:rsidRDefault="00D149E7" w:rsidP="00FF7EF3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FF7EF3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004</w:t>
            </w:r>
            <w:r w:rsidR="00FF7EF3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002</w:t>
            </w:r>
          </w:p>
        </w:tc>
      </w:tr>
    </w:tbl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footerReference w:type="default" r:id="rId25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5CD31FAA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1B4F1D" w:rsidRDefault="00C75C92" w:rsidP="00C75C92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5CE8F849" w14:textId="77777777" w:rsidR="00C75C92" w:rsidRPr="001B4F1D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4703066F" w14:textId="77777777" w:rsidR="00B831B3" w:rsidRPr="008E037B" w:rsidRDefault="00B831B3" w:rsidP="00CD7191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485FCE46" w14:textId="52C45D4C" w:rsidR="00061F79" w:rsidRDefault="00061F79" w:rsidP="00061F79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</w:t>
      </w:r>
      <w:r w:rsidR="00700F47">
        <w:rPr>
          <w:rFonts w:hint="cs"/>
          <w:spacing w:val="8"/>
          <w:sz w:val="30"/>
          <w:szCs w:val="30"/>
          <w:cs/>
          <w:lang w:val="en-US"/>
        </w:rPr>
        <w:t>รวม</w:t>
      </w:r>
    </w:p>
    <w:p w14:paraId="1F03EDA6" w14:textId="2DA0286B" w:rsidR="00061F79" w:rsidRPr="00061F79" w:rsidRDefault="007B10F1" w:rsidP="00061F79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9EC588B" wp14:editId="5C9EF7E5">
                <wp:simplePos x="0" y="0"/>
                <wp:positionH relativeFrom="column">
                  <wp:posOffset>1426210</wp:posOffset>
                </wp:positionH>
                <wp:positionV relativeFrom="paragraph">
                  <wp:posOffset>255491</wp:posOffset>
                </wp:positionV>
                <wp:extent cx="4341025" cy="2564682"/>
                <wp:effectExtent l="0" t="0" r="0" b="7620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1025" cy="2564682"/>
                          <a:chOff x="-141078" y="-135186"/>
                          <a:chExt cx="4342862" cy="2565122"/>
                        </a:xfrm>
                      </wpg:grpSpPr>
                      <wps:wsp>
                        <wps:cNvPr id="143" name="TextBox 1"/>
                        <wps:cNvSpPr txBox="1"/>
                        <wps:spPr>
                          <a:xfrm>
                            <a:off x="3366503" y="-135186"/>
                            <a:ext cx="835281" cy="3740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93C718" w14:textId="677AACBF" w:rsidR="00061F79" w:rsidRPr="007E43D2" w:rsidRDefault="00061F79" w:rsidP="00061F79">
                              <w:pPr>
                                <w:spacing w:after="120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หน่วย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: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  <wpg:grpSp>
                        <wpg:cNvPr id="144" name="Group 144"/>
                        <wpg:cNvGrpSpPr/>
                        <wpg:grpSpPr>
                          <a:xfrm>
                            <a:off x="-141078" y="676161"/>
                            <a:ext cx="3892330" cy="1753775"/>
                            <a:chOff x="-141078" y="159326"/>
                            <a:chExt cx="3892330" cy="1753775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-141078" y="159326"/>
                              <a:ext cx="768985" cy="5810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63F79B" w14:textId="1DEF027D" w:rsidR="00061F79" w:rsidRPr="007E43D2" w:rsidRDefault="007E43D2" w:rsidP="007E43D2">
                                <w:pP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6,048,650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603004" y="288069"/>
                              <a:ext cx="778510" cy="542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195D5B" w14:textId="6C0D4A12" w:rsidR="00061F79" w:rsidRPr="007E43D2" w:rsidRDefault="007E43D2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5,566,</w:t>
                                </w:r>
                                <w:r w:rsidR="008D5A1B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9</w:t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82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Text Box 147"/>
                          <wps:cNvSpPr txBox="1"/>
                          <wps:spPr>
                            <a:xfrm>
                              <a:off x="2232464" y="1370176"/>
                              <a:ext cx="723900" cy="542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564965" w14:textId="092580AA" w:rsidR="00061F79" w:rsidRPr="007E43D2" w:rsidRDefault="007E43D2" w:rsidP="007E43D2">
                                <w:pP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1,423,669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Text Box 148"/>
                          <wps:cNvSpPr txBox="1"/>
                          <wps:spPr>
                            <a:xfrm>
                              <a:off x="3018462" y="1438505"/>
                              <a:ext cx="732790" cy="4238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A9B45D" w14:textId="07F6728E" w:rsidR="00061F79" w:rsidRPr="007E43D2" w:rsidRDefault="007E43D2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  <w:lang w:val="en-US"/>
                                  </w:rPr>
                                  <w:t>1,208,720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EC588B" id="Group 142" o:spid="_x0000_s1088" style="position:absolute;left:0;text-align:left;margin-left:112.3pt;margin-top:20.1pt;width:341.8pt;height:201.95pt;z-index:251672576;mso-width-relative:margin;mso-height-relative:margin" coordorigin="-1410,-1351" coordsize="43428,25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">
                <v:shape id="TextBox 1" o:spid="_x0000_s1089" type="#_x0000_t202" style="position:absolute;left:33665;top:-1351;width:8352;height:37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" filled="f" stroked="f">
                  <v:textbox inset="4.3pt,4.3pt,4.3pt,4.3pt">
                    <w:txbxContent>
                      <w:p w14:paraId="1C93C718" w14:textId="677AACBF" w:rsidR="00061F79" w:rsidRPr="007E43D2" w:rsidRDefault="00061F79" w:rsidP="00061F79">
                        <w:pPr>
                          <w:spacing w:after="120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หน่วย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: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พันบาท</w:t>
                        </w:r>
                      </w:p>
                    </w:txbxContent>
                  </v:textbox>
                </v:shape>
                <v:group id="Group 144" o:spid="_x0000_s1090" style="position:absolute;left:-1410;top:6761;width:38922;height:17538" coordorigin="-1410,1593" coordsize="38923,17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Text Box 145" o:spid="_x0000_s1091" type="#_x0000_t202" style="position:absolute;left:-1410;top:1593;width:7689;height:5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RBbwwAAANw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mcLrmXCBnP8BAAD//wMAUEsBAi0AFAAGAAgAAAAhANvh9svuAAAAhQEAABMAAAAAAAAAAAAA&#10;AAAAAAAAAFtDb250ZW50X1R5cGVzXS54bWxQSwECLQAUAAYACAAAACEAWvQsW78AAAAVAQAACwAA&#10;AAAAAAAAAAAAAAAfAQAAX3JlbHMvLnJlbHNQSwECLQAUAAYACAAAACEA74kQW8MAAADcAAAADwAA&#10;AAAAAAAAAAAAAAAHAgAAZHJzL2Rvd25yZXYueG1sUEsFBgAAAAADAAMAtwAAAPcCAAAAAA==&#10;" filled="f" stroked="f" strokeweight=".5pt">
                    <v:textbox>
                      <w:txbxContent>
                        <w:p w14:paraId="0063F79B" w14:textId="1DEF027D" w:rsidR="00061F79" w:rsidRPr="007E43D2" w:rsidRDefault="007E43D2" w:rsidP="007E43D2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6,048,650</w:t>
                          </w:r>
                        </w:p>
                      </w:txbxContent>
                    </v:textbox>
                  </v:shape>
                  <v:shape id="Text Box 146" o:spid="_x0000_s1092" type="#_x0000_t202" style="position:absolute;left:6030;top:2880;width:7785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    <v:textbox>
                      <w:txbxContent>
                        <w:p w14:paraId="14195D5B" w14:textId="6C0D4A12" w:rsidR="00061F79" w:rsidRPr="007E43D2" w:rsidRDefault="007E43D2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5,566,</w:t>
                          </w:r>
                          <w:r w:rsidR="008D5A1B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9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82</w:t>
                          </w:r>
                        </w:p>
                      </w:txbxContent>
                    </v:textbox>
                  </v:shape>
                  <v:shape id="Text Box 147" o:spid="_x0000_s1093" type="#_x0000_t202" style="position:absolute;left:22324;top:13701;width:7239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  <v:textbox>
                      <w:txbxContent>
                        <w:p w14:paraId="07564965" w14:textId="092580AA" w:rsidR="00061F79" w:rsidRPr="007E43D2" w:rsidRDefault="007E43D2" w:rsidP="007E43D2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1,423,669</w:t>
                          </w:r>
                        </w:p>
                      </w:txbxContent>
                    </v:textbox>
                  </v:shape>
                  <v:shape id="Text Box 148" o:spid="_x0000_s1094" type="#_x0000_t202" style="position:absolute;left:30184;top:14385;width:7328;height:4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    <v:textbox>
                      <w:txbxContent>
                        <w:p w14:paraId="26A9B45D" w14:textId="07F6728E" w:rsidR="00061F79" w:rsidRPr="007E43D2" w:rsidRDefault="007E43D2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lang w:val="en-US"/>
                            </w:rPr>
                            <w:t>1,208,720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61F79">
        <w:rPr>
          <w:rFonts w:hint="cs"/>
          <w:spacing w:val="8"/>
          <w:sz w:val="30"/>
          <w:szCs w:val="30"/>
          <w:cs/>
          <w:lang w:val="en-US"/>
        </w:rPr>
        <w:t>สำหรับ</w:t>
      </w:r>
      <w:r w:rsidR="005A61BE">
        <w:rPr>
          <w:rFonts w:hint="cs"/>
          <w:spacing w:val="8"/>
          <w:sz w:val="30"/>
          <w:szCs w:val="30"/>
          <w:cs/>
          <w:lang w:val="en-US"/>
        </w:rPr>
        <w:t>งวดสามเดือน</w:t>
      </w:r>
      <w:r w:rsidR="00061F79">
        <w:rPr>
          <w:rFonts w:hint="cs"/>
          <w:spacing w:val="8"/>
          <w:sz w:val="30"/>
          <w:szCs w:val="30"/>
          <w:cs/>
          <w:lang w:val="en-US"/>
        </w:rPr>
        <w:t xml:space="preserve">สิ้นสุดวันที่ </w:t>
      </w:r>
      <w:r w:rsidR="00061F79" w:rsidRPr="00061F79">
        <w:rPr>
          <w:rFonts w:asciiTheme="majorBidi" w:hAnsiTheme="majorBidi" w:cstheme="majorBidi"/>
          <w:spacing w:val="8"/>
          <w:sz w:val="30"/>
          <w:szCs w:val="30"/>
          <w:lang w:val="en-US"/>
        </w:rPr>
        <w:t>31</w:t>
      </w:r>
      <w:r w:rsidR="0085513C">
        <w:rPr>
          <w:rFonts w:hint="cs"/>
          <w:spacing w:val="8"/>
          <w:sz w:val="30"/>
          <w:szCs w:val="30"/>
          <w:cs/>
          <w:lang w:val="en-US"/>
        </w:rPr>
        <w:t xml:space="preserve"> มีนาคม</w:t>
      </w:r>
    </w:p>
    <w:p w14:paraId="1E7931D7" w14:textId="51CDC159" w:rsidR="00061F79" w:rsidRDefault="007B10F1" w:rsidP="00061F79">
      <w:pPr>
        <w:pStyle w:val="ListParagraph"/>
        <w:ind w:left="540" w:right="65"/>
        <w:rPr>
          <w:szCs w:val="22"/>
          <w:lang w:val="en-AU"/>
        </w:rPr>
      </w:pPr>
      <w:r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3CAD99E" wp14:editId="2437DC97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8AD118" w14:textId="6AB1481D" w:rsidR="00061F79" w:rsidRPr="00061F79" w:rsidRDefault="00061F79" w:rsidP="00061F7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810484" w14:textId="7B470889" w:rsidR="00061F79" w:rsidRPr="007E43D2" w:rsidRDefault="007E43D2" w:rsidP="007E43D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7,472,319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A136AA" w14:textId="2E3B16A3" w:rsidR="00061F79" w:rsidRPr="00061F79" w:rsidRDefault="00061F79" w:rsidP="00061F7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7E43D2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8F28E8" w14:textId="77777777" w:rsidR="00061F79" w:rsidRPr="005C4C7D" w:rsidRDefault="00061F79" w:rsidP="00061F7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DF8C7F" w14:textId="77777777" w:rsidR="00061F79" w:rsidRPr="005C4C7D" w:rsidRDefault="00061F79" w:rsidP="00061F7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D9E7D3" w14:textId="3ED31DAB" w:rsidR="00061F79" w:rsidRPr="007E43D2" w:rsidRDefault="007E43D2" w:rsidP="007E43D2">
                              <w:pPr>
                                <w:jc w:val="right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6,775,702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CAD99E" id="Group 97" o:spid="_x0000_s1095" style="position:absolute;left:0;text-align:left;margin-left:350.6pt;margin-top:63.5pt;width:100.8pt;height:1in;z-index:25167974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">
                <v:shape id="Text Box 107" o:spid="_x0000_s109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7F8AD118" w14:textId="6AB1481D" w:rsidR="00061F79" w:rsidRPr="00061F79" w:rsidRDefault="00061F79" w:rsidP="00061F7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08" o:spid="_x0000_s109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7B810484" w14:textId="7B470889" w:rsidR="00061F79" w:rsidRPr="007E43D2" w:rsidRDefault="007E43D2" w:rsidP="007E43D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7,472,319</w:t>
                        </w:r>
                      </w:p>
                    </w:txbxContent>
                  </v:textbox>
                </v:shape>
                <v:shape id="Text Box 109" o:spid="_x0000_s109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05A136AA" w14:textId="2E3B16A3" w:rsidR="00061F79" w:rsidRPr="00061F79" w:rsidRDefault="00061F79" w:rsidP="00061F7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7E43D2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10" o:spid="_x0000_s109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" fillcolor="#005eb8" strokeweight=".5pt">
                  <v:textbox>
                    <w:txbxContent>
                      <w:p w14:paraId="5D8F28E8" w14:textId="77777777" w:rsidR="00061F79" w:rsidRPr="005C4C7D" w:rsidRDefault="00061F79" w:rsidP="00061F7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0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" fillcolor="#005eb8" strokeweight=".5pt">
                  <v:textbox>
                    <w:txbxContent>
                      <w:p w14:paraId="0CDF8C7F" w14:textId="77777777" w:rsidR="00061F79" w:rsidRPr="005C4C7D" w:rsidRDefault="00061F79" w:rsidP="00061F7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0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09D9E7D3" w14:textId="3ED31DAB" w:rsidR="00061F79" w:rsidRPr="007E43D2" w:rsidRDefault="007E43D2" w:rsidP="007E43D2">
                        <w:pPr>
                          <w:jc w:val="right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6,775,702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831B3" w:rsidRPr="003761CF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C9FA67" wp14:editId="0E164F9F">
                <wp:simplePos x="0" y="0"/>
                <wp:positionH relativeFrom="column">
                  <wp:posOffset>2306805</wp:posOffset>
                </wp:positionH>
                <wp:positionV relativeFrom="paragraph">
                  <wp:posOffset>2701290</wp:posOffset>
                </wp:positionV>
                <wp:extent cx="206734" cy="343574"/>
                <wp:effectExtent l="0" t="0" r="22225" b="18415"/>
                <wp:wrapNone/>
                <wp:docPr id="149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94204" id="Freeform 357" o:spid="_x0000_s1026" style="position:absolute;margin-left:181.65pt;margin-top:212.7pt;width:16.3pt;height:27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BsQiV43wAAAAsBAAAPAAAAAAAAAAAAAAAAAO0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061F79">
        <w:rPr>
          <w:rFonts w:hint="cs"/>
          <w:noProof/>
        </w:rPr>
        <w:drawing>
          <wp:inline distT="0" distB="0" distL="0" distR="0" wp14:anchorId="5CBF201F" wp14:editId="493F459E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A79D9DA" w14:textId="5D7F5197" w:rsidR="00061F79" w:rsidRDefault="00AE3E2A" w:rsidP="00061F79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F3B4D67" wp14:editId="73858286">
                <wp:simplePos x="0" y="0"/>
                <wp:positionH relativeFrom="column">
                  <wp:posOffset>229539</wp:posOffset>
                </wp:positionH>
                <wp:positionV relativeFrom="paragraph">
                  <wp:posOffset>26283</wp:posOffset>
                </wp:positionV>
                <wp:extent cx="5488940" cy="1829764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940" cy="1829764"/>
                          <a:chOff x="-352458" y="-352"/>
                          <a:chExt cx="5489447" cy="1830832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14111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0DF50A" w14:textId="0AA73003" w:rsidR="00061F79" w:rsidRPr="0085513C" w:rsidRDefault="0085513C" w:rsidP="00061F79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  <w:lang w:val="en-US"/>
                                </w:rPr>
                              </w:pPr>
                              <w:r w:rsidRPr="0085513C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77259" y="1399723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43E1F1" w14:textId="421EA396" w:rsidR="00061F79" w:rsidRPr="0085513C" w:rsidRDefault="0085513C" w:rsidP="00061F79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85513C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8BFBFA" w14:textId="75E65C41" w:rsidR="00061F79" w:rsidRPr="000826A4" w:rsidRDefault="00061F79" w:rsidP="00061F7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0826A4"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1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486D4F" w14:textId="7F5BC1D3" w:rsidR="00061F79" w:rsidRPr="000826A4" w:rsidRDefault="00061F79" w:rsidP="00061F7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0826A4"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g:grpSp>
                        <wpg:cNvPr id="301" name="Group 301"/>
                        <wpg:cNvGrpSpPr/>
                        <wpg:grpSpPr>
                          <a:xfrm>
                            <a:off x="-42433" y="806670"/>
                            <a:ext cx="4606000" cy="1023810"/>
                            <a:chOff x="-225314" y="-322415"/>
                            <a:chExt cx="4606000" cy="1023810"/>
                          </a:xfrm>
                        </wpg:grpSpPr>
                        <wps:wsp>
                          <wps:cNvPr id="302" name="Text Box 302"/>
                          <wps:cNvSpPr txBox="1"/>
                          <wps:spPr>
                            <a:xfrm>
                              <a:off x="-225314" y="-322415"/>
                              <a:ext cx="842606" cy="507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E28780" w14:textId="60BF4968" w:rsidR="00061F79" w:rsidRPr="007E43D2" w:rsidRDefault="007E43D2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  <w:lang w:val="en-US"/>
                                  </w:rPr>
                                  <w:t>6,048,650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  <w:t>8</w:t>
                                </w: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%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54753C66" w14:textId="77777777" w:rsidR="00061F79" w:rsidRPr="007E43D2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309AFB7C" w14:textId="77777777" w:rsidR="00061F79" w:rsidRPr="007E43D2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Text Box 303"/>
                          <wps:cNvSpPr txBox="1"/>
                          <wps:spPr>
                            <a:xfrm>
                              <a:off x="3538080" y="-237024"/>
                              <a:ext cx="842606" cy="507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E9AD4E" w14:textId="14870E69" w:rsidR="00061F79" w:rsidRPr="0085513C" w:rsidRDefault="00FB7CD7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566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982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  <w:t>8</w:t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%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20AA7024" w14:textId="77777777" w:rsidR="00061F79" w:rsidRPr="0085513C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459CD0A5" w14:textId="77777777" w:rsidR="00061F79" w:rsidRPr="0085513C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Text Box 304"/>
                          <wps:cNvSpPr txBox="1"/>
                          <wps:spPr>
                            <a:xfrm>
                              <a:off x="714610" y="185246"/>
                              <a:ext cx="842606" cy="507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BA5868F" w14:textId="40803EF0" w:rsidR="00061F79" w:rsidRPr="007E43D2" w:rsidRDefault="007E43D2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1,423,669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19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%</w:t>
                                </w:r>
                                <w:r w:rsidR="00061F79"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0827EC47" w14:textId="77777777" w:rsidR="00061F79" w:rsidRPr="007E43D2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7EA0087A" w14:textId="77777777" w:rsidR="00061F79" w:rsidRPr="007E43D2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7E43D2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Text Box 305"/>
                          <wps:cNvSpPr txBox="1"/>
                          <wps:spPr>
                            <a:xfrm>
                              <a:off x="2695474" y="145148"/>
                              <a:ext cx="842606" cy="5562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9D0EF2" w14:textId="1450C6C4" w:rsidR="00061F79" w:rsidRPr="0085513C" w:rsidRDefault="00FB7CD7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1,208,720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  <w:t>1</w:t>
                                </w:r>
                                <w:r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%</w:t>
                                </w:r>
                                <w:r w:rsidR="00061F79"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2153267E" w14:textId="77777777" w:rsidR="00061F79" w:rsidRPr="0085513C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0DF87BAE" w14:textId="77777777" w:rsidR="00061F79" w:rsidRPr="0085513C" w:rsidRDefault="00061F79" w:rsidP="00061F79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85513C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B4D67" id="Group 296" o:spid="_x0000_s1102" style="position:absolute;left:0;text-align:left;margin-left:18.05pt;margin-top:2.05pt;width:432.2pt;height:144.1pt;z-index:251676672;mso-width-relative:margin;mso-height-relative:margin" coordorigin="-3524,-3" coordsize="54894,18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">
                <v:shape id="TextBox 7" o:spid="_x0000_s1103" type="#_x0000_t202" style="position:absolute;left:19141;top:7340;width:6015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C0DF50A" w14:textId="0AA73003" w:rsidR="00061F79" w:rsidRPr="0085513C" w:rsidRDefault="0085513C" w:rsidP="00061F79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4"/>
                            <w:szCs w:val="24"/>
                            <w:cs/>
                            <w:lang w:val="en-US"/>
                          </w:rPr>
                        </w:pPr>
                        <w:r w:rsidRPr="0085513C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4"/>
                            <w:szCs w:val="24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4" type="#_x0000_t202" style="position:absolute;left:18772;top:13997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643E1F1" w14:textId="421EA396" w:rsidR="00061F79" w:rsidRPr="0085513C" w:rsidRDefault="0085513C" w:rsidP="00061F79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85513C">
                          <w:rPr>
                            <w:rFonts w:hint="cs"/>
                            <w:color w:val="000000" w:themeColor="text1"/>
                            <w:kern w:val="24"/>
                            <w:sz w:val="24"/>
                            <w:szCs w:val="24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05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218BFBFA" w14:textId="75E65C41" w:rsidR="00061F79" w:rsidRPr="000826A4" w:rsidRDefault="00061F79" w:rsidP="00061F7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</w:t>
                        </w:r>
                        <w:r w:rsidR="000826A4"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565</w:t>
                        </w:r>
                      </w:p>
                    </w:txbxContent>
                  </v:textbox>
                </v:shape>
                <v:shape id="TextBox 6" o:spid="_x0000_s1106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5486D4F" w14:textId="7F5BC1D3" w:rsidR="00061F79" w:rsidRPr="000826A4" w:rsidRDefault="00061F79" w:rsidP="00061F7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</w:t>
                        </w:r>
                        <w:r w:rsidR="000826A4"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564</w:t>
                        </w:r>
                      </w:p>
                    </w:txbxContent>
                  </v:textbox>
                </v:shape>
                <v:group id="Group 301" o:spid="_x0000_s1107" style="position:absolute;left:-424;top:8066;width:46059;height:10238" coordorigin="-2253,-3224" coordsize="46060,10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shape id="Text Box 302" o:spid="_x0000_s1108" type="#_x0000_t202" style="position:absolute;left:-2253;top:-3224;width:8425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" filled="f" stroked="f" strokeweight=".5pt">
                    <v:textbox>
                      <w:txbxContent>
                        <w:p w14:paraId="73E28780" w14:textId="60BF4968" w:rsidR="00061F79" w:rsidRPr="007E43D2" w:rsidRDefault="007E43D2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>6,048,650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  <w:t>8</w:t>
                          </w: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%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54753C66" w14:textId="77777777" w:rsidR="00061F79" w:rsidRPr="007E43D2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309AFB7C" w14:textId="77777777" w:rsidR="00061F79" w:rsidRPr="007E43D2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  <v:shape id="Text Box 303" o:spid="_x0000_s1109" type="#_x0000_t202" style="position:absolute;left:35380;top:-2370;width:8426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" filled="f" stroked="f" strokeweight=".5pt">
                    <v:textbox>
                      <w:txbxContent>
                        <w:p w14:paraId="75E9AD4E" w14:textId="14870E69" w:rsidR="00061F79" w:rsidRPr="0085513C" w:rsidRDefault="00FB7CD7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5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,</w:t>
                          </w: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566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,</w:t>
                          </w: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982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 xml:space="preserve"> 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  <w:t>8</w:t>
                          </w: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%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20AA7024" w14:textId="77777777" w:rsidR="00061F79" w:rsidRPr="0085513C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459CD0A5" w14:textId="77777777" w:rsidR="00061F79" w:rsidRPr="0085513C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  <v:shape id="Text Box 304" o:spid="_x0000_s1110" type="#_x0000_t202" style="position:absolute;left:7146;top:1852;width:8426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2Lh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Vc0gP8z4QjI6R8AAAD//wMAUEsBAi0AFAAGAAgAAAAhANvh9svuAAAAhQEAABMAAAAAAAAA&#10;AAAAAAAAAAAAAFtDb250ZW50X1R5cGVzXS54bWxQSwECLQAUAAYACAAAACEAWvQsW78AAAAVAQAA&#10;CwAAAAAAAAAAAAAAAAAfAQAAX3JlbHMvLnJlbHNQSwECLQAUAAYACAAAACEAu2ti4cYAAADcAAAA&#10;DwAAAAAAAAAAAAAAAAAHAgAAZHJzL2Rvd25yZXYueG1sUEsFBgAAAAADAAMAtwAAAPoCAAAAAA==&#10;" filled="f" stroked="f" strokeweight=".5pt">
                    <v:textbox>
                      <w:txbxContent>
                        <w:p w14:paraId="2BA5868F" w14:textId="40803EF0" w:rsidR="00061F79" w:rsidRPr="007E43D2" w:rsidRDefault="007E43D2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1,423,669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19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%</w:t>
                          </w:r>
                          <w:r w:rsidR="00061F79"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0827EC47" w14:textId="77777777" w:rsidR="00061F79" w:rsidRPr="007E43D2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7EA0087A" w14:textId="77777777" w:rsidR="00061F79" w:rsidRPr="007E43D2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E43D2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  <v:shape id="Text Box 305" o:spid="_x0000_s1111" type="#_x0000_t202" style="position:absolute;left:26954;top:1451;width:8426;height:5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8d6xgAAANw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iuHvTDgCcnUHAAD//wMAUEsBAi0AFAAGAAgAAAAhANvh9svuAAAAhQEAABMAAAAAAAAA&#10;AAAAAAAAAAAAAFtDb250ZW50X1R5cGVzXS54bWxQSwECLQAUAAYACAAAACEAWvQsW78AAAAVAQAA&#10;CwAAAAAAAAAAAAAAAAAfAQAAX3JlbHMvLnJlbHNQSwECLQAUAAYACAAAACEA1CfHesYAAADcAAAA&#10;DwAAAAAAAAAAAAAAAAAHAgAAZHJzL2Rvd25yZXYueG1sUEsFBgAAAAADAAMAtwAAAPoCAAAAAA==&#10;" filled="f" stroked="f" strokeweight=".5pt">
                    <v:textbox>
                      <w:txbxContent>
                        <w:p w14:paraId="219D0EF2" w14:textId="1450C6C4" w:rsidR="00061F79" w:rsidRPr="0085513C" w:rsidRDefault="00FB7CD7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1,208,720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 xml:space="preserve"> 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  <w:t>1</w:t>
                          </w:r>
                          <w:r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8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%</w:t>
                          </w:r>
                          <w:r w:rsidR="00061F79"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2153267E" w14:textId="77777777" w:rsidR="00061F79" w:rsidRPr="0085513C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0DF87BAE" w14:textId="77777777" w:rsidR="00061F79" w:rsidRPr="0085513C" w:rsidRDefault="00061F79" w:rsidP="00061F79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85513C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FA74462" w14:textId="7875CBBC" w:rsidR="00061F79" w:rsidRPr="00FC6A4D" w:rsidRDefault="00D92865" w:rsidP="00061F79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7492ADB" wp14:editId="793406D4">
                <wp:simplePos x="0" y="0"/>
                <wp:positionH relativeFrom="column">
                  <wp:posOffset>2164973</wp:posOffset>
                </wp:positionH>
                <wp:positionV relativeFrom="paragraph">
                  <wp:posOffset>648096</wp:posOffset>
                </wp:positionV>
                <wp:extent cx="1456055" cy="678012"/>
                <wp:effectExtent l="0" t="0" r="1079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6055" cy="678012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33350" y="598981"/>
                            <a:ext cx="1183887" cy="4252"/>
                            <a:chOff x="-133350" y="-251809"/>
                            <a:chExt cx="1183887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799409" y="-251809"/>
                              <a:ext cx="25112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33350" y="-247557"/>
                              <a:ext cx="20576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CCD885" id="Group 150" o:spid="_x0000_s1026" style="position:absolute;margin-left:170.45pt;margin-top:51.05pt;width:114.65pt;height:53.4pt;z-index:251673600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333;top:5989;width:11838;height:43" coordorigin="-1333,-2518" coordsize="118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7994,-2518" to="10505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333,-2475" to="724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5EAF0A" wp14:editId="5A15DFCF">
                <wp:simplePos x="0" y="0"/>
                <wp:positionH relativeFrom="column">
                  <wp:posOffset>3022794</wp:posOffset>
                </wp:positionH>
                <wp:positionV relativeFrom="paragraph">
                  <wp:posOffset>1185189</wp:posOffset>
                </wp:positionV>
                <wp:extent cx="214685" cy="204462"/>
                <wp:effectExtent l="0" t="0" r="0" b="5715"/>
                <wp:wrapNone/>
                <wp:docPr id="15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85" cy="204462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AC93B" id="Freeform 25" o:spid="_x0000_s1026" style="position:absolute;margin-left:238pt;margin-top:93.3pt;width:16.9pt;height:16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193452,56403;203676,46533;158851,13396;151774,29612;136832,24676;122677,6345;94367,1410;56620,18331;48756,25381;69202,16921;73134,16921;67630,30317;75494,38777;86503,46533;92794,38072;101445,28202;117172,32432;122677,43008;126609,50058;131327,55698;111668,48648;112454,52878;114027,57813;98299,66274;85717,81080;78639,89540;59766,88835;56620,107166;69989,102936;77853,119152;77066,122677;61339,112807;40892,101526;25165,84605;22805,59929;12582,55698;1573,120562;55047,189656;94367,181196;76280,153699;80998,134663;98299,127612;128968,138893;134473,146649;154919,155814;139191,176965;120318,190361;104590,200232;169074,191771;214685,130433;207607,114217;191093,116332;187161,82490;191093,64159;121891,55698;166715,23266;165142,20446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551F09" wp14:editId="13CC2F98">
                <wp:simplePos x="0" y="0"/>
                <wp:positionH relativeFrom="column">
                  <wp:posOffset>2902728</wp:posOffset>
                </wp:positionH>
                <wp:positionV relativeFrom="paragraph">
                  <wp:posOffset>445645</wp:posOffset>
                </wp:positionV>
                <wp:extent cx="287655" cy="365760"/>
                <wp:effectExtent l="0" t="0" r="17145" b="15240"/>
                <wp:wrapNone/>
                <wp:docPr id="1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2187B" id="Freeform 357" o:spid="_x0000_s1026" style="position:absolute;margin-left:228.55pt;margin-top:35.1pt;width:22.65pt;height:28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061F79">
        <w:rPr>
          <w:rFonts w:hint="cs"/>
          <w:noProof/>
        </w:rPr>
        <w:drawing>
          <wp:inline distT="0" distB="0" distL="0" distR="0" wp14:anchorId="00057578" wp14:editId="55B162B1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061F79">
        <w:rPr>
          <w:szCs w:val="22"/>
          <w:lang w:val="en-AU"/>
        </w:rPr>
        <w:tab/>
      </w:r>
      <w:r w:rsidR="00061F79">
        <w:rPr>
          <w:szCs w:val="22"/>
          <w:lang w:val="en-AU"/>
        </w:rPr>
        <w:tab/>
        <w:t xml:space="preserve">       </w:t>
      </w:r>
      <w:r w:rsidR="00061F79">
        <w:rPr>
          <w:szCs w:val="22"/>
          <w:lang w:val="en-AU"/>
        </w:rPr>
        <w:tab/>
      </w:r>
      <w:r w:rsidR="00061F79">
        <w:rPr>
          <w:szCs w:val="22"/>
          <w:lang w:val="en-AU"/>
        </w:rPr>
        <w:tab/>
      </w:r>
      <w:r w:rsidR="00061F79">
        <w:rPr>
          <w:rFonts w:hint="cs"/>
          <w:noProof/>
        </w:rPr>
        <w:drawing>
          <wp:inline distT="0" distB="0" distL="0" distR="0" wp14:anchorId="59D33478" wp14:editId="6FE3CFB3">
            <wp:extent cx="2286000" cy="2286000"/>
            <wp:effectExtent l="57150" t="0" r="57150" b="114300"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0C29F6ED" w14:textId="77777777" w:rsidR="00486991" w:rsidRDefault="00486991">
      <w:pPr>
        <w:spacing w:line="240" w:lineRule="auto"/>
        <w:rPr>
          <w:spacing w:val="8"/>
          <w:sz w:val="30"/>
          <w:szCs w:val="30"/>
          <w:cs/>
          <w:lang w:val="en-US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34A52EA2" w14:textId="2397A88D" w:rsidR="00700F47" w:rsidRPr="00C218C4" w:rsidRDefault="00700F47" w:rsidP="00700F47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3FFACC93" w14:textId="77777777" w:rsidR="00700F47" w:rsidRPr="00D43CB2" w:rsidRDefault="00700F47" w:rsidP="00700F47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04D3964" wp14:editId="03C2ED30">
                <wp:simplePos x="0" y="0"/>
                <wp:positionH relativeFrom="column">
                  <wp:posOffset>1338746</wp:posOffset>
                </wp:positionH>
                <wp:positionV relativeFrom="paragraph">
                  <wp:posOffset>234094</wp:posOffset>
                </wp:positionV>
                <wp:extent cx="4327525" cy="2758558"/>
                <wp:effectExtent l="0" t="0" r="0" b="381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525" cy="2758558"/>
                          <a:chOff x="-232969" y="-158954"/>
                          <a:chExt cx="4245064" cy="2759359"/>
                        </a:xfrm>
                      </wpg:grpSpPr>
                      <wps:wsp>
                        <wps:cNvPr id="100" name="TextBox 1"/>
                        <wps:cNvSpPr txBox="1"/>
                        <wps:spPr>
                          <a:xfrm>
                            <a:off x="3022349" y="-158954"/>
                            <a:ext cx="989746" cy="3740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592870" w14:textId="77777777" w:rsidR="00700F47" w:rsidRPr="002C351D" w:rsidRDefault="00700F47" w:rsidP="00700F4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2C351D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 xml:space="preserve">หน่วย </w:t>
                              </w:r>
                              <w:r w:rsidRPr="002C351D">
                                <w:rPr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: </w:t>
                              </w:r>
                              <w:r w:rsidRPr="002C351D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-232969" y="584074"/>
                            <a:ext cx="3893954" cy="2016331"/>
                            <a:chOff x="-232969" y="67239"/>
                            <a:chExt cx="3893954" cy="2016331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-232969" y="67239"/>
                              <a:ext cx="768985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710151" w14:textId="77777777" w:rsidR="00700F47" w:rsidRPr="00D02FA5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D02FA5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4,510,081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586016" y="85580"/>
                              <a:ext cx="778510" cy="542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94C55D7" w14:textId="77777777" w:rsidR="00700F47" w:rsidRPr="00D02FA5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D02FA5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4,486,240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145075" y="1287235"/>
                              <a:ext cx="723900" cy="542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861C02" w14:textId="77777777" w:rsidR="00700F47" w:rsidRPr="00D02FA5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33ED38CB" w14:textId="77777777" w:rsidR="00700F47" w:rsidRPr="00D02FA5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D02FA5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638,084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2928195" y="1486670"/>
                              <a:ext cx="732790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A882D7" w14:textId="77777777" w:rsidR="00700F47" w:rsidRPr="00D02FA5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D02FA5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759,497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4D3964" id="Group 104" o:spid="_x0000_s1112" style="position:absolute;left:0;text-align:left;margin-left:105.4pt;margin-top:18.45pt;width:340.75pt;height:217.2pt;z-index:251691008;mso-width-relative:margin;mso-height-relative:margin" coordorigin="-2329,-1589" coordsize="42450,27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">
                <v:shape id="TextBox 1" o:spid="_x0000_s1113" type="#_x0000_t202" style="position:absolute;left:30223;top:-1589;width:9897;height:37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" filled="f" stroked="f">
                  <v:textbox inset="4.3pt,4.3pt,4.3pt,4.3pt">
                    <w:txbxContent>
                      <w:p w14:paraId="14592870" w14:textId="77777777" w:rsidR="00700F47" w:rsidRPr="002C351D" w:rsidRDefault="00700F47" w:rsidP="00700F4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2C351D">
                          <w:rPr>
                            <w:rFonts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 xml:space="preserve">หน่วย </w:t>
                        </w:r>
                        <w:r w:rsidRPr="002C351D">
                          <w:rPr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: </w:t>
                        </w:r>
                        <w:r w:rsidRPr="002C351D">
                          <w:rPr>
                            <w:rFonts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  <v:group id="Group 103" o:spid="_x0000_s1114" style="position:absolute;left:-2329;top:5840;width:38938;height:20164" coordorigin="-2329,672" coordsize="38939,20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Text Box 101" o:spid="_x0000_s1115" type="#_x0000_t202" style="position:absolute;left:-2329;top:672;width:7689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" filled="f" stroked="f" strokeweight=".5pt">
                    <v:textbox>
                      <w:txbxContent>
                        <w:p w14:paraId="3B710151" w14:textId="77777777" w:rsidR="00700F47" w:rsidRPr="00D02FA5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D02FA5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4,510,081</w:t>
                          </w:r>
                        </w:p>
                      </w:txbxContent>
                    </v:textbox>
                  </v:shape>
                  <v:shape id="Text Box 28" o:spid="_x0000_s1116" type="#_x0000_t202" style="position:absolute;left:5860;top:855;width:7785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<v:textbox>
                      <w:txbxContent>
                        <w:p w14:paraId="794C55D7" w14:textId="77777777" w:rsidR="00700F47" w:rsidRPr="00D02FA5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D02FA5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4,486,240</w:t>
                          </w:r>
                        </w:p>
                      </w:txbxContent>
                    </v:textbox>
                  </v:shape>
                  <v:shape id="Text Box 39" o:spid="_x0000_s1117" type="#_x0000_t202" style="position:absolute;left:21450;top:12872;width:7239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  <v:textbox>
                      <w:txbxContent>
                        <w:p w14:paraId="00861C02" w14:textId="77777777" w:rsidR="00700F47" w:rsidRPr="00D02FA5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33ED38CB" w14:textId="77777777" w:rsidR="00700F47" w:rsidRPr="00D02FA5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D02FA5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638,084</w:t>
                          </w:r>
                        </w:p>
                      </w:txbxContent>
                    </v:textbox>
                  </v:shape>
                  <v:shape id="Text Box 102" o:spid="_x0000_s1118" type="#_x0000_t202" style="position:absolute;left:29281;top:14866;width:7328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" filled="f" stroked="f" strokeweight=".5pt">
                    <v:textbox>
                      <w:txbxContent>
                        <w:p w14:paraId="2EA882D7" w14:textId="77777777" w:rsidR="00700F47" w:rsidRPr="00D02FA5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D02FA5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759,497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งวดสามเดือน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>31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 มีนาคม</w:t>
      </w:r>
    </w:p>
    <w:p w14:paraId="1387076F" w14:textId="1DA98BF0" w:rsidR="00700F47" w:rsidRDefault="00A30DAA" w:rsidP="00700F47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692E047" wp14:editId="78390BED">
                <wp:simplePos x="0" y="0"/>
                <wp:positionH relativeFrom="column">
                  <wp:posOffset>169904</wp:posOffset>
                </wp:positionH>
                <wp:positionV relativeFrom="paragraph">
                  <wp:posOffset>3698130</wp:posOffset>
                </wp:positionV>
                <wp:extent cx="5454015" cy="2021153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2021153"/>
                          <a:chOff x="-406025" y="0"/>
                          <a:chExt cx="5454705" cy="2022612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794515" y="721570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9EABD1" w14:textId="77777777" w:rsidR="00700F47" w:rsidRPr="000B17AC" w:rsidRDefault="00700F47" w:rsidP="00700F4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083251BD" w14:textId="77777777" w:rsidR="00700F47" w:rsidRPr="000B17AC" w:rsidRDefault="00700F47" w:rsidP="00700F4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7666DA" w14:textId="77777777" w:rsidR="00700F47" w:rsidRPr="0034178E" w:rsidRDefault="00700F47" w:rsidP="00700F4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546C99" w14:textId="77777777" w:rsidR="00700F47" w:rsidRPr="0034178E" w:rsidRDefault="00700F47" w:rsidP="00700F4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D6F449" w14:textId="77777777" w:rsidR="00700F47" w:rsidRPr="0034178E" w:rsidRDefault="00700F47" w:rsidP="00700F47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g:grpSp>
                        <wpg:cNvPr id="126" name="Group 126"/>
                        <wpg:cNvGrpSpPr/>
                        <wpg:grpSpPr>
                          <a:xfrm>
                            <a:off x="-86434" y="1082092"/>
                            <a:ext cx="4909930" cy="940520"/>
                            <a:chOff x="-269315" y="-46993"/>
                            <a:chExt cx="4909930" cy="940520"/>
                          </a:xfrm>
                        </wpg:grpSpPr>
                        <wps:wsp>
                          <wps:cNvPr id="119" name="Text Box 119"/>
                          <wps:cNvSpPr txBox="1"/>
                          <wps:spPr>
                            <a:xfrm>
                              <a:off x="-269315" y="-46993"/>
                              <a:ext cx="842606" cy="507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667209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4,510,081</w:t>
                                </w: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  <w:t>88%</w:t>
                                </w:r>
                              </w:p>
                              <w:p w14:paraId="45316AC2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13D963C1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15D49D56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Text Box 120"/>
                          <wps:cNvSpPr txBox="1"/>
                          <wps:spPr>
                            <a:xfrm>
                              <a:off x="3798009" y="-46993"/>
                              <a:ext cx="842606" cy="507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A4A4E4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4,486,240</w:t>
                                </w:r>
                              </w:p>
                              <w:p w14:paraId="7F567E97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86%</w:t>
                                </w:r>
                              </w:p>
                              <w:p w14:paraId="344356CD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1665B856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575D881E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769028" y="260721"/>
                              <a:ext cx="842606" cy="5582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3BCEAD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638,064</w:t>
                                </w:r>
                              </w:p>
                              <w:p w14:paraId="23748C48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12%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Text Box 122"/>
                          <wps:cNvSpPr txBox="1"/>
                          <wps:spPr>
                            <a:xfrm>
                              <a:off x="2764868" y="283105"/>
                              <a:ext cx="740982" cy="61042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3659EE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759,497</w:t>
                                </w:r>
                              </w:p>
                              <w:p w14:paraId="4524ED02" w14:textId="77777777" w:rsidR="00700F47" w:rsidRPr="00A83127" w:rsidRDefault="00700F47" w:rsidP="00700F47">
                                <w:pPr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A83127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14%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92E047" id="Group 130" o:spid="_x0000_s1119" style="position:absolute;left:0;text-align:left;margin-left:13.4pt;margin-top:291.2pt;width:429.45pt;height:159.15pt;z-index:251689984;mso-width-relative:margin;mso-height-relative:margin" coordorigin="-4060" coordsize="54547,2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">
                <v:shape id="TextBox 7" o:spid="_x0000_s1120" type="#_x0000_t202" style="position:absolute;left:17945;top:7215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5E9EABD1" w14:textId="77777777" w:rsidR="00700F47" w:rsidRPr="000B17AC" w:rsidRDefault="00700F47" w:rsidP="00700F4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083251BD" w14:textId="77777777" w:rsidR="00700F47" w:rsidRPr="000B17AC" w:rsidRDefault="00700F47" w:rsidP="00700F4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21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0D7666DA" w14:textId="77777777" w:rsidR="00700F47" w:rsidRPr="0034178E" w:rsidRDefault="00700F47" w:rsidP="00700F4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2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12546C99" w14:textId="77777777" w:rsidR="00700F47" w:rsidRPr="0034178E" w:rsidRDefault="00700F47" w:rsidP="00700F4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23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4BD6F449" w14:textId="77777777" w:rsidR="00700F47" w:rsidRPr="0034178E" w:rsidRDefault="00700F47" w:rsidP="00700F47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2564</w:t>
                        </w:r>
                      </w:p>
                    </w:txbxContent>
                  </v:textbox>
                </v:shape>
                <v:group id="Group 126" o:spid="_x0000_s1124" style="position:absolute;left:-864;top:10820;width:49098;height:9406" coordorigin="-2693,-469" coordsize="49099,9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Text Box 119" o:spid="_x0000_s1125" type="#_x0000_t202" style="position:absolute;left:-2693;top:-469;width:8425;height:5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VD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wfTuD5TLhAzh4AAAD//wMAUEsBAi0AFAAGAAgAAAAhANvh9svuAAAAhQEAABMAAAAAAAAAAAAA&#10;AAAAAAAAAFtDb250ZW50X1R5cGVzXS54bWxQSwECLQAUAAYACAAAACEAWvQsW78AAAAVAQAACwAA&#10;AAAAAAAAAAAAAAAfAQAAX3JlbHMvLnJlbHNQSwECLQAUAAYACAAAACEAfXc1Q8MAAADcAAAADwAA&#10;AAAAAAAAAAAAAAAHAgAAZHJzL2Rvd25yZXYueG1sUEsFBgAAAAADAAMAtwAAAPcCAAAAAA==&#10;" filled="f" stroked="f" strokeweight=".5pt">
                    <v:textbox>
                      <w:txbxContent>
                        <w:p w14:paraId="10667209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4,510,081</w:t>
                          </w: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  <w:t>88%</w:t>
                          </w:r>
                        </w:p>
                        <w:p w14:paraId="45316AC2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13D963C1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15D49D56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  <v:shape id="Text Box 120" o:spid="_x0000_s1126" type="#_x0000_t202" style="position:absolute;left:37980;top:-469;width:8426;height:5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  <v:textbox>
                      <w:txbxContent>
                        <w:p w14:paraId="18A4A4E4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4,486,240</w:t>
                          </w:r>
                        </w:p>
                        <w:p w14:paraId="7F567E97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86%</w:t>
                          </w:r>
                        </w:p>
                        <w:p w14:paraId="344356CD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1665B856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  <w:p w14:paraId="575D881E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br/>
                          </w:r>
                        </w:p>
                      </w:txbxContent>
                    </v:textbox>
                  </v:shape>
                  <v:shape id="Text Box 121" o:spid="_x0000_s1127" type="#_x0000_t202" style="position:absolute;left:7690;top:2607;width:8426;height:5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  <v:textbox>
                      <w:txbxContent>
                        <w:p w14:paraId="3A3BCEAD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638,064</w:t>
                          </w:r>
                        </w:p>
                        <w:p w14:paraId="23748C48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12%</w:t>
                          </w:r>
                        </w:p>
                      </w:txbxContent>
                    </v:textbox>
                  </v:shape>
                  <v:shape id="Text Box 122" o:spid="_x0000_s1128" type="#_x0000_t202" style="position:absolute;left:27648;top:2831;width:7410;height:6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" filled="f" stroked="f" strokeweight=".5pt">
                    <v:textbox>
                      <w:txbxContent>
                        <w:p w14:paraId="493659EE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759,497</w:t>
                          </w:r>
                        </w:p>
                        <w:p w14:paraId="4524ED02" w14:textId="77777777" w:rsidR="00700F47" w:rsidRPr="00A83127" w:rsidRDefault="00700F47" w:rsidP="00700F47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A83127">
                            <w:rPr>
                              <w:rFonts w:asciiTheme="majorBidi" w:hAnsiTheme="majorBid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14%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26DCB" w:rsidRPr="003761CF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82B2C7" wp14:editId="2E061FDB">
                <wp:simplePos x="0" y="0"/>
                <wp:positionH relativeFrom="column">
                  <wp:posOffset>2279699</wp:posOffset>
                </wp:positionH>
                <wp:positionV relativeFrom="paragraph">
                  <wp:posOffset>2771140</wp:posOffset>
                </wp:positionV>
                <wp:extent cx="206375" cy="343535"/>
                <wp:effectExtent l="0" t="0" r="22225" b="18415"/>
                <wp:wrapNone/>
                <wp:docPr id="8" name="Freeform 3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07D95" id="Freeform 357" o:spid="_x0000_s1026" style="position:absolute;margin-left:179.5pt;margin-top:218.2pt;width:16.25pt;height:27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700F47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7C57AAD" wp14:editId="3008E714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B02ED7" w14:textId="77777777" w:rsidR="00700F47" w:rsidRPr="00D02FA5" w:rsidRDefault="00700F47" w:rsidP="00700F4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F0196D5" w14:textId="77777777" w:rsidR="00700F47" w:rsidRPr="00D02FA5" w:rsidRDefault="00700F47" w:rsidP="00700F4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,148,145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B04255B" w14:textId="77777777" w:rsidR="00700F47" w:rsidRPr="00D02FA5" w:rsidRDefault="00700F47" w:rsidP="00700F4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91A108E" w14:textId="77777777" w:rsidR="00700F47" w:rsidRPr="005C4C7D" w:rsidRDefault="00700F47" w:rsidP="00700F4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9D674" w14:textId="77777777" w:rsidR="00700F47" w:rsidRPr="005C4C7D" w:rsidRDefault="00700F47" w:rsidP="00700F4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A4E2D3" w14:textId="77777777" w:rsidR="00700F47" w:rsidRPr="00D02FA5" w:rsidRDefault="00700F47" w:rsidP="00700F4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5,245,737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C57AAD" id="Group 172" o:spid="_x0000_s1129" style="position:absolute;left:0;text-align:left;margin-left:342.15pt;margin-top:61.8pt;width:100.8pt;height:1in;z-index:25169203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">
                <v:shape id="Text Box 173" o:spid="_x0000_s113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11B02ED7" w14:textId="77777777" w:rsidR="00700F47" w:rsidRPr="00D02FA5" w:rsidRDefault="00700F47" w:rsidP="00700F4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74" o:spid="_x0000_s113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2F0196D5" w14:textId="77777777" w:rsidR="00700F47" w:rsidRPr="00D02FA5" w:rsidRDefault="00700F47" w:rsidP="00700F4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,148,145</w:t>
                        </w:r>
                      </w:p>
                    </w:txbxContent>
                  </v:textbox>
                </v:shape>
                <v:shape id="Text Box 175" o:spid="_x0000_s113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6B04255B" w14:textId="77777777" w:rsidR="00700F47" w:rsidRPr="00D02FA5" w:rsidRDefault="00700F47" w:rsidP="00700F4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76" o:spid="_x0000_s113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" fillcolor="#005eb8" strokeweight=".5pt">
                  <v:textbox>
                    <w:txbxContent>
                      <w:p w14:paraId="191A108E" w14:textId="77777777" w:rsidR="00700F47" w:rsidRPr="005C4C7D" w:rsidRDefault="00700F47" w:rsidP="00700F4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3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" fillcolor="#005eb8" strokeweight=".5pt">
                  <v:textbox>
                    <w:txbxContent>
                      <w:p w14:paraId="17F9D674" w14:textId="77777777" w:rsidR="00700F47" w:rsidRPr="005C4C7D" w:rsidRDefault="00700F47" w:rsidP="00700F4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66A4E2D3" w14:textId="77777777" w:rsidR="00700F47" w:rsidRPr="00D02FA5" w:rsidRDefault="00700F47" w:rsidP="00700F4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5,245,737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0F47">
        <w:rPr>
          <w:rFonts w:hint="cs"/>
          <w:noProof/>
        </w:rPr>
        <w:drawing>
          <wp:inline distT="0" distB="0" distL="0" distR="0" wp14:anchorId="0EEC0D04" wp14:editId="14634EAD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E34F39B" w14:textId="3A3851DE" w:rsidR="00700F47" w:rsidRDefault="00700F47" w:rsidP="00700F47">
      <w:pPr>
        <w:pStyle w:val="ListParagraph"/>
        <w:ind w:left="540" w:right="65"/>
        <w:rPr>
          <w:szCs w:val="22"/>
          <w:lang w:val="en-AU"/>
        </w:rPr>
      </w:pPr>
    </w:p>
    <w:p w14:paraId="107269B0" w14:textId="77777777" w:rsidR="00700F47" w:rsidRPr="00B831B3" w:rsidRDefault="00700F47" w:rsidP="00700F47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186EB3E" wp14:editId="1FFB6565">
                <wp:simplePos x="0" y="0"/>
                <wp:positionH relativeFrom="column">
                  <wp:posOffset>2151393</wp:posOffset>
                </wp:positionH>
                <wp:positionV relativeFrom="paragraph">
                  <wp:posOffset>624148</wp:posOffset>
                </wp:positionV>
                <wp:extent cx="1455165" cy="913765"/>
                <wp:effectExtent l="0" t="0" r="31115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5165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4261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75071" y="850685"/>
                            <a:ext cx="1170426" cy="105"/>
                            <a:chOff x="75071" y="-105"/>
                            <a:chExt cx="1170426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62117" y="0"/>
                              <a:ext cx="1833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75071" y="-105"/>
                              <a:ext cx="199003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01DA99" id="Group 129" o:spid="_x0000_s1026" style="position:absolute;margin-left:169.4pt;margin-top:49.15pt;width:114.6pt;height:71.95pt;z-index:25168691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397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750;top:8506;width:11704;height:1" coordorigin="750,-1" coordsize="1170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621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750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6D8C31" wp14:editId="27A7E5A1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EFA56" id="Freeform 25" o:spid="_x0000_s1026" style="position:absolute;margin-left:245.65pt;margin-top:113.2pt;width:18.9pt;height:1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21234F" wp14:editId="65547506">
                <wp:simplePos x="0" y="0"/>
                <wp:positionH relativeFrom="column">
                  <wp:posOffset>2773895</wp:posOffset>
                </wp:positionH>
                <wp:positionV relativeFrom="paragraph">
                  <wp:posOffset>452794</wp:posOffset>
                </wp:positionV>
                <wp:extent cx="287655" cy="365760"/>
                <wp:effectExtent l="0" t="0" r="17145" b="15240"/>
                <wp:wrapNone/>
                <wp:docPr id="11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D197B" id="Freeform 357" o:spid="_x0000_s1026" style="position:absolute;margin-left:218.4pt;margin-top:35.65pt;width:22.65pt;height:28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</w:rPr>
        <w:drawing>
          <wp:inline distT="0" distB="0" distL="0" distR="0" wp14:anchorId="741A5399" wp14:editId="31060E6B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  <w:r>
        <w:rPr>
          <w:rFonts w:hint="cs"/>
          <w:noProof/>
        </w:rPr>
        <w:drawing>
          <wp:inline distT="0" distB="0" distL="0" distR="0" wp14:anchorId="5063DFD5" wp14:editId="228EDABA">
            <wp:extent cx="2286000" cy="2286000"/>
            <wp:effectExtent l="57150" t="0" r="57150" b="114300"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6EF050D0" w14:textId="77777777" w:rsidR="00700F47" w:rsidRDefault="00700F47" w:rsidP="00E371C6">
      <w:pPr>
        <w:tabs>
          <w:tab w:val="left" w:pos="540"/>
        </w:tabs>
        <w:spacing w:line="240" w:lineRule="auto"/>
        <w:ind w:left="539" w:right="-173"/>
        <w:jc w:val="thaiDistribute"/>
        <w:rPr>
          <w:spacing w:val="-2"/>
          <w:sz w:val="30"/>
          <w:szCs w:val="30"/>
          <w:lang w:val="en-AU"/>
        </w:rPr>
      </w:pPr>
    </w:p>
    <w:p w14:paraId="15EE7BD9" w14:textId="4EB7742A" w:rsidR="00C218C4" w:rsidRPr="00204B4C" w:rsidRDefault="00C218C4" w:rsidP="00E371C6">
      <w:pPr>
        <w:tabs>
          <w:tab w:val="left" w:pos="540"/>
        </w:tabs>
        <w:spacing w:line="240" w:lineRule="auto"/>
        <w:ind w:left="539" w:right="-173"/>
        <w:jc w:val="thaiDistribute"/>
        <w:rPr>
          <w:spacing w:val="-2"/>
          <w:sz w:val="30"/>
          <w:szCs w:val="30"/>
          <w:cs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3AB9B7EC" w14:textId="01D19CD9" w:rsidR="00061F79" w:rsidRDefault="00061F79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D52A70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D52A70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A520ACF" w14:textId="2E449102" w:rsidR="00976329" w:rsidRPr="00C74BC8" w:rsidRDefault="00976329" w:rsidP="00C74BC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D559B2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D559B2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D559B2" w14:paraId="40933C8C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D559B2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D559B2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77777777" w:rsidR="00AF7548" w:rsidRPr="00D559B2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0B052C" w14:paraId="799CDE9B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745CCFD" w14:textId="70884303" w:rsidR="00976329" w:rsidRPr="000B052C" w:rsidRDefault="00D149E7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71660D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</w:tcPr>
          <w:p w14:paraId="3BD5DD0D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95DF1A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D559B2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4272EDFC" w:rsidR="00697818" w:rsidRPr="00D559B2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5041B5" w:rsidRPr="00D559B2" w14:paraId="4BBA1429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5041B5" w:rsidRPr="00D559B2" w:rsidRDefault="005041B5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145D501C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C5003F7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4B51131" w14:textId="7250D4DD" w:rsidR="005041B5" w:rsidRPr="00D559B2" w:rsidRDefault="005041B5" w:rsidP="00E91EB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07B3F9C" w14:textId="36AA7571" w:rsidR="005041B5" w:rsidRPr="006F3E72" w:rsidRDefault="006F3E72" w:rsidP="006F3E72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1C0EAD49" w:rsidR="005041B5" w:rsidRPr="00D559B2" w:rsidRDefault="00D149E7" w:rsidP="00E91EB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C8869" w14:textId="17E4FF17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5041B5" w:rsidRPr="00D559B2" w14:paraId="52CBAD04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604A1D7F" w14:textId="77777777" w:rsidR="005041B5" w:rsidRPr="00D559B2" w:rsidRDefault="005041B5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165A752B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4DB8E8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BBB5E4A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E1D3E10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2A4FC" w14:textId="77777777" w:rsidR="005041B5" w:rsidRPr="00D559B2" w:rsidRDefault="005041B5" w:rsidP="005041B5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021BA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7AAFAC" w14:textId="77777777" w:rsidR="005041B5" w:rsidRPr="00D559B2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B1F774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F1028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0B052C" w14:paraId="70AFA8E5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6D1A622" w14:textId="5B674045" w:rsidR="005041B5" w:rsidRPr="000B052C" w:rsidRDefault="00D149E7" w:rsidP="005041B5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  <w:vAlign w:val="bottom"/>
          </w:tcPr>
          <w:p w14:paraId="53DF33D4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5041B5" w:rsidRPr="000B052C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5041B5" w:rsidRPr="000B052C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5041B5" w:rsidRPr="000B052C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5041B5" w:rsidRPr="000B052C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5041B5" w:rsidRPr="000B052C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5CFF02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6DAFE46" w14:textId="77777777" w:rsidTr="004C38A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5041B5" w:rsidRPr="00D559B2" w:rsidRDefault="005041B5" w:rsidP="005041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5041B5" w:rsidRPr="00D559B2" w:rsidRDefault="005041B5" w:rsidP="006F3E72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5041B5" w:rsidRPr="00D559B2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91943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EE2FA93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0A59A298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39" w:type="dxa"/>
            <w:vAlign w:val="bottom"/>
          </w:tcPr>
          <w:p w14:paraId="2BBF488F" w14:textId="0FC377EA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78" w:type="dxa"/>
            <w:vAlign w:val="bottom"/>
          </w:tcPr>
          <w:p w14:paraId="644F5749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2D47458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80323B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13C83E" w14:textId="0E96BF2D" w:rsidR="005041B5" w:rsidRPr="00D559B2" w:rsidRDefault="00D149E7" w:rsidP="00E91EBB">
            <w:pPr>
              <w:pStyle w:val="acctfourfigures"/>
              <w:tabs>
                <w:tab w:val="clear" w:pos="765"/>
                <w:tab w:val="left" w:pos="4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F5BEF3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B549B" w14:textId="7EA77C48" w:rsidR="005041B5" w:rsidRPr="00D559B2" w:rsidRDefault="005041B5" w:rsidP="005041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9A077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EDCD1E" w14:textId="12592BBC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</w:tr>
      <w:tr w:rsidR="005041B5" w:rsidRPr="00D559B2" w14:paraId="15D4B895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6E34F7AD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4B4BACE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44683AC1" w:rsidR="005041B5" w:rsidRPr="00D559B2" w:rsidRDefault="006F3E72" w:rsidP="006F3E72">
            <w:pPr>
              <w:pStyle w:val="acctfourfigures"/>
              <w:tabs>
                <w:tab w:val="left" w:pos="423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7A3863A4" w:rsidR="005041B5" w:rsidRPr="00D559B2" w:rsidRDefault="00D149E7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4A34B5" w14:textId="55483A07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48812E48" w14:textId="177BD631" w:rsidR="00C74BC8" w:rsidRDefault="00C74BC8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54B5AA41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47D27B6B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4DE49209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636D916D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6F01B822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50B3802B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2F11724B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6795F780" w14:textId="77777777" w:rsidR="00134BB2" w:rsidRDefault="00134BB2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7F8141E7" w14:textId="4B5A7060" w:rsidR="009B76AC" w:rsidRPr="00D065D5" w:rsidRDefault="009B76AC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0B052C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0B052C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BC83AB" w14:textId="0C5019A8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0B052C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3FCAC1" w14:textId="08828352" w:rsidR="00134BB2" w:rsidRDefault="002847DE" w:rsidP="00134BB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0AD78128" w14:textId="470B08E6" w:rsidR="000B052C" w:rsidRPr="00134BB2" w:rsidRDefault="00134BB2" w:rsidP="00134BB2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A7E690D" w14:textId="03C2DB04" w:rsidR="007C2C91" w:rsidRPr="007C2C91" w:rsidRDefault="003D5AF5" w:rsidP="007C2C9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D808F3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254640D7" w:rsidR="008A343A" w:rsidRPr="00C62B78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123CE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A3EE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07A79A54" w:rsidR="008A343A" w:rsidRPr="00C62B78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5B28DDEF" w:rsidR="008A343A" w:rsidRPr="00C62B78" w:rsidRDefault="00D149E7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6F2C4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1F56F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5770E55E" w:rsidR="008A343A" w:rsidRPr="00C62B78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8A343A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416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0D0416" w:rsidRPr="00C62B78" w:rsidRDefault="000D0416" w:rsidP="000D0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5E5A8705" w:rsidR="000D0416" w:rsidRPr="006F5BC4" w:rsidRDefault="00D149E7" w:rsidP="006F3E72">
            <w:pPr>
              <w:pStyle w:val="acctfourfigures"/>
              <w:tabs>
                <w:tab w:val="clear" w:pos="765"/>
                <w:tab w:val="decimal" w:pos="465"/>
                <w:tab w:val="decimal" w:pos="61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  <w:r w:rsidR="004224EB" w:rsidRPr="00422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80" w:type="dxa"/>
          </w:tcPr>
          <w:p w14:paraId="3988F85D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16433224" w:rsidR="000D0416" w:rsidRPr="008A343A" w:rsidRDefault="00D149E7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0D0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415888CC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61951950" w:rsidR="000D0416" w:rsidRPr="00D065D5" w:rsidRDefault="006222D1" w:rsidP="006222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4224EB"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133</w:t>
            </w:r>
            <w:r w:rsidR="004224EB"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6222D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379</w:t>
            </w:r>
          </w:p>
        </w:tc>
        <w:tc>
          <w:tcPr>
            <w:tcW w:w="180" w:type="dxa"/>
          </w:tcPr>
          <w:p w14:paraId="0EB2A3BA" w14:textId="77777777" w:rsidR="000D0416" w:rsidRPr="008A343A" w:rsidRDefault="000D0416" w:rsidP="000D04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FE252" w14:textId="15DABEA1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D0416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0D0416" w:rsidRPr="00C62B78" w:rsidRDefault="000D0416" w:rsidP="000D0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0D0416" w:rsidRPr="008A343A" w:rsidRDefault="000D0416" w:rsidP="000D04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0D0416" w:rsidRPr="008A343A" w:rsidRDefault="000D0416" w:rsidP="000D04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4EB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4224EB" w:rsidRPr="00C62B78" w:rsidRDefault="004224EB" w:rsidP="004224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4E5C9518" w:rsidR="004224EB" w:rsidRPr="008A343A" w:rsidRDefault="00991ADE" w:rsidP="00991ADE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4224EB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4224EB" w:rsidRPr="008A343A" w:rsidRDefault="004224EB" w:rsidP="00991ADE">
            <w:pPr>
              <w:pStyle w:val="acctfourfigures"/>
              <w:tabs>
                <w:tab w:val="clear" w:pos="765"/>
                <w:tab w:val="left" w:pos="628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18F8B949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127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872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04F9C686" w14:textId="77777777" w:rsidR="004224EB" w:rsidRPr="008A343A" w:rsidRDefault="004224EB" w:rsidP="004224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1C896" w14:textId="387A7911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611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224EB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4224EB" w:rsidRPr="00C62B78" w:rsidRDefault="00D149E7" w:rsidP="004224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19E3AC7A" w:rsidR="004224EB" w:rsidRPr="008A343A" w:rsidRDefault="00991ADE" w:rsidP="00991ADE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4224EB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4224EB" w:rsidRPr="008A343A" w:rsidRDefault="004224EB" w:rsidP="004224E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35AB9243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3B3CE5D9" w14:textId="77777777" w:rsidR="004224EB" w:rsidRPr="008A343A" w:rsidRDefault="004224EB" w:rsidP="004224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A8329" w14:textId="63684FEE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981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224EB" w:rsidRPr="008A343A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4224EB" w:rsidRPr="00FD6C5D" w:rsidRDefault="00D149E7" w:rsidP="004224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24EB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2BBA01CC" w:rsidR="004224EB" w:rsidRPr="003D5AF5" w:rsidRDefault="00991ADE" w:rsidP="00991ADE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4224EB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F0A441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5759E82F" w:rsidR="004224EB" w:rsidRPr="003D5AF5" w:rsidRDefault="004224EB" w:rsidP="004224E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6E4409CC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135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041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4982B335" w14:textId="77777777" w:rsidR="004224EB" w:rsidRPr="008A343A" w:rsidRDefault="004224EB" w:rsidP="004224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1CD26" w14:textId="7EF8BFD6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168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224EB" w:rsidRPr="008A343A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4224EB" w:rsidRPr="00C62B78" w:rsidRDefault="004224EB" w:rsidP="004224E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7ED0CF9F" w:rsidR="004224EB" w:rsidRPr="008A343A" w:rsidRDefault="00991ADE" w:rsidP="00991ADE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4224EB"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1B63148" w:rsidR="004224EB" w:rsidRPr="008A343A" w:rsidRDefault="004224EB" w:rsidP="004224E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01EE7F19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54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834</w:t>
            </w:r>
            <w:r w:rsidRPr="0042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14:paraId="525A575C" w14:textId="77777777" w:rsidR="004224EB" w:rsidRPr="008A343A" w:rsidRDefault="004224EB" w:rsidP="004224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6AB2E6C6" w:rsidR="004224EB" w:rsidRPr="008A343A" w:rsidRDefault="00D149E7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4224EB" w:rsidRPr="00626E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521</w:t>
            </w:r>
          </w:p>
        </w:tc>
      </w:tr>
      <w:tr w:rsidR="000D0416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0D0416" w:rsidRPr="00C62B78" w:rsidRDefault="000D0416" w:rsidP="000D04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3837D5B4" w:rsidR="000D0416" w:rsidRPr="008A343A" w:rsidRDefault="00D149E7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 w:rsidR="004224EB" w:rsidRPr="004224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80" w:type="dxa"/>
          </w:tcPr>
          <w:p w14:paraId="0A7C6615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324C76D5" w:rsidR="000D0416" w:rsidRPr="008A343A" w:rsidRDefault="00D149E7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="000D0416" w:rsidRPr="00D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764AD0C1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6B8A6067" w:rsidR="000D0416" w:rsidRPr="004224EB" w:rsidRDefault="00D149E7" w:rsidP="004224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4224EB" w:rsidRPr="004224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471</w:t>
            </w:r>
            <w:r w:rsidR="004224EB" w:rsidRPr="004224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126</w:t>
            </w:r>
          </w:p>
        </w:tc>
        <w:tc>
          <w:tcPr>
            <w:tcW w:w="180" w:type="dxa"/>
          </w:tcPr>
          <w:p w14:paraId="7DDFCA39" w14:textId="77777777" w:rsidR="000D0416" w:rsidRPr="008A343A" w:rsidRDefault="000D0416" w:rsidP="000D04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183989FD" w:rsidR="000D0416" w:rsidRPr="008A343A" w:rsidRDefault="00D149E7" w:rsidP="000D04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0D0416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567</w:t>
            </w:r>
            <w:r w:rsidR="000D0416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980</w:t>
            </w:r>
          </w:p>
        </w:tc>
      </w:tr>
      <w:tr w:rsidR="000D0416" w:rsidRPr="000B052C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0D0416" w:rsidRPr="000B052C" w:rsidRDefault="000D0416" w:rsidP="000D04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0D0416" w:rsidRPr="000B052C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0D0416" w:rsidRPr="000B052C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0D0416" w:rsidRPr="000B052C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0D0416" w:rsidRPr="000B052C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0D0416" w:rsidRPr="000B052C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0D0416" w:rsidRPr="000B052C" w:rsidRDefault="000D0416" w:rsidP="000D04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0D0416" w:rsidRPr="000B052C" w:rsidRDefault="000D0416" w:rsidP="000D04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0D0416" w:rsidRPr="000B052C" w:rsidRDefault="000D0416" w:rsidP="000D04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416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0D0416" w:rsidRPr="00C62B78" w:rsidRDefault="000D0416" w:rsidP="000D0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0D0416" w:rsidRPr="008A343A" w:rsidRDefault="000D0416" w:rsidP="000D04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0D0416" w:rsidRPr="008A343A" w:rsidRDefault="000D0416" w:rsidP="000D04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0D0416" w:rsidRPr="008A343A" w:rsidRDefault="000D0416" w:rsidP="000D04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0D0416" w:rsidRPr="008A343A" w:rsidRDefault="000D0416" w:rsidP="000D04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E3D" w:rsidRPr="008A343A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941E3D" w:rsidRPr="00C62B78" w:rsidRDefault="00941E3D" w:rsidP="00941E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941E3D" w:rsidRPr="008A343A" w:rsidRDefault="00941E3D" w:rsidP="00941E3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60A24D5A" w:rsidR="00941E3D" w:rsidRPr="00266E69" w:rsidRDefault="00D149E7" w:rsidP="00941E3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F3240"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 w:rsidR="00CF3240"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138C287C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79CB02E3" w:rsidR="00941E3D" w:rsidRPr="008A343A" w:rsidRDefault="00941E3D" w:rsidP="00941E3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78" w:type="dxa"/>
          </w:tcPr>
          <w:p w14:paraId="437F84D6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3668FE46" w:rsidR="00941E3D" w:rsidRPr="008A343A" w:rsidRDefault="00D149E7" w:rsidP="006F3E72">
            <w:pPr>
              <w:pStyle w:val="acctfourfigures"/>
              <w:tabs>
                <w:tab w:val="decimal" w:pos="65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  <w:r w:rsidR="004224EB" w:rsidRPr="00422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80" w:type="dxa"/>
          </w:tcPr>
          <w:p w14:paraId="4505FE83" w14:textId="77777777" w:rsidR="00941E3D" w:rsidRPr="008A343A" w:rsidRDefault="00941E3D" w:rsidP="00941E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1B512" w14:textId="2890A4CF" w:rsidR="00941E3D" w:rsidRPr="008A343A" w:rsidRDefault="00941E3D" w:rsidP="006F3E72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41E3D" w:rsidRPr="008A343A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941E3D" w:rsidRPr="00C62B78" w:rsidRDefault="00941E3D" w:rsidP="00941E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941E3D" w:rsidRPr="008A343A" w:rsidRDefault="00941E3D" w:rsidP="00941E3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941E3D" w:rsidRPr="00266E69" w:rsidRDefault="00941E3D" w:rsidP="00941E3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55CFF181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8" w:type="dxa"/>
          </w:tcPr>
          <w:p w14:paraId="52AE68FD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941E3D" w:rsidRPr="008A343A" w:rsidRDefault="00941E3D" w:rsidP="00941E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941E3D" w:rsidRPr="008A343A" w:rsidRDefault="00941E3D" w:rsidP="00941E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8450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240" w:rsidRPr="008A343A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CF3240" w:rsidRPr="00C62B78" w:rsidRDefault="00CF3240" w:rsidP="00CF324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CF3240" w:rsidRPr="008A343A" w:rsidRDefault="00CF3240" w:rsidP="00CF32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2710D7A9" w:rsidR="00CF3240" w:rsidRPr="00CF3240" w:rsidRDefault="00CF3240" w:rsidP="00CF324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6FC2C427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BFAB1" w14:textId="0A11BB3E" w:rsidR="00CF3240" w:rsidRPr="008A343A" w:rsidRDefault="00CF3240" w:rsidP="00CF32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178" w:type="dxa"/>
          </w:tcPr>
          <w:p w14:paraId="00FD08C9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0C4CE9ED" w:rsidR="00CF3240" w:rsidRPr="008A343A" w:rsidRDefault="00D149E7" w:rsidP="00CF32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F3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80" w:type="dxa"/>
          </w:tcPr>
          <w:p w14:paraId="5FAD2B7E" w14:textId="77777777" w:rsidR="00CF3240" w:rsidRPr="008A343A" w:rsidRDefault="00CF3240" w:rsidP="00CF32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A71E0" w14:textId="21ED0D24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3240" w:rsidRPr="008A343A" w14:paraId="14F33B15" w14:textId="77777777" w:rsidTr="00873011">
        <w:trPr>
          <w:cantSplit/>
        </w:trPr>
        <w:tc>
          <w:tcPr>
            <w:tcW w:w="2790" w:type="dxa"/>
            <w:hideMark/>
          </w:tcPr>
          <w:p w14:paraId="6CE28989" w14:textId="6978593F" w:rsidR="00CF3240" w:rsidRPr="00C62B78" w:rsidRDefault="00D149E7" w:rsidP="00CF324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CF3240" w:rsidRPr="008A343A" w:rsidRDefault="00CF3240" w:rsidP="00CF32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0779F" w14:textId="7C41809F" w:rsidR="00CF3240" w:rsidRPr="00CF3240" w:rsidRDefault="00CF3240" w:rsidP="00CF324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8AA09CA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183455D" w:rsidR="00CF3240" w:rsidRPr="008A343A" w:rsidRDefault="00CF3240" w:rsidP="00CF32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64B51D6D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336C04F" w14:textId="40841239" w:rsidR="00CF3240" w:rsidRPr="008A343A" w:rsidRDefault="00CF3240" w:rsidP="00CF324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180" w:type="dxa"/>
          </w:tcPr>
          <w:p w14:paraId="367C44C8" w14:textId="77777777" w:rsidR="00CF3240" w:rsidRPr="008A343A" w:rsidRDefault="00CF3240" w:rsidP="00CF32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7B54" w14:textId="507658E9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3240" w:rsidRPr="008A343A" w14:paraId="6AEA0036" w14:textId="77777777" w:rsidTr="00873011">
        <w:trPr>
          <w:cantSplit/>
        </w:trPr>
        <w:tc>
          <w:tcPr>
            <w:tcW w:w="2790" w:type="dxa"/>
            <w:hideMark/>
          </w:tcPr>
          <w:p w14:paraId="522E47E1" w14:textId="55C04294" w:rsidR="00CF3240" w:rsidRPr="00C62B78" w:rsidRDefault="00D149E7" w:rsidP="00CF324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3240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CF3240" w:rsidRPr="008A343A" w:rsidRDefault="00CF3240" w:rsidP="00CF32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776D49F6" w:rsidR="00CF3240" w:rsidRPr="00CF3240" w:rsidRDefault="00CF3240" w:rsidP="00CF324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1C5CB85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0B6E71BC" w:rsidR="00CF3240" w:rsidRPr="008A343A" w:rsidRDefault="00CF3240" w:rsidP="00CF32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34FC147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5B6C26B" w14:textId="25BBEAE0" w:rsidR="00CF3240" w:rsidRPr="008A343A" w:rsidRDefault="00CF3240" w:rsidP="00CF3240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180" w:type="dxa"/>
          </w:tcPr>
          <w:p w14:paraId="5F4D6600" w14:textId="77777777" w:rsidR="00CF3240" w:rsidRPr="008A343A" w:rsidRDefault="00CF3240" w:rsidP="00CF32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EF3C1" w14:textId="4F1FFD02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3240" w:rsidRPr="008A343A" w14:paraId="1DD41C2F" w14:textId="77777777" w:rsidTr="00873011">
        <w:trPr>
          <w:cantSplit/>
        </w:trPr>
        <w:tc>
          <w:tcPr>
            <w:tcW w:w="2790" w:type="dxa"/>
          </w:tcPr>
          <w:p w14:paraId="0E3168DC" w14:textId="6270F258" w:rsidR="00CF3240" w:rsidRPr="00C62B78" w:rsidRDefault="00CF3240" w:rsidP="00CF324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CF3240" w:rsidRPr="008A343A" w:rsidRDefault="00CF3240" w:rsidP="00CF32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7067790E" w:rsidR="00CF3240" w:rsidRPr="00CF3240" w:rsidRDefault="00CF3240" w:rsidP="00CF324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Pr="00CF3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2496ECAD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1625895D" w:rsidR="00CF3240" w:rsidRPr="003D5AF5" w:rsidRDefault="00CF3240" w:rsidP="00CF32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78" w:type="dxa"/>
          </w:tcPr>
          <w:p w14:paraId="72E0FCAD" w14:textId="77777777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4A7F7F" w14:textId="352E68DF" w:rsidR="00CF3240" w:rsidRPr="008A343A" w:rsidRDefault="00CF3240" w:rsidP="006F3E72">
            <w:pPr>
              <w:pStyle w:val="acctfourfigures"/>
              <w:tabs>
                <w:tab w:val="clear" w:pos="765"/>
                <w:tab w:val="left" w:pos="669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180" w:type="dxa"/>
          </w:tcPr>
          <w:p w14:paraId="1109EE5A" w14:textId="77777777" w:rsidR="00CF3240" w:rsidRPr="008A343A" w:rsidRDefault="00CF3240" w:rsidP="00CF32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9A38C" w14:textId="6727BA83" w:rsidR="00CF3240" w:rsidRPr="008A343A" w:rsidRDefault="00CF3240" w:rsidP="00CF32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41E3D" w:rsidRPr="008A343A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941E3D" w:rsidRPr="00C62B78" w:rsidRDefault="00941E3D" w:rsidP="00941E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941E3D" w:rsidRPr="008A343A" w:rsidRDefault="00941E3D" w:rsidP="00941E3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63D2DB14" w:rsidR="00941E3D" w:rsidRPr="00AB540B" w:rsidRDefault="00D149E7" w:rsidP="00941E3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F3240" w:rsidRPr="00CF3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024</w:t>
            </w:r>
            <w:r w:rsidR="00CF3240" w:rsidRPr="00CF3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80" w:type="dxa"/>
          </w:tcPr>
          <w:p w14:paraId="2650092C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37FB5EB8" w:rsidR="00941E3D" w:rsidRPr="008A343A" w:rsidRDefault="00941E3D" w:rsidP="00941E3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640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3630F1D1" w14:textId="77777777" w:rsidR="00941E3D" w:rsidRPr="008A343A" w:rsidRDefault="00941E3D" w:rsidP="00941E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16477A29" w:rsidR="00941E3D" w:rsidRPr="008A343A" w:rsidRDefault="00D149E7" w:rsidP="00941E3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  <w:r w:rsidR="00CF3240" w:rsidRPr="00CF3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054E3040" w14:textId="77777777" w:rsidR="00941E3D" w:rsidRPr="008A343A" w:rsidRDefault="00941E3D" w:rsidP="00941E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5F5C6948" w:rsidR="00941E3D" w:rsidRPr="008A343A" w:rsidRDefault="00941E3D" w:rsidP="006F3E72">
            <w:pPr>
              <w:pStyle w:val="acctfourfigures"/>
              <w:tabs>
                <w:tab w:val="decimal" w:pos="65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D149E7"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327</w:t>
            </w:r>
          </w:p>
        </w:tc>
      </w:tr>
      <w:tr w:rsidR="004224EB" w:rsidRPr="008A343A" w14:paraId="5126751E" w14:textId="77777777" w:rsidTr="00AB540B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4224EB" w:rsidRPr="00C62B78" w:rsidRDefault="004224EB" w:rsidP="004224EB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3049DD73" w:rsidR="004224EB" w:rsidRPr="00A97BD7" w:rsidRDefault="00CF3240" w:rsidP="00CF324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4024A6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5067DC4" w:rsidR="004224EB" w:rsidRPr="008A343A" w:rsidRDefault="004224EB" w:rsidP="004224E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8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33B1F51B" w:rsidR="004224EB" w:rsidRPr="00A97BD7" w:rsidRDefault="004224EB" w:rsidP="004224EB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269BD8C7" w14:textId="77777777" w:rsidR="004224EB" w:rsidRPr="008A343A" w:rsidRDefault="004224EB" w:rsidP="004224E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F45D270" w:rsidR="004224EB" w:rsidRPr="008A343A" w:rsidRDefault="006F3E72" w:rsidP="006F3E72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right="-5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</w:t>
            </w: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</w:tr>
      <w:tr w:rsidR="004224EB" w:rsidRPr="008A343A" w14:paraId="4BE67F90" w14:textId="77777777" w:rsidTr="00926FEF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4224EB" w:rsidRPr="00C62B78" w:rsidRDefault="004224EB" w:rsidP="004224EB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C5617" w14:textId="218D4D2C" w:rsidR="004224EB" w:rsidRPr="00AB540B" w:rsidRDefault="00D149E7" w:rsidP="004224E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11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  <w:r w:rsidR="00511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14:paraId="193F57EC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CA89D" w14:textId="3906622A" w:rsidR="004224EB" w:rsidRPr="003D5AF5" w:rsidRDefault="00D149E7" w:rsidP="004224E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224EB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="004224EB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78" w:type="dxa"/>
            <w:vAlign w:val="bottom"/>
          </w:tcPr>
          <w:p w14:paraId="1C7D6B80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C686" w14:textId="3C370B46" w:rsidR="004224EB" w:rsidRPr="008A343A" w:rsidRDefault="00D149E7" w:rsidP="004224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  <w:r w:rsidR="00CF3240" w:rsidRPr="00CF3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  <w:vAlign w:val="bottom"/>
          </w:tcPr>
          <w:p w14:paraId="7D79BEEB" w14:textId="77777777" w:rsidR="004224EB" w:rsidRPr="008A343A" w:rsidRDefault="004224EB" w:rsidP="004224E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E3F12" w14:textId="4F4216E0" w:rsidR="004224EB" w:rsidRPr="008A343A" w:rsidRDefault="00D149E7" w:rsidP="004224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="004224EB" w:rsidRPr="00E630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327</w:t>
            </w:r>
          </w:p>
        </w:tc>
      </w:tr>
      <w:tr w:rsidR="004224EB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4224EB" w:rsidRPr="00C62B78" w:rsidRDefault="004224EB" w:rsidP="004224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4224EB" w:rsidRPr="008A343A" w:rsidRDefault="004224EB" w:rsidP="004224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354C3012" w:rsidR="004224EB" w:rsidRPr="00AB540B" w:rsidRDefault="00D149E7" w:rsidP="004224E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11D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  <w:r w:rsidR="00511D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80" w:type="dxa"/>
          </w:tcPr>
          <w:p w14:paraId="1DEF0A57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08178F26" w:rsidR="004224EB" w:rsidRPr="008A343A" w:rsidRDefault="00D149E7" w:rsidP="004224E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224EB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  <w:r w:rsidR="004224EB"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38BBE0F4" w14:textId="77777777" w:rsidR="004224EB" w:rsidRPr="008A343A" w:rsidRDefault="004224EB" w:rsidP="00422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265ACBF5" w:rsidR="004224EB" w:rsidRPr="00D065D5" w:rsidRDefault="00D149E7" w:rsidP="004224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F3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</w:t>
            </w:r>
            <w:r w:rsidR="00CF3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3155A67F" w14:textId="77777777" w:rsidR="004224EB" w:rsidRPr="008A343A" w:rsidRDefault="004224EB" w:rsidP="004224E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4FCF7F50" w:rsidR="004224EB" w:rsidRPr="008A343A" w:rsidRDefault="00D149E7" w:rsidP="004224E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4224EB"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330</w:t>
            </w:r>
            <w:r w:rsidR="004224EB"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307</w:t>
            </w:r>
          </w:p>
        </w:tc>
      </w:tr>
    </w:tbl>
    <w:p w14:paraId="610A20ED" w14:textId="0B68DDD4" w:rsidR="00714009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77777777" w:rsidR="00714009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  <w:r>
        <w:rPr>
          <w:rFonts w:asciiTheme="majorBidi" w:hAnsiTheme="majorBidi"/>
          <w:sz w:val="16"/>
          <w:szCs w:val="16"/>
          <w:lang w:val="en-US"/>
        </w:rPr>
        <w:br w:type="page"/>
      </w: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309B4258" w:rsidR="00C62B78" w:rsidRPr="00C62B7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  <w:hideMark/>
          </w:tcPr>
          <w:p w14:paraId="49BE8734" w14:textId="6CFCB996" w:rsidR="00C62B78" w:rsidRPr="006F2B4B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64A2A574" w:rsidR="00C62B78" w:rsidRPr="006F2B4B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260F785D" w:rsidR="00C62B78" w:rsidRPr="006F2B4B" w:rsidRDefault="00D149E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414E0180" w:rsidR="00C62B78" w:rsidRPr="006F2B4B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2B78" w:rsidRPr="00C62B78" w14:paraId="2B09E2B7" w14:textId="77777777" w:rsidTr="007B2370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3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11D3D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511D3D" w:rsidRPr="00C62B78" w:rsidRDefault="00511D3D" w:rsidP="00511D3D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70A44A47" w:rsidR="00511D3D" w:rsidRPr="00083301" w:rsidRDefault="0077190E" w:rsidP="0077190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3" w:type="dxa"/>
          </w:tcPr>
          <w:p w14:paraId="4F78D6B4" w14:textId="77777777" w:rsidR="00511D3D" w:rsidRPr="00C62B78" w:rsidRDefault="00511D3D" w:rsidP="00511D3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04ECF3A5" w:rsidR="00511D3D" w:rsidRPr="00AB540B" w:rsidRDefault="00D149E7" w:rsidP="00511D3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11D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4" w:type="dxa"/>
          </w:tcPr>
          <w:p w14:paraId="2A977542" w14:textId="77777777" w:rsidR="00511D3D" w:rsidRPr="00F20A82" w:rsidRDefault="00511D3D" w:rsidP="00511D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6A986841" w:rsidR="00511D3D" w:rsidRPr="00511D3D" w:rsidRDefault="00511D3D" w:rsidP="00511D3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20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E13BD41" w14:textId="77777777" w:rsidR="00511D3D" w:rsidRPr="00F20A82" w:rsidRDefault="00511D3D" w:rsidP="00511D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68B0EAFF" w:rsidR="00511D3D" w:rsidRPr="00C555FB" w:rsidRDefault="00D149E7" w:rsidP="0077190E">
            <w:pPr>
              <w:pStyle w:val="BodyText"/>
              <w:tabs>
                <w:tab w:val="decimal" w:pos="90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26</w:t>
            </w:r>
          </w:p>
        </w:tc>
      </w:tr>
      <w:tr w:rsidR="00511D3D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511D3D" w:rsidRPr="00C62B78" w:rsidRDefault="00511D3D" w:rsidP="00511D3D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675BF0CB" w:rsidR="00511D3D" w:rsidRPr="00C62B78" w:rsidRDefault="0077190E" w:rsidP="00511D3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(892)</w:t>
            </w:r>
          </w:p>
        </w:tc>
        <w:tc>
          <w:tcPr>
            <w:tcW w:w="183" w:type="dxa"/>
          </w:tcPr>
          <w:p w14:paraId="1C0FE32E" w14:textId="77777777" w:rsidR="00511D3D" w:rsidRPr="00C62B78" w:rsidRDefault="00511D3D" w:rsidP="00511D3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5AE0C430" w:rsidR="00511D3D" w:rsidRPr="00AB540B" w:rsidRDefault="00511D3D" w:rsidP="00511D3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7D6D2C98" w14:textId="77777777" w:rsidR="00511D3D" w:rsidRPr="00F20A82" w:rsidRDefault="00511D3D" w:rsidP="00511D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53BA5C72" w:rsidR="00511D3D" w:rsidRPr="00EB6949" w:rsidRDefault="00511D3D" w:rsidP="00511D3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C0298C7" w14:textId="77777777" w:rsidR="00511D3D" w:rsidRPr="00F20A82" w:rsidRDefault="00511D3D" w:rsidP="00511D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89A1F8D" w:rsidR="00511D3D" w:rsidRPr="00F20A82" w:rsidRDefault="00511D3D" w:rsidP="00511D3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20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89E448C" w14:textId="77777777" w:rsidR="00714009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1341D17D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11D3D">
        <w:rPr>
          <w:rFonts w:asciiTheme="majorBidi" w:hAnsiTheme="majorBidi" w:cstheme="majorBidi"/>
          <w:sz w:val="30"/>
          <w:szCs w:val="30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511D3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362871A" w14:textId="054B684B" w:rsidR="00B75025" w:rsidRPr="000B052C" w:rsidRDefault="00B75025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0B052C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6C423A5A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0447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044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09B50596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2E4863F7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0447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044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1E0C710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696B63E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4CCAE0A8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4F2D6EF3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C9" w:rsidRPr="00F065D7" w14:paraId="445E276D" w14:textId="77777777" w:rsidTr="00AB540B">
        <w:tc>
          <w:tcPr>
            <w:tcW w:w="2175" w:type="pct"/>
          </w:tcPr>
          <w:p w14:paraId="25431F1D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6E1BA319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311,672</w:t>
            </w:r>
          </w:p>
        </w:tc>
        <w:tc>
          <w:tcPr>
            <w:tcW w:w="133" w:type="pct"/>
          </w:tcPr>
          <w:p w14:paraId="6E261800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402AF322" w:rsidR="00E86CC9" w:rsidRPr="00F065D7" w:rsidRDefault="00D149E7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673</w:t>
            </w:r>
            <w:r w:rsidR="00E86CC9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0" w:type="pct"/>
          </w:tcPr>
          <w:p w14:paraId="609992C5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5DFC248C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305,415</w:t>
            </w:r>
          </w:p>
        </w:tc>
        <w:tc>
          <w:tcPr>
            <w:tcW w:w="135" w:type="pct"/>
          </w:tcPr>
          <w:p w14:paraId="6F39FB70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1728D32B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686</w:t>
            </w:r>
          </w:p>
        </w:tc>
      </w:tr>
      <w:tr w:rsidR="00E86CC9" w:rsidRPr="00F065D7" w14:paraId="42F74BDC" w14:textId="77777777" w:rsidTr="00AB540B">
        <w:tc>
          <w:tcPr>
            <w:tcW w:w="2175" w:type="pct"/>
          </w:tcPr>
          <w:p w14:paraId="6B1B5736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348C87DE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51,804</w:t>
            </w:r>
          </w:p>
        </w:tc>
        <w:tc>
          <w:tcPr>
            <w:tcW w:w="133" w:type="pct"/>
          </w:tcPr>
          <w:p w14:paraId="43CF7596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4418177" w:rsidR="00E86CC9" w:rsidRPr="00F065D7" w:rsidRDefault="00D149E7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</w:t>
            </w:r>
            <w:r w:rsidR="00E86CC9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30" w:type="pct"/>
          </w:tcPr>
          <w:p w14:paraId="6A4E7128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5C775B6A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38,682</w:t>
            </w:r>
          </w:p>
        </w:tc>
        <w:tc>
          <w:tcPr>
            <w:tcW w:w="135" w:type="pct"/>
          </w:tcPr>
          <w:p w14:paraId="714E6DE8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6DD1493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569</w:t>
            </w:r>
          </w:p>
        </w:tc>
      </w:tr>
      <w:tr w:rsidR="00E86CC9" w:rsidRPr="00F065D7" w14:paraId="332F20BB" w14:textId="77777777" w:rsidTr="00AB540B">
        <w:tc>
          <w:tcPr>
            <w:tcW w:w="2175" w:type="pct"/>
          </w:tcPr>
          <w:p w14:paraId="24261196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5A76BC98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1,315</w:t>
            </w:r>
          </w:p>
        </w:tc>
        <w:tc>
          <w:tcPr>
            <w:tcW w:w="133" w:type="pct"/>
          </w:tcPr>
          <w:p w14:paraId="5F9B39C6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748F3C60" w:rsidR="00E86CC9" w:rsidRPr="00F065D7" w:rsidRDefault="00D149E7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E86CC9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30" w:type="pct"/>
          </w:tcPr>
          <w:p w14:paraId="7EEFB3F4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3E9405EF" w:rsidR="00E86CC9" w:rsidRPr="00F065D7" w:rsidRDefault="002042FC" w:rsidP="002042F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35" w:type="pct"/>
          </w:tcPr>
          <w:p w14:paraId="045C5D11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08C4E7D8" w:rsidR="00E86CC9" w:rsidRPr="00F065D7" w:rsidRDefault="00D149E7" w:rsidP="00D149E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</w:tr>
      <w:tr w:rsidR="00E86CC9" w:rsidRPr="00F065D7" w14:paraId="064E5151" w14:textId="77777777" w:rsidTr="00AB540B">
        <w:tc>
          <w:tcPr>
            <w:tcW w:w="2175" w:type="pct"/>
          </w:tcPr>
          <w:p w14:paraId="32076553" w14:textId="67CB58E4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4D7AD4A0" w:rsidR="00E86CC9" w:rsidRPr="00F065D7" w:rsidRDefault="002042FC" w:rsidP="002042F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3" w:type="pct"/>
          </w:tcPr>
          <w:p w14:paraId="4AAF09EE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4B6B272A" w:rsidR="00E86CC9" w:rsidRPr="00F065D7" w:rsidRDefault="00D149E7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0" w:type="pct"/>
          </w:tcPr>
          <w:p w14:paraId="44D35017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184C15E6" w:rsidR="00E86CC9" w:rsidRPr="00F065D7" w:rsidRDefault="002042FC" w:rsidP="00E86CC9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18A06C10" w14:textId="77777777" w:rsidR="00E86CC9" w:rsidRPr="00F065D7" w:rsidRDefault="00E86CC9" w:rsidP="00E86CC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127359D2" w:rsidR="00E86CC9" w:rsidRPr="00F065D7" w:rsidRDefault="00E86CC9" w:rsidP="00D149E7">
            <w:pPr>
              <w:pStyle w:val="BodyText"/>
              <w:tabs>
                <w:tab w:val="decimal" w:pos="1244"/>
              </w:tabs>
              <w:spacing w:after="0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86CC9" w:rsidRPr="00F065D7" w14:paraId="1A725690" w14:textId="77777777" w:rsidTr="00AB540B">
        <w:tc>
          <w:tcPr>
            <w:tcW w:w="2175" w:type="pct"/>
          </w:tcPr>
          <w:p w14:paraId="0592548A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6EFB1E72" w:rsidR="00E86CC9" w:rsidRPr="00246491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364,943</w:t>
            </w:r>
          </w:p>
        </w:tc>
        <w:tc>
          <w:tcPr>
            <w:tcW w:w="133" w:type="pct"/>
          </w:tcPr>
          <w:p w14:paraId="7F363BF8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6D64D92B" w:rsidR="00E86CC9" w:rsidRPr="00F065D7" w:rsidRDefault="00D149E7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755</w:t>
            </w:r>
            <w:r w:rsidR="00E86CC9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30" w:type="pct"/>
          </w:tcPr>
          <w:p w14:paraId="5DEA735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6607D3FB" w:rsidR="00E86CC9" w:rsidRPr="00246491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344,867</w:t>
            </w:r>
          </w:p>
        </w:tc>
        <w:tc>
          <w:tcPr>
            <w:tcW w:w="135" w:type="pct"/>
          </w:tcPr>
          <w:p w14:paraId="01D5CFE1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0E6C779E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713</w:t>
            </w:r>
            <w:r w:rsidR="00E86CC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  <w:tr w:rsidR="00E86CC9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C9" w:rsidRPr="00F065D7" w14:paraId="5A6F6EE5" w14:textId="77777777" w:rsidTr="00AB540B">
        <w:tc>
          <w:tcPr>
            <w:tcW w:w="2175" w:type="pct"/>
          </w:tcPr>
          <w:p w14:paraId="29766149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C9" w:rsidRPr="00F065D7" w14:paraId="68CCADA9" w14:textId="77777777" w:rsidTr="00AB540B">
        <w:tc>
          <w:tcPr>
            <w:tcW w:w="2175" w:type="pct"/>
          </w:tcPr>
          <w:p w14:paraId="7FFE2A2B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</w:tcPr>
          <w:p w14:paraId="54A4B1CD" w14:textId="58FF63B1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61,609</w:t>
            </w:r>
          </w:p>
        </w:tc>
        <w:tc>
          <w:tcPr>
            <w:tcW w:w="133" w:type="pct"/>
          </w:tcPr>
          <w:p w14:paraId="4D45DAD1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BE8597F" w14:textId="3EBA2928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51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130" w:type="pct"/>
          </w:tcPr>
          <w:p w14:paraId="6BBE213F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0E4BFE" w14:textId="71A908C2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6,355</w:t>
            </w:r>
          </w:p>
        </w:tc>
        <w:tc>
          <w:tcPr>
            <w:tcW w:w="135" w:type="pct"/>
          </w:tcPr>
          <w:p w14:paraId="578654DF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72C3C1" w14:textId="47983A33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</w:p>
        </w:tc>
      </w:tr>
      <w:tr w:rsidR="00E86CC9" w:rsidRPr="00F065D7" w14:paraId="5D2AF5D5" w14:textId="77777777" w:rsidTr="00AB540B">
        <w:tc>
          <w:tcPr>
            <w:tcW w:w="2175" w:type="pct"/>
          </w:tcPr>
          <w:p w14:paraId="0F2F117A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</w:tcPr>
          <w:p w14:paraId="1BBE2A13" w14:textId="23A00E0F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130,588</w:t>
            </w:r>
          </w:p>
        </w:tc>
        <w:tc>
          <w:tcPr>
            <w:tcW w:w="133" w:type="pct"/>
          </w:tcPr>
          <w:p w14:paraId="6960C995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23930" w14:textId="02844D6F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114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30" w:type="pct"/>
          </w:tcPr>
          <w:p w14:paraId="58F8BB08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2BFE84" w14:textId="56FCBA40" w:rsidR="00E86CC9" w:rsidRPr="00F065D7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35,383</w:t>
            </w:r>
          </w:p>
        </w:tc>
        <w:tc>
          <w:tcPr>
            <w:tcW w:w="135" w:type="pct"/>
          </w:tcPr>
          <w:p w14:paraId="07CFFB47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E786CB" w14:textId="59EC3298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865</w:t>
            </w:r>
          </w:p>
        </w:tc>
      </w:tr>
      <w:tr w:rsidR="00E86CC9" w:rsidRPr="00F065D7" w14:paraId="6E6C4B2E" w14:textId="77777777" w:rsidTr="00AB540B">
        <w:tc>
          <w:tcPr>
            <w:tcW w:w="2175" w:type="pct"/>
          </w:tcPr>
          <w:p w14:paraId="5425CF49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5DBBE321" w:rsidR="00E86CC9" w:rsidRPr="00DF3F44" w:rsidRDefault="00085301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192,197</w:t>
            </w:r>
          </w:p>
        </w:tc>
        <w:tc>
          <w:tcPr>
            <w:tcW w:w="133" w:type="pct"/>
          </w:tcPr>
          <w:p w14:paraId="65E4939C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5511DAC8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166</w:t>
            </w:r>
            <w:r w:rsidR="00E86CC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</w:tcPr>
          <w:p w14:paraId="4AF17611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555C2F8E" w:rsidR="00E86CC9" w:rsidRPr="00DF3F44" w:rsidRDefault="002042FC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41,738</w:t>
            </w:r>
          </w:p>
        </w:tc>
        <w:tc>
          <w:tcPr>
            <w:tcW w:w="135" w:type="pct"/>
          </w:tcPr>
          <w:p w14:paraId="5C77B667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5DBA5F3F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</w:t>
            </w:r>
            <w:r w:rsidR="00E86CC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049</w:t>
            </w:r>
          </w:p>
        </w:tc>
      </w:tr>
    </w:tbl>
    <w:p w14:paraId="62A09663" w14:textId="77777777" w:rsidR="002A11F4" w:rsidRPr="000B052C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DD19F" w14:textId="3DC42AD8" w:rsidR="00411244" w:rsidRPr="00F34555" w:rsidRDefault="00A4796E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</w:t>
      </w:r>
      <w:r w:rsidR="003D5AF5">
        <w:rPr>
          <w:rFonts w:ascii="Angsana New" w:hAnsi="Angsana New" w:hint="cs"/>
          <w:sz w:val="30"/>
          <w:szCs w:val="30"/>
          <w:cs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31</w:t>
      </w:r>
      <w:r w:rsidR="00AE391D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8E47B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2565</w:t>
      </w:r>
      <w:r w:rsidR="0063057A"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</w:t>
      </w:r>
      <w:r w:rsidR="005A590B">
        <w:rPr>
          <w:rFonts w:ascii="Angsana New" w:hAnsi="Angsana New"/>
          <w:sz w:val="30"/>
          <w:szCs w:val="30"/>
          <w:cs/>
        </w:rPr>
        <w:br/>
      </w:r>
      <w:r w:rsidR="0063057A" w:rsidRPr="00F065D7">
        <w:rPr>
          <w:rFonts w:ascii="Angsana New" w:hAnsi="Angsana New"/>
          <w:sz w:val="30"/>
          <w:szCs w:val="30"/>
          <w:cs/>
        </w:rPr>
        <w:t>เกิดจากการสั่งซื้อ</w:t>
      </w:r>
      <w:r w:rsidR="0063057A" w:rsidRPr="007E6DF7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</w:t>
      </w:r>
      <w:r w:rsidR="0063057A" w:rsidRPr="00085301">
        <w:rPr>
          <w:rFonts w:ascii="Angsana New" w:hAnsi="Angsana New"/>
          <w:sz w:val="30"/>
          <w:szCs w:val="30"/>
          <w:cs/>
        </w:rPr>
        <w:t>การเงินรวมจำนวน</w:t>
      </w:r>
      <w:r w:rsidR="00085301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61.6</w:t>
      </w:r>
      <w:r w:rsidR="006B38DA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057A" w:rsidRPr="00085301">
        <w:rPr>
          <w:rFonts w:ascii="Angsana New" w:hAnsi="Angsana New"/>
          <w:sz w:val="30"/>
          <w:szCs w:val="30"/>
          <w:cs/>
        </w:rPr>
        <w:t>ล้านบาท</w:t>
      </w:r>
      <w:r w:rsidR="0063057A" w:rsidRPr="007E6DF7">
        <w:rPr>
          <w:rFonts w:ascii="Angsana New" w:hAnsi="Angsana New"/>
          <w:sz w:val="30"/>
          <w:szCs w:val="30"/>
          <w:cs/>
        </w:rPr>
        <w:t xml:space="preserve"> 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51</w:t>
      </w:r>
      <w:r w:rsidR="007C39E3" w:rsidRPr="007E6DF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3057A" w:rsidRPr="007E6DF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B38DA" w:rsidRPr="007E6DF7">
        <w:rPr>
          <w:rFonts w:ascii="Angsana New" w:hAnsi="Angsana New"/>
          <w:sz w:val="30"/>
          <w:szCs w:val="30"/>
          <w:cs/>
        </w:rPr>
        <w:t xml:space="preserve"> </w:t>
      </w:r>
      <w:r w:rsidR="007C39E3" w:rsidRPr="00085301">
        <w:rPr>
          <w:rFonts w:ascii="Angsana New" w:hAnsi="Angsana New" w:hint="cs"/>
          <w:sz w:val="30"/>
          <w:szCs w:val="30"/>
          <w:cs/>
        </w:rPr>
        <w:t>และ</w:t>
      </w:r>
      <w:r w:rsidR="00692C8F" w:rsidRPr="00085301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0853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5301">
        <w:rPr>
          <w:rFonts w:asciiTheme="majorBidi" w:hAnsiTheme="majorBidi" w:cstheme="majorBidi"/>
          <w:sz w:val="30"/>
          <w:szCs w:val="30"/>
          <w:lang w:val="en-US"/>
        </w:rPr>
        <w:t>6.4</w:t>
      </w:r>
      <w:r w:rsidR="009F62AB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5DFA" w:rsidRPr="000853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D149E7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7E6D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D149E7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895DFA" w:rsidRPr="007E6DF7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7E6D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7E6DF7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D149E7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C94943" w:rsidRPr="007E6DF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C94943" w:rsidRPr="00F34555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="006F2B4B">
        <w:rPr>
          <w:rFonts w:ascii="Angsana New" w:hAnsi="Angsana New"/>
          <w:sz w:val="30"/>
          <w:szCs w:val="30"/>
        </w:rPr>
        <w:br/>
      </w:r>
      <w:r w:rsidR="0063057A"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8E037B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17ECC2AA" w:rsidR="00A1588D" w:rsidRDefault="00CC1CA8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วัตถุดิบ พัสดุบรรจุ และสินค้าสำเร็จรูปกับบ</w:t>
      </w:r>
      <w:r w:rsidR="005B3ECA"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41089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419E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66E6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ยอด</w:t>
      </w:r>
      <w:r w:rsidRPr="00085301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ภาระผูกพันคงเหลือจำนวน</w:t>
      </w:r>
      <w:r w:rsidR="008C611C" w:rsidRPr="00085301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495FE1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5301" w:rsidRPr="00085301">
        <w:rPr>
          <w:rFonts w:asciiTheme="majorBidi" w:hAnsiTheme="majorBidi" w:cstheme="majorBidi"/>
          <w:sz w:val="30"/>
          <w:szCs w:val="30"/>
          <w:lang w:val="en-US"/>
        </w:rPr>
        <w:t>4,642.9</w:t>
      </w:r>
      <w:r w:rsidR="00FB6CEC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0853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085301">
        <w:rPr>
          <w:rFonts w:asciiTheme="majorBidi" w:hAnsiTheme="majorBidi" w:cstheme="majorBidi"/>
          <w:sz w:val="30"/>
          <w:szCs w:val="30"/>
        </w:rPr>
        <w:t>:</w:t>
      </w:r>
      <w:r w:rsidR="00AE055A" w:rsidRPr="0008530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234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085301">
        <w:rPr>
          <w:rFonts w:asciiTheme="majorBidi" w:hAnsiTheme="majorBidi" w:cstheme="majorBidi"/>
          <w:sz w:val="30"/>
          <w:szCs w:val="30"/>
        </w:rPr>
        <w:br/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085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085301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085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5301" w:rsidRPr="00085301">
        <w:rPr>
          <w:rFonts w:asciiTheme="majorBidi" w:hAnsiTheme="majorBidi" w:cstheme="majorBidi"/>
          <w:sz w:val="30"/>
          <w:szCs w:val="30"/>
          <w:lang w:val="en-US"/>
        </w:rPr>
        <w:t>6,804.2</w:t>
      </w:r>
      <w:r w:rsidR="007F5BBE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076" w:rsidRPr="000853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0853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106E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326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7777777" w:rsidR="00714009" w:rsidRPr="008E037B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5652D6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652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5652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5652D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8E037B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74113095" w:rsidR="00AD3EB8" w:rsidRPr="00F065D7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652D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5652D6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3087" w:rsidRPr="005652D6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>ล้านเยนต่อปี</w:t>
      </w:r>
      <w:r w:rsidR="006B3F1F" w:rsidRPr="005652D6">
        <w:rPr>
          <w:rFonts w:asciiTheme="majorBidi" w:hAnsiTheme="majorBidi" w:cstheme="majorBidi"/>
          <w:sz w:val="30"/>
          <w:szCs w:val="30"/>
        </w:rPr>
        <w:br/>
      </w:r>
      <w:r w:rsidRPr="005652D6">
        <w:rPr>
          <w:rFonts w:asciiTheme="majorBidi" w:hAnsiTheme="majorBidi" w:cstheme="majorBidi"/>
          <w:sz w:val="30"/>
          <w:szCs w:val="30"/>
          <w:cs/>
        </w:rPr>
        <w:t>ใน</w:t>
      </w:r>
      <w:r w:rsidRPr="005652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และจำนวน 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652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8E037B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8E037B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037B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75E1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สหรัฐอเมริกาต่อเดือน</w:t>
      </w:r>
    </w:p>
    <w:p w14:paraId="13594C76" w14:textId="20C845A1" w:rsidR="00767F39" w:rsidRPr="008E037B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8E037B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1AF92EF3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8E037B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037B">
        <w:rPr>
          <w:rFonts w:asciiTheme="majorBidi" w:hAnsiTheme="majorBidi"/>
          <w:sz w:val="30"/>
          <w:szCs w:val="30"/>
          <w:cs/>
        </w:rPr>
        <w:t xml:space="preserve"> </w:t>
      </w:r>
    </w:p>
    <w:p w14:paraId="161877B9" w14:textId="7EE66D5A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54ACC05B" w14:textId="025C3C14" w:rsidR="003422E0" w:rsidRDefault="003422E0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41573B13" w14:textId="77777777" w:rsidR="00AD3EB8" w:rsidRDefault="00AD3EB8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4A820D36" w14:textId="77777777" w:rsidR="00AD3EB8" w:rsidRDefault="00AD3EB8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9C99EA9" w14:textId="77777777" w:rsidR="003422E0" w:rsidRPr="00B553CD" w:rsidRDefault="003422E0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B553CD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6D8C0DD" w14:textId="77777777" w:rsidR="003422E0" w:rsidRPr="00B553CD" w:rsidRDefault="003422E0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77976A7" w14:textId="7523AB8A" w:rsidR="003422E0" w:rsidRPr="00D70AA8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652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553CD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B553CD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B553CD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B553CD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B553CD">
        <w:rPr>
          <w:sz w:val="30"/>
          <w:szCs w:val="30"/>
          <w:lang w:val="en-US"/>
        </w:rPr>
        <w:t xml:space="preserve"> </w:t>
      </w:r>
      <w:r w:rsidR="008E037B" w:rsidRPr="00B553CD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B553CD">
        <w:rPr>
          <w:rFonts w:hint="cs"/>
          <w:sz w:val="30"/>
          <w:szCs w:val="30"/>
          <w:cs/>
          <w:lang w:val="en-US"/>
        </w:rPr>
        <w:t>ภาย</w:t>
      </w:r>
      <w:r w:rsidR="008E037B" w:rsidRPr="00B553CD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B553CD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B553CD">
        <w:rPr>
          <w:sz w:val="30"/>
          <w:szCs w:val="30"/>
          <w:cs/>
        </w:rPr>
        <w:t xml:space="preserve"> </w:t>
      </w:r>
      <w:r w:rsidR="003422E0" w:rsidRPr="00B553CD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5652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553CD">
        <w:rPr>
          <w:sz w:val="30"/>
          <w:szCs w:val="30"/>
          <w:cs/>
        </w:rPr>
        <w:t>ย่อยตกลงซื้อก๊าซธรรมชาติตามระยะเวลาและเงื่อนไขต่างๆ ที่ระบุในสัญญา</w:t>
      </w:r>
    </w:p>
    <w:p w14:paraId="3835AA0C" w14:textId="77777777" w:rsidR="00714009" w:rsidRPr="00A24235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0B052C" w:rsidRDefault="005A5157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0B052C" w:rsidRDefault="00EE5F46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C2AF1D4" w14:textId="1804F91A" w:rsidR="002849E2" w:rsidRPr="002336C7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70AA8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44</w:t>
      </w:r>
      <w:r w:rsidR="00985845" w:rsidRPr="00985845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877</w:t>
      </w:r>
      <w:r w:rsidR="00985845" w:rsidRPr="00985845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985845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62</w:t>
      </w:r>
      <w:r w:rsidR="00985845" w:rsidRPr="00985845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630178" w:rsidRPr="00B671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B671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2564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44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877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62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</w:t>
      </w:r>
      <w:r w:rsidR="00630178" w:rsidRPr="00324D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า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="0063017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คิด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14D99843" w14:textId="77777777" w:rsidR="00B27817" w:rsidRPr="000B052C" w:rsidRDefault="00B27817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F3FC129" w14:textId="22E3B6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Pr="000B052C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CD76665" w14:textId="55A38B62" w:rsidR="00A47431" w:rsidRDefault="00A47431" w:rsidP="00890C80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28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</w:rPr>
        <w:t>กรกฎาคม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2560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2561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D15247">
        <w:rPr>
          <w:rFonts w:asciiTheme="majorBidi" w:hAnsiTheme="majorBidi" w:hint="cs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11</w:t>
      </w:r>
      <w:r w:rsidRPr="00D15247">
        <w:rPr>
          <w:rFonts w:asciiTheme="majorBidi" w:hAnsiTheme="majorBidi"/>
          <w:sz w:val="30"/>
          <w:szCs w:val="30"/>
        </w:rPr>
        <w:t>.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</w:t>
      </w:r>
      <w:r w:rsidRPr="00D15247">
        <w:rPr>
          <w:rFonts w:asciiTheme="majorBidi" w:hAnsiTheme="majorBidi"/>
          <w:sz w:val="30"/>
          <w:szCs w:val="30"/>
        </w:rPr>
        <w:t>.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5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49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3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D1524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D1524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D15247">
        <w:rPr>
          <w:rFonts w:asciiTheme="majorBidi" w:hAnsiTheme="majorBidi"/>
          <w:spacing w:val="-4"/>
          <w:sz w:val="30"/>
          <w:szCs w:val="30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7A537F1" w14:textId="2573CB14" w:rsidR="00890C80" w:rsidRPr="00890C80" w:rsidRDefault="00890C80" w:rsidP="00890C80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/>
          <w:spacing w:val="-4"/>
          <w:sz w:val="30"/>
          <w:szCs w:val="30"/>
        </w:rPr>
        <w:br w:type="page"/>
      </w:r>
    </w:p>
    <w:p w14:paraId="3E7FDF26" w14:textId="6123A993" w:rsidR="00A47431" w:rsidRDefault="00A47431" w:rsidP="00A4743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bookmarkStart w:id="2" w:name="_Hlk71290254"/>
      <w:r w:rsidRPr="00D15247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2561</w:t>
      </w:r>
      <w:r w:rsidRPr="00D15247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150</w:t>
      </w:r>
      <w:r w:rsidRPr="00D15247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D15247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</w:t>
      </w:r>
      <w:r w:rsidRPr="00D15247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2561</w:t>
      </w:r>
      <w:r w:rsidRPr="00D15247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228</w:t>
      </w:r>
      <w:r w:rsidRPr="00D1524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D15247">
        <w:rPr>
          <w:rFonts w:asciiTheme="majorBidi" w:hAnsiTheme="majorBidi"/>
          <w:sz w:val="30"/>
          <w:szCs w:val="30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</w:rPr>
        <w:t>โดย</w:t>
      </w:r>
      <w:r w:rsidRPr="00D15247">
        <w:rPr>
          <w:rFonts w:asciiTheme="majorBidi" w:hAnsiTheme="majorBidi"/>
          <w:sz w:val="30"/>
          <w:szCs w:val="30"/>
          <w:cs/>
        </w:rPr>
        <w:t>ศาลชั้นต้น</w:t>
      </w:r>
      <w:r w:rsidRPr="00D15247">
        <w:rPr>
          <w:rFonts w:asciiTheme="majorBidi" w:hAnsiTheme="majorBidi" w:hint="cs"/>
          <w:sz w:val="30"/>
          <w:szCs w:val="30"/>
          <w:cs/>
        </w:rPr>
        <w:t>และศาลอุทธรณ์</w:t>
      </w:r>
      <w:r w:rsidRPr="00D15247">
        <w:rPr>
          <w:rFonts w:asciiTheme="majorBidi" w:hAnsiTheme="majorBidi"/>
          <w:sz w:val="30"/>
          <w:szCs w:val="30"/>
          <w:cs/>
        </w:rPr>
        <w:t>ได้พิพากษายกฟ้อง</w:t>
      </w:r>
      <w:r w:rsidRPr="00D15247">
        <w:rPr>
          <w:rFonts w:asciiTheme="majorBidi" w:hAnsiTheme="majorBidi" w:hint="cs"/>
          <w:sz w:val="30"/>
          <w:szCs w:val="30"/>
          <w:cs/>
        </w:rPr>
        <w:t>แล้ว</w:t>
      </w:r>
      <w:r w:rsidRPr="00D15247">
        <w:rPr>
          <w:rFonts w:asciiTheme="majorBidi" w:hAnsiTheme="majorBidi"/>
          <w:sz w:val="30"/>
          <w:szCs w:val="30"/>
          <w:cs/>
        </w:rPr>
        <w:t xml:space="preserve"> ปัจจุบันคดีความอยู่ในกระบวนการศาลฎีกา ทั้งนี้</w:t>
      </w:r>
      <w:r w:rsidRPr="00D15247">
        <w:rPr>
          <w:rFonts w:asciiTheme="majorBidi" w:hAnsiTheme="majorBidi"/>
          <w:sz w:val="30"/>
          <w:szCs w:val="30"/>
        </w:rPr>
        <w:t xml:space="preserve"> </w:t>
      </w:r>
      <w:r w:rsidRPr="00D15247">
        <w:rPr>
          <w:rFonts w:asciiTheme="majorBidi" w:hAnsiTheme="majorBidi"/>
          <w:sz w:val="30"/>
          <w:szCs w:val="30"/>
          <w:cs/>
        </w:rPr>
        <w:t>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  <w:bookmarkEnd w:id="2"/>
    </w:p>
    <w:p w14:paraId="302D46C4" w14:textId="77777777" w:rsidR="00B23C66" w:rsidRDefault="00B23C66" w:rsidP="00A4743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4F172E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F172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2908606" w14:textId="64BFA7EE" w:rsidR="00B761FE" w:rsidRDefault="00B761FE" w:rsidP="000F61A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722C07" w14:textId="5D228621" w:rsidR="00C64F4C" w:rsidRPr="009F5E91" w:rsidRDefault="00C64F4C" w:rsidP="00C64F4C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9F5E9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F5E91">
        <w:rPr>
          <w:rFonts w:asciiTheme="majorBidi" w:hAnsiTheme="majorBidi"/>
          <w:sz w:val="30"/>
          <w:szCs w:val="30"/>
        </w:rPr>
        <w:t xml:space="preserve">4 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9F5E91">
        <w:rPr>
          <w:rFonts w:asciiTheme="majorBidi" w:hAnsiTheme="majorBidi"/>
          <w:sz w:val="30"/>
          <w:szCs w:val="30"/>
        </w:rPr>
        <w:t>2565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</w:t>
      </w:r>
      <w:r w:rsidRPr="009F5E91">
        <w:rPr>
          <w:rFonts w:asciiTheme="majorBidi" w:hAnsiTheme="majorBidi"/>
          <w:sz w:val="30"/>
          <w:szCs w:val="30"/>
          <w:cs/>
        </w:rPr>
        <w:t>ที่ประชุมคณะกรรมการของบริษัท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9F5E91">
        <w:rPr>
          <w:rFonts w:asciiTheme="majorBidi" w:hAnsiTheme="majorBidi"/>
          <w:sz w:val="30"/>
          <w:szCs w:val="30"/>
        </w:rPr>
        <w:t xml:space="preserve"> 6.50</w:t>
      </w:r>
      <w:r w:rsidRPr="009F5E9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</w:t>
      </w:r>
      <w:r w:rsidRPr="009F5E9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Pr="009F5E91">
        <w:rPr>
          <w:rFonts w:asciiTheme="majorBidi" w:hAnsiTheme="majorBidi"/>
          <w:sz w:val="30"/>
          <w:szCs w:val="30"/>
          <w:cs/>
        </w:rPr>
        <w:t>ได้รับชำระค่าหุ้นดังกล่าวในเดือน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9F5E91">
        <w:rPr>
          <w:rFonts w:asciiTheme="majorBidi" w:hAnsiTheme="majorBidi"/>
          <w:sz w:val="30"/>
          <w:szCs w:val="30"/>
        </w:rPr>
        <w:t>2565</w:t>
      </w:r>
    </w:p>
    <w:p w14:paraId="1A161B50" w14:textId="77777777" w:rsidR="00C64F4C" w:rsidRPr="009F5E91" w:rsidRDefault="00C64F4C" w:rsidP="00C64F4C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</w:p>
    <w:p w14:paraId="76711A1A" w14:textId="62931137" w:rsidR="00C64F4C" w:rsidRPr="009F5E91" w:rsidRDefault="00C64F4C" w:rsidP="00C64F4C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9F5E91">
        <w:rPr>
          <w:rFonts w:asciiTheme="majorBidi" w:hAnsiTheme="majorBidi"/>
          <w:sz w:val="30"/>
          <w:szCs w:val="30"/>
          <w:cs/>
        </w:rPr>
        <w:t>ในเดือน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9F5E91">
        <w:rPr>
          <w:rFonts w:asciiTheme="majorBidi" w:hAnsiTheme="majorBidi"/>
          <w:sz w:val="30"/>
          <w:szCs w:val="30"/>
        </w:rPr>
        <w:t xml:space="preserve">2565 </w:t>
      </w:r>
      <w:r w:rsidRPr="009F5E91">
        <w:rPr>
          <w:rFonts w:asciiTheme="majorBidi" w:hAnsiTheme="majorBidi" w:hint="cs"/>
          <w:sz w:val="30"/>
          <w:szCs w:val="30"/>
          <w:cs/>
        </w:rPr>
        <w:t>บริษัทย่อยของบริษัทได้เพิ่มเงินลงทุนใน</w:t>
      </w:r>
      <w:r w:rsidRPr="009F5E91">
        <w:rPr>
          <w:rFonts w:asciiTheme="majorBidi" w:hAnsiTheme="majorBidi"/>
          <w:sz w:val="30"/>
          <w:szCs w:val="30"/>
          <w:cs/>
        </w:rPr>
        <w:t>บริษัท โอสถสภา ยันฮี เบฟเวอเรจ จำกัด</w:t>
      </w:r>
      <w:r w:rsidR="005A590B" w:rsidRPr="009F5E91">
        <w:rPr>
          <w:rFonts w:asciiTheme="majorBidi" w:hAnsiTheme="majorBidi" w:hint="cs"/>
          <w:sz w:val="30"/>
          <w:szCs w:val="30"/>
          <w:cs/>
        </w:rPr>
        <w:t xml:space="preserve"> ซึ่งเป็น</w:t>
      </w:r>
      <w:r w:rsidR="000B052C" w:rsidRPr="009F5E91">
        <w:rPr>
          <w:rFonts w:asciiTheme="majorBidi" w:hAnsiTheme="majorBidi"/>
          <w:sz w:val="30"/>
          <w:szCs w:val="30"/>
          <w:cs/>
        </w:rPr>
        <w:br/>
      </w:r>
      <w:r w:rsidR="005A590B" w:rsidRPr="009F5E91">
        <w:rPr>
          <w:rFonts w:asciiTheme="majorBidi" w:hAnsiTheme="majorBidi" w:hint="cs"/>
          <w:sz w:val="30"/>
          <w:szCs w:val="30"/>
          <w:cs/>
        </w:rPr>
        <w:t>การร่วมค้าของกลุ่มบริษัท</w:t>
      </w:r>
      <w:r w:rsidR="000B052C" w:rsidRPr="009F5E91">
        <w:rPr>
          <w:rFonts w:asciiTheme="majorBidi" w:hAnsiTheme="majorBidi" w:hint="cs"/>
          <w:sz w:val="30"/>
          <w:szCs w:val="30"/>
          <w:cs/>
        </w:rPr>
        <w:t xml:space="preserve"> </w:t>
      </w:r>
      <w:r w:rsidRPr="009F5E91">
        <w:rPr>
          <w:rFonts w:asciiTheme="majorBidi" w:hAnsiTheme="majorBidi" w:hint="cs"/>
          <w:sz w:val="30"/>
          <w:szCs w:val="30"/>
          <w:cs/>
        </w:rPr>
        <w:t>ตามสัดส่วนการถือหุ้น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/>
          <w:sz w:val="30"/>
          <w:szCs w:val="30"/>
          <w:cs/>
        </w:rPr>
        <w:t>เป็นจำนวน</w:t>
      </w:r>
      <w:r w:rsidR="005A590B" w:rsidRPr="009F5E91">
        <w:rPr>
          <w:rFonts w:asciiTheme="majorBidi" w:hAnsiTheme="majorBidi" w:hint="cs"/>
          <w:sz w:val="30"/>
          <w:szCs w:val="30"/>
          <w:cs/>
        </w:rPr>
        <w:t>เงิน</w:t>
      </w:r>
      <w:r w:rsidRPr="009F5E91">
        <w:rPr>
          <w:rFonts w:asciiTheme="majorBidi" w:hAnsiTheme="majorBidi"/>
          <w:sz w:val="30"/>
          <w:szCs w:val="30"/>
        </w:rPr>
        <w:t xml:space="preserve"> 27.50 </w:t>
      </w:r>
      <w:r w:rsidRPr="009F5E91">
        <w:rPr>
          <w:rFonts w:asciiTheme="majorBidi" w:hAnsiTheme="majorBidi" w:hint="cs"/>
          <w:sz w:val="30"/>
          <w:szCs w:val="30"/>
          <w:cs/>
        </w:rPr>
        <w:t>ล้านบาท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 w:hint="cs"/>
          <w:sz w:val="30"/>
          <w:szCs w:val="30"/>
          <w:cs/>
        </w:rPr>
        <w:t>ตามที่ระบุไว้ในสัญญา</w:t>
      </w:r>
    </w:p>
    <w:p w14:paraId="6C0353D4" w14:textId="77777777" w:rsidR="00C64F4C" w:rsidRPr="009F5E91" w:rsidRDefault="00C64F4C" w:rsidP="00714009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6DD047F" w14:textId="23FCE3A9" w:rsidR="00ED1522" w:rsidRPr="008C5C36" w:rsidRDefault="00714009" w:rsidP="008C5C36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  <w:r w:rsidRPr="009F5E9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27</w:t>
      </w:r>
      <w:r w:rsidRPr="009F5E9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2565</w:t>
      </w:r>
      <w:r w:rsidRPr="009F5E91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2565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Pr="009F5E91">
        <w:rPr>
          <w:rFonts w:asciiTheme="majorBidi" w:hAnsiTheme="majorBidi"/>
          <w:sz w:val="30"/>
          <w:szCs w:val="30"/>
        </w:rPr>
        <w:br/>
      </w:r>
      <w:r w:rsidRPr="009F5E91">
        <w:rPr>
          <w:rFonts w:asciiTheme="majorBidi" w:hAnsiTheme="majorBidi"/>
          <w:sz w:val="30"/>
          <w:szCs w:val="30"/>
          <w:cs/>
        </w:rPr>
        <w:t xml:space="preserve">ปี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2564</w:t>
      </w:r>
      <w:r w:rsidRPr="009F5E91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1</w:t>
      </w:r>
      <w:r w:rsidRPr="009F5E91">
        <w:rPr>
          <w:rFonts w:asciiTheme="majorBidi" w:hAnsiTheme="majorBidi"/>
          <w:sz w:val="30"/>
          <w:szCs w:val="30"/>
          <w:lang w:val="en-US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10</w:t>
      </w:r>
      <w:r w:rsidRPr="009F5E91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คิดเป็นจำนวนเงินประมาณ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3</w:t>
      </w:r>
      <w:r w:rsidRPr="009F5E91">
        <w:rPr>
          <w:rFonts w:asciiTheme="majorBidi" w:hAnsiTheme="majorBidi"/>
          <w:sz w:val="30"/>
          <w:szCs w:val="30"/>
          <w:lang w:val="en-US"/>
        </w:rPr>
        <w:t>,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304</w:t>
      </w:r>
      <w:r w:rsidRPr="009F5E91">
        <w:rPr>
          <w:rFonts w:asciiTheme="majorBidi" w:hAnsiTheme="majorBidi"/>
          <w:sz w:val="30"/>
          <w:szCs w:val="30"/>
          <w:lang w:val="en-US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13</w:t>
      </w:r>
      <w:r w:rsidRPr="009F5E9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     ระหว่างกาลให้แก่ผู้ถือหุ้นแล้วในเดือนกันยายน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2564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0</w:t>
      </w:r>
      <w:r w:rsidRPr="009F5E91">
        <w:rPr>
          <w:rFonts w:asciiTheme="majorBidi" w:hAnsiTheme="majorBidi"/>
          <w:sz w:val="30"/>
          <w:szCs w:val="30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45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บาท รวมเป็นจำนวนเงินทั้งสิ้น    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1</w:t>
      </w:r>
      <w:r w:rsidRPr="009F5E91">
        <w:rPr>
          <w:rFonts w:asciiTheme="majorBidi" w:hAnsiTheme="majorBidi"/>
          <w:sz w:val="30"/>
          <w:szCs w:val="30"/>
        </w:rPr>
        <w:t>,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351</w:t>
      </w:r>
      <w:r w:rsidRPr="009F5E91">
        <w:rPr>
          <w:rFonts w:asciiTheme="majorBidi" w:hAnsiTheme="majorBidi"/>
          <w:sz w:val="30"/>
          <w:szCs w:val="30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69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0</w:t>
      </w:r>
      <w:r w:rsidRPr="009F5E91">
        <w:rPr>
          <w:rFonts w:asciiTheme="majorBidi" w:hAnsiTheme="majorBidi"/>
          <w:sz w:val="30"/>
          <w:szCs w:val="30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65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1</w:t>
      </w:r>
      <w:r w:rsidRPr="009F5E91">
        <w:rPr>
          <w:rFonts w:asciiTheme="majorBidi" w:hAnsiTheme="majorBidi"/>
          <w:sz w:val="30"/>
          <w:szCs w:val="30"/>
        </w:rPr>
        <w:t>,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952</w:t>
      </w:r>
      <w:r w:rsidRPr="009F5E91">
        <w:rPr>
          <w:rFonts w:asciiTheme="majorBidi" w:hAnsiTheme="majorBidi"/>
          <w:sz w:val="30"/>
          <w:szCs w:val="30"/>
        </w:rPr>
        <w:t>.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44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โดยมีกำหนดการจ่ายเงินปันผลให้กับผู้ถือหุ้นในวันที่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26</w:t>
      </w:r>
      <w:r w:rsidRPr="009F5E91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9F5E91">
        <w:rPr>
          <w:rFonts w:asciiTheme="majorBidi" w:hAnsiTheme="majorBidi"/>
          <w:sz w:val="30"/>
          <w:szCs w:val="30"/>
        </w:rPr>
        <w:t xml:space="preserve"> </w:t>
      </w:r>
      <w:r w:rsidR="00D149E7" w:rsidRPr="009F5E91">
        <w:rPr>
          <w:rFonts w:asciiTheme="majorBidi" w:hAnsiTheme="majorBidi"/>
          <w:sz w:val="30"/>
          <w:szCs w:val="30"/>
          <w:lang w:val="en-US"/>
        </w:rPr>
        <w:t>2565</w:t>
      </w:r>
    </w:p>
    <w:sectPr w:rsidR="00ED1522" w:rsidRPr="008C5C36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160E" w14:textId="77777777" w:rsidR="003E1655" w:rsidRDefault="003E1655">
      <w:r>
        <w:separator/>
      </w:r>
    </w:p>
  </w:endnote>
  <w:endnote w:type="continuationSeparator" w:id="0">
    <w:p w14:paraId="7D88A0AA" w14:textId="77777777" w:rsidR="003E1655" w:rsidRDefault="003E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CE40" w14:textId="77777777" w:rsidR="00F8390C" w:rsidRDefault="00F839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D156" w14:textId="77777777" w:rsidR="006B3F1F" w:rsidRPr="00545E28" w:rsidRDefault="006B3F1F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20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6B3F1F" w:rsidRDefault="006B3F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06FA" w14:textId="77777777" w:rsidR="00F8390C" w:rsidRDefault="00F839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6B3F1F" w:rsidRPr="00B248A7" w:rsidRDefault="006B3F1F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25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6B3F1F" w:rsidRPr="00173BD7" w:rsidRDefault="006B3F1F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6B3F1F" w:rsidRPr="00175C2C" w:rsidRDefault="006B3F1F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74D45" w14:textId="77777777" w:rsidR="003E1655" w:rsidRDefault="003E1655">
      <w:r>
        <w:separator/>
      </w:r>
    </w:p>
  </w:footnote>
  <w:footnote w:type="continuationSeparator" w:id="0">
    <w:p w14:paraId="490EF543" w14:textId="77777777" w:rsidR="003E1655" w:rsidRDefault="003E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E627" w14:textId="77777777" w:rsidR="00F8390C" w:rsidRDefault="00F839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52FD" w14:textId="77777777" w:rsidR="006B3F1F" w:rsidRDefault="006B3F1F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6B3F1F" w:rsidRDefault="006B3F1F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3936E18F" w:rsidR="006B3F1F" w:rsidRPr="002E7AE7" w:rsidRDefault="006B3F1F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35EDE8C" w14:textId="77777777" w:rsidR="006B3F1F" w:rsidRPr="008266EC" w:rsidRDefault="006B3F1F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209E" w14:textId="77777777" w:rsidR="00F8390C" w:rsidRDefault="00F83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26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6C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483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2ED"/>
    <w:rsid w:val="000B052C"/>
    <w:rsid w:val="000B0DA9"/>
    <w:rsid w:val="000B17AC"/>
    <w:rsid w:val="000B1F60"/>
    <w:rsid w:val="000B2254"/>
    <w:rsid w:val="000B2964"/>
    <w:rsid w:val="000B2E84"/>
    <w:rsid w:val="000B3933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4E5"/>
    <w:rsid w:val="000F16BF"/>
    <w:rsid w:val="000F17E2"/>
    <w:rsid w:val="000F1A36"/>
    <w:rsid w:val="000F1D00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51AF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F88"/>
    <w:rsid w:val="0010447F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39A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4FC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735A"/>
    <w:rsid w:val="00237937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4DA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D63"/>
    <w:rsid w:val="00285E0A"/>
    <w:rsid w:val="00285EDF"/>
    <w:rsid w:val="00285EFC"/>
    <w:rsid w:val="002865FF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CCC"/>
    <w:rsid w:val="00337CCD"/>
    <w:rsid w:val="00337D86"/>
    <w:rsid w:val="00337F85"/>
    <w:rsid w:val="00340350"/>
    <w:rsid w:val="00340812"/>
    <w:rsid w:val="003408D6"/>
    <w:rsid w:val="0034094A"/>
    <w:rsid w:val="00340BA9"/>
    <w:rsid w:val="0034114E"/>
    <w:rsid w:val="00341342"/>
    <w:rsid w:val="003413E6"/>
    <w:rsid w:val="00341B20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6F1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3F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0C59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655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0C9C"/>
    <w:rsid w:val="00421B39"/>
    <w:rsid w:val="00421C07"/>
    <w:rsid w:val="004224EB"/>
    <w:rsid w:val="004234FE"/>
    <w:rsid w:val="0042383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5F36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57AE"/>
    <w:rsid w:val="00446569"/>
    <w:rsid w:val="004469A0"/>
    <w:rsid w:val="00446B55"/>
    <w:rsid w:val="00447074"/>
    <w:rsid w:val="004471CB"/>
    <w:rsid w:val="00447218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991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455E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67B"/>
    <w:rsid w:val="0051076F"/>
    <w:rsid w:val="00510B18"/>
    <w:rsid w:val="00510D34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BE2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23A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C40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BFF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3CD"/>
    <w:rsid w:val="005F4EAA"/>
    <w:rsid w:val="005F505A"/>
    <w:rsid w:val="005F5098"/>
    <w:rsid w:val="005F5443"/>
    <w:rsid w:val="005F592E"/>
    <w:rsid w:val="005F619F"/>
    <w:rsid w:val="005F61EB"/>
    <w:rsid w:val="005F6F09"/>
    <w:rsid w:val="005F7225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105EC"/>
    <w:rsid w:val="0061076B"/>
    <w:rsid w:val="00610960"/>
    <w:rsid w:val="00610AA9"/>
    <w:rsid w:val="00610D1F"/>
    <w:rsid w:val="00611071"/>
    <w:rsid w:val="006118C3"/>
    <w:rsid w:val="00611A2B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3A5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DE"/>
    <w:rsid w:val="007154E1"/>
    <w:rsid w:val="00715587"/>
    <w:rsid w:val="0071607C"/>
    <w:rsid w:val="007163A2"/>
    <w:rsid w:val="0071660D"/>
    <w:rsid w:val="0071670B"/>
    <w:rsid w:val="00716E7D"/>
    <w:rsid w:val="00716F83"/>
    <w:rsid w:val="00717361"/>
    <w:rsid w:val="00717549"/>
    <w:rsid w:val="007205DF"/>
    <w:rsid w:val="00720B80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69F8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42A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0CC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2EEB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EE1"/>
    <w:rsid w:val="008421A9"/>
    <w:rsid w:val="008428BD"/>
    <w:rsid w:val="008436BE"/>
    <w:rsid w:val="00843CC8"/>
    <w:rsid w:val="0084426A"/>
    <w:rsid w:val="00844554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1561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2C9"/>
    <w:rsid w:val="0089096D"/>
    <w:rsid w:val="00890B9E"/>
    <w:rsid w:val="00890C80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70B5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5A1B"/>
    <w:rsid w:val="008D627D"/>
    <w:rsid w:val="008D64AB"/>
    <w:rsid w:val="008D653F"/>
    <w:rsid w:val="008D6D7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4D7"/>
    <w:rsid w:val="009145C3"/>
    <w:rsid w:val="00914F19"/>
    <w:rsid w:val="00915A0F"/>
    <w:rsid w:val="00916450"/>
    <w:rsid w:val="00916621"/>
    <w:rsid w:val="009173EB"/>
    <w:rsid w:val="00917423"/>
    <w:rsid w:val="00917444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69A"/>
    <w:rsid w:val="00990728"/>
    <w:rsid w:val="00990D1E"/>
    <w:rsid w:val="00991297"/>
    <w:rsid w:val="00991420"/>
    <w:rsid w:val="009916B5"/>
    <w:rsid w:val="00991A40"/>
    <w:rsid w:val="00991ADE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6FFD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4EF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B14"/>
    <w:rsid w:val="00A05BDD"/>
    <w:rsid w:val="00A05DAF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DAA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222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689C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09E"/>
    <w:rsid w:val="00B96303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6BE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18C4"/>
    <w:rsid w:val="00C223DD"/>
    <w:rsid w:val="00C22A27"/>
    <w:rsid w:val="00C23538"/>
    <w:rsid w:val="00C23950"/>
    <w:rsid w:val="00C2397B"/>
    <w:rsid w:val="00C24305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27B52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1"/>
    <w:rsid w:val="00CD719F"/>
    <w:rsid w:val="00CD789A"/>
    <w:rsid w:val="00CD792E"/>
    <w:rsid w:val="00CE004D"/>
    <w:rsid w:val="00CE0C6B"/>
    <w:rsid w:val="00CE18BD"/>
    <w:rsid w:val="00CE19AA"/>
    <w:rsid w:val="00CE1AB5"/>
    <w:rsid w:val="00CE1B42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3240"/>
    <w:rsid w:val="00CF3342"/>
    <w:rsid w:val="00CF36E2"/>
    <w:rsid w:val="00CF3C5C"/>
    <w:rsid w:val="00CF3EF7"/>
    <w:rsid w:val="00CF41FA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6DEB"/>
    <w:rsid w:val="00CF703A"/>
    <w:rsid w:val="00CF709A"/>
    <w:rsid w:val="00CF70A5"/>
    <w:rsid w:val="00CF7223"/>
    <w:rsid w:val="00CF7697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A70"/>
    <w:rsid w:val="00D52B5C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AA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BFD"/>
    <w:rsid w:val="00E10BFE"/>
    <w:rsid w:val="00E11306"/>
    <w:rsid w:val="00E1149A"/>
    <w:rsid w:val="00E120AD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371C6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C25"/>
    <w:rsid w:val="00EA3E4C"/>
    <w:rsid w:val="00EA3F12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A6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A5"/>
    <w:rsid w:val="00EE7622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96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DE"/>
    <w:rsid w:val="00F62CF5"/>
    <w:rsid w:val="00F62E32"/>
    <w:rsid w:val="00F6335E"/>
    <w:rsid w:val="00F6363C"/>
    <w:rsid w:val="00F638B9"/>
    <w:rsid w:val="00F63F8E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390C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29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chart" Target="charts/chart3.xml"/><Relationship Id="rId28" Type="http://schemas.openxmlformats.org/officeDocument/2006/relationships/chart" Target="charts/chart6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chart" Target="charts/chart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chart" Target="charts/chart8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2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6355213</c:v>
                </c:pt>
                <c:pt idx="1">
                  <c:v>554458</c:v>
                </c:pt>
                <c:pt idx="2">
                  <c:v>562648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A9-4BA9-BF89-387BD00B90D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5800937</c:v>
                </c:pt>
                <c:pt idx="1">
                  <c:v>500178</c:v>
                </c:pt>
                <c:pt idx="2">
                  <c:v>474587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BA9-4BA9-BF89-387BD00B90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 val="autoZero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205382019555249"/>
          <c:y val="0.14582448690728944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9CF-48A7-BEFD-9CB79B3006A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9CF-48A7-BEFD-9CB79B3006A6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9CF-48A7-BEFD-9CB79B3006A6}"/>
              </c:ext>
            </c:extLst>
          </c:dPt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6355213</c:v>
                </c:pt>
                <c:pt idx="1">
                  <c:v>554458</c:v>
                </c:pt>
                <c:pt idx="2">
                  <c:v>562648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9CF-48A7-BEFD-9CB79B3006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1B2-488C-846E-40027CD24019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1B2-488C-846E-40027CD24019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1B2-488C-846E-40027CD24019}"/>
              </c:ext>
            </c:extLst>
          </c:dPt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อื่นๆ</c:v>
                </c:pt>
                <c:pt idx="2">
                  <c:v>ผลิตภัณฑ์ของใช้ส่วนบุคคล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5800937</c:v>
                </c:pt>
                <c:pt idx="1">
                  <c:v>474587</c:v>
                </c:pt>
                <c:pt idx="2">
                  <c:v>500178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1B2-488C-846E-40027CD240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6048650</c:v>
                </c:pt>
                <c:pt idx="1">
                  <c:v>1423669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C1-460C-AB72-1F34DF7A621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5566982</c:v>
                </c:pt>
                <c:pt idx="1">
                  <c:v>1208720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C1-460C-AB72-1F34DF7A62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 val="autoZero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1158236655675453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BB8-4588-A5C5-9BC7CCB7D4AA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BB8-4588-A5C5-9BC7CCB7D4AA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BB8-4588-A5C5-9BC7CCB7D4AA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6048650</c:v>
                </c:pt>
                <c:pt idx="1">
                  <c:v>1423669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BB8-4588-A5C5-9BC7CCB7D4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855-40C3-B4B5-30A68FE7D9CC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855-40C3-B4B5-30A68FE7D9C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855-40C3-B4B5-30A68FE7D9CC}"/>
              </c:ext>
            </c:extLst>
          </c:dPt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5566982</c:v>
                </c:pt>
                <c:pt idx="1">
                  <c:v>1208720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855-40C3-B4B5-30A68FE7D9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4510081</c:v>
                </c:pt>
                <c:pt idx="1">
                  <c:v>638064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97-4481-91BE-59FCEA754FB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4486240</c:v>
                </c:pt>
                <c:pt idx="1">
                  <c:v>759497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97-4481-91BE-59FCEA754F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 val="autoZero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645286954928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EF2-4B94-8AB3-B1CC1B07E508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EF2-4B94-8AB3-B1CC1B07E508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EF2-4B94-8AB3-B1CC1B07E508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4510081</c:v>
                </c:pt>
                <c:pt idx="1">
                  <c:v>638064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EF2-4B94-8AB3-B1CC1B07E5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5C2-423F-8F12-98ECBDA77A7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5C2-423F-8F12-98ECBDA77A71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5C2-423F-8F12-98ECBDA77A71}"/>
              </c:ext>
            </c:extLst>
          </c:dPt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21781909</c:v>
                </c:pt>
                <c:pt idx="1">
                  <c:v>3801258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5C2-423F-8F12-98ECBDA77A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0.82369</cdr:x>
      <cdr:y>0.76433</cdr:y>
    </cdr:from>
    <cdr:to>
      <cdr:x>0.86635</cdr:x>
      <cdr:y>0.82802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74960" y="2743205"/>
          <a:ext cx="242123" cy="228585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0.82197</cdr:x>
      <cdr:y>0.77114</cdr:y>
    </cdr:from>
    <cdr:to>
      <cdr:x>0.86485</cdr:x>
      <cdr:y>0.83483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65186" y="276765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E05B4E-5E89-4A71-B017-A6392D3891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31</TotalTime>
  <Pages>22</Pages>
  <Words>3626</Words>
  <Characters>20670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24</cp:revision>
  <cp:lastPrinted>2022-04-29T11:37:00Z</cp:lastPrinted>
  <dcterms:created xsi:type="dcterms:W3CDTF">2022-04-29T09:50:00Z</dcterms:created>
  <dcterms:modified xsi:type="dcterms:W3CDTF">2022-05-10T18:00:00Z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