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40FB3EE" w:rsidR="00F35EBD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77777777"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92179AC" w14:textId="77777777" w:rsidR="00746737" w:rsidRPr="00356084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1445B865" w14:textId="2E6D4E6E" w:rsidR="00746737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  <w:u w:val="none"/>
        </w:rPr>
        <w:t>31</w:t>
      </w:r>
      <w:r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มีน</w:t>
      </w:r>
      <w:r>
        <w:rPr>
          <w:rFonts w:ascii="Angsana New" w:hAnsi="Angsana New" w:cs="Angsana New"/>
          <w:sz w:val="32"/>
          <w:szCs w:val="32"/>
          <w:u w:val="none"/>
          <w:cs/>
        </w:rPr>
        <w:t>าคม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none"/>
        </w:rPr>
        <w:t>2565</w:t>
      </w:r>
    </w:p>
    <w:p w14:paraId="4450B0F5" w14:textId="51BFA660" w:rsidR="00F35EBD" w:rsidRPr="00D36B78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E80C83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F35EBD" w:rsidRPr="00E80C83" w:rsidSect="009D43C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E468B5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35D269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79EEE8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2D912B9E" w:rsidR="00B70FCC" w:rsidRPr="00707E6A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07E6A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ณ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วันที่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="00E30ABC" w:rsidRPr="00707E6A">
        <w:rPr>
          <w:rFonts w:ascii="Angsana New" w:hAnsi="Angsana New"/>
          <w:sz w:val="30"/>
          <w:szCs w:val="30"/>
        </w:rPr>
        <w:t>31</w:t>
      </w:r>
      <w:r w:rsidR="00463958" w:rsidRPr="00707E6A">
        <w:rPr>
          <w:rFonts w:ascii="Angsana New" w:hAnsi="Angsana New"/>
          <w:sz w:val="30"/>
          <w:szCs w:val="30"/>
        </w:rPr>
        <w:t xml:space="preserve"> </w:t>
      </w:r>
      <w:r w:rsidR="00463958" w:rsidRPr="00707E6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0242" w:rsidRPr="00707E6A">
        <w:rPr>
          <w:rFonts w:ascii="Angsana New" w:hAnsi="Angsana New"/>
          <w:sz w:val="30"/>
          <w:szCs w:val="30"/>
        </w:rPr>
        <w:t>256</w:t>
      </w:r>
      <w:r w:rsidR="00463958" w:rsidRPr="00707E6A">
        <w:rPr>
          <w:rFonts w:ascii="Angsana New" w:hAnsi="Angsana New"/>
          <w:sz w:val="30"/>
          <w:szCs w:val="30"/>
        </w:rPr>
        <w:t>5</w:t>
      </w:r>
      <w:r w:rsidR="00300242" w:rsidRPr="00707E6A">
        <w:rPr>
          <w:rFonts w:ascii="Angsana New" w:hAnsi="Angsana New" w:hint="cs"/>
          <w:sz w:val="30"/>
          <w:szCs w:val="30"/>
          <w:cs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งบกำไร</w:t>
      </w:r>
      <w:r w:rsidRPr="00707E6A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707E6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07E6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11E7D" w:rsidRPr="00707E6A">
        <w:rPr>
          <w:rFonts w:ascii="Angsana New" w:hAnsi="Angsana New"/>
          <w:spacing w:val="-4"/>
          <w:sz w:val="30"/>
          <w:szCs w:val="30"/>
        </w:rPr>
        <w:t xml:space="preserve">31 </w:t>
      </w:r>
      <w:r w:rsidR="00211E7D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211E7D" w:rsidRPr="00707E6A">
        <w:rPr>
          <w:rFonts w:ascii="Angsana New" w:hAnsi="Angsana New"/>
          <w:spacing w:val="-4"/>
          <w:sz w:val="30"/>
          <w:szCs w:val="30"/>
        </w:rPr>
        <w:t>2565</w:t>
      </w:r>
      <w:r w:rsidR="00406097" w:rsidRPr="00707E6A">
        <w:rPr>
          <w:rFonts w:ascii="Angsana New" w:hAnsi="Angsana New"/>
          <w:sz w:val="30"/>
          <w:szCs w:val="30"/>
        </w:rPr>
        <w:t xml:space="preserve"> </w:t>
      </w:r>
      <w:r w:rsidR="00406097" w:rsidRPr="00707E6A">
        <w:rPr>
          <w:rFonts w:ascii="Angsana New" w:hAnsi="Angsana New"/>
          <w:sz w:val="30"/>
          <w:szCs w:val="30"/>
          <w:cs/>
        </w:rPr>
        <w:t>งบแสดง</w:t>
      </w:r>
      <w:r w:rsidRPr="00707E6A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 w:rsidR="00707E6A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707E6A" w:rsidRPr="00707E6A">
        <w:rPr>
          <w:rFonts w:ascii="Angsana New" w:hAnsi="Angsana New"/>
          <w:sz w:val="30"/>
          <w:szCs w:val="30"/>
        </w:rPr>
        <w:t xml:space="preserve"> </w:t>
      </w:r>
      <w:r w:rsidR="000D64D0" w:rsidRPr="00707E6A">
        <w:rPr>
          <w:rFonts w:ascii="Angsana New" w:hAnsi="Angsana New"/>
          <w:sz w:val="30"/>
          <w:szCs w:val="30"/>
          <w:cs/>
        </w:rPr>
        <w:t>สำหรับงวด</w:t>
      </w:r>
      <w:r w:rsidR="00463958" w:rsidRPr="00707E6A">
        <w:rPr>
          <w:rFonts w:ascii="Angsana New" w:hAnsi="Angsana New" w:hint="cs"/>
          <w:sz w:val="30"/>
          <w:szCs w:val="30"/>
          <w:cs/>
        </w:rPr>
        <w:t>หกเดือน</w:t>
      </w:r>
      <w:r w:rsidR="000D64D0" w:rsidRPr="00707E6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D64D0" w:rsidRPr="00707E6A">
        <w:rPr>
          <w:rFonts w:ascii="Angsana New" w:hAnsi="Angsana New"/>
          <w:sz w:val="30"/>
          <w:szCs w:val="30"/>
        </w:rPr>
        <w:t>31</w:t>
      </w:r>
      <w:r w:rsidR="000D64D0" w:rsidRPr="00707E6A">
        <w:rPr>
          <w:rFonts w:ascii="Angsana New" w:hAnsi="Angsana New"/>
          <w:sz w:val="30"/>
          <w:szCs w:val="30"/>
          <w:cs/>
        </w:rPr>
        <w:t xml:space="preserve"> </w:t>
      </w:r>
      <w:r w:rsidR="00463958" w:rsidRPr="00707E6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D64D0" w:rsidRPr="00707E6A">
        <w:rPr>
          <w:rFonts w:ascii="Angsana New" w:hAnsi="Angsana New"/>
          <w:sz w:val="30"/>
          <w:szCs w:val="30"/>
        </w:rPr>
        <w:t>256</w:t>
      </w:r>
      <w:r w:rsidR="00463958" w:rsidRPr="00707E6A">
        <w:rPr>
          <w:rFonts w:ascii="Angsana New" w:hAnsi="Angsana New"/>
          <w:sz w:val="30"/>
          <w:szCs w:val="30"/>
        </w:rPr>
        <w:t>5</w:t>
      </w:r>
      <w:r w:rsidR="00406097" w:rsidRPr="00707E6A">
        <w:rPr>
          <w:rFonts w:ascii="Angsana New" w:hAnsi="Angsana New"/>
          <w:sz w:val="30"/>
          <w:szCs w:val="30"/>
        </w:rPr>
        <w:t xml:space="preserve"> </w:t>
      </w:r>
      <w:r w:rsidRPr="00707E6A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707E6A">
        <w:rPr>
          <w:rFonts w:ascii="Angsana New" w:hAnsi="Angsana New"/>
          <w:color w:val="FFFFFF"/>
          <w:sz w:val="30"/>
          <w:szCs w:val="30"/>
        </w:rPr>
        <w:t>.</w:t>
      </w:r>
      <w:r w:rsidRPr="00707E6A">
        <w:rPr>
          <w:rFonts w:ascii="Angsana New" w:hAnsi="Angsana New"/>
          <w:sz w:val="30"/>
          <w:szCs w:val="30"/>
          <w:cs/>
        </w:rPr>
        <w:t>และ</w:t>
      </w:r>
      <w:r w:rsidR="00707E6A">
        <w:rPr>
          <w:rFonts w:ascii="Angsana New" w:hAnsi="Angsana New"/>
          <w:sz w:val="30"/>
          <w:szCs w:val="30"/>
        </w:rPr>
        <w:br/>
      </w:r>
      <w:r w:rsidRPr="00707E6A">
        <w:rPr>
          <w:rFonts w:ascii="Angsana New" w:hAnsi="Angsana New"/>
          <w:sz w:val="30"/>
          <w:szCs w:val="30"/>
          <w:cs/>
        </w:rPr>
        <w:t xml:space="preserve"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07E6A">
        <w:rPr>
          <w:rFonts w:ascii="Angsana New" w:hAnsi="Angsana New"/>
          <w:sz w:val="30"/>
          <w:szCs w:val="30"/>
        </w:rPr>
        <w:t>34</w:t>
      </w:r>
      <w:r w:rsidRPr="00707E6A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707E6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07E6A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7D6CD008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75B579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A06265" w14:textId="227E0670" w:rsidR="003803C6" w:rsidRPr="00D36B78" w:rsidRDefault="00707E6A" w:rsidP="003803C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1D59A4BB" w14:textId="47590A22" w:rsidR="00AC7DC7" w:rsidRPr="00AC7DC7" w:rsidRDefault="00AC7DC7" w:rsidP="00C20E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sectPr w:rsidR="00AC7DC7" w:rsidRPr="00AC7DC7" w:rsidSect="00F21955"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 w:code="9"/>
      <w:pgMar w:top="691" w:right="1019" w:bottom="576" w:left="1152" w:header="720" w:footer="720" w:gutter="0"/>
      <w:paperSrc w:first="7" w:other="7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710B" w14:textId="77777777" w:rsidR="00792075" w:rsidRDefault="00792075" w:rsidP="004956B4">
      <w:r>
        <w:separator/>
      </w:r>
    </w:p>
  </w:endnote>
  <w:endnote w:type="continuationSeparator" w:id="0">
    <w:p w14:paraId="39DEA467" w14:textId="77777777" w:rsidR="00792075" w:rsidRDefault="0079207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D0685" w14:textId="77777777" w:rsidR="00F21955" w:rsidRDefault="00F21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832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314D96" w14:textId="4F1DCCE5" w:rsidR="003E6E6E" w:rsidRPr="00A9797B" w:rsidRDefault="00F21955" w:rsidP="00F21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9797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9797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9797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9797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979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2867" w14:textId="77777777" w:rsidR="00792075" w:rsidRDefault="00792075" w:rsidP="004956B4">
      <w:r>
        <w:separator/>
      </w:r>
    </w:p>
  </w:footnote>
  <w:footnote w:type="continuationSeparator" w:id="0">
    <w:p w14:paraId="0C4718D3" w14:textId="77777777" w:rsidR="00792075" w:rsidRDefault="0079207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078E0" w14:textId="77777777" w:rsidR="00F21955" w:rsidRDefault="00F21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9E76" w14:textId="77777777" w:rsidR="00C02B67" w:rsidRDefault="00C02B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4756578F" w:rsidR="003E6E6E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BBD8FC" w14:textId="5FE08F96" w:rsidR="003E6E6E" w:rsidRPr="0047456A" w:rsidRDefault="003E6E6E" w:rsidP="00554522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DA021" w14:textId="77777777" w:rsidR="00C02B67" w:rsidRPr="00F21955" w:rsidRDefault="00C02B67" w:rsidP="00F21955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80E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E7A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BEB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2E4D"/>
    <w:rsid w:val="0042343D"/>
    <w:rsid w:val="00423460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929"/>
    <w:rsid w:val="005509C8"/>
    <w:rsid w:val="00550AD0"/>
    <w:rsid w:val="00551232"/>
    <w:rsid w:val="005515AC"/>
    <w:rsid w:val="005519AF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ECE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A30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F5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4ED"/>
    <w:rsid w:val="00672DB1"/>
    <w:rsid w:val="00672F40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737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484"/>
    <w:rsid w:val="0076650B"/>
    <w:rsid w:val="0076651F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2D2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0AC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C43"/>
    <w:rsid w:val="009E4E8F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97B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5E5"/>
    <w:rsid w:val="00B66743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B67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3EA6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AD6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EC0"/>
    <w:rsid w:val="00EE3FBB"/>
    <w:rsid w:val="00EE43BE"/>
    <w:rsid w:val="00EE482F"/>
    <w:rsid w:val="00EE4D7F"/>
    <w:rsid w:val="00EE53CA"/>
    <w:rsid w:val="00EE549B"/>
    <w:rsid w:val="00EE55C4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80"/>
    <w:rsid w:val="00EF58E6"/>
    <w:rsid w:val="00EF5978"/>
    <w:rsid w:val="00EF6177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955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CE8C47CA94D4CBE9FAD51AEF1CD0E" ma:contentTypeVersion="4" ma:contentTypeDescription="Create a new document." ma:contentTypeScope="" ma:versionID="ffa1e79187a52b98bac2cab14da12f8c">
  <xsd:schema xmlns:xsd="http://www.w3.org/2001/XMLSchema" xmlns:xs="http://www.w3.org/2001/XMLSchema" xmlns:p="http://schemas.microsoft.com/office/2006/metadata/properties" xmlns:ns2="d599a009-916d-4751-bbbe-1e65d7aa24fc" xmlns:ns3="b34810af-1e69-482b-911a-88e1017bc52f" targetNamespace="http://schemas.microsoft.com/office/2006/metadata/properties" ma:root="true" ma:fieldsID="c1566b4fe1e30bfa35124023f6820645" ns2:_="" ns3:_="">
    <xsd:import namespace="d599a009-916d-4751-bbbe-1e65d7aa24fc"/>
    <xsd:import namespace="b34810af-1e69-482b-911a-88e1017bc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9a009-916d-4751-bbbe-1e65d7aa24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810af-1e69-482b-911a-88e1017bc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430118-6D0A-4236-A15C-CBC7B452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9a009-916d-4751-bbbe-1e65d7aa24fc"/>
    <ds:schemaRef ds:uri="b34810af-1e69-482b-911a-88e1017bc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917</TotalTime>
  <Pages>3</Pages>
  <Words>405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128</cp:revision>
  <cp:lastPrinted>2022-04-25T03:23:00Z</cp:lastPrinted>
  <dcterms:created xsi:type="dcterms:W3CDTF">2022-01-29T09:23:00Z</dcterms:created>
  <dcterms:modified xsi:type="dcterms:W3CDTF">2022-05-10T08:33:00Z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0x0101004B5CE8C47CA94D4CBE9FAD51AEF1CD0E</vt:lpwstr>
  </property>
</Properties>
</file>