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1EB260F" w14:textId="073BBFE6" w:rsidR="003B7FB4" w:rsidRPr="0078523F" w:rsidRDefault="003B7FB4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8523F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78523F">
        <w:rPr>
          <w:rFonts w:ascii="Angsana New" w:hAnsi="Angsana New" w:cs="Angsana New"/>
          <w:b w:val="0"/>
          <w:bCs/>
          <w:sz w:val="30"/>
          <w:szCs w:val="30"/>
          <w:lang w:bidi="th-TH"/>
        </w:rPr>
        <w:t>2019</w:t>
      </w:r>
      <w:r w:rsidRPr="0078523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Pr="0099727D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78523F">
        <w:rPr>
          <w:rFonts w:ascii="Angsana New" w:hAnsi="Angsana New" w:cs="Angsana New"/>
          <w:b w:val="0"/>
          <w:bCs/>
          <w:sz w:val="30"/>
          <w:szCs w:val="30"/>
          <w:lang w:bidi="th-TH"/>
        </w:rPr>
        <w:t>Covid-19</w:t>
      </w:r>
      <w:r w:rsidRPr="0099727D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3F40C984" w:rsidR="006D5163" w:rsidRPr="00D36B78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0544D707" w:rsidR="00142180" w:rsidRPr="003508E1" w:rsidRDefault="004C169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820082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และรายได้</w:t>
      </w:r>
    </w:p>
    <w:p w14:paraId="7ACB98FC" w14:textId="59815580" w:rsidR="00142180" w:rsidRP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สัญญาเช่า</w:t>
      </w:r>
    </w:p>
    <w:p w14:paraId="159E8F1F" w14:textId="715228DF" w:rsid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7F6EE57" w14:textId="2C63DFFF" w:rsidR="006927BD" w:rsidRDefault="006927B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C5C0210" w:rsidR="004B5B0B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E6205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 w:rsidRPr="00E62058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1126F0" w:rsidRPr="00E62058">
        <w:rPr>
          <w:rFonts w:ascii="Angsana New" w:hAnsi="Angsana New" w:hint="cs"/>
          <w:sz w:val="30"/>
          <w:szCs w:val="30"/>
          <w:cs/>
        </w:rPr>
        <w:t>เ</w:t>
      </w:r>
      <w:r w:rsidR="004818D9" w:rsidRPr="00E6205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E6205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E6205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E6205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03FCF28F" w:rsidR="004818D9" w:rsidRPr="00E62058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E62058">
        <w:rPr>
          <w:rFonts w:ascii="Angsana New" w:hAnsi="Angsana New"/>
          <w:sz w:val="30"/>
          <w:szCs w:val="30"/>
          <w:cs/>
        </w:rPr>
        <w:t>คณะ</w:t>
      </w:r>
      <w:r w:rsidRPr="00E6205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E62058">
        <w:rPr>
          <w:rFonts w:ascii="Angsana New" w:hAnsi="Angsana New"/>
          <w:sz w:val="30"/>
          <w:szCs w:val="30"/>
          <w:cs/>
        </w:rPr>
        <w:t>วันที่</w:t>
      </w:r>
      <w:r w:rsidR="0071654B" w:rsidRPr="00E62058">
        <w:rPr>
          <w:rFonts w:ascii="Angsana New" w:hAnsi="Angsana New"/>
          <w:sz w:val="30"/>
          <w:szCs w:val="30"/>
          <w:cs/>
        </w:rPr>
        <w:t xml:space="preserve"> </w:t>
      </w:r>
      <w:r w:rsidR="00707E6A" w:rsidRPr="00707E6A">
        <w:rPr>
          <w:rFonts w:ascii="Angsana New" w:hAnsi="Angsana New"/>
          <w:sz w:val="30"/>
          <w:szCs w:val="30"/>
        </w:rPr>
        <w:t xml:space="preserve">11 </w:t>
      </w:r>
      <w:r w:rsidR="00707E6A" w:rsidRPr="00707E6A">
        <w:rPr>
          <w:rFonts w:ascii="Angsana New" w:hAnsi="Angsana New"/>
          <w:sz w:val="30"/>
          <w:szCs w:val="30"/>
          <w:cs/>
        </w:rPr>
        <w:t xml:space="preserve">พฤษภาคม </w:t>
      </w:r>
      <w:r w:rsidR="00707E6A" w:rsidRPr="00707E6A">
        <w:rPr>
          <w:rFonts w:ascii="Angsana New" w:hAnsi="Angsana New"/>
          <w:sz w:val="30"/>
          <w:szCs w:val="30"/>
        </w:rPr>
        <w:t>2565</w:t>
      </w:r>
    </w:p>
    <w:p w14:paraId="381E6FDA" w14:textId="77777777" w:rsidR="00FB2EEF" w:rsidRPr="00E62058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E6205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2058">
        <w:rPr>
          <w:rFonts w:ascii="Angsana New" w:hAnsi="Angsana New"/>
          <w:b/>
          <w:bCs/>
          <w:sz w:val="30"/>
          <w:szCs w:val="30"/>
        </w:rPr>
        <w:t>1</w:t>
      </w:r>
      <w:r w:rsidR="004818D9" w:rsidRPr="00E6205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E6205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36154AFF" w:rsidR="0012108A" w:rsidRPr="00E6205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043AC434" w:rsidR="00117F8F" w:rsidRPr="00E62058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62058">
        <w:rPr>
          <w:rFonts w:ascii="Angsana New" w:hAnsi="Angsana New"/>
          <w:sz w:val="30"/>
          <w:szCs w:val="30"/>
        </w:rPr>
        <w:br/>
      </w:r>
      <w:r w:rsidRPr="00E6205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E62058">
        <w:rPr>
          <w:rFonts w:ascii="Angsana New" w:hAnsi="Angsana New"/>
          <w:sz w:val="30"/>
          <w:szCs w:val="30"/>
        </w:rPr>
        <w:t>(“</w:t>
      </w:r>
      <w:r w:rsidRPr="00E6205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E62058">
        <w:rPr>
          <w:rFonts w:ascii="Angsana New" w:hAnsi="Angsana New"/>
          <w:sz w:val="30"/>
          <w:szCs w:val="30"/>
        </w:rPr>
        <w:t>”)</w:t>
      </w:r>
      <w:r w:rsidRPr="00E62058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E62058">
        <w:rPr>
          <w:rFonts w:ascii="Angsana New" w:hAnsi="Angsana New"/>
          <w:sz w:val="30"/>
          <w:szCs w:val="30"/>
        </w:rPr>
        <w:t xml:space="preserve"> 34</w:t>
      </w:r>
      <w:r w:rsidRPr="00E62058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620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6205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07E6A">
        <w:rPr>
          <w:rFonts w:ascii="Angsana New" w:hAnsi="Angsana New"/>
          <w:sz w:val="30"/>
          <w:szCs w:val="30"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E62058">
        <w:rPr>
          <w:rFonts w:ascii="Angsana New" w:hAnsi="Angsana New"/>
          <w:sz w:val="30"/>
          <w:szCs w:val="30"/>
        </w:rPr>
        <w:t>30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/>
          <w:sz w:val="30"/>
          <w:szCs w:val="30"/>
        </w:rPr>
        <w:t>256</w:t>
      </w:r>
      <w:r w:rsidR="00E80BFF" w:rsidRPr="00E62058">
        <w:rPr>
          <w:rFonts w:ascii="Angsana New" w:hAnsi="Angsana New"/>
          <w:sz w:val="30"/>
          <w:szCs w:val="30"/>
        </w:rPr>
        <w:t>4</w:t>
      </w:r>
    </w:p>
    <w:p w14:paraId="41865F44" w14:textId="778BCF3A" w:rsidR="001126F0" w:rsidRPr="00E6205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0D1027E9" w:rsidR="002C6259" w:rsidRPr="00E62058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E6205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E62058">
        <w:rPr>
          <w:rFonts w:ascii="Angsana New" w:hAnsi="Angsana New" w:hint="cs"/>
          <w:sz w:val="30"/>
          <w:szCs w:val="30"/>
          <w:cs/>
        </w:rPr>
        <w:t>ท</w:t>
      </w:r>
      <w:r w:rsidRPr="00E62058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>
        <w:rPr>
          <w:rFonts w:ascii="Angsana New" w:hAnsi="Angsana New" w:hint="cs"/>
          <w:sz w:val="30"/>
          <w:szCs w:val="30"/>
          <w:cs/>
        </w:rPr>
        <w:t>ที่</w:t>
      </w:r>
      <w:r w:rsidRPr="00E6205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2058">
        <w:rPr>
          <w:rFonts w:ascii="Angsana New" w:hAnsi="Angsana New"/>
          <w:sz w:val="30"/>
          <w:szCs w:val="30"/>
        </w:rPr>
        <w:t>30</w:t>
      </w:r>
      <w:r w:rsidRPr="00E62058">
        <w:rPr>
          <w:rFonts w:ascii="Angsana New" w:hAnsi="Angsana New"/>
          <w:sz w:val="30"/>
          <w:szCs w:val="30"/>
          <w:cs/>
        </w:rPr>
        <w:t xml:space="preserve"> </w:t>
      </w:r>
      <w:r w:rsidRPr="00E620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62058">
        <w:rPr>
          <w:rFonts w:ascii="Angsana New" w:hAnsi="Angsana New"/>
          <w:sz w:val="30"/>
          <w:szCs w:val="30"/>
        </w:rPr>
        <w:t>2564</w:t>
      </w:r>
    </w:p>
    <w:p w14:paraId="553C5DA0" w14:textId="1E14EC73" w:rsidR="00653ED5" w:rsidRPr="00E62058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4CCECB9E" w14:textId="6CD91E0A" w:rsidR="003B7FB4" w:rsidRPr="00E62058" w:rsidRDefault="00C50494" w:rsidP="003B7FB4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b/>
          <w:sz w:val="30"/>
          <w:szCs w:val="30"/>
        </w:rPr>
        <w:t>2</w:t>
      </w:r>
      <w:r w:rsidR="003B7FB4" w:rsidRPr="00E62058">
        <w:rPr>
          <w:rFonts w:ascii="Angsana New" w:hAnsi="Angsana New"/>
          <w:bCs/>
          <w:sz w:val="30"/>
          <w:szCs w:val="30"/>
          <w:cs/>
        </w:rPr>
        <w:tab/>
        <w:t xml:space="preserve">ผลกระทบจากการแพร่ระบาดของโรคติดเชื้อไวรัสโคโรนา </w:t>
      </w:r>
      <w:r w:rsidR="003B7FB4" w:rsidRPr="00E62058">
        <w:rPr>
          <w:rFonts w:ascii="Angsana New" w:hAnsi="Angsana New"/>
          <w:b/>
          <w:sz w:val="30"/>
          <w:szCs w:val="30"/>
        </w:rPr>
        <w:t>2019</w:t>
      </w:r>
      <w:r w:rsidR="003B7FB4" w:rsidRPr="00E62058">
        <w:rPr>
          <w:rFonts w:ascii="Angsana New" w:hAnsi="Angsana New"/>
          <w:bCs/>
          <w:sz w:val="30"/>
          <w:szCs w:val="30"/>
          <w:cs/>
        </w:rPr>
        <w:t xml:space="preserve"> (</w:t>
      </w:r>
      <w:r w:rsidR="003B7FB4" w:rsidRPr="00E62058">
        <w:rPr>
          <w:rFonts w:ascii="Angsana New" w:hAnsi="Angsana New"/>
          <w:b/>
          <w:sz w:val="30"/>
          <w:szCs w:val="30"/>
        </w:rPr>
        <w:t>Covid-19</w:t>
      </w:r>
      <w:r w:rsidR="003B7FB4" w:rsidRPr="00E62058">
        <w:rPr>
          <w:rFonts w:ascii="Angsana New" w:hAnsi="Angsana New"/>
          <w:bCs/>
          <w:sz w:val="30"/>
          <w:szCs w:val="30"/>
          <w:cs/>
        </w:rPr>
        <w:t>)</w:t>
      </w:r>
    </w:p>
    <w:p w14:paraId="34663E72" w14:textId="77777777" w:rsidR="003B7FB4" w:rsidRPr="00E62058" w:rsidRDefault="003B7FB4" w:rsidP="003B7F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67148" w14:textId="5CE127C9" w:rsidR="003B7FB4" w:rsidRPr="00E62058" w:rsidRDefault="003B7FB4" w:rsidP="003B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62058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403EC8" w:rsidRPr="00E62058">
        <w:rPr>
          <w:rFonts w:asciiTheme="majorBidi" w:hAnsiTheme="majorBidi" w:cstheme="majorBidi" w:hint="cs"/>
          <w:sz w:val="30"/>
          <w:szCs w:val="30"/>
          <w:cs/>
        </w:rPr>
        <w:t>มีการนำ</w:t>
      </w:r>
      <w:r w:rsidRPr="00E62058">
        <w:rPr>
          <w:rFonts w:asciiTheme="majorBidi" w:hAnsiTheme="majorBidi" w:cstheme="majorBidi"/>
          <w:sz w:val="30"/>
          <w:szCs w:val="30"/>
          <w:cs/>
        </w:rPr>
        <w:t>มาตรการป้องกันหลายประการ</w:t>
      </w:r>
      <w:r w:rsidR="00403EC8" w:rsidRPr="00E62058">
        <w:rPr>
          <w:rFonts w:asciiTheme="majorBidi" w:hAnsiTheme="majorBidi" w:cstheme="majorBidi" w:hint="cs"/>
          <w:sz w:val="30"/>
          <w:szCs w:val="30"/>
          <w:cs/>
        </w:rPr>
        <w:t>มาถือปฏิบัติ</w:t>
      </w:r>
      <w:r w:rsidR="004747F6" w:rsidRPr="00E620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เพื่อป้องกันการแพร่ระบาดของ</w:t>
      </w:r>
      <w:r w:rsidR="00403EC8" w:rsidRPr="00E62058">
        <w:rPr>
          <w:rFonts w:asciiTheme="majorBidi" w:hAnsiTheme="majorBidi" w:cstheme="majorBidi"/>
          <w:sz w:val="30"/>
          <w:szCs w:val="30"/>
        </w:rPr>
        <w:t xml:space="preserve"> Covid-19</w:t>
      </w:r>
      <w:r w:rsidR="00403EC8" w:rsidRPr="00E62058">
        <w:rPr>
          <w:rFonts w:asciiTheme="majorBidi" w:hAnsiTheme="majorBidi"/>
          <w:sz w:val="30"/>
          <w:szCs w:val="30"/>
          <w:cs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ซึ่ง</w:t>
      </w:r>
      <w:r w:rsidR="00403EC8" w:rsidRPr="00E62058">
        <w:rPr>
          <w:rFonts w:asciiTheme="majorBidi" w:hAnsiTheme="majorBidi" w:cstheme="majorBidi"/>
          <w:sz w:val="30"/>
          <w:szCs w:val="30"/>
          <w:cs/>
        </w:rPr>
        <w:br/>
      </w:r>
      <w:r w:rsidRPr="00E62058">
        <w:rPr>
          <w:rFonts w:asciiTheme="majorBidi" w:hAnsiTheme="majorBidi" w:cstheme="majorBidi"/>
          <w:sz w:val="30"/>
          <w:szCs w:val="30"/>
          <w:cs/>
        </w:rPr>
        <w:t>ส่งผลกระทบต่อการดำเนินชีวิตประจำวัน การกระจาย</w:t>
      </w:r>
      <w:r w:rsidRPr="00E62058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Pr="00E62058">
        <w:rPr>
          <w:rFonts w:asciiTheme="majorBidi" w:hAnsiTheme="majorBidi" w:cstheme="majorBidi"/>
          <w:sz w:val="30"/>
          <w:szCs w:val="30"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 xml:space="preserve">ทำให้ยอดขายลดลง </w:t>
      </w:r>
      <w:r w:rsidR="009978F0" w:rsidRPr="00E62058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="00403EC8" w:rsidRPr="00E62058">
        <w:rPr>
          <w:rFonts w:asciiTheme="majorBidi" w:hAnsiTheme="majorBidi" w:cstheme="majorBidi"/>
          <w:sz w:val="30"/>
          <w:szCs w:val="30"/>
        </w:rPr>
        <w:t>Covid-19</w:t>
      </w:r>
      <w:r w:rsidR="00403EC8" w:rsidRPr="00E62058">
        <w:rPr>
          <w:rFonts w:asciiTheme="majorBidi" w:hAnsiTheme="majorBidi"/>
          <w:sz w:val="30"/>
          <w:szCs w:val="30"/>
          <w:cs/>
        </w:rPr>
        <w:t xml:space="preserve"> </w:t>
      </w:r>
      <w:r w:rsidR="009978F0" w:rsidRPr="00E62058">
        <w:rPr>
          <w:rFonts w:asciiTheme="majorBidi" w:hAnsiTheme="majorBidi"/>
          <w:sz w:val="30"/>
          <w:szCs w:val="30"/>
          <w:cs/>
        </w:rPr>
        <w:t xml:space="preserve">ยังคงเกิดขึ้นอย่างต่อเนื่อง </w:t>
      </w:r>
      <w:r w:rsidR="00403EC8" w:rsidRPr="00E62058">
        <w:rPr>
          <w:rFonts w:asciiTheme="majorBidi" w:hAnsiTheme="majorBidi" w:hint="cs"/>
          <w:sz w:val="30"/>
          <w:szCs w:val="30"/>
          <w:cs/>
        </w:rPr>
        <w:t>ถึงแม้จะมี</w:t>
      </w:r>
      <w:r w:rsidR="009978F0" w:rsidRPr="00E62058">
        <w:rPr>
          <w:rFonts w:asciiTheme="majorBidi" w:hAnsiTheme="majorBidi"/>
          <w:sz w:val="30"/>
          <w:szCs w:val="30"/>
          <w:cs/>
        </w:rPr>
        <w:t>การแจกจ่ายวัคซีน</w:t>
      </w:r>
      <w:r w:rsidR="00403EC8" w:rsidRPr="00E62058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9978F0" w:rsidRPr="00E62058">
        <w:rPr>
          <w:rFonts w:asciiTheme="majorBidi" w:hAnsiTheme="majorBidi"/>
          <w:sz w:val="30"/>
          <w:szCs w:val="30"/>
          <w:cs/>
        </w:rPr>
        <w:t>ปี</w:t>
      </w:r>
      <w:r w:rsidR="009978F0" w:rsidRPr="00E62058">
        <w:rPr>
          <w:rFonts w:asciiTheme="majorBidi" w:hAnsiTheme="majorBidi"/>
          <w:sz w:val="30"/>
          <w:szCs w:val="30"/>
        </w:rPr>
        <w:t xml:space="preserve"> 2564</w:t>
      </w:r>
      <w:r w:rsidR="009978F0" w:rsidRPr="00E62058">
        <w:rPr>
          <w:rFonts w:asciiTheme="majorBidi" w:hAnsiTheme="majorBidi"/>
          <w:sz w:val="30"/>
          <w:szCs w:val="30"/>
          <w:cs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</w:t>
      </w:r>
      <w:r w:rsidRPr="002205D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045C4B" w:rsidRPr="00045C4B">
        <w:rPr>
          <w:rFonts w:asciiTheme="majorBidi" w:hAnsiTheme="majorBidi"/>
          <w:sz w:val="30"/>
          <w:szCs w:val="30"/>
          <w:cs/>
        </w:rPr>
        <w:t>การควบคุมค่าใช้จ่ายและวิธีการต่างๆ</w:t>
      </w:r>
      <w:r w:rsidR="00045C4B">
        <w:rPr>
          <w:rFonts w:asciiTheme="majorBidi" w:hAnsiTheme="majorBidi"/>
          <w:sz w:val="30"/>
          <w:szCs w:val="30"/>
        </w:rPr>
        <w:t xml:space="preserve"> </w:t>
      </w:r>
      <w:r w:rsidRPr="00E62058">
        <w:rPr>
          <w:rFonts w:asciiTheme="majorBidi" w:hAnsiTheme="majorBidi" w:cstheme="majorBidi"/>
          <w:sz w:val="30"/>
          <w:szCs w:val="30"/>
          <w:cs/>
        </w:rPr>
        <w:t>ตลอดจนการปรับเปลี่ยนรูปแบบการ</w:t>
      </w:r>
      <w:r w:rsidRPr="00E62058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E62058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</w:t>
      </w:r>
      <w:r w:rsidR="00403EC8" w:rsidRPr="00E62058">
        <w:rPr>
          <w:rFonts w:asciiTheme="majorBidi" w:hAnsiTheme="majorBidi" w:cstheme="majorBidi" w:hint="cs"/>
          <w:sz w:val="30"/>
          <w:szCs w:val="30"/>
          <w:cs/>
        </w:rPr>
        <w:t>สถาน</w:t>
      </w:r>
      <w:r w:rsidRPr="00E62058">
        <w:rPr>
          <w:rFonts w:asciiTheme="majorBidi" w:hAnsiTheme="majorBidi" w:cstheme="majorBidi"/>
          <w:sz w:val="30"/>
          <w:szCs w:val="30"/>
          <w:cs/>
        </w:rPr>
        <w:t>การณ์ดังกล่าว</w:t>
      </w:r>
    </w:p>
    <w:p w14:paraId="47E4B724" w14:textId="417F8759" w:rsidR="003B7FB4" w:rsidRPr="00E62058" w:rsidRDefault="003B7FB4" w:rsidP="009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4784044" w14:textId="76356D94" w:rsidR="00E133F2" w:rsidRDefault="00E13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C52ADB5" w14:textId="3726744E" w:rsidR="004818D9" w:rsidRPr="00D36B78" w:rsidRDefault="00C50494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3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BB0AD77" w14:textId="07E57661" w:rsidR="00A81403" w:rsidRDefault="00720F7B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A81403">
        <w:rPr>
          <w:rFonts w:ascii="Angsana New" w:hAnsi="Angsana New" w:hint="cs"/>
          <w:sz w:val="30"/>
          <w:szCs w:val="30"/>
          <w:cs/>
        </w:rPr>
        <w:t>ที่มีกับ</w:t>
      </w:r>
      <w:r w:rsidR="00A81403" w:rsidRPr="00A81403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A81403">
        <w:rPr>
          <w:rFonts w:ascii="Angsana New" w:hAnsi="Angsana New" w:hint="cs"/>
          <w:sz w:val="30"/>
          <w:szCs w:val="30"/>
          <w:cs/>
        </w:rPr>
        <w:t>งวด</w:t>
      </w:r>
      <w:r w:rsidR="00A81403" w:rsidRPr="00A81403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F35B5AC" w14:textId="77777777" w:rsidR="00A81403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488"/>
        <w:gridCol w:w="4302"/>
      </w:tblGrid>
      <w:tr w:rsidR="00A81403" w:rsidRPr="00A21FCB" w14:paraId="1962902B" w14:textId="77777777" w:rsidTr="00A81403">
        <w:trPr>
          <w:tblHeader/>
        </w:trPr>
        <w:tc>
          <w:tcPr>
            <w:tcW w:w="3690" w:type="dxa"/>
          </w:tcPr>
          <w:p w14:paraId="6E668A59" w14:textId="77777777" w:rsidR="00A81403" w:rsidRPr="00A21FCB" w:rsidRDefault="00A81403" w:rsidP="00A81403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24"/>
                <w:szCs w:val="24"/>
              </w:rPr>
              <w:br w:type="page"/>
            </w:r>
            <w:r w:rsidRPr="00A21FCB">
              <w:rPr>
                <w:rFonts w:ascii="Angsana New" w:hAnsi="Angsana New"/>
                <w:b/>
                <w:sz w:val="16"/>
                <w:szCs w:val="16"/>
                <w:cs/>
              </w:rPr>
              <w:br w:type="page"/>
            </w:r>
            <w:r w:rsidRPr="00A21FCB">
              <w:rPr>
                <w:rFonts w:ascii="Angsana New" w:hAnsi="Angsana New"/>
              </w:rPr>
              <w:br w:type="page"/>
            </w:r>
            <w:r w:rsidRPr="00A21FCB">
              <w:rPr>
                <w:rFonts w:ascii="Angsana New" w:hAnsi="Angsana New"/>
              </w:rPr>
              <w:br w:type="page"/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21FC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A21FCB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A21FCB">
              <w:rPr>
                <w:rFonts w:ascii="Angsana New" w:hAnsi="Angsana New"/>
                <w:sz w:val="30"/>
                <w:szCs w:val="30"/>
              </w:rPr>
              <w:br w:type="page"/>
            </w: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8" w:type="dxa"/>
          </w:tcPr>
          <w:p w14:paraId="6ED673E3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302" w:type="dxa"/>
          </w:tcPr>
          <w:p w14:paraId="3428B989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81403" w:rsidRPr="00A21FCB" w14:paraId="0BE48E46" w14:textId="77777777" w:rsidTr="00A81403">
        <w:trPr>
          <w:tblHeader/>
        </w:trPr>
        <w:tc>
          <w:tcPr>
            <w:tcW w:w="3690" w:type="dxa"/>
          </w:tcPr>
          <w:p w14:paraId="75417B76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C2A66C2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</w:tcPr>
          <w:p w14:paraId="31B51B49" w14:textId="77777777" w:rsidR="00A81403" w:rsidRPr="00A21FCB" w:rsidRDefault="00A81403" w:rsidP="00D349E8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1403" w:rsidRPr="00A21FCB" w14:paraId="742D0431" w14:textId="77777777" w:rsidTr="00A81403">
        <w:tc>
          <w:tcPr>
            <w:tcW w:w="3690" w:type="dxa"/>
          </w:tcPr>
          <w:p w14:paraId="5A32C33C" w14:textId="7CA6E3C9" w:rsidR="00A81403" w:rsidRPr="00A21FCB" w:rsidRDefault="00975321" w:rsidP="00A8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5321">
              <w:rPr>
                <w:rFonts w:ascii="Angsana New" w:hAnsi="Angsana New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488" w:type="dxa"/>
          </w:tcPr>
          <w:p w14:paraId="6878AA4A" w14:textId="11A20318" w:rsidR="00A81403" w:rsidRPr="00A21FCB" w:rsidRDefault="00A81403" w:rsidP="00A814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829BC62" w14:textId="0F59A851" w:rsidR="00A81403" w:rsidRPr="00A21FCB" w:rsidRDefault="00A81403" w:rsidP="00A81403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</w:tbl>
    <w:p w14:paraId="7C246449" w14:textId="7E8B338C" w:rsidR="00794836" w:rsidRDefault="00794836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22" w:type="dxa"/>
        <w:tblInd w:w="450" w:type="dxa"/>
        <w:tblLook w:val="01E0" w:firstRow="1" w:lastRow="1" w:firstColumn="1" w:lastColumn="1" w:noHBand="0" w:noVBand="0"/>
      </w:tblPr>
      <w:tblGrid>
        <w:gridCol w:w="3709"/>
        <w:gridCol w:w="1259"/>
        <w:gridCol w:w="243"/>
        <w:gridCol w:w="20"/>
        <w:gridCol w:w="1252"/>
        <w:gridCol w:w="260"/>
        <w:gridCol w:w="1185"/>
        <w:gridCol w:w="239"/>
        <w:gridCol w:w="1255"/>
      </w:tblGrid>
      <w:tr w:rsidR="00ED2AC1" w:rsidRPr="00356084" w14:paraId="68C2C9B9" w14:textId="77777777" w:rsidTr="00F329AD">
        <w:trPr>
          <w:tblHeader/>
        </w:trPr>
        <w:tc>
          <w:tcPr>
            <w:tcW w:w="3709" w:type="dxa"/>
          </w:tcPr>
          <w:p w14:paraId="21C540A2" w14:textId="77777777" w:rsidR="00ED2AC1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274D3E13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74" w:type="dxa"/>
            <w:gridSpan w:val="4"/>
          </w:tcPr>
          <w:p w14:paraId="595333B8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7F40B5C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1864A962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AC1" w:rsidRPr="00356084" w14:paraId="2CC578E7" w14:textId="77777777" w:rsidTr="00F32E70">
        <w:trPr>
          <w:tblHeader/>
        </w:trPr>
        <w:tc>
          <w:tcPr>
            <w:tcW w:w="3709" w:type="dxa"/>
          </w:tcPr>
          <w:p w14:paraId="13C1B618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</w:tcPr>
          <w:p w14:paraId="0973822D" w14:textId="21604749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36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gridSpan w:val="2"/>
          </w:tcPr>
          <w:p w14:paraId="2F55A874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42C3526" w14:textId="3B704B19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367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0" w:type="dxa"/>
          </w:tcPr>
          <w:p w14:paraId="2EFF9F77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F955599" w14:textId="6B26AEE0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36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3F019F5B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C4B388E" w14:textId="62467A1A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1367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D2AC1" w:rsidRPr="00356084" w14:paraId="16A69150" w14:textId="77777777" w:rsidTr="00F329AD">
        <w:trPr>
          <w:tblHeader/>
        </w:trPr>
        <w:tc>
          <w:tcPr>
            <w:tcW w:w="3709" w:type="dxa"/>
          </w:tcPr>
          <w:p w14:paraId="2EBBFD2D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3" w:type="dxa"/>
            <w:gridSpan w:val="8"/>
          </w:tcPr>
          <w:p w14:paraId="7CEC7738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AC1" w:rsidRPr="00356084" w14:paraId="39B596C0" w14:textId="77777777" w:rsidTr="00F32E70">
        <w:tc>
          <w:tcPr>
            <w:tcW w:w="3709" w:type="dxa"/>
          </w:tcPr>
          <w:p w14:paraId="0F21682E" w14:textId="77777777" w:rsidR="00ED2AC1" w:rsidRPr="00356084" w:rsidRDefault="00ED2AC1" w:rsidP="00ED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9" w:type="dxa"/>
          </w:tcPr>
          <w:p w14:paraId="0FA67672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01A9CB4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7FA5C17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AABA8C2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67610D9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710FF4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7E7DC32D" w14:textId="77777777" w:rsidR="00ED2AC1" w:rsidRPr="00356084" w:rsidRDefault="00ED2AC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373D13" w14:paraId="46E302D6" w14:textId="77777777" w:rsidTr="00F32E70">
        <w:tc>
          <w:tcPr>
            <w:tcW w:w="3709" w:type="dxa"/>
          </w:tcPr>
          <w:p w14:paraId="066511E7" w14:textId="77777777" w:rsidR="008C12ED" w:rsidRPr="00712C1C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</w:tcPr>
          <w:p w14:paraId="6E6C8FB3" w14:textId="397C6A99" w:rsidR="008C12ED" w:rsidRPr="00FE0E0B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63" w:type="dxa"/>
            <w:gridSpan w:val="2"/>
          </w:tcPr>
          <w:p w14:paraId="55D1BC7D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A38E7FE" w14:textId="257F90C4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60" w:type="dxa"/>
          </w:tcPr>
          <w:p w14:paraId="2428DA49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4AE248" w14:textId="4457DCAD" w:rsidR="008C12ED" w:rsidRPr="00FE0E0B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9" w:type="dxa"/>
          </w:tcPr>
          <w:p w14:paraId="29D7D41A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7F0AB28" w14:textId="0B3ADB46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8C12ED" w:rsidRPr="00373D13" w14:paraId="4B83BACD" w14:textId="77777777" w:rsidTr="00F32E70">
        <w:tc>
          <w:tcPr>
            <w:tcW w:w="3709" w:type="dxa"/>
          </w:tcPr>
          <w:p w14:paraId="0DF09566" w14:textId="77777777" w:rsidR="008C12ED" w:rsidRPr="00712C1C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61A032BC" w14:textId="75124E10" w:rsidR="008C12ED" w:rsidRPr="00FE0E0B" w:rsidRDefault="003740A1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9C7377A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AA833B6" w14:textId="4AEECCB4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0" w:type="dxa"/>
          </w:tcPr>
          <w:p w14:paraId="31D4B8A4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8BC3828" w14:textId="79B9A532" w:rsidR="008C12ED" w:rsidRPr="00FE0E0B" w:rsidRDefault="003740A1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7C3226E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40CD63E" w14:textId="0F16A825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C12ED" w:rsidRPr="00C1545E" w14:paraId="21F53071" w14:textId="77777777" w:rsidTr="00F32E70">
        <w:tc>
          <w:tcPr>
            <w:tcW w:w="3709" w:type="dxa"/>
          </w:tcPr>
          <w:p w14:paraId="17A21FBE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59" w:type="dxa"/>
          </w:tcPr>
          <w:p w14:paraId="41A88AA0" w14:textId="7853B646" w:rsidR="008C12ED" w:rsidRPr="00FE0E0B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E079F5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63" w:type="dxa"/>
            <w:gridSpan w:val="2"/>
          </w:tcPr>
          <w:p w14:paraId="79DAE45A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D7754CB" w14:textId="39BFA7AC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260" w:type="dxa"/>
          </w:tcPr>
          <w:p w14:paraId="45FCD294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2741A6" w14:textId="2FD13744" w:rsidR="008C12ED" w:rsidRPr="00FE0E0B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39" w:type="dxa"/>
          </w:tcPr>
          <w:p w14:paraId="700E3486" w14:textId="77777777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C01F3DC" w14:textId="10F8F57F" w:rsidR="008C12ED" w:rsidRPr="00FE0E0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</w:tr>
      <w:tr w:rsidR="008C12ED" w:rsidRPr="00F32E70" w14:paraId="32CD7FEB" w14:textId="77777777" w:rsidTr="00F32E70">
        <w:tc>
          <w:tcPr>
            <w:tcW w:w="3709" w:type="dxa"/>
          </w:tcPr>
          <w:p w14:paraId="565019B8" w14:textId="77777777" w:rsidR="008C12ED" w:rsidRPr="00F32E70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F78A4C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8817961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A1A23B3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7D88357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8335702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9D9643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C9A3419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356084" w14:paraId="2262D0D2" w14:textId="77777777" w:rsidTr="00F32E70">
        <w:tc>
          <w:tcPr>
            <w:tcW w:w="3709" w:type="dxa"/>
          </w:tcPr>
          <w:p w14:paraId="10B1363D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797A69C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8399451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3FBE622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1B85FBE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93E0178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CB45C3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13403CA2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8167F4" w14:paraId="21314824" w14:textId="77777777" w:rsidTr="00F32E70">
        <w:tc>
          <w:tcPr>
            <w:tcW w:w="3709" w:type="dxa"/>
          </w:tcPr>
          <w:p w14:paraId="43F1C415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</w:tcPr>
          <w:p w14:paraId="2CFC3185" w14:textId="0841EE3E" w:rsidR="008C12ED" w:rsidRPr="00356084" w:rsidRDefault="003740A1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20497A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539CCEF" w14:textId="22BD7FCB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577D7A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199BC13" w14:textId="42D1C3ED" w:rsidR="008C12ED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9" w:type="dxa"/>
          </w:tcPr>
          <w:p w14:paraId="51D0EF9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784EAD1" w14:textId="1511B85E" w:rsidR="008C12ED" w:rsidRPr="008167F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8C12ED" w:rsidRPr="008167F4" w14:paraId="4E07F4E1" w14:textId="77777777" w:rsidTr="00F32E70">
        <w:tc>
          <w:tcPr>
            <w:tcW w:w="3709" w:type="dxa"/>
          </w:tcPr>
          <w:p w14:paraId="7AA95C59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59" w:type="dxa"/>
          </w:tcPr>
          <w:p w14:paraId="4E48C947" w14:textId="645D7F63" w:rsidR="008C12ED" w:rsidRPr="00356084" w:rsidRDefault="003740A1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95E87E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A8F8979" w14:textId="4FA30DD8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F99AC6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7846F6" w14:textId="4BAD6E3C" w:rsidR="008C12ED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152,260</w:t>
            </w:r>
          </w:p>
        </w:tc>
        <w:tc>
          <w:tcPr>
            <w:tcW w:w="239" w:type="dxa"/>
          </w:tcPr>
          <w:p w14:paraId="424706C9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9DC286F" w14:textId="5748F3D8" w:rsidR="008C12ED" w:rsidRPr="008167F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158,938</w:t>
            </w:r>
          </w:p>
        </w:tc>
      </w:tr>
      <w:tr w:rsidR="008C12ED" w:rsidRPr="00356084" w14:paraId="4FE130F3" w14:textId="77777777" w:rsidTr="00F32E70">
        <w:tc>
          <w:tcPr>
            <w:tcW w:w="3709" w:type="dxa"/>
          </w:tcPr>
          <w:p w14:paraId="224A2B50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259" w:type="dxa"/>
          </w:tcPr>
          <w:p w14:paraId="27A78042" w14:textId="77777777" w:rsidR="008C12ED" w:rsidRDefault="008C12ED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64370E" w14:textId="5FF01E7E" w:rsidR="003740A1" w:rsidRPr="00356084" w:rsidRDefault="003740A1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0A0FBB6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ADEBC18" w14:textId="77777777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4670D6" w14:textId="5DE2D496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863AE8A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8AA4904" w14:textId="77777777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EA85C34" w14:textId="05CDA1FA" w:rsidR="003740A1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E079F5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39" w:type="dxa"/>
          </w:tcPr>
          <w:p w14:paraId="3BE5F0D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4E22492" w14:textId="77777777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2A8946" w14:textId="52A1EC19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7,127</w:t>
            </w:r>
          </w:p>
        </w:tc>
      </w:tr>
      <w:tr w:rsidR="008C12ED" w:rsidRPr="00356084" w14:paraId="36C7F779" w14:textId="77777777" w:rsidTr="00F32E70">
        <w:tc>
          <w:tcPr>
            <w:tcW w:w="3709" w:type="dxa"/>
          </w:tcPr>
          <w:p w14:paraId="0D1FB10C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13D7D9E0" w14:textId="19CEC2A9" w:rsidR="008C12ED" w:rsidRPr="00356084" w:rsidRDefault="003740A1" w:rsidP="00F33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ACE28E9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20457E0" w14:textId="101A5A02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BABEF0F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FF059D" w14:textId="52416951" w:rsidR="008C12ED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4,289</w:t>
            </w:r>
          </w:p>
        </w:tc>
        <w:tc>
          <w:tcPr>
            <w:tcW w:w="239" w:type="dxa"/>
          </w:tcPr>
          <w:p w14:paraId="7B8738EA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D9F63E5" w14:textId="6AC069E4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8C12ED" w:rsidRPr="00F32E70" w14:paraId="76B6048C" w14:textId="77777777" w:rsidTr="00F32E70">
        <w:tc>
          <w:tcPr>
            <w:tcW w:w="3709" w:type="dxa"/>
          </w:tcPr>
          <w:p w14:paraId="306DA809" w14:textId="77777777" w:rsidR="008C12ED" w:rsidRPr="00F32E70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9D43B41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DF23295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F8B75A4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42CE38E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922834C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13C3BD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D490E49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356084" w14:paraId="2A93C3D1" w14:textId="77777777" w:rsidTr="00F32E70">
        <w:tc>
          <w:tcPr>
            <w:tcW w:w="3709" w:type="dxa"/>
          </w:tcPr>
          <w:p w14:paraId="3FD95CC8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10C92A1E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06182FD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7EADF55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88674ED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9409904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E3AFE06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83028A3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941748" w14:paraId="0089ED25" w14:textId="77777777" w:rsidTr="00F32E70">
        <w:tc>
          <w:tcPr>
            <w:tcW w:w="3709" w:type="dxa"/>
          </w:tcPr>
          <w:p w14:paraId="01CBF129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</w:tcPr>
          <w:p w14:paraId="07EF6945" w14:textId="5F79024E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421,533</w:t>
            </w:r>
          </w:p>
        </w:tc>
        <w:tc>
          <w:tcPr>
            <w:tcW w:w="263" w:type="dxa"/>
            <w:gridSpan w:val="2"/>
          </w:tcPr>
          <w:p w14:paraId="06A63877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1D0E0C6" w14:textId="1F34C0EE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370,644</w:t>
            </w:r>
          </w:p>
        </w:tc>
        <w:tc>
          <w:tcPr>
            <w:tcW w:w="260" w:type="dxa"/>
          </w:tcPr>
          <w:p w14:paraId="354BD55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94338A7" w14:textId="3597DCF6" w:rsidR="008C12ED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421,533</w:t>
            </w:r>
          </w:p>
        </w:tc>
        <w:tc>
          <w:tcPr>
            <w:tcW w:w="239" w:type="dxa"/>
          </w:tcPr>
          <w:p w14:paraId="62E1294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2FA1F26" w14:textId="2E52D54D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368,213</w:t>
            </w:r>
          </w:p>
        </w:tc>
      </w:tr>
      <w:tr w:rsidR="008C12ED" w:rsidRPr="00286F97" w14:paraId="0ECA5601" w14:textId="77777777" w:rsidTr="00F32E70">
        <w:tc>
          <w:tcPr>
            <w:tcW w:w="3709" w:type="dxa"/>
          </w:tcPr>
          <w:p w14:paraId="465B4D21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37AAB6AB" w14:textId="7A6397FE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33,000</w:t>
            </w:r>
          </w:p>
        </w:tc>
        <w:tc>
          <w:tcPr>
            <w:tcW w:w="263" w:type="dxa"/>
            <w:gridSpan w:val="2"/>
          </w:tcPr>
          <w:p w14:paraId="2B2E8E98" w14:textId="77777777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4213A35" w14:textId="5FEB819F" w:rsidR="008C12ED" w:rsidRPr="00126EB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60" w:type="dxa"/>
          </w:tcPr>
          <w:p w14:paraId="79C2C6B0" w14:textId="77777777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213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04D3A0F" w14:textId="05E0E286" w:rsidR="008C12ED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23,100</w:t>
            </w:r>
          </w:p>
        </w:tc>
        <w:tc>
          <w:tcPr>
            <w:tcW w:w="239" w:type="dxa"/>
          </w:tcPr>
          <w:p w14:paraId="6DB92F7B" w14:textId="77777777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45F804F" w14:textId="7E3BA853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</w:tr>
      <w:tr w:rsidR="008C12ED" w:rsidRPr="00286F97" w14:paraId="4041A284" w14:textId="77777777" w:rsidTr="00F32E70">
        <w:tc>
          <w:tcPr>
            <w:tcW w:w="3709" w:type="dxa"/>
          </w:tcPr>
          <w:p w14:paraId="03522F38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02EA3C6F" w14:textId="229EA20E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35,683</w:t>
            </w:r>
          </w:p>
        </w:tc>
        <w:tc>
          <w:tcPr>
            <w:tcW w:w="263" w:type="dxa"/>
            <w:gridSpan w:val="2"/>
          </w:tcPr>
          <w:p w14:paraId="6F1D0D92" w14:textId="77777777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89E8110" w14:textId="55D42CEB" w:rsidR="008C12ED" w:rsidRPr="00126EB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18,106</w:t>
            </w:r>
          </w:p>
        </w:tc>
        <w:tc>
          <w:tcPr>
            <w:tcW w:w="260" w:type="dxa"/>
          </w:tcPr>
          <w:p w14:paraId="03CA0BB9" w14:textId="77777777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213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9306190" w14:textId="624C2886" w:rsidR="008C12ED" w:rsidRPr="00356084" w:rsidRDefault="003740A1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35,677</w:t>
            </w:r>
          </w:p>
        </w:tc>
        <w:tc>
          <w:tcPr>
            <w:tcW w:w="239" w:type="dxa"/>
          </w:tcPr>
          <w:p w14:paraId="501BDBB4" w14:textId="77777777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7C8751C" w14:textId="38671D5C" w:rsidR="008C12ED" w:rsidRPr="00286F97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18,106</w:t>
            </w:r>
          </w:p>
        </w:tc>
      </w:tr>
      <w:tr w:rsidR="008C12ED" w14:paraId="23FA28B2" w14:textId="77777777" w:rsidTr="00F32E70">
        <w:tc>
          <w:tcPr>
            <w:tcW w:w="3709" w:type="dxa"/>
          </w:tcPr>
          <w:p w14:paraId="310478A5" w14:textId="01F96DD2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A63EDA" w14:textId="421A31E8" w:rsidR="00586B1B" w:rsidRPr="00286F97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DC6160C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79EA9DE" w14:textId="732A8AC2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CE78894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2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9A533BC" w14:textId="5D5DD112" w:rsidR="00586B1B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BE8292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1F8E1C5" w14:textId="1FA378CB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059" w14:paraId="2B49F0B0" w14:textId="77777777" w:rsidTr="00F32E70">
        <w:tc>
          <w:tcPr>
            <w:tcW w:w="3709" w:type="dxa"/>
          </w:tcPr>
          <w:p w14:paraId="53AA33D4" w14:textId="77777777" w:rsidR="00D24059" w:rsidRPr="00356084" w:rsidRDefault="00D24059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932179" w14:textId="77777777" w:rsidR="00D24059" w:rsidRPr="00286F97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E77EBD4" w14:textId="77777777" w:rsidR="00D24059" w:rsidRPr="00356084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99F3227" w14:textId="77777777" w:rsidR="00D24059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B53F209" w14:textId="77777777" w:rsidR="00D24059" w:rsidRPr="00356084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2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E792460" w14:textId="77777777" w:rsidR="00D24059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239" w:type="dxa"/>
          </w:tcPr>
          <w:p w14:paraId="3875604D" w14:textId="77777777" w:rsidR="00D24059" w:rsidRPr="00356084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9FC3355" w14:textId="77777777" w:rsidR="00D24059" w:rsidRDefault="00D24059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356084" w14:paraId="2EBB0231" w14:textId="77777777" w:rsidTr="00F32E70">
        <w:tc>
          <w:tcPr>
            <w:tcW w:w="3709" w:type="dxa"/>
          </w:tcPr>
          <w:p w14:paraId="5D20FEB4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</w:tcPr>
          <w:p w14:paraId="55D815C8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DC8840E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07EE43A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F06686D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3E0F20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B25EAC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0E6BBB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356084" w14:paraId="6424D90F" w14:textId="77777777" w:rsidTr="00F32E70">
        <w:tc>
          <w:tcPr>
            <w:tcW w:w="3709" w:type="dxa"/>
          </w:tcPr>
          <w:p w14:paraId="574FCE91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</w:tcPr>
          <w:p w14:paraId="2BB481EE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6E9632C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28E756A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E3B2299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DAB1F2D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8D7D8C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BA4964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941748" w14:paraId="2C418F82" w14:textId="77777777" w:rsidTr="00F32E70">
        <w:tc>
          <w:tcPr>
            <w:tcW w:w="3709" w:type="dxa"/>
          </w:tcPr>
          <w:p w14:paraId="74A7FD0C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59" w:type="dxa"/>
            <w:shd w:val="clear" w:color="auto" w:fill="auto"/>
          </w:tcPr>
          <w:p w14:paraId="6BA3A513" w14:textId="4D7248E5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000C384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8594AF0" w14:textId="5D4AAAB1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60" w:type="dxa"/>
            <w:shd w:val="clear" w:color="auto" w:fill="auto"/>
          </w:tcPr>
          <w:p w14:paraId="549CA491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8622BF7" w14:textId="76D349EB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39" w:type="dxa"/>
          </w:tcPr>
          <w:p w14:paraId="093D5BAE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1F2D77D" w14:textId="61A2E844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</w:tr>
      <w:tr w:rsidR="008C12ED" w:rsidRPr="00941748" w14:paraId="17635853" w14:textId="77777777" w:rsidTr="00F32E70">
        <w:tc>
          <w:tcPr>
            <w:tcW w:w="3709" w:type="dxa"/>
          </w:tcPr>
          <w:p w14:paraId="6A2B316F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</w:tcPr>
          <w:p w14:paraId="16146CE8" w14:textId="5B2FD958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8A2C43E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74F4EB3" w14:textId="086DB1F9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60" w:type="dxa"/>
            <w:shd w:val="clear" w:color="auto" w:fill="auto"/>
          </w:tcPr>
          <w:p w14:paraId="088AEA25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4453AFF" w14:textId="63613811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39" w:type="dxa"/>
          </w:tcPr>
          <w:p w14:paraId="7EF53342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FBC5707" w14:textId="67F81B75" w:rsidR="008C12ED" w:rsidRPr="00941748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8C12ED" w14:paraId="450166E5" w14:textId="77777777" w:rsidTr="00F32E70">
        <w:tc>
          <w:tcPr>
            <w:tcW w:w="3709" w:type="dxa"/>
          </w:tcPr>
          <w:p w14:paraId="59402525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259" w:type="dxa"/>
            <w:shd w:val="clear" w:color="auto" w:fill="auto"/>
          </w:tcPr>
          <w:p w14:paraId="0CDDD0BD" w14:textId="55B1E3AD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49DA366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E925780" w14:textId="14079691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6F337C00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528F62D" w14:textId="23B0BDDE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2F78DEA9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4B02C9B8" w14:textId="6CF85148" w:rsidR="008C12ED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12ED" w:rsidRPr="00F32E70" w14:paraId="42F27342" w14:textId="77777777" w:rsidTr="00F32E70">
        <w:tc>
          <w:tcPr>
            <w:tcW w:w="3709" w:type="dxa"/>
          </w:tcPr>
          <w:p w14:paraId="1FC5E282" w14:textId="77777777" w:rsidR="008C12ED" w:rsidRPr="00F32E70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58F65DA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4320C1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4F4C6DAB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21825FE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3765831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E221E40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EF5DE8" w14:textId="77777777" w:rsidR="008C12ED" w:rsidRPr="00F32E70" w:rsidRDefault="008C12ED" w:rsidP="00F3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5E426A" w14:paraId="29617BD5" w14:textId="77777777" w:rsidTr="00F32E70">
        <w:tc>
          <w:tcPr>
            <w:tcW w:w="3709" w:type="dxa"/>
          </w:tcPr>
          <w:p w14:paraId="6A3C8CFB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</w:tcPr>
          <w:p w14:paraId="2FF96981" w14:textId="77777777" w:rsidR="008C12ED" w:rsidRPr="00F844A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E51380F" w14:textId="77777777" w:rsidR="008C12ED" w:rsidRPr="00AF2D33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2" w:type="dxa"/>
            <w:gridSpan w:val="2"/>
          </w:tcPr>
          <w:p w14:paraId="5CE041C8" w14:textId="77777777" w:rsidR="008C12ED" w:rsidRPr="005E426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248878D" w14:textId="77777777" w:rsidR="008C12ED" w:rsidRPr="00AF2D33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5384E34B" w14:textId="77777777" w:rsidR="008C12ED" w:rsidRPr="009C08A9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C10A17E" w14:textId="77777777" w:rsidR="008C12ED" w:rsidRPr="00AF2D33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1510322C" w14:textId="77777777" w:rsidR="008C12ED" w:rsidRPr="005E426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2ED" w:rsidRPr="00373D13" w14:paraId="12FFA3B5" w14:textId="77777777" w:rsidTr="00F32E70">
        <w:tc>
          <w:tcPr>
            <w:tcW w:w="3709" w:type="dxa"/>
          </w:tcPr>
          <w:p w14:paraId="1BD8568D" w14:textId="77777777" w:rsidR="008C12ED" w:rsidRPr="00782197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</w:tcPr>
          <w:p w14:paraId="557D0D3A" w14:textId="157477EF" w:rsidR="008C12ED" w:rsidRPr="00F844AA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1,578,117</w:t>
            </w:r>
          </w:p>
        </w:tc>
        <w:tc>
          <w:tcPr>
            <w:tcW w:w="243" w:type="dxa"/>
          </w:tcPr>
          <w:p w14:paraId="39715824" w14:textId="77777777" w:rsidR="008C12ED" w:rsidRPr="00AF2D33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2" w:type="dxa"/>
            <w:gridSpan w:val="2"/>
          </w:tcPr>
          <w:p w14:paraId="4C4F3066" w14:textId="25669178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60" w:type="dxa"/>
          </w:tcPr>
          <w:p w14:paraId="1500924C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1F92DE6" w14:textId="058342DC" w:rsidR="008C12ED" w:rsidRPr="00511C7A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1,567,868</w:t>
            </w:r>
          </w:p>
        </w:tc>
        <w:tc>
          <w:tcPr>
            <w:tcW w:w="239" w:type="dxa"/>
          </w:tcPr>
          <w:p w14:paraId="5F62A48C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64F8073" w14:textId="6F5D973C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1,431,681</w:t>
            </w:r>
          </w:p>
        </w:tc>
      </w:tr>
      <w:tr w:rsidR="008C12ED" w:rsidRPr="00373D13" w14:paraId="58891C5B" w14:textId="77777777" w:rsidTr="00F32E70">
        <w:tc>
          <w:tcPr>
            <w:tcW w:w="3709" w:type="dxa"/>
          </w:tcPr>
          <w:p w14:paraId="743807C1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248E6F60" w14:textId="61FE11C9" w:rsidR="008C12ED" w:rsidRPr="00F844AA" w:rsidRDefault="00896C6E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28,120</w:t>
            </w:r>
          </w:p>
        </w:tc>
        <w:tc>
          <w:tcPr>
            <w:tcW w:w="243" w:type="dxa"/>
          </w:tcPr>
          <w:p w14:paraId="07537DE3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29110FEF" w14:textId="4A8FDB85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260" w:type="dxa"/>
          </w:tcPr>
          <w:p w14:paraId="0E9D0C95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9F871EB" w14:textId="79E7100A" w:rsidR="008C12ED" w:rsidRPr="00511C7A" w:rsidRDefault="00896C6E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27,907</w:t>
            </w:r>
          </w:p>
        </w:tc>
        <w:tc>
          <w:tcPr>
            <w:tcW w:w="239" w:type="dxa"/>
          </w:tcPr>
          <w:p w14:paraId="0B370A48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99231B0" w14:textId="637EB72B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34,689</w:t>
            </w:r>
          </w:p>
        </w:tc>
      </w:tr>
      <w:tr w:rsidR="008C12ED" w:rsidRPr="00373D13" w14:paraId="4B1FD4C3" w14:textId="77777777" w:rsidTr="00F32E70">
        <w:tc>
          <w:tcPr>
            <w:tcW w:w="3709" w:type="dxa"/>
          </w:tcPr>
          <w:p w14:paraId="1F11ACB9" w14:textId="77777777" w:rsidR="008C12ED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041BEAA3" w14:textId="20D5E506" w:rsidR="008C12ED" w:rsidRPr="00E75191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243" w:type="dxa"/>
          </w:tcPr>
          <w:p w14:paraId="3E050FE2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633F326E" w14:textId="772DF822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A7EA44B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7718E2A" w14:textId="564B51C4" w:rsidR="008C12ED" w:rsidRPr="00511C7A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239" w:type="dxa"/>
          </w:tcPr>
          <w:p w14:paraId="1A67AE96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6A1755B" w14:textId="046DDC70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2ED" w:rsidRPr="00373D13" w14:paraId="00825CFC" w14:textId="77777777" w:rsidTr="00F32E70">
        <w:tc>
          <w:tcPr>
            <w:tcW w:w="3709" w:type="dxa"/>
          </w:tcPr>
          <w:p w14:paraId="1F32193B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5FFE9E7C" w14:textId="48BFD824" w:rsidR="008C12ED" w:rsidRPr="00E75191" w:rsidRDefault="00586B1B" w:rsidP="0089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12E1C6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5D6C43E4" w14:textId="29E7DB2E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60" w:type="dxa"/>
          </w:tcPr>
          <w:p w14:paraId="1D756F4D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3B9EE9" w14:textId="228CBF5F" w:rsidR="008C12ED" w:rsidRPr="00511C7A" w:rsidRDefault="00586B1B" w:rsidP="0089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34C247E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B20B311" w14:textId="0E94284C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8C12ED" w:rsidRPr="00373D13" w14:paraId="67016859" w14:textId="77777777" w:rsidTr="00F32E70">
        <w:tc>
          <w:tcPr>
            <w:tcW w:w="3709" w:type="dxa"/>
          </w:tcPr>
          <w:p w14:paraId="2435DFCD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259" w:type="dxa"/>
          </w:tcPr>
          <w:p w14:paraId="41D7946A" w14:textId="387E0AB5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1,622,208</w:t>
            </w:r>
          </w:p>
        </w:tc>
        <w:tc>
          <w:tcPr>
            <w:tcW w:w="243" w:type="dxa"/>
          </w:tcPr>
          <w:p w14:paraId="06657CCB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7E711E1B" w14:textId="58334C48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622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60" w:type="dxa"/>
          </w:tcPr>
          <w:p w14:paraId="549CF203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3FD2ED7" w14:textId="1CB40EF5" w:rsidR="008C12ED" w:rsidRPr="00511C7A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1,622,362</w:t>
            </w:r>
          </w:p>
        </w:tc>
        <w:tc>
          <w:tcPr>
            <w:tcW w:w="239" w:type="dxa"/>
          </w:tcPr>
          <w:p w14:paraId="42FAA81A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50FB78D" w14:textId="30D3EF26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1,556,870</w:t>
            </w:r>
          </w:p>
        </w:tc>
      </w:tr>
      <w:tr w:rsidR="008C12ED" w:rsidRPr="00373D13" w14:paraId="647F4F7C" w14:textId="77777777" w:rsidTr="00F32E70">
        <w:tc>
          <w:tcPr>
            <w:tcW w:w="3709" w:type="dxa"/>
          </w:tcPr>
          <w:p w14:paraId="3C0D0D27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259" w:type="dxa"/>
            <w:shd w:val="clear" w:color="auto" w:fill="FFFFFF"/>
          </w:tcPr>
          <w:p w14:paraId="5BBE5D72" w14:textId="752F0F8E" w:rsidR="008C12ED" w:rsidRPr="00356084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206,232</w:t>
            </w:r>
          </w:p>
        </w:tc>
        <w:tc>
          <w:tcPr>
            <w:tcW w:w="243" w:type="dxa"/>
          </w:tcPr>
          <w:p w14:paraId="3113B4CF" w14:textId="77777777" w:rsidR="008C12ED" w:rsidRPr="00356084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</w:tcPr>
          <w:p w14:paraId="5C0C2D3C" w14:textId="4A26F6BF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210,466</w:t>
            </w:r>
          </w:p>
        </w:tc>
        <w:tc>
          <w:tcPr>
            <w:tcW w:w="260" w:type="dxa"/>
          </w:tcPr>
          <w:p w14:paraId="5A302DF0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055F338C" w14:textId="3D624E89" w:rsidR="008C12ED" w:rsidRPr="00511C7A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206,232</w:t>
            </w:r>
          </w:p>
        </w:tc>
        <w:tc>
          <w:tcPr>
            <w:tcW w:w="239" w:type="dxa"/>
          </w:tcPr>
          <w:p w14:paraId="30492FCB" w14:textId="77777777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2BB3F7D" w14:textId="507A7052" w:rsidR="008C12ED" w:rsidRPr="00511C7A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210,466</w:t>
            </w:r>
          </w:p>
        </w:tc>
      </w:tr>
      <w:tr w:rsidR="008C12ED" w:rsidRPr="00373D13" w14:paraId="267A13FF" w14:textId="77777777" w:rsidTr="00F32E70">
        <w:tc>
          <w:tcPr>
            <w:tcW w:w="3709" w:type="dxa"/>
          </w:tcPr>
          <w:p w14:paraId="03194748" w14:textId="77777777" w:rsidR="008C12ED" w:rsidRPr="00356084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59" w:type="dxa"/>
          </w:tcPr>
          <w:p w14:paraId="7BD0499A" w14:textId="44864E4D" w:rsidR="008C12ED" w:rsidRPr="00586B1B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149,325</w:t>
            </w:r>
          </w:p>
        </w:tc>
        <w:tc>
          <w:tcPr>
            <w:tcW w:w="243" w:type="dxa"/>
          </w:tcPr>
          <w:p w14:paraId="00A49ED9" w14:textId="77777777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466EA5A7" w14:textId="26CA83D3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140,102</w:t>
            </w:r>
          </w:p>
        </w:tc>
        <w:tc>
          <w:tcPr>
            <w:tcW w:w="260" w:type="dxa"/>
          </w:tcPr>
          <w:p w14:paraId="1DD5C1B3" w14:textId="77777777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C74C0A7" w14:textId="1EA45B56" w:rsidR="008C12ED" w:rsidRPr="00586B1B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149,175</w:t>
            </w:r>
          </w:p>
        </w:tc>
        <w:tc>
          <w:tcPr>
            <w:tcW w:w="239" w:type="dxa"/>
          </w:tcPr>
          <w:p w14:paraId="160F8B3B" w14:textId="77777777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D5D11A0" w14:textId="52CC1EDA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140,102</w:t>
            </w:r>
          </w:p>
        </w:tc>
      </w:tr>
      <w:tr w:rsidR="008C12ED" w:rsidRPr="00550929" w14:paraId="68203AC6" w14:textId="77777777" w:rsidTr="00F32E70">
        <w:tc>
          <w:tcPr>
            <w:tcW w:w="3709" w:type="dxa"/>
          </w:tcPr>
          <w:p w14:paraId="345DF4A1" w14:textId="77777777" w:rsidR="008C12ED" w:rsidRPr="00FB43D5" w:rsidRDefault="008C12ED" w:rsidP="008C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59" w:type="dxa"/>
          </w:tcPr>
          <w:p w14:paraId="137E99E9" w14:textId="528A9332" w:rsidR="008C12ED" w:rsidRPr="00586B1B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65,825</w:t>
            </w:r>
          </w:p>
        </w:tc>
        <w:tc>
          <w:tcPr>
            <w:tcW w:w="243" w:type="dxa"/>
          </w:tcPr>
          <w:p w14:paraId="7AE335D0" w14:textId="77777777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79947946" w14:textId="43460634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40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65,329</w:t>
            </w:r>
          </w:p>
        </w:tc>
        <w:tc>
          <w:tcPr>
            <w:tcW w:w="260" w:type="dxa"/>
          </w:tcPr>
          <w:p w14:paraId="4FFD776D" w14:textId="77777777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9DB7A52" w14:textId="388B4BA9" w:rsidR="008C12ED" w:rsidRPr="00586B1B" w:rsidRDefault="00586B1B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64,5</w:t>
            </w:r>
            <w:r w:rsidR="00160299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9" w:type="dxa"/>
          </w:tcPr>
          <w:p w14:paraId="03F080F2" w14:textId="77777777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C8F7FA2" w14:textId="511B5CD2" w:rsidR="008C12ED" w:rsidRPr="00586B1B" w:rsidRDefault="008C12ED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6B1B">
              <w:rPr>
                <w:rFonts w:ascii="Angsana New" w:hAnsi="Angsana New"/>
                <w:sz w:val="30"/>
                <w:szCs w:val="30"/>
              </w:rPr>
              <w:t>64,118</w:t>
            </w:r>
          </w:p>
        </w:tc>
      </w:tr>
    </w:tbl>
    <w:p w14:paraId="3D458B5A" w14:textId="2FFFE186" w:rsidR="00ED2AC1" w:rsidRDefault="00ED2AC1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518B88" w14:textId="4451F081" w:rsidR="00600B8C" w:rsidRPr="00D36B78" w:rsidRDefault="00600B8C" w:rsidP="00046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วันที่ </w:t>
      </w:r>
      <w:r w:rsidR="00D67340">
        <w:rPr>
          <w:rFonts w:ascii="Angsana New" w:hAnsi="Angsana New"/>
          <w:sz w:val="30"/>
          <w:szCs w:val="30"/>
        </w:rPr>
        <w:t xml:space="preserve">31 </w:t>
      </w:r>
      <w:r w:rsidR="00FC093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4693D">
        <w:rPr>
          <w:rFonts w:ascii="Angsana New" w:hAnsi="Angsana New"/>
          <w:sz w:val="30"/>
          <w:szCs w:val="30"/>
        </w:rPr>
        <w:t>256</w:t>
      </w:r>
      <w:r w:rsidR="00FC0939">
        <w:rPr>
          <w:rFonts w:ascii="Angsana New" w:hAnsi="Angsana New"/>
          <w:sz w:val="30"/>
          <w:szCs w:val="30"/>
        </w:rPr>
        <w:t>5</w:t>
      </w:r>
      <w:r w:rsidR="0004693D" w:rsidRPr="00D36B78">
        <w:rPr>
          <w:rFonts w:ascii="Angsana New" w:hAnsi="Angsana New"/>
          <w:sz w:val="30"/>
          <w:szCs w:val="30"/>
        </w:rPr>
        <w:t xml:space="preserve">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04693D" w:rsidRPr="00D36B78">
        <w:rPr>
          <w:rFonts w:ascii="Angsana New" w:hAnsi="Angsana New"/>
          <w:sz w:val="30"/>
          <w:szCs w:val="30"/>
        </w:rPr>
        <w:t>30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4693D">
        <w:rPr>
          <w:rFonts w:ascii="Angsana New" w:hAnsi="Angsana New"/>
          <w:sz w:val="30"/>
          <w:szCs w:val="30"/>
        </w:rPr>
        <w:t>256</w:t>
      </w:r>
      <w:r w:rsidR="00D67340">
        <w:rPr>
          <w:rFonts w:ascii="Angsana New" w:hAnsi="Angsana New"/>
          <w:sz w:val="30"/>
          <w:szCs w:val="30"/>
        </w:rPr>
        <w:t>4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4629515" w14:textId="77777777" w:rsidR="001D2534" w:rsidRPr="00A66A20" w:rsidRDefault="001D2534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1"/>
        <w:gridCol w:w="253"/>
        <w:gridCol w:w="13"/>
        <w:gridCol w:w="1264"/>
        <w:gridCol w:w="266"/>
        <w:gridCol w:w="6"/>
        <w:gridCol w:w="1166"/>
        <w:gridCol w:w="6"/>
        <w:gridCol w:w="261"/>
        <w:gridCol w:w="9"/>
        <w:gridCol w:w="1253"/>
      </w:tblGrid>
      <w:tr w:rsidR="00A93508" w:rsidRPr="00951013" w14:paraId="4B7F6DA0" w14:textId="77777777" w:rsidTr="00951013">
        <w:trPr>
          <w:trHeight w:val="346"/>
          <w:tblHeader/>
        </w:trPr>
        <w:tc>
          <w:tcPr>
            <w:tcW w:w="1953" w:type="pct"/>
          </w:tcPr>
          <w:p w14:paraId="74FE14B4" w14:textId="04641F21" w:rsidR="00600B8C" w:rsidRPr="00951013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4"/>
          </w:tcPr>
          <w:p w14:paraId="526D2192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3FADB255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pct"/>
            <w:gridSpan w:val="6"/>
          </w:tcPr>
          <w:p w14:paraId="059F4DFC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508" w:rsidRPr="00951013" w14:paraId="6038C88C" w14:textId="77777777" w:rsidTr="00951013">
        <w:trPr>
          <w:trHeight w:val="346"/>
          <w:tblHeader/>
        </w:trPr>
        <w:tc>
          <w:tcPr>
            <w:tcW w:w="1953" w:type="pct"/>
          </w:tcPr>
          <w:p w14:paraId="729D6BFD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C44B316" w14:textId="1A662A25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1297154F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491921A9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42D1F71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21C2418" w14:textId="50909C0D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gridSpan w:val="2"/>
          </w:tcPr>
          <w:p w14:paraId="7CA171B9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5894D193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93508" w:rsidRPr="00951013" w14:paraId="07D2133A" w14:textId="77777777" w:rsidTr="00951013">
        <w:trPr>
          <w:trHeight w:val="346"/>
          <w:tblHeader/>
        </w:trPr>
        <w:tc>
          <w:tcPr>
            <w:tcW w:w="1953" w:type="pct"/>
          </w:tcPr>
          <w:p w14:paraId="7D727C05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2C0CD1DD" w14:textId="7F7D31F4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02DBE37B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48B29124" w14:textId="05A8525E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576F969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04AE7C4" w14:textId="0E43F2AA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gridSpan w:val="2"/>
          </w:tcPr>
          <w:p w14:paraId="14AA3401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6099D01F" w14:textId="4E9C7300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1013" w:rsidRPr="00951013" w14:paraId="78E71242" w14:textId="77777777" w:rsidTr="004126C0">
        <w:trPr>
          <w:trHeight w:val="68"/>
          <w:tblHeader/>
        </w:trPr>
        <w:tc>
          <w:tcPr>
            <w:tcW w:w="1953" w:type="pct"/>
          </w:tcPr>
          <w:p w14:paraId="21384302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7" w:type="pct"/>
            <w:gridSpan w:val="11"/>
          </w:tcPr>
          <w:p w14:paraId="066F5A47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508" w:rsidRPr="00951013" w14:paraId="07291592" w14:textId="77777777" w:rsidTr="00951013">
        <w:trPr>
          <w:trHeight w:val="346"/>
        </w:trPr>
        <w:tc>
          <w:tcPr>
            <w:tcW w:w="1953" w:type="pct"/>
          </w:tcPr>
          <w:p w14:paraId="251A08A8" w14:textId="758181F9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72CAD4CB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525FB0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752DCB29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D7D722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B651B48" w14:textId="77777777" w:rsidR="009B56B2" w:rsidRPr="00951013" w:rsidRDefault="009B56B2" w:rsidP="009510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0D44A3C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8" w:type="pct"/>
            <w:gridSpan w:val="2"/>
          </w:tcPr>
          <w:p w14:paraId="2B30B8AA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508" w:rsidRPr="00951013" w14:paraId="25F629DC" w14:textId="77777777" w:rsidTr="00951013">
        <w:trPr>
          <w:trHeight w:val="346"/>
        </w:trPr>
        <w:tc>
          <w:tcPr>
            <w:tcW w:w="1953" w:type="pct"/>
          </w:tcPr>
          <w:p w14:paraId="498F6814" w14:textId="06F8E388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7" w:type="pct"/>
          </w:tcPr>
          <w:p w14:paraId="1D98AA06" w14:textId="2DAB6F91" w:rsidR="009B56B2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34" w:type="pct"/>
          </w:tcPr>
          <w:p w14:paraId="04BF6B18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3E7C3310" w14:textId="2EC9B668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1" w:type="pct"/>
          </w:tcPr>
          <w:p w14:paraId="3DBFC142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065CFA8" w14:textId="39E34F8C" w:rsidR="009B56B2" w:rsidRPr="00951013" w:rsidRDefault="00586B1B" w:rsidP="00586B1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470</w:t>
            </w:r>
          </w:p>
        </w:tc>
        <w:tc>
          <w:tcPr>
            <w:tcW w:w="141" w:type="pct"/>
            <w:gridSpan w:val="2"/>
          </w:tcPr>
          <w:p w14:paraId="5CDC08DE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004D0645" w14:textId="01BB03D0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A93508" w:rsidRPr="00951013" w14:paraId="4B0EA877" w14:textId="77777777" w:rsidTr="00951013">
        <w:trPr>
          <w:trHeight w:val="346"/>
        </w:trPr>
        <w:tc>
          <w:tcPr>
            <w:tcW w:w="1953" w:type="pct"/>
          </w:tcPr>
          <w:p w14:paraId="23404DD4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4F67F33" w14:textId="4C095D08" w:rsidR="009B56B2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358,952</w:t>
            </w:r>
          </w:p>
        </w:tc>
        <w:tc>
          <w:tcPr>
            <w:tcW w:w="134" w:type="pct"/>
          </w:tcPr>
          <w:p w14:paraId="2F7AC8C8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</w:tcPr>
          <w:p w14:paraId="147560DF" w14:textId="1DA86A55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230,316</w:t>
            </w:r>
          </w:p>
        </w:tc>
        <w:tc>
          <w:tcPr>
            <w:tcW w:w="141" w:type="pct"/>
          </w:tcPr>
          <w:p w14:paraId="76121809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2F3106FC" w14:textId="5D596491" w:rsidR="009B56B2" w:rsidRPr="00951013" w:rsidRDefault="00586B1B" w:rsidP="009510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357,378</w:t>
            </w:r>
          </w:p>
        </w:tc>
        <w:tc>
          <w:tcPr>
            <w:tcW w:w="141" w:type="pct"/>
            <w:gridSpan w:val="2"/>
          </w:tcPr>
          <w:p w14:paraId="06E5B2D0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14:paraId="3509910E" w14:textId="26B1B47B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227,101</w:t>
            </w:r>
          </w:p>
        </w:tc>
      </w:tr>
      <w:tr w:rsidR="00A93508" w:rsidRPr="00951013" w14:paraId="11073199" w14:textId="77777777" w:rsidTr="00951013">
        <w:trPr>
          <w:trHeight w:val="346"/>
        </w:trPr>
        <w:tc>
          <w:tcPr>
            <w:tcW w:w="1953" w:type="pct"/>
          </w:tcPr>
          <w:p w14:paraId="0C61CA08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50470260" w:rsidR="009B56B2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</w:t>
            </w:r>
            <w:r w:rsidR="00FE2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34" w:type="pct"/>
            <w:tcBorders>
              <w:left w:val="nil"/>
            </w:tcBorders>
          </w:tcPr>
          <w:p w14:paraId="1EBA3A59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5D2240" w14:textId="397D8755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230,707</w:t>
            </w:r>
          </w:p>
        </w:tc>
        <w:tc>
          <w:tcPr>
            <w:tcW w:w="141" w:type="pct"/>
            <w:tcBorders>
              <w:left w:val="nil"/>
            </w:tcBorders>
          </w:tcPr>
          <w:p w14:paraId="34F7DAC0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FC800" w14:textId="43AC9B42" w:rsidR="009B56B2" w:rsidRPr="00951013" w:rsidRDefault="00586B1B" w:rsidP="009510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357,848</w:t>
            </w:r>
          </w:p>
        </w:tc>
        <w:tc>
          <w:tcPr>
            <w:tcW w:w="141" w:type="pct"/>
            <w:gridSpan w:val="2"/>
            <w:tcBorders>
              <w:left w:val="nil"/>
            </w:tcBorders>
          </w:tcPr>
          <w:p w14:paraId="5DF87014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F0A56E" w14:textId="0A39F7C0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sz w:val="30"/>
                <w:szCs w:val="30"/>
              </w:rPr>
              <w:t>227,492</w:t>
            </w:r>
          </w:p>
        </w:tc>
      </w:tr>
      <w:tr w:rsidR="00951013" w:rsidRPr="00951013" w14:paraId="22CA36CE" w14:textId="77777777" w:rsidTr="00951013">
        <w:tc>
          <w:tcPr>
            <w:tcW w:w="1953" w:type="pct"/>
          </w:tcPr>
          <w:p w14:paraId="18512D50" w14:textId="77777777" w:rsidR="00951013" w:rsidRPr="00951013" w:rsidRDefault="00951013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D440C62" w14:textId="77777777" w:rsidR="00951013" w:rsidRPr="00951013" w:rsidRDefault="00951013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69BFFE4" w14:textId="77777777" w:rsidR="00951013" w:rsidRPr="00951013" w:rsidRDefault="00951013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9B4A413" w14:textId="77777777" w:rsidR="00951013" w:rsidRPr="00951013" w:rsidRDefault="00951013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2072300" w14:textId="77777777" w:rsidR="00951013" w:rsidRPr="00951013" w:rsidRDefault="00951013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26D69663" w14:textId="77777777" w:rsidR="00951013" w:rsidRPr="00951013" w:rsidRDefault="00951013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1541036" w14:textId="77777777" w:rsidR="00951013" w:rsidRPr="00951013" w:rsidRDefault="00951013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0FE9C97" w14:textId="77777777" w:rsidR="00951013" w:rsidRPr="00951013" w:rsidRDefault="00951013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059" w:rsidRPr="00951013" w14:paraId="24DF457A" w14:textId="77777777" w:rsidTr="00951013">
        <w:tc>
          <w:tcPr>
            <w:tcW w:w="1953" w:type="pct"/>
          </w:tcPr>
          <w:p w14:paraId="7BE02812" w14:textId="77777777" w:rsidR="00D24059" w:rsidRPr="00951013" w:rsidRDefault="00D2405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16E31AC" w14:textId="77777777" w:rsidR="00D24059" w:rsidRPr="00951013" w:rsidRDefault="00D2405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B748C7E" w14:textId="77777777" w:rsidR="00D24059" w:rsidRPr="00951013" w:rsidRDefault="00D2405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213EA507" w14:textId="77777777" w:rsidR="00D24059" w:rsidRPr="00951013" w:rsidRDefault="00D2405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B4DBC8E" w14:textId="77777777" w:rsidR="00D24059" w:rsidRPr="00951013" w:rsidRDefault="00D2405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70478A92" w14:textId="77777777" w:rsidR="00D24059" w:rsidRPr="00951013" w:rsidRDefault="00D2405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39BEDF7" w14:textId="77777777" w:rsidR="00D24059" w:rsidRPr="00951013" w:rsidRDefault="00D2405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004D801" w14:textId="77777777" w:rsidR="00D24059" w:rsidRPr="00951013" w:rsidRDefault="00D2405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13" w:rsidRPr="00951013" w14:paraId="6ABAADE0" w14:textId="77777777" w:rsidTr="00951013">
        <w:tc>
          <w:tcPr>
            <w:tcW w:w="1953" w:type="pct"/>
          </w:tcPr>
          <w:p w14:paraId="7E2700BA" w14:textId="718928A3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7" w:type="pct"/>
          </w:tcPr>
          <w:p w14:paraId="3953D6EF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0694FEF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32C7E1B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CEEBC6F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0DBFB403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E6987B9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1887344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13" w:rsidRPr="00951013" w14:paraId="70399BD7" w14:textId="77777777" w:rsidTr="00951013">
        <w:tc>
          <w:tcPr>
            <w:tcW w:w="1953" w:type="pct"/>
          </w:tcPr>
          <w:p w14:paraId="3F2ABEEA" w14:textId="07D1AEF3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65EAF557" w14:textId="3E1DDF56" w:rsidR="009B56B2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1D2FEC0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683ADB2" w14:textId="45B2F1F4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4AB4401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95CD000" w14:textId="50569050" w:rsidR="009B56B2" w:rsidRPr="00951013" w:rsidRDefault="00586B1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  <w:tc>
          <w:tcPr>
            <w:tcW w:w="143" w:type="pct"/>
            <w:gridSpan w:val="2"/>
          </w:tcPr>
          <w:p w14:paraId="08A47096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77FE324" w14:textId="49C52836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8,552</w:t>
            </w:r>
          </w:p>
        </w:tc>
      </w:tr>
      <w:tr w:rsidR="00951013" w:rsidRPr="00951013" w14:paraId="143E5779" w14:textId="77777777" w:rsidTr="00951013">
        <w:tc>
          <w:tcPr>
            <w:tcW w:w="1953" w:type="pct"/>
          </w:tcPr>
          <w:p w14:paraId="3B292609" w14:textId="0A107D29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7" w:type="pct"/>
          </w:tcPr>
          <w:p w14:paraId="34A4F69F" w14:textId="2725A94F" w:rsidR="009B56B2" w:rsidRPr="00951013" w:rsidRDefault="00FC671E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FA38AF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41" w:type="pct"/>
            <w:gridSpan w:val="2"/>
          </w:tcPr>
          <w:p w14:paraId="3795F2F3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E962F2B" w14:textId="767478C4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30,276</w:t>
            </w:r>
          </w:p>
        </w:tc>
        <w:tc>
          <w:tcPr>
            <w:tcW w:w="144" w:type="pct"/>
            <w:gridSpan w:val="2"/>
          </w:tcPr>
          <w:p w14:paraId="329C44C3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006B2E6" w14:textId="4E89A6C2" w:rsidR="009B56B2" w:rsidRPr="00951013" w:rsidRDefault="00695A45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23,19</w:t>
            </w:r>
            <w:r w:rsidR="008F1AC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  <w:gridSpan w:val="2"/>
          </w:tcPr>
          <w:p w14:paraId="0C09F507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509CE5A" w14:textId="5EEE5985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21,276</w:t>
            </w:r>
          </w:p>
        </w:tc>
      </w:tr>
      <w:tr w:rsidR="00951013" w:rsidRPr="00951013" w14:paraId="0F89F7DB" w14:textId="77777777" w:rsidTr="00951013">
        <w:tc>
          <w:tcPr>
            <w:tcW w:w="1953" w:type="pct"/>
          </w:tcPr>
          <w:p w14:paraId="36AE6B57" w14:textId="113C2256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</w:tcPr>
          <w:p w14:paraId="5C58ACCA" w14:textId="0286CFC2" w:rsidR="009B56B2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95,09</w:t>
            </w:r>
            <w:r w:rsidR="00115B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14:paraId="50E9A676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EA3D7FB" w14:textId="48BF2CE0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64,630</w:t>
            </w:r>
          </w:p>
        </w:tc>
        <w:tc>
          <w:tcPr>
            <w:tcW w:w="144" w:type="pct"/>
            <w:gridSpan w:val="2"/>
          </w:tcPr>
          <w:p w14:paraId="5EA18D3A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6B3CA20" w14:textId="5672E1CB" w:rsidR="009B56B2" w:rsidRPr="00951013" w:rsidRDefault="00586B1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95,04</w:t>
            </w:r>
            <w:r w:rsidR="008F1AC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2"/>
          </w:tcPr>
          <w:p w14:paraId="6A5E2894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3947B8D1" w14:textId="3EDCF2AA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64,315</w:t>
            </w:r>
          </w:p>
        </w:tc>
      </w:tr>
      <w:tr w:rsidR="00951013" w:rsidRPr="00951013" w14:paraId="033945E3" w14:textId="77777777" w:rsidTr="00951013">
        <w:tc>
          <w:tcPr>
            <w:tcW w:w="1953" w:type="pct"/>
          </w:tcPr>
          <w:p w14:paraId="3AF63C70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7AFFB9DA" w:rsidR="009B56B2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C6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 w:rsidR="00FA3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41" w:type="pct"/>
            <w:gridSpan w:val="2"/>
          </w:tcPr>
          <w:p w14:paraId="34F69E30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73108A2B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94,906</w:t>
            </w:r>
          </w:p>
        </w:tc>
        <w:tc>
          <w:tcPr>
            <w:tcW w:w="144" w:type="pct"/>
            <w:gridSpan w:val="2"/>
          </w:tcPr>
          <w:p w14:paraId="7699D355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4D4DE8" w14:textId="711EECFF" w:rsidR="009B56B2" w:rsidRPr="00951013" w:rsidRDefault="00586B1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95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23,475</w:t>
            </w:r>
          </w:p>
        </w:tc>
        <w:tc>
          <w:tcPr>
            <w:tcW w:w="143" w:type="pct"/>
            <w:gridSpan w:val="2"/>
          </w:tcPr>
          <w:p w14:paraId="5EB271A8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306369CF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94,143</w:t>
            </w:r>
          </w:p>
        </w:tc>
      </w:tr>
      <w:tr w:rsidR="00951013" w:rsidRPr="00951013" w14:paraId="232041B3" w14:textId="77777777" w:rsidTr="00951013">
        <w:trPr>
          <w:trHeight w:val="346"/>
        </w:trPr>
        <w:tc>
          <w:tcPr>
            <w:tcW w:w="1953" w:type="pct"/>
          </w:tcPr>
          <w:p w14:paraId="6983D6DB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1D67DB5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CA13CAF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0A1B454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68FF88D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5C3EDA6A" w14:textId="77777777" w:rsidR="009B56B2" w:rsidRPr="00951013" w:rsidRDefault="009B56B2" w:rsidP="009510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24E0040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356C9F19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13" w:rsidRPr="00951013" w14:paraId="6C232FD9" w14:textId="77777777" w:rsidTr="00951013">
        <w:trPr>
          <w:trHeight w:val="346"/>
        </w:trPr>
        <w:tc>
          <w:tcPr>
            <w:tcW w:w="1953" w:type="pct"/>
          </w:tcPr>
          <w:p w14:paraId="596D037D" w14:textId="0B897FD4" w:rsidR="007269B6" w:rsidRPr="00951013" w:rsidRDefault="007269B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60151A"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67" w:type="pct"/>
          </w:tcPr>
          <w:p w14:paraId="462BCA85" w14:textId="77777777" w:rsidR="007269B6" w:rsidRPr="00951013" w:rsidRDefault="007269B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0530AD" w14:textId="77777777" w:rsidR="007269B6" w:rsidRPr="00951013" w:rsidRDefault="007269B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72926F3" w14:textId="77777777" w:rsidR="007269B6" w:rsidRPr="00951013" w:rsidRDefault="007269B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0C82AC6" w14:textId="77777777" w:rsidR="007269B6" w:rsidRPr="00951013" w:rsidRDefault="007269B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1D9006" w14:textId="77777777" w:rsidR="007269B6" w:rsidRPr="00951013" w:rsidRDefault="007269B6" w:rsidP="009510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B2B0274" w14:textId="77777777" w:rsidR="007269B6" w:rsidRPr="00951013" w:rsidRDefault="007269B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3C0A2466" w14:textId="77777777" w:rsidR="007269B6" w:rsidRPr="00951013" w:rsidRDefault="007269B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13" w:rsidRPr="00951013" w14:paraId="5E69D179" w14:textId="77777777" w:rsidTr="00951013">
        <w:trPr>
          <w:trHeight w:val="346"/>
        </w:trPr>
        <w:tc>
          <w:tcPr>
            <w:tcW w:w="1953" w:type="pct"/>
          </w:tcPr>
          <w:p w14:paraId="54B47397" w14:textId="534A3DF2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29C34CEF" w14:textId="776BB7F5" w:rsidR="00265C2B" w:rsidRPr="00951013" w:rsidRDefault="00586B1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left w:val="nil"/>
            </w:tcBorders>
          </w:tcPr>
          <w:p w14:paraId="446B47F0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62B3973B" w14:textId="178CAE66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tcBorders>
              <w:left w:val="nil"/>
            </w:tcBorders>
          </w:tcPr>
          <w:p w14:paraId="1EBD927E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69A9C05E" w14:textId="415866C7" w:rsidR="00265C2B" w:rsidRPr="00951013" w:rsidRDefault="00586B1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460,000</w:t>
            </w:r>
          </w:p>
        </w:tc>
        <w:tc>
          <w:tcPr>
            <w:tcW w:w="143" w:type="pct"/>
            <w:gridSpan w:val="2"/>
            <w:tcBorders>
              <w:left w:val="nil"/>
            </w:tcBorders>
          </w:tcPr>
          <w:p w14:paraId="3045B2C3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7CE7A9CB" w14:textId="4A1105A3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460,000</w:t>
            </w:r>
          </w:p>
        </w:tc>
      </w:tr>
      <w:tr w:rsidR="00A93508" w:rsidRPr="00951013" w14:paraId="6ACA065C" w14:textId="77777777" w:rsidTr="00951013">
        <w:tc>
          <w:tcPr>
            <w:tcW w:w="1953" w:type="pct"/>
          </w:tcPr>
          <w:p w14:paraId="0881AEA8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2161621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45BEB8B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</w:tcPr>
          <w:p w14:paraId="65682190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6DC8AFE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5CD31E1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BFF4507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2B07F18A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508" w:rsidRPr="00951013" w14:paraId="713E2B4E" w14:textId="77777777" w:rsidTr="00951013">
        <w:tc>
          <w:tcPr>
            <w:tcW w:w="1953" w:type="pct"/>
          </w:tcPr>
          <w:p w14:paraId="6AE097D1" w14:textId="680C2B2D" w:rsidR="009E0846" w:rsidRPr="00951013" w:rsidRDefault="009E084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7" w:type="pct"/>
          </w:tcPr>
          <w:p w14:paraId="452D1959" w14:textId="77777777" w:rsidR="009E0846" w:rsidRPr="00951013" w:rsidRDefault="009E084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E323EE0" w14:textId="77777777" w:rsidR="009E0846" w:rsidRPr="00951013" w:rsidRDefault="009E084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</w:tcPr>
          <w:p w14:paraId="18A30586" w14:textId="77777777" w:rsidR="009E0846" w:rsidRPr="00951013" w:rsidRDefault="009E084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1799C1" w14:textId="77777777" w:rsidR="009E0846" w:rsidRPr="00951013" w:rsidRDefault="009E084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172642B" w14:textId="77777777" w:rsidR="009E0846" w:rsidRPr="00951013" w:rsidRDefault="009E084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C79A467" w14:textId="77777777" w:rsidR="009E0846" w:rsidRPr="00951013" w:rsidRDefault="009E084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41A4FB01" w14:textId="77777777" w:rsidR="009E0846" w:rsidRPr="00951013" w:rsidRDefault="009E084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508" w:rsidRPr="00951013" w14:paraId="58F1F75C" w14:textId="77777777" w:rsidTr="00951013">
        <w:tc>
          <w:tcPr>
            <w:tcW w:w="1953" w:type="pct"/>
          </w:tcPr>
          <w:p w14:paraId="551214EF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31BA060B" w14:textId="2ADA6AA0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8869914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6EAB803C" w14:textId="419C0B23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463742F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66D089D" w14:textId="7E1DA744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319,178</w:t>
            </w:r>
          </w:p>
        </w:tc>
        <w:tc>
          <w:tcPr>
            <w:tcW w:w="143" w:type="pct"/>
            <w:gridSpan w:val="2"/>
          </w:tcPr>
          <w:p w14:paraId="0FF04B33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1081A70A" w14:textId="794AA795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277,475</w:t>
            </w:r>
          </w:p>
        </w:tc>
      </w:tr>
      <w:tr w:rsidR="00A93508" w:rsidRPr="00951013" w14:paraId="48A49490" w14:textId="77777777" w:rsidTr="00951013">
        <w:tc>
          <w:tcPr>
            <w:tcW w:w="1953" w:type="pct"/>
          </w:tcPr>
          <w:p w14:paraId="55AB5E43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7" w:type="pct"/>
            <w:shd w:val="clear" w:color="auto" w:fill="FFFFFF"/>
          </w:tcPr>
          <w:p w14:paraId="2A4C0203" w14:textId="283AEF2C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96,817</w:t>
            </w:r>
          </w:p>
        </w:tc>
        <w:tc>
          <w:tcPr>
            <w:tcW w:w="141" w:type="pct"/>
            <w:gridSpan w:val="2"/>
          </w:tcPr>
          <w:p w14:paraId="40F6067B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9636AE9" w14:textId="0D920CA2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59,114</w:t>
            </w:r>
          </w:p>
        </w:tc>
        <w:tc>
          <w:tcPr>
            <w:tcW w:w="144" w:type="pct"/>
            <w:gridSpan w:val="2"/>
          </w:tcPr>
          <w:p w14:paraId="36093866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C56D09" w14:textId="59B82D3A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96,817</w:t>
            </w:r>
          </w:p>
        </w:tc>
        <w:tc>
          <w:tcPr>
            <w:tcW w:w="143" w:type="pct"/>
            <w:gridSpan w:val="2"/>
          </w:tcPr>
          <w:p w14:paraId="22F4ACCA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1F9595E7" w14:textId="28B96155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57,530</w:t>
            </w:r>
          </w:p>
        </w:tc>
      </w:tr>
      <w:tr w:rsidR="00A93508" w:rsidRPr="00951013" w14:paraId="580620EF" w14:textId="77777777" w:rsidTr="00951013">
        <w:tc>
          <w:tcPr>
            <w:tcW w:w="1953" w:type="pct"/>
          </w:tcPr>
          <w:p w14:paraId="6CE42363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shd w:val="clear" w:color="auto" w:fill="FFFFFF"/>
          </w:tcPr>
          <w:p w14:paraId="072E8D52" w14:textId="59FEE035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320,169</w:t>
            </w:r>
          </w:p>
        </w:tc>
        <w:tc>
          <w:tcPr>
            <w:tcW w:w="141" w:type="pct"/>
            <w:gridSpan w:val="2"/>
          </w:tcPr>
          <w:p w14:paraId="1FF03C1D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5E3ED649" w14:textId="61291D56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261,003</w:t>
            </w:r>
          </w:p>
        </w:tc>
        <w:tc>
          <w:tcPr>
            <w:tcW w:w="144" w:type="pct"/>
            <w:gridSpan w:val="2"/>
          </w:tcPr>
          <w:p w14:paraId="2BAF9FBD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B8FDABF" w14:textId="63420887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305,962</w:t>
            </w:r>
          </w:p>
        </w:tc>
        <w:tc>
          <w:tcPr>
            <w:tcW w:w="143" w:type="pct"/>
            <w:gridSpan w:val="2"/>
          </w:tcPr>
          <w:p w14:paraId="28C796FF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</w:tcPr>
          <w:p w14:paraId="0BF884AA" w14:textId="156102B3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248,756</w:t>
            </w:r>
          </w:p>
        </w:tc>
      </w:tr>
      <w:tr w:rsidR="00A93508" w:rsidRPr="00951013" w14:paraId="4B9E9102" w14:textId="77777777" w:rsidTr="00951013">
        <w:tc>
          <w:tcPr>
            <w:tcW w:w="1953" w:type="pct"/>
          </w:tcPr>
          <w:p w14:paraId="7E2A4CFC" w14:textId="77777777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5D57F9BA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416,986</w:t>
            </w:r>
          </w:p>
        </w:tc>
        <w:tc>
          <w:tcPr>
            <w:tcW w:w="141" w:type="pct"/>
            <w:gridSpan w:val="2"/>
          </w:tcPr>
          <w:p w14:paraId="7F858108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0D6776F3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320,117</w:t>
            </w:r>
          </w:p>
        </w:tc>
        <w:tc>
          <w:tcPr>
            <w:tcW w:w="144" w:type="pct"/>
            <w:gridSpan w:val="2"/>
          </w:tcPr>
          <w:p w14:paraId="7AE627D0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9256B0" w14:textId="31628022" w:rsidR="00265C2B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721,957</w:t>
            </w:r>
          </w:p>
        </w:tc>
        <w:tc>
          <w:tcPr>
            <w:tcW w:w="143" w:type="pct"/>
            <w:gridSpan w:val="2"/>
          </w:tcPr>
          <w:p w14:paraId="0B148F28" w14:textId="77777777" w:rsidR="00265C2B" w:rsidRPr="00951013" w:rsidRDefault="00265C2B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6A398FBB" w:rsidR="00265C2B" w:rsidRPr="00951013" w:rsidRDefault="00265C2B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583,761</w:t>
            </w:r>
          </w:p>
        </w:tc>
      </w:tr>
      <w:tr w:rsidR="00A93508" w:rsidRPr="00951013" w14:paraId="6A53E8E2" w14:textId="77777777" w:rsidTr="00951013">
        <w:trPr>
          <w:cantSplit/>
        </w:trPr>
        <w:tc>
          <w:tcPr>
            <w:tcW w:w="1953" w:type="pct"/>
          </w:tcPr>
          <w:p w14:paraId="40C0A894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A100A23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461A86D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1870A8F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4ACC2D4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62BAFF4E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AE132D5" w14:textId="77777777" w:rsidR="009B56B2" w:rsidRPr="00951013" w:rsidRDefault="009B56B2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C67EF4A" w14:textId="77777777" w:rsidR="009B56B2" w:rsidRPr="00951013" w:rsidRDefault="009B56B2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508" w:rsidRPr="00951013" w14:paraId="0BEBE06F" w14:textId="77777777" w:rsidTr="00951013">
        <w:trPr>
          <w:cantSplit/>
        </w:trPr>
        <w:tc>
          <w:tcPr>
            <w:tcW w:w="1953" w:type="pct"/>
          </w:tcPr>
          <w:p w14:paraId="72EF030F" w14:textId="520523CE" w:rsidR="00794836" w:rsidRPr="00951013" w:rsidRDefault="0079483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7" w:type="pct"/>
          </w:tcPr>
          <w:p w14:paraId="56554019" w14:textId="77777777" w:rsidR="00794836" w:rsidRPr="00951013" w:rsidRDefault="0079483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F88DD6B" w14:textId="77777777" w:rsidR="00794836" w:rsidRPr="00951013" w:rsidRDefault="0079483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60A31FA5" w14:textId="77777777" w:rsidR="00794836" w:rsidRPr="00951013" w:rsidRDefault="0079483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D01EB9C" w14:textId="77777777" w:rsidR="00794836" w:rsidRPr="00951013" w:rsidRDefault="0079483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7DB8A45F" w14:textId="77777777" w:rsidR="00794836" w:rsidRPr="00951013" w:rsidRDefault="0079483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F86D583" w14:textId="77777777" w:rsidR="00794836" w:rsidRPr="00951013" w:rsidRDefault="0079483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2B9C5F3" w14:textId="77777777" w:rsidR="00794836" w:rsidRPr="00951013" w:rsidRDefault="0079483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508" w:rsidRPr="00951013" w14:paraId="667652C5" w14:textId="77777777" w:rsidTr="00951013">
        <w:trPr>
          <w:cantSplit/>
        </w:trPr>
        <w:tc>
          <w:tcPr>
            <w:tcW w:w="1953" w:type="pct"/>
          </w:tcPr>
          <w:p w14:paraId="50004C25" w14:textId="77777777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7" w:type="pct"/>
          </w:tcPr>
          <w:p w14:paraId="3675FCEF" w14:textId="78C47F7E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</w:t>
            </w:r>
            <w:r w:rsidR="008F1AC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2"/>
          </w:tcPr>
          <w:p w14:paraId="67754054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831B8C0" w14:textId="2177381B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4,498</w:t>
            </w:r>
          </w:p>
        </w:tc>
        <w:tc>
          <w:tcPr>
            <w:tcW w:w="144" w:type="pct"/>
            <w:gridSpan w:val="2"/>
          </w:tcPr>
          <w:p w14:paraId="4689563F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1DBE8714" w14:textId="202B24E4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143" w:type="pct"/>
            <w:gridSpan w:val="2"/>
          </w:tcPr>
          <w:p w14:paraId="3150DC17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6181F52" w14:textId="7E7B9621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</w:tr>
      <w:tr w:rsidR="00A93508" w:rsidRPr="00951013" w14:paraId="1F025F4F" w14:textId="77777777" w:rsidTr="00951013">
        <w:trPr>
          <w:cantSplit/>
        </w:trPr>
        <w:tc>
          <w:tcPr>
            <w:tcW w:w="1953" w:type="pct"/>
          </w:tcPr>
          <w:p w14:paraId="6452426E" w14:textId="77777777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42CB6142" w14:textId="5F0DBC3B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F5EFF04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69EE5B" w14:textId="1D533E99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E9F1D9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15EFF50A" w14:textId="18F291CC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3" w:type="pct"/>
            <w:gridSpan w:val="2"/>
          </w:tcPr>
          <w:p w14:paraId="319846FE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9E84741" w14:textId="282268D3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</w:tr>
      <w:tr w:rsidR="00A93508" w:rsidRPr="00951013" w14:paraId="40A9BB59" w14:textId="77777777" w:rsidTr="00951013">
        <w:trPr>
          <w:cantSplit/>
        </w:trPr>
        <w:tc>
          <w:tcPr>
            <w:tcW w:w="1953" w:type="pct"/>
          </w:tcPr>
          <w:p w14:paraId="390F133F" w14:textId="77777777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</w:tcPr>
          <w:p w14:paraId="12621E8C" w14:textId="55772528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</w:t>
            </w:r>
            <w:r w:rsidR="00AF1DC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8F1AC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  <w:gridSpan w:val="2"/>
          </w:tcPr>
          <w:p w14:paraId="593A9F59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390005E7" w14:textId="01FB07D2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0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181,691</w:t>
            </w:r>
          </w:p>
        </w:tc>
        <w:tc>
          <w:tcPr>
            <w:tcW w:w="144" w:type="pct"/>
            <w:gridSpan w:val="2"/>
          </w:tcPr>
          <w:p w14:paraId="50EF5053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07E95F17" w14:textId="7762BCC1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95,44</w:t>
            </w:r>
            <w:r w:rsidR="005263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2"/>
          </w:tcPr>
          <w:p w14:paraId="1EF1AE27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8B2DBDF" w14:textId="2774F031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>181,537</w:t>
            </w:r>
          </w:p>
        </w:tc>
      </w:tr>
      <w:tr w:rsidR="00A93508" w:rsidRPr="00951013" w14:paraId="195C0950" w14:textId="77777777" w:rsidTr="00951013">
        <w:trPr>
          <w:cantSplit/>
          <w:trHeight w:val="424"/>
        </w:trPr>
        <w:tc>
          <w:tcPr>
            <w:tcW w:w="1953" w:type="pct"/>
          </w:tcPr>
          <w:p w14:paraId="4A852E28" w14:textId="77777777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11772620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</w:t>
            </w:r>
            <w:r w:rsidR="00AF1D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EC2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14:paraId="65343C8D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23B39AF0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80" w:right="-9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186,189</w:t>
            </w:r>
          </w:p>
        </w:tc>
        <w:tc>
          <w:tcPr>
            <w:tcW w:w="144" w:type="pct"/>
            <w:gridSpan w:val="2"/>
          </w:tcPr>
          <w:p w14:paraId="4FB8974A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171AB3B2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101,07</w:t>
            </w:r>
            <w:r w:rsidR="00526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14:paraId="098542A4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42024CCC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187,531</w:t>
            </w:r>
          </w:p>
        </w:tc>
      </w:tr>
      <w:tr w:rsidR="00F33089" w:rsidRPr="00951013" w14:paraId="4C01398C" w14:textId="77777777" w:rsidTr="004126C0">
        <w:trPr>
          <w:cantSplit/>
          <w:trHeight w:val="38"/>
        </w:trPr>
        <w:tc>
          <w:tcPr>
            <w:tcW w:w="1953" w:type="pct"/>
          </w:tcPr>
          <w:p w14:paraId="304A0F54" w14:textId="77777777" w:rsidR="00F33089" w:rsidRPr="00951013" w:rsidRDefault="00F3308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43AC7EF" w14:textId="77777777" w:rsidR="00F33089" w:rsidRPr="00951013" w:rsidRDefault="00F3308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E14DB0F" w14:textId="77777777" w:rsidR="00F33089" w:rsidRPr="00951013" w:rsidRDefault="00F3308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124DA58" w14:textId="77777777" w:rsidR="00F33089" w:rsidRPr="00951013" w:rsidRDefault="00F3308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D91A3D" w14:textId="77777777" w:rsidR="00F33089" w:rsidRPr="00951013" w:rsidRDefault="00F3308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CD07FD0" w14:textId="77777777" w:rsidR="00F33089" w:rsidRPr="00951013" w:rsidRDefault="00F3308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5C411ED" w14:textId="77777777" w:rsidR="00F33089" w:rsidRPr="00951013" w:rsidRDefault="00F33089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3" w:type="pct"/>
          </w:tcPr>
          <w:p w14:paraId="3DF06FE3" w14:textId="77777777" w:rsidR="00F33089" w:rsidRPr="00951013" w:rsidRDefault="00F33089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A93508" w:rsidRPr="00951013" w14:paraId="6406705A" w14:textId="77777777" w:rsidTr="004126C0">
        <w:trPr>
          <w:cantSplit/>
          <w:trHeight w:val="38"/>
        </w:trPr>
        <w:tc>
          <w:tcPr>
            <w:tcW w:w="1953" w:type="pct"/>
          </w:tcPr>
          <w:p w14:paraId="615A7566" w14:textId="5D8B615F" w:rsidR="00323016" w:rsidRPr="00951013" w:rsidRDefault="0032301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7" w:type="pct"/>
          </w:tcPr>
          <w:p w14:paraId="6656C216" w14:textId="77777777" w:rsidR="00323016" w:rsidRPr="00951013" w:rsidRDefault="0032301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960C5BF" w14:textId="77777777" w:rsidR="00323016" w:rsidRPr="00951013" w:rsidRDefault="0032301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08EFE9E" w14:textId="77777777" w:rsidR="00323016" w:rsidRPr="00951013" w:rsidRDefault="0032301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8CA98CB" w14:textId="77777777" w:rsidR="00323016" w:rsidRPr="00951013" w:rsidRDefault="0032301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5F54495C" w14:textId="77777777" w:rsidR="00323016" w:rsidRPr="00951013" w:rsidRDefault="0032301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F8F3ACE" w14:textId="77777777" w:rsidR="00323016" w:rsidRPr="00951013" w:rsidRDefault="00323016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3" w:type="pct"/>
          </w:tcPr>
          <w:p w14:paraId="74CFD40A" w14:textId="77777777" w:rsidR="00323016" w:rsidRPr="00951013" w:rsidRDefault="00323016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A93508" w:rsidRPr="00951013" w14:paraId="4166FE5C" w14:textId="77777777" w:rsidTr="00951013">
        <w:trPr>
          <w:cantSplit/>
          <w:trHeight w:val="424"/>
        </w:trPr>
        <w:tc>
          <w:tcPr>
            <w:tcW w:w="1953" w:type="pct"/>
          </w:tcPr>
          <w:p w14:paraId="66111C1D" w14:textId="0E81F440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9706232" w14:textId="0B44D1F4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241,485</w:t>
            </w:r>
          </w:p>
        </w:tc>
        <w:tc>
          <w:tcPr>
            <w:tcW w:w="141" w:type="pct"/>
            <w:gridSpan w:val="2"/>
          </w:tcPr>
          <w:p w14:paraId="2773F3F4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6629EAD" w14:textId="23B1EB99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260,571</w:t>
            </w:r>
          </w:p>
        </w:tc>
        <w:tc>
          <w:tcPr>
            <w:tcW w:w="144" w:type="pct"/>
            <w:gridSpan w:val="2"/>
          </w:tcPr>
          <w:p w14:paraId="306E0DD1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0914E2E5" w14:textId="5B0CBB7E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240,960</w:t>
            </w:r>
          </w:p>
        </w:tc>
        <w:tc>
          <w:tcPr>
            <w:tcW w:w="143" w:type="pct"/>
            <w:gridSpan w:val="2"/>
          </w:tcPr>
          <w:p w14:paraId="0151281D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217C8780" w14:textId="40BB88B1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259,939</w:t>
            </w:r>
          </w:p>
        </w:tc>
      </w:tr>
      <w:tr w:rsidR="00A93508" w:rsidRPr="004126C0" w14:paraId="1CC278D0" w14:textId="77777777" w:rsidTr="004126C0">
        <w:trPr>
          <w:cantSplit/>
          <w:trHeight w:val="38"/>
        </w:trPr>
        <w:tc>
          <w:tcPr>
            <w:tcW w:w="1953" w:type="pct"/>
          </w:tcPr>
          <w:p w14:paraId="55B223CB" w14:textId="77777777" w:rsidR="009B56B2" w:rsidRPr="004126C0" w:rsidRDefault="009B56B2" w:rsidP="0041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E13FA6A" w14:textId="77777777" w:rsidR="009B56B2" w:rsidRPr="004126C0" w:rsidRDefault="009B56B2" w:rsidP="0041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F7A7BEA" w14:textId="77777777" w:rsidR="009B56B2" w:rsidRPr="004126C0" w:rsidRDefault="009B56B2" w:rsidP="00412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28F09DD2" w14:textId="77777777" w:rsidR="009B56B2" w:rsidRPr="004126C0" w:rsidRDefault="009B56B2" w:rsidP="0041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1E344A7" w14:textId="77777777" w:rsidR="009B56B2" w:rsidRPr="004126C0" w:rsidRDefault="009B56B2" w:rsidP="00412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6CD7974" w14:textId="77777777" w:rsidR="009B56B2" w:rsidRPr="004126C0" w:rsidRDefault="009B56B2" w:rsidP="0041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3B95F96" w14:textId="77777777" w:rsidR="009B56B2" w:rsidRPr="004126C0" w:rsidRDefault="009B56B2" w:rsidP="00412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994CE7E" w14:textId="77777777" w:rsidR="009B56B2" w:rsidRPr="004126C0" w:rsidRDefault="009B56B2" w:rsidP="0041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508" w:rsidRPr="00951013" w14:paraId="334A2555" w14:textId="77777777" w:rsidTr="00951013">
        <w:trPr>
          <w:cantSplit/>
          <w:trHeight w:val="424"/>
        </w:trPr>
        <w:tc>
          <w:tcPr>
            <w:tcW w:w="1953" w:type="pct"/>
          </w:tcPr>
          <w:p w14:paraId="029F1FAF" w14:textId="036B2990" w:rsidR="00A95658" w:rsidRPr="00951013" w:rsidRDefault="00A95658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67" w:type="pct"/>
          </w:tcPr>
          <w:p w14:paraId="2D8F2304" w14:textId="77777777" w:rsidR="00A95658" w:rsidRPr="00951013" w:rsidRDefault="00A95658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73F0AE6" w14:textId="77777777" w:rsidR="00A95658" w:rsidRPr="00951013" w:rsidRDefault="00A95658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7891FE1B" w14:textId="77777777" w:rsidR="00A95658" w:rsidRPr="00951013" w:rsidRDefault="00A95658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3CE48DF" w14:textId="77777777" w:rsidR="00A95658" w:rsidRPr="00951013" w:rsidRDefault="00A95658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6BCE5E9D" w14:textId="77777777" w:rsidR="00A95658" w:rsidRPr="00951013" w:rsidRDefault="00A95658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109170" w14:textId="77777777" w:rsidR="00A95658" w:rsidRPr="00951013" w:rsidRDefault="00A95658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01A85ED1" w14:textId="77777777" w:rsidR="00A95658" w:rsidRPr="00951013" w:rsidRDefault="00A95658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3508" w:rsidRPr="00951013" w14:paraId="269AD425" w14:textId="77777777" w:rsidTr="00951013">
        <w:trPr>
          <w:cantSplit/>
          <w:trHeight w:val="424"/>
        </w:trPr>
        <w:tc>
          <w:tcPr>
            <w:tcW w:w="1953" w:type="pct"/>
          </w:tcPr>
          <w:p w14:paraId="69723A68" w14:textId="77777777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5E3789B6" w14:textId="73EA7678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13AAF478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07161E8" w14:textId="60C187DC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8C5D19B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1806F65C" w14:textId="7DC083C0" w:rsidR="008F26AA" w:rsidRPr="00951013" w:rsidRDefault="00E040D0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3" w:type="pct"/>
            <w:gridSpan w:val="2"/>
          </w:tcPr>
          <w:p w14:paraId="5E25F319" w14:textId="77777777" w:rsidR="008F26AA" w:rsidRPr="00951013" w:rsidRDefault="008F26AA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70EBF174" w14:textId="709382C6" w:rsidR="008F26AA" w:rsidRPr="00951013" w:rsidRDefault="008F26AA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1CC30404" w14:textId="7529166C" w:rsidR="00F33089" w:rsidRDefault="00F33089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661FF" w14:textId="6F90B029" w:rsidR="00BC2044" w:rsidRPr="000966DD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2018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1A3395" w:rsidRPr="002018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6F6A5916" w14:textId="391C9633" w:rsidR="00BC2044" w:rsidRPr="004126C0" w:rsidRDefault="00BC2044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69F1C" w14:textId="77777777" w:rsidR="00145B65" w:rsidRPr="005A7A7F" w:rsidRDefault="00145B65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A7A7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7A72A19A" w14:textId="77777777" w:rsidR="00145B65" w:rsidRDefault="00145B65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345CA37D" w14:textId="630FE9C3" w:rsidR="00145B65" w:rsidRPr="005A7A7F" w:rsidRDefault="00145B65" w:rsidP="0043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5A7A7F">
        <w:rPr>
          <w:rFonts w:asciiTheme="majorBidi" w:hAnsiTheme="majorBidi"/>
          <w:sz w:val="30"/>
          <w:szCs w:val="30"/>
          <w:cs/>
        </w:rPr>
        <w:t>บริษัทได้ทำสัญญากับบริษัทที่เกี่ยวข้อง</w:t>
      </w:r>
      <w:r>
        <w:rPr>
          <w:rFonts w:asciiTheme="majorBidi" w:hAnsiTheme="majorBidi" w:hint="cs"/>
          <w:sz w:val="30"/>
          <w:szCs w:val="30"/>
          <w:cs/>
        </w:rPr>
        <w:t>กันหลายแห่ง</w:t>
      </w:r>
      <w:r w:rsidRPr="005A7A7F">
        <w:rPr>
          <w:rFonts w:asciiTheme="majorBidi" w:hAnsiTheme="majorBidi"/>
          <w:sz w:val="30"/>
          <w:szCs w:val="30"/>
          <w:cs/>
        </w:rPr>
        <w:t>เพื่อแต่งตั้งเป็นผู้จัดจำหน่ายสินค้าภายใต้เครื่องหมายการค้า "</w:t>
      </w:r>
      <w:r w:rsidRPr="005A7A7F">
        <w:rPr>
          <w:rFonts w:asciiTheme="majorBidi" w:hAnsiTheme="majorBidi"/>
          <w:sz w:val="30"/>
          <w:szCs w:val="30"/>
        </w:rPr>
        <w:t>Crystal" "Ranger" "Sarsi" "</w:t>
      </w:r>
      <w:r>
        <w:rPr>
          <w:rFonts w:asciiTheme="majorBidi" w:hAnsiTheme="majorBidi"/>
          <w:sz w:val="30"/>
          <w:szCs w:val="30"/>
        </w:rPr>
        <w:t>E</w:t>
      </w:r>
      <w:r w:rsidRPr="005A7A7F">
        <w:rPr>
          <w:rFonts w:asciiTheme="majorBidi" w:hAnsiTheme="majorBidi"/>
          <w:sz w:val="30"/>
          <w:szCs w:val="30"/>
        </w:rPr>
        <w:t xml:space="preserve">st" </w:t>
      </w:r>
      <w:r w:rsidRPr="005A7A7F">
        <w:rPr>
          <w:rFonts w:asciiTheme="majorBidi" w:hAnsiTheme="majorBidi"/>
          <w:sz w:val="30"/>
          <w:szCs w:val="30"/>
          <w:cs/>
        </w:rPr>
        <w:t>และ "</w:t>
      </w:r>
      <w:r w:rsidRPr="005A7A7F">
        <w:rPr>
          <w:rFonts w:asciiTheme="majorBidi" w:hAnsiTheme="majorBidi"/>
          <w:sz w:val="30"/>
          <w:szCs w:val="30"/>
        </w:rPr>
        <w:t xml:space="preserve">Power Plus" </w:t>
      </w:r>
      <w:r w:rsidRPr="005A7A7F">
        <w:rPr>
          <w:rFonts w:asciiTheme="majorBidi" w:hAnsiTheme="majorBidi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มีระยะเวลา</w:t>
      </w:r>
      <w:r w:rsidRPr="005A7A7F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5A7A7F">
        <w:rPr>
          <w:rFonts w:asciiTheme="majorBidi" w:hAnsiTheme="majorBidi"/>
          <w:sz w:val="30"/>
          <w:szCs w:val="30"/>
        </w:rPr>
        <w:t xml:space="preserve">1 </w:t>
      </w:r>
      <w:r w:rsidRPr="005A7A7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5A7A7F">
        <w:rPr>
          <w:rFonts w:asciiTheme="majorBidi" w:hAnsiTheme="majorBidi"/>
          <w:sz w:val="30"/>
          <w:szCs w:val="30"/>
        </w:rPr>
        <w:t xml:space="preserve">2565 </w:t>
      </w:r>
      <w:r w:rsidRPr="005A7A7F">
        <w:rPr>
          <w:rFonts w:asciiTheme="majorBidi" w:hAnsiTheme="majorBidi"/>
          <w:sz w:val="30"/>
          <w:szCs w:val="30"/>
          <w:cs/>
        </w:rPr>
        <w:t xml:space="preserve">ถึง </w:t>
      </w:r>
      <w:r w:rsidRPr="005A7A7F">
        <w:rPr>
          <w:rFonts w:asciiTheme="majorBidi" w:hAnsiTheme="majorBidi"/>
          <w:sz w:val="30"/>
          <w:szCs w:val="30"/>
        </w:rPr>
        <w:t xml:space="preserve">30 </w:t>
      </w:r>
      <w:r w:rsidRPr="005A7A7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5A7A7F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A4408">
        <w:rPr>
          <w:rFonts w:asciiTheme="majorBidi" w:hAnsi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0A4408">
        <w:rPr>
          <w:rFonts w:asciiTheme="majorBidi" w:hAnsiTheme="majorBidi"/>
          <w:sz w:val="30"/>
          <w:szCs w:val="30"/>
        </w:rPr>
        <w:t>1</w:t>
      </w:r>
      <w:r w:rsidRPr="000A4408">
        <w:rPr>
          <w:rFonts w:asciiTheme="majorBidi" w:hAnsiTheme="majorBidi"/>
          <w:sz w:val="30"/>
          <w:szCs w:val="30"/>
          <w:cs/>
        </w:rPr>
        <w:t xml:space="preserve"> ปี</w:t>
      </w:r>
    </w:p>
    <w:p w14:paraId="5682F6BF" w14:textId="77777777" w:rsidR="006D545B" w:rsidRDefault="006D545B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0F8C3C8" w14:textId="7CFED01D" w:rsidR="00145B65" w:rsidRPr="00C41BB4" w:rsidRDefault="00145B65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41BB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427BB389" w14:textId="77777777" w:rsidR="00145B65" w:rsidRPr="00C41BB4" w:rsidRDefault="00145B65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EA36D7B" w14:textId="77777777" w:rsidR="00145B65" w:rsidRPr="005A7A7F" w:rsidRDefault="00145B65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6356BF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ภายใต้เครื่องหมายการค้า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356BF">
        <w:rPr>
          <w:rFonts w:asciiTheme="majorBidi" w:hAnsiTheme="majorBidi" w:cstheme="majorBidi"/>
          <w:color w:val="000000"/>
          <w:sz w:val="30"/>
          <w:szCs w:val="30"/>
          <w:cs/>
        </w:rPr>
        <w:t>"</w:t>
      </w:r>
      <w:r w:rsidRPr="006356BF">
        <w:rPr>
          <w:rFonts w:asciiTheme="majorBidi" w:hAnsiTheme="majorBidi" w:cstheme="majorBidi"/>
          <w:color w:val="000000"/>
          <w:sz w:val="30"/>
          <w:szCs w:val="30"/>
        </w:rPr>
        <w:t>Crystal" "Ranger" "Sarsi" "</w:t>
      </w:r>
      <w:r>
        <w:rPr>
          <w:rFonts w:asciiTheme="majorBidi" w:hAnsiTheme="majorBidi" w:cstheme="majorBidi"/>
          <w:color w:val="000000"/>
          <w:sz w:val="30"/>
          <w:szCs w:val="30"/>
          <w:lang w:val="en-GB"/>
        </w:rPr>
        <w:t>E</w:t>
      </w:r>
      <w:proofErr w:type="spellStart"/>
      <w:r w:rsidRPr="006356BF">
        <w:rPr>
          <w:rFonts w:asciiTheme="majorBidi" w:hAnsiTheme="majorBidi" w:cstheme="majorBidi"/>
          <w:color w:val="000000"/>
          <w:sz w:val="30"/>
          <w:szCs w:val="30"/>
        </w:rPr>
        <w:t>st</w:t>
      </w:r>
      <w:proofErr w:type="spellEnd"/>
      <w:r w:rsidRPr="006356BF">
        <w:rPr>
          <w:rFonts w:asciiTheme="majorBidi" w:hAnsiTheme="majorBidi" w:cstheme="majorBidi"/>
          <w:color w:val="000000"/>
          <w:sz w:val="30"/>
          <w:szCs w:val="30"/>
        </w:rPr>
        <w:t xml:space="preserve">" </w:t>
      </w:r>
      <w:r w:rsidRPr="006356BF">
        <w:rPr>
          <w:rFonts w:asciiTheme="majorBidi" w:hAnsiTheme="majorBidi" w:cstheme="majorBidi"/>
          <w:color w:val="000000"/>
          <w:sz w:val="30"/>
          <w:szCs w:val="30"/>
          <w:cs/>
        </w:rPr>
        <w:t>และ "</w:t>
      </w:r>
      <w:r w:rsidRPr="006356BF">
        <w:rPr>
          <w:rFonts w:asciiTheme="majorBidi" w:hAnsiTheme="majorBidi" w:cstheme="majorBidi"/>
          <w:color w:val="000000"/>
          <w:sz w:val="30"/>
          <w:szCs w:val="30"/>
        </w:rPr>
        <w:t xml:space="preserve">Power Plus" </w:t>
      </w:r>
      <w:r w:rsidRPr="005A7A7F">
        <w:rPr>
          <w:rFonts w:asciiTheme="majorBidi" w:hAnsiTheme="majorBidi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มีระยะเวลา</w:t>
      </w:r>
      <w:r w:rsidRPr="005A7A7F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6356BF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6356B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6356BF">
        <w:rPr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6356B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6356BF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6356B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6356BF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0A4408">
        <w:rPr>
          <w:rFonts w:asciiTheme="majorBidi" w:hAnsi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0A4408">
        <w:rPr>
          <w:rFonts w:asciiTheme="majorBidi" w:hAnsiTheme="majorBidi"/>
          <w:sz w:val="30"/>
          <w:szCs w:val="30"/>
        </w:rPr>
        <w:t>1</w:t>
      </w:r>
      <w:r w:rsidRPr="000A4408">
        <w:rPr>
          <w:rFonts w:asciiTheme="majorBidi" w:hAnsiTheme="majorBidi"/>
          <w:sz w:val="30"/>
          <w:szCs w:val="30"/>
          <w:cs/>
        </w:rPr>
        <w:t xml:space="preserve"> ปี</w:t>
      </w:r>
    </w:p>
    <w:p w14:paraId="44EE9C15" w14:textId="77777777" w:rsidR="00145B65" w:rsidRPr="00145B65" w:rsidRDefault="00145B65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B4DF454" w14:textId="1B0FB710" w:rsidR="006E1554" w:rsidRPr="00145B65" w:rsidRDefault="006E1554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45B6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</w:t>
      </w:r>
    </w:p>
    <w:p w14:paraId="1B7FE8F3" w14:textId="15185FFD" w:rsidR="006E1554" w:rsidRPr="00145B65" w:rsidRDefault="006E1554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D14D3" w14:textId="793964DA" w:rsidR="006E1554" w:rsidRDefault="006E1554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145B65">
        <w:rPr>
          <w:rFonts w:asciiTheme="majorBidi" w:hAnsiTheme="majorBidi"/>
          <w:sz w:val="30"/>
          <w:szCs w:val="30"/>
          <w:cs/>
        </w:rPr>
        <w:t>บริษัทได้</w:t>
      </w:r>
      <w:r w:rsidRPr="00145B65">
        <w:rPr>
          <w:rFonts w:asciiTheme="majorBidi" w:hAnsiTheme="majorBidi" w:hint="cs"/>
          <w:sz w:val="30"/>
          <w:szCs w:val="30"/>
          <w:cs/>
        </w:rPr>
        <w:t>ทำ</w:t>
      </w:r>
      <w:r w:rsidRPr="00145B65">
        <w:rPr>
          <w:rFonts w:asciiTheme="majorBidi" w:hAnsiTheme="majorBidi"/>
          <w:sz w:val="30"/>
          <w:szCs w:val="30"/>
          <w:cs/>
        </w:rPr>
        <w:t xml:space="preserve">สัญญากับบริษัทที่เกี่ยวข้องกันแห่งหนึ่งเพื่อเช่าพาเลทไม้ โดยมีระยะเวลาตั้งแต่วันที่ </w:t>
      </w:r>
      <w:r w:rsidRPr="00145B65">
        <w:rPr>
          <w:rFonts w:asciiTheme="majorBidi" w:hAnsiTheme="majorBidi"/>
          <w:sz w:val="30"/>
          <w:szCs w:val="30"/>
        </w:rPr>
        <w:t xml:space="preserve">1 </w:t>
      </w:r>
      <w:r w:rsidRPr="00145B65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145B65">
        <w:rPr>
          <w:rFonts w:asciiTheme="majorBidi" w:hAnsiTheme="majorBidi"/>
          <w:sz w:val="30"/>
          <w:szCs w:val="30"/>
        </w:rPr>
        <w:t xml:space="preserve">2564 </w:t>
      </w:r>
      <w:r w:rsidRPr="00145B65">
        <w:rPr>
          <w:rFonts w:asciiTheme="majorBidi" w:hAnsiTheme="majorBidi"/>
          <w:sz w:val="30"/>
          <w:szCs w:val="30"/>
          <w:cs/>
        </w:rPr>
        <w:t>ถึง</w:t>
      </w:r>
      <w:r w:rsidR="004126C0" w:rsidRPr="00145B65">
        <w:rPr>
          <w:rFonts w:asciiTheme="majorBidi" w:hAnsiTheme="majorBidi"/>
          <w:sz w:val="30"/>
          <w:szCs w:val="30"/>
        </w:rPr>
        <w:br/>
      </w:r>
      <w:r w:rsidRPr="00145B65">
        <w:rPr>
          <w:rFonts w:asciiTheme="majorBidi" w:hAnsiTheme="majorBidi"/>
          <w:sz w:val="30"/>
          <w:szCs w:val="30"/>
        </w:rPr>
        <w:t xml:space="preserve">31 </w:t>
      </w:r>
      <w:r w:rsidRPr="00145B6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145B65">
        <w:rPr>
          <w:rFonts w:asciiTheme="majorBidi" w:hAnsiTheme="majorBidi"/>
          <w:sz w:val="30"/>
          <w:szCs w:val="30"/>
        </w:rPr>
        <w:t xml:space="preserve">2567 </w:t>
      </w:r>
      <w:r w:rsidRPr="00145B65">
        <w:rPr>
          <w:rFonts w:asciiTheme="majorBidi" w:hAnsi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145B65">
        <w:rPr>
          <w:rFonts w:asciiTheme="majorBidi" w:hAnsiTheme="majorBidi"/>
          <w:sz w:val="30"/>
          <w:szCs w:val="30"/>
        </w:rPr>
        <w:t>1</w:t>
      </w:r>
      <w:r w:rsidRPr="00145B65">
        <w:rPr>
          <w:rFonts w:asciiTheme="majorBidi" w:hAnsiTheme="majorBidi"/>
          <w:sz w:val="30"/>
          <w:szCs w:val="30"/>
          <w:cs/>
        </w:rPr>
        <w:t xml:space="preserve"> ปี</w:t>
      </w:r>
    </w:p>
    <w:p w14:paraId="29DEEA6B" w14:textId="77777777" w:rsidR="00145B65" w:rsidRPr="00DB6242" w:rsidRDefault="00145B65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13B0F218" w14:textId="28129105" w:rsidR="00E02D41" w:rsidRPr="006224C4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4126C0" w:rsidRDefault="005704BD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F2ECB" w14:textId="66F7B947" w:rsidR="001C6187" w:rsidRPr="009C1987" w:rsidRDefault="0015469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C19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C1987">
        <w:rPr>
          <w:rFonts w:ascii="Angsana New" w:hAnsi="Angsana New"/>
          <w:sz w:val="30"/>
          <w:szCs w:val="30"/>
        </w:rPr>
        <w:t xml:space="preserve">31 </w:t>
      </w:r>
      <w:r w:rsidR="009B56B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9132B" w:rsidRPr="009C1987">
        <w:rPr>
          <w:rFonts w:ascii="Angsana New" w:hAnsi="Angsana New"/>
          <w:sz w:val="30"/>
          <w:szCs w:val="30"/>
        </w:rPr>
        <w:t>256</w:t>
      </w:r>
      <w:r w:rsidR="009B56B2">
        <w:rPr>
          <w:rFonts w:ascii="Angsana New" w:hAnsi="Angsana New"/>
          <w:sz w:val="30"/>
          <w:szCs w:val="30"/>
        </w:rPr>
        <w:t>5</w:t>
      </w:r>
      <w:r w:rsidR="000E6A34" w:rsidRPr="009C1987">
        <w:rPr>
          <w:rFonts w:ascii="Angsana New" w:hAnsi="Angsana New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</w:t>
      </w:r>
      <w:r w:rsidR="00695BD2">
        <w:rPr>
          <w:rFonts w:ascii="Angsana New" w:hAnsi="Angsana New"/>
          <w:sz w:val="30"/>
          <w:szCs w:val="30"/>
        </w:rPr>
        <w:t xml:space="preserve"> </w:t>
      </w:r>
      <w:r w:rsidR="00E86D53">
        <w:rPr>
          <w:rFonts w:ascii="Angsana New" w:hAnsi="Angsana New"/>
          <w:sz w:val="30"/>
          <w:szCs w:val="30"/>
        </w:rPr>
        <w:t>443.10</w:t>
      </w:r>
      <w:r w:rsidR="009C1987">
        <w:rPr>
          <w:rFonts w:ascii="Angsana New" w:hAnsi="Angsana New"/>
          <w:sz w:val="30"/>
          <w:szCs w:val="30"/>
        </w:rPr>
        <w:br/>
      </w:r>
      <w:r w:rsidR="000E6A34" w:rsidRPr="009C1987">
        <w:rPr>
          <w:rFonts w:ascii="Angsana New" w:hAnsi="Angsana New"/>
          <w:sz w:val="30"/>
          <w:szCs w:val="30"/>
          <w:cs/>
        </w:rPr>
        <w:t>ล้านบาท</w:t>
      </w:r>
      <w:r w:rsidR="009C1987" w:rsidRPr="009C1987">
        <w:rPr>
          <w:rFonts w:ascii="Angsana New" w:hAnsi="Angsana New"/>
          <w:sz w:val="30"/>
          <w:szCs w:val="30"/>
        </w:rPr>
        <w:t xml:space="preserve"> </w:t>
      </w:r>
      <w:r w:rsidR="00E449C9" w:rsidRPr="009C1987">
        <w:rPr>
          <w:rFonts w:ascii="Angsana New" w:hAnsi="Angsana New"/>
          <w:sz w:val="30"/>
          <w:szCs w:val="30"/>
        </w:rPr>
        <w:t>(</w:t>
      </w:r>
      <w:r w:rsidR="0099132B" w:rsidRPr="009C1987">
        <w:rPr>
          <w:rFonts w:ascii="Angsana New" w:hAnsi="Angsana New"/>
          <w:i/>
          <w:iCs/>
          <w:sz w:val="30"/>
          <w:szCs w:val="30"/>
        </w:rPr>
        <w:t>30</w:t>
      </w:r>
      <w:r w:rsidR="009320DD" w:rsidRPr="009C1987">
        <w:rPr>
          <w:rFonts w:ascii="Angsana New" w:hAnsi="Angsana New"/>
          <w:i/>
          <w:iCs/>
          <w:sz w:val="30"/>
          <w:szCs w:val="30"/>
        </w:rPr>
        <w:t xml:space="preserve"> </w:t>
      </w:r>
      <w:r w:rsidR="009320DD" w:rsidRPr="009C1987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="0099132B" w:rsidRPr="009C1987">
        <w:rPr>
          <w:rFonts w:ascii="Angsana New" w:hAnsi="Angsana New"/>
          <w:i/>
          <w:iCs/>
          <w:sz w:val="30"/>
          <w:szCs w:val="30"/>
        </w:rPr>
        <w:t>256</w:t>
      </w:r>
      <w:r w:rsidRPr="009C1987">
        <w:rPr>
          <w:rFonts w:ascii="Angsana New" w:hAnsi="Angsana New"/>
          <w:i/>
          <w:iCs/>
          <w:sz w:val="30"/>
          <w:szCs w:val="30"/>
        </w:rPr>
        <w:t>4</w:t>
      </w:r>
      <w:r w:rsidR="00E310AF" w:rsidRPr="009C1987">
        <w:rPr>
          <w:rFonts w:ascii="Angsana New" w:hAnsi="Angsana New"/>
          <w:i/>
          <w:iCs/>
          <w:sz w:val="30"/>
          <w:szCs w:val="30"/>
        </w:rPr>
        <w:t>:</w:t>
      </w:r>
      <w:r w:rsidR="000C7E70" w:rsidRPr="009C19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27D34" w:rsidRPr="009C1987">
        <w:rPr>
          <w:rFonts w:ascii="Angsana New" w:hAnsi="Angsana New"/>
          <w:i/>
          <w:iCs/>
          <w:sz w:val="30"/>
          <w:szCs w:val="30"/>
        </w:rPr>
        <w:t>61.44</w:t>
      </w:r>
      <w:r w:rsidR="00BB762F" w:rsidRPr="009C1987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E310AF" w:rsidRPr="009C1987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E449C9" w:rsidRPr="009C1987">
        <w:rPr>
          <w:rFonts w:ascii="Angsana New" w:hAnsi="Angsana New"/>
          <w:sz w:val="30"/>
          <w:szCs w:val="30"/>
        </w:rPr>
        <w:t>)</w:t>
      </w:r>
    </w:p>
    <w:p w14:paraId="13CEF0F1" w14:textId="04FE1855" w:rsidR="00482DAE" w:rsidRDefault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  <w:cs/>
        </w:rPr>
        <w:br w:type="page"/>
      </w:r>
    </w:p>
    <w:p w14:paraId="6938BD03" w14:textId="4152B48A" w:rsidR="007C4747" w:rsidRDefault="00D43336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1C6187">
        <w:rPr>
          <w:rFonts w:ascii="Angsana New" w:hAnsi="Angsana New"/>
          <w:b/>
          <w:bCs/>
          <w:sz w:val="30"/>
          <w:szCs w:val="30"/>
        </w:rPr>
        <w:tab/>
      </w:r>
      <w:r w:rsidR="007C474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CE4F3D7" w14:textId="166B538D" w:rsidR="007C4747" w:rsidRPr="00B66743" w:rsidRDefault="007C4747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78"/>
        <w:gridCol w:w="1172"/>
        <w:gridCol w:w="180"/>
        <w:gridCol w:w="1164"/>
        <w:gridCol w:w="6"/>
      </w:tblGrid>
      <w:tr w:rsidR="007C4747" w:rsidRPr="007C4747" w14:paraId="186C1BC1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0CA6AE6" w14:textId="5BFFF7A7" w:rsidR="007C4747" w:rsidRPr="007C4747" w:rsidRDefault="007C4747" w:rsidP="00E72A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073AE27" w14:textId="0EE763C6" w:rsidR="007C4747" w:rsidRPr="007C4747" w:rsidRDefault="007C474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ECFBA4" w14:textId="77777777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4"/>
            <w:vAlign w:val="bottom"/>
          </w:tcPr>
          <w:p w14:paraId="3E7E9021" w14:textId="35690971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843" w:rsidRPr="007C4747" w14:paraId="6CADFEB7" w14:textId="77777777" w:rsidTr="003922AE">
        <w:trPr>
          <w:cantSplit/>
          <w:tblHeader/>
        </w:trPr>
        <w:tc>
          <w:tcPr>
            <w:tcW w:w="4050" w:type="dxa"/>
            <w:vAlign w:val="bottom"/>
          </w:tcPr>
          <w:p w14:paraId="067185D2" w14:textId="49FE1E35" w:rsidR="009A5843" w:rsidRPr="007C4747" w:rsidRDefault="009A5843" w:rsidP="009A584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050EE2" w14:textId="33099CB5" w:rsidR="009A5843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="0092596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  <w:p w14:paraId="4C278070" w14:textId="4563A277" w:rsidR="009A5843" w:rsidRPr="007C474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277168A" w14:textId="77777777" w:rsidR="009A5843" w:rsidRPr="007C4747" w:rsidRDefault="009A5843" w:rsidP="009A584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DF93B3" w14:textId="77777777" w:rsidR="009A5843" w:rsidRDefault="009A5843" w:rsidP="009A584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4DA87B68" w14:textId="11D29D0C" w:rsidR="009A5843" w:rsidRPr="007C4747" w:rsidRDefault="009A5843" w:rsidP="009A584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393255D" w14:textId="77777777" w:rsidR="009A5843" w:rsidRPr="007C474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DD1A8F7" w14:textId="77777777" w:rsidR="00925968" w:rsidRDefault="00925968" w:rsidP="0092596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  <w:p w14:paraId="4F0D3FCB" w14:textId="0F4BD9F5" w:rsidR="009A5843" w:rsidRPr="009A5843" w:rsidRDefault="00925968" w:rsidP="0092596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A5534E0" w14:textId="77777777" w:rsidR="009A5843" w:rsidRPr="007C4747" w:rsidRDefault="009A5843" w:rsidP="009A58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C41B8B" w14:textId="77777777" w:rsidR="009A5843" w:rsidRDefault="009A5843" w:rsidP="009A5843">
            <w:pPr>
              <w:pStyle w:val="acctmergecolhdg"/>
              <w:spacing w:line="240" w:lineRule="auto"/>
              <w:ind w:left="-84" w:right="-78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41DA3EF4" w14:textId="392AB08E" w:rsidR="009A5843" w:rsidRPr="007C4747" w:rsidRDefault="009A5843" w:rsidP="009A584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9A5843" w:rsidRPr="007C4747" w14:paraId="45778C87" w14:textId="77777777" w:rsidTr="003922AE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  <w:hideMark/>
          </w:tcPr>
          <w:p w14:paraId="6A1197C8" w14:textId="77777777" w:rsidR="009A5843" w:rsidRPr="007C4747" w:rsidRDefault="009A5843" w:rsidP="009A58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214" w:type="dxa"/>
            <w:gridSpan w:val="7"/>
            <w:vAlign w:val="bottom"/>
            <w:hideMark/>
          </w:tcPr>
          <w:p w14:paraId="3FF8C3AD" w14:textId="253DFD6F" w:rsidR="009A5843" w:rsidRPr="007C474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5843" w:rsidRPr="007C6858" w14:paraId="150EDC0D" w14:textId="77777777" w:rsidTr="00257981">
        <w:trPr>
          <w:cantSplit/>
        </w:trPr>
        <w:tc>
          <w:tcPr>
            <w:tcW w:w="4050" w:type="dxa"/>
          </w:tcPr>
          <w:p w14:paraId="17B82280" w14:textId="66F7FB45" w:rsidR="009A5843" w:rsidRPr="007C6858" w:rsidRDefault="009A5843" w:rsidP="009A58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68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E104F89" w14:textId="77777777" w:rsidR="009A5843" w:rsidRPr="007C6858" w:rsidRDefault="009A5843" w:rsidP="009A584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7F5BD" w14:textId="77777777" w:rsidR="009A5843" w:rsidRPr="007C6858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B2BA0" w14:textId="77777777" w:rsidR="009A5843" w:rsidRPr="007C6858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F357C68" w14:textId="77777777" w:rsidR="009A5843" w:rsidRPr="007C6858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F26F2E" w14:textId="77777777" w:rsidR="009A5843" w:rsidRPr="007C6858" w:rsidRDefault="009A584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A029E6" w14:textId="77777777" w:rsidR="009A5843" w:rsidRPr="007C6858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7455DE" w14:textId="77777777" w:rsidR="009A5843" w:rsidRPr="007C6858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A5843" w:rsidRPr="007C4747" w14:paraId="2E7BAB16" w14:textId="77777777" w:rsidTr="00257981">
        <w:trPr>
          <w:cantSplit/>
        </w:trPr>
        <w:tc>
          <w:tcPr>
            <w:tcW w:w="4050" w:type="dxa"/>
          </w:tcPr>
          <w:p w14:paraId="5F1B3D1F" w14:textId="032CFB65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04BC08" w14:textId="37CBB224" w:rsidR="009A5843" w:rsidRPr="00CA3DD0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,422</w:t>
            </w:r>
          </w:p>
        </w:tc>
        <w:tc>
          <w:tcPr>
            <w:tcW w:w="180" w:type="dxa"/>
          </w:tcPr>
          <w:p w14:paraId="57AE5CB7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7C234" w14:textId="0FE9E7CB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3D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230,707</w:t>
            </w:r>
          </w:p>
        </w:tc>
        <w:tc>
          <w:tcPr>
            <w:tcW w:w="178" w:type="dxa"/>
          </w:tcPr>
          <w:p w14:paraId="2B522A0C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23CA15" w14:textId="55839CA1" w:rsidR="009A5843" w:rsidRPr="00CA3DD0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357,848</w:t>
            </w:r>
          </w:p>
        </w:tc>
        <w:tc>
          <w:tcPr>
            <w:tcW w:w="180" w:type="dxa"/>
          </w:tcPr>
          <w:p w14:paraId="1A0C3231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0EE3BDE" w14:textId="3852056D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3D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227,492</w:t>
            </w:r>
          </w:p>
        </w:tc>
      </w:tr>
      <w:tr w:rsidR="009A5843" w:rsidRPr="007C4747" w14:paraId="3BCFE9C8" w14:textId="77777777" w:rsidTr="00257981">
        <w:trPr>
          <w:cantSplit/>
        </w:trPr>
        <w:tc>
          <w:tcPr>
            <w:tcW w:w="4050" w:type="dxa"/>
          </w:tcPr>
          <w:p w14:paraId="3FE9A882" w14:textId="77777777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26B91" w14:textId="77777777" w:rsidR="009A5843" w:rsidRPr="007C4747" w:rsidRDefault="009A5843" w:rsidP="00252E59">
            <w:pPr>
              <w:pStyle w:val="acctfourfigures"/>
              <w:tabs>
                <w:tab w:val="decimal" w:pos="465"/>
                <w:tab w:val="decimal" w:pos="910"/>
              </w:tabs>
              <w:spacing w:line="240" w:lineRule="auto"/>
              <w:ind w:left="-83" w:right="-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55DDC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BEA600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F3401E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EF8AE0" w14:textId="77777777" w:rsidR="009A5843" w:rsidRPr="007C4747" w:rsidRDefault="009A584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F9442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ED77C7F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43" w:rsidRPr="00CA3DD0" w14:paraId="687EE3AF" w14:textId="77777777" w:rsidTr="003922AE">
        <w:trPr>
          <w:cantSplit/>
        </w:trPr>
        <w:tc>
          <w:tcPr>
            <w:tcW w:w="4050" w:type="dxa"/>
          </w:tcPr>
          <w:p w14:paraId="34EC799A" w14:textId="3757A317" w:rsidR="009A5843" w:rsidRPr="00CA3DD0" w:rsidRDefault="009A5843" w:rsidP="009A58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3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14:paraId="6F01D811" w14:textId="77777777" w:rsidR="009A5843" w:rsidRPr="00CA3DD0" w:rsidRDefault="009A5843" w:rsidP="00252E59">
            <w:pPr>
              <w:pStyle w:val="acctfourfigures"/>
              <w:tabs>
                <w:tab w:val="decimal" w:pos="465"/>
                <w:tab w:val="decimal" w:pos="910"/>
              </w:tabs>
              <w:spacing w:line="240" w:lineRule="auto"/>
              <w:ind w:left="-83" w:right="-350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AFD30" w14:textId="77777777" w:rsidR="009A5843" w:rsidRPr="00CA3DD0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FDB66" w14:textId="77777777" w:rsidR="009A5843" w:rsidRPr="00CA3DD0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A70C466" w14:textId="77777777" w:rsidR="009A5843" w:rsidRPr="00CA3DD0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2B6FEB" w14:textId="77777777" w:rsidR="009A5843" w:rsidRPr="00CA3DD0" w:rsidRDefault="009A584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175BE" w14:textId="77777777" w:rsidR="009A5843" w:rsidRPr="00CA3DD0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FBEDF07" w14:textId="77777777" w:rsidR="009A5843" w:rsidRPr="00CA3DD0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A5843" w:rsidRPr="007C4747" w14:paraId="4618EABF" w14:textId="77777777" w:rsidTr="003922AE">
        <w:trPr>
          <w:cantSplit/>
        </w:trPr>
        <w:tc>
          <w:tcPr>
            <w:tcW w:w="4050" w:type="dxa"/>
            <w:hideMark/>
          </w:tcPr>
          <w:p w14:paraId="1656F83A" w14:textId="77777777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17D931A" w14:textId="2697B280" w:rsidR="009A5843" w:rsidRPr="00CA3DD0" w:rsidRDefault="00170748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195,922</w:t>
            </w:r>
          </w:p>
        </w:tc>
        <w:tc>
          <w:tcPr>
            <w:tcW w:w="180" w:type="dxa"/>
          </w:tcPr>
          <w:p w14:paraId="6981119A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D33E3" w14:textId="6EB36650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145,010</w:t>
            </w:r>
          </w:p>
        </w:tc>
        <w:tc>
          <w:tcPr>
            <w:tcW w:w="178" w:type="dxa"/>
          </w:tcPr>
          <w:p w14:paraId="1F0C575F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808B10" w14:textId="18E62BCC" w:rsidR="009A5843" w:rsidRPr="00BC5D95" w:rsidRDefault="00170748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195,922</w:t>
            </w:r>
          </w:p>
        </w:tc>
        <w:tc>
          <w:tcPr>
            <w:tcW w:w="180" w:type="dxa"/>
          </w:tcPr>
          <w:p w14:paraId="5963BD74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7E068" w14:textId="1A847FF0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145,010</w:t>
            </w:r>
          </w:p>
        </w:tc>
      </w:tr>
      <w:tr w:rsidR="009A5843" w:rsidRPr="007C4747" w14:paraId="62664169" w14:textId="77777777" w:rsidTr="003922AE">
        <w:trPr>
          <w:cantSplit/>
        </w:trPr>
        <w:tc>
          <w:tcPr>
            <w:tcW w:w="4050" w:type="dxa"/>
            <w:hideMark/>
          </w:tcPr>
          <w:p w14:paraId="44F2699E" w14:textId="77777777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2CAB023" w14:textId="77777777" w:rsidR="009A5843" w:rsidRPr="007C4747" w:rsidRDefault="009A5843" w:rsidP="00252E59">
            <w:pPr>
              <w:pStyle w:val="acctfourfigures"/>
              <w:tabs>
                <w:tab w:val="decimal" w:pos="465"/>
                <w:tab w:val="decimal" w:pos="910"/>
              </w:tabs>
              <w:spacing w:line="240" w:lineRule="auto"/>
              <w:ind w:left="-83" w:right="-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D3EB1B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F5415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798B56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E336B0" w14:textId="77777777" w:rsidR="009A5843" w:rsidRPr="007C4747" w:rsidRDefault="009A584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B5CC9D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577723C" w14:textId="77777777" w:rsidR="009A5843" w:rsidRPr="00CA3DD0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43" w:rsidRPr="007C4747" w14:paraId="251906BF" w14:textId="77777777" w:rsidTr="003922AE">
        <w:trPr>
          <w:cantSplit/>
        </w:trPr>
        <w:tc>
          <w:tcPr>
            <w:tcW w:w="4050" w:type="dxa"/>
            <w:hideMark/>
          </w:tcPr>
          <w:p w14:paraId="07E83C47" w14:textId="72B15E15" w:rsidR="009A5843" w:rsidRPr="007C4747" w:rsidRDefault="009A5843" w:rsidP="009A584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35D2F2E" w14:textId="0778861C" w:rsidR="009A5843" w:rsidRPr="00D45EEF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34,924</w:t>
            </w:r>
          </w:p>
        </w:tc>
        <w:tc>
          <w:tcPr>
            <w:tcW w:w="180" w:type="dxa"/>
          </w:tcPr>
          <w:p w14:paraId="58E7EB2D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5F3BD" w14:textId="359DACCE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25,549</w:t>
            </w:r>
          </w:p>
        </w:tc>
        <w:tc>
          <w:tcPr>
            <w:tcW w:w="178" w:type="dxa"/>
          </w:tcPr>
          <w:p w14:paraId="34D4840F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DB0A97" w14:textId="7C5C1DC1" w:rsidR="009A5843" w:rsidRPr="00D45EEF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34,924</w:t>
            </w:r>
          </w:p>
        </w:tc>
        <w:tc>
          <w:tcPr>
            <w:tcW w:w="180" w:type="dxa"/>
          </w:tcPr>
          <w:p w14:paraId="09322637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F0B9E9" w14:textId="1E025495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25,549</w:t>
            </w:r>
          </w:p>
        </w:tc>
      </w:tr>
      <w:tr w:rsidR="009A5843" w:rsidRPr="007C4747" w14:paraId="5BBE265E" w14:textId="77777777" w:rsidTr="003922AE">
        <w:trPr>
          <w:cantSplit/>
        </w:trPr>
        <w:tc>
          <w:tcPr>
            <w:tcW w:w="4050" w:type="dxa"/>
            <w:hideMark/>
          </w:tcPr>
          <w:p w14:paraId="4C24A4D4" w14:textId="2CC2B1B7" w:rsidR="009A5843" w:rsidRPr="007C4747" w:rsidRDefault="009A5843" w:rsidP="009A584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4D431E2" w14:textId="3B92A679" w:rsidR="009A5843" w:rsidRPr="00D45EEF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4,812</w:t>
            </w:r>
          </w:p>
        </w:tc>
        <w:tc>
          <w:tcPr>
            <w:tcW w:w="180" w:type="dxa"/>
          </w:tcPr>
          <w:p w14:paraId="4B8A6EE9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DC93F" w14:textId="3419283C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  <w:tc>
          <w:tcPr>
            <w:tcW w:w="178" w:type="dxa"/>
          </w:tcPr>
          <w:p w14:paraId="29AE3F3E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BD00B2" w14:textId="07F4C9EB" w:rsidR="009A5843" w:rsidRPr="00D45EEF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  <w:tc>
          <w:tcPr>
            <w:tcW w:w="180" w:type="dxa"/>
          </w:tcPr>
          <w:p w14:paraId="19D077F8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972D9F" w14:textId="1F23FAF2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</w:tr>
      <w:tr w:rsidR="009A5843" w:rsidRPr="007C4747" w14:paraId="4FF1FD06" w14:textId="77777777" w:rsidTr="003922AE">
        <w:trPr>
          <w:cantSplit/>
        </w:trPr>
        <w:tc>
          <w:tcPr>
            <w:tcW w:w="4050" w:type="dxa"/>
            <w:hideMark/>
          </w:tcPr>
          <w:p w14:paraId="702F6514" w14:textId="6F23A65D" w:rsidR="009A5843" w:rsidRPr="007C4747" w:rsidRDefault="009A5843" w:rsidP="009A584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9D22" w14:textId="4FB80F17" w:rsidR="009A5843" w:rsidRPr="00D45EEF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14,91</w:t>
            </w:r>
            <w:r w:rsidR="00437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AAA1EB5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8DB2C" w14:textId="7BC542EE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21,135</w:t>
            </w:r>
          </w:p>
        </w:tc>
        <w:tc>
          <w:tcPr>
            <w:tcW w:w="178" w:type="dxa"/>
          </w:tcPr>
          <w:p w14:paraId="70AD0385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CEBAB" w14:textId="1F2DD0C5" w:rsidR="009A5843" w:rsidRPr="00D45EEF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14,886</w:t>
            </w:r>
          </w:p>
        </w:tc>
        <w:tc>
          <w:tcPr>
            <w:tcW w:w="180" w:type="dxa"/>
          </w:tcPr>
          <w:p w14:paraId="4599DDC1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1EC3" w14:textId="203D284B" w:rsidR="009A5843" w:rsidRPr="00CA3DD0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21,105</w:t>
            </w:r>
          </w:p>
        </w:tc>
      </w:tr>
      <w:tr w:rsidR="009A5843" w:rsidRPr="007C4747" w14:paraId="72B26535" w14:textId="77777777" w:rsidTr="003922AE">
        <w:trPr>
          <w:cantSplit/>
        </w:trPr>
        <w:tc>
          <w:tcPr>
            <w:tcW w:w="4050" w:type="dxa"/>
            <w:hideMark/>
          </w:tcPr>
          <w:p w14:paraId="1184B563" w14:textId="77777777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F4127" w14:textId="083A8331" w:rsidR="009A5843" w:rsidRPr="00E80C83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0C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608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E80C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</w:t>
            </w:r>
            <w:r w:rsidR="007608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E80C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4378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E332C2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F2227" w14:textId="1DB6D354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196,181</w:t>
            </w:r>
          </w:p>
        </w:tc>
        <w:tc>
          <w:tcPr>
            <w:tcW w:w="178" w:type="dxa"/>
          </w:tcPr>
          <w:p w14:paraId="2E6E1EAA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B3A32" w14:textId="0ED6B749" w:rsidR="009A5843" w:rsidRPr="007C4747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0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170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C5D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4B147338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950A20" w14:textId="7C88F856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196,151</w:t>
            </w:r>
          </w:p>
        </w:tc>
      </w:tr>
      <w:tr w:rsidR="009A5843" w:rsidRPr="007C4747" w14:paraId="21837ED0" w14:textId="77777777" w:rsidTr="003922AE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16FC8C95" w14:textId="77777777" w:rsidR="009A5843" w:rsidRDefault="009A5843" w:rsidP="009A5843">
            <w:pPr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0E19E8F" w14:textId="6E82D3DA" w:rsidR="009A5843" w:rsidRPr="007C4747" w:rsidRDefault="009A5843" w:rsidP="009A5843">
            <w:pPr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A8CBAFA" w14:textId="6FE84FE7" w:rsidR="009A5843" w:rsidRPr="00CA3DD0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C83">
              <w:rPr>
                <w:rFonts w:asciiTheme="majorBidi" w:hAnsiTheme="majorBidi" w:cstheme="majorBidi"/>
                <w:sz w:val="30"/>
                <w:szCs w:val="30"/>
              </w:rPr>
              <w:t>(16,581)</w:t>
            </w:r>
          </w:p>
        </w:tc>
        <w:tc>
          <w:tcPr>
            <w:tcW w:w="180" w:type="dxa"/>
            <w:vAlign w:val="bottom"/>
          </w:tcPr>
          <w:p w14:paraId="73EDD94A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6B5EF3C" w14:textId="0A8ED1B7" w:rsidR="009A5843" w:rsidRPr="00CA3DD0" w:rsidRDefault="009A5843" w:rsidP="00252E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DD0">
              <w:rPr>
                <w:rFonts w:asciiTheme="majorBidi" w:hAnsiTheme="majorBidi" w:cstheme="majorBidi"/>
                <w:sz w:val="30"/>
                <w:szCs w:val="30"/>
              </w:rPr>
              <w:t>(15,408)</w:t>
            </w:r>
          </w:p>
        </w:tc>
        <w:tc>
          <w:tcPr>
            <w:tcW w:w="178" w:type="dxa"/>
            <w:vAlign w:val="bottom"/>
          </w:tcPr>
          <w:p w14:paraId="0CA79450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3F1676E" w14:textId="69111ADF" w:rsidR="009A5843" w:rsidRPr="00E80C83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C83">
              <w:rPr>
                <w:rFonts w:asciiTheme="majorBidi" w:hAnsiTheme="majorBidi" w:cstheme="majorBidi"/>
                <w:sz w:val="30"/>
                <w:szCs w:val="30"/>
              </w:rPr>
              <w:t>(16,581)</w:t>
            </w:r>
          </w:p>
        </w:tc>
        <w:tc>
          <w:tcPr>
            <w:tcW w:w="180" w:type="dxa"/>
            <w:vAlign w:val="bottom"/>
          </w:tcPr>
          <w:p w14:paraId="2F199A70" w14:textId="77777777" w:rsidR="009A5843" w:rsidRPr="007C4747" w:rsidRDefault="009A5843" w:rsidP="009A584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4468C5D" w14:textId="7A68186B" w:rsidR="009A5843" w:rsidRPr="008A6640" w:rsidRDefault="009A5843" w:rsidP="00252E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8A6640">
              <w:rPr>
                <w:rFonts w:asciiTheme="majorBidi" w:hAnsiTheme="majorBidi" w:cstheme="majorBidi"/>
                <w:sz w:val="30"/>
                <w:szCs w:val="30"/>
              </w:rPr>
              <w:t>(15,408)</w:t>
            </w:r>
          </w:p>
        </w:tc>
      </w:tr>
      <w:tr w:rsidR="009A5843" w:rsidRPr="007C4747" w14:paraId="1CDD758A" w14:textId="77777777" w:rsidTr="003922AE">
        <w:trPr>
          <w:cantSplit/>
        </w:trPr>
        <w:tc>
          <w:tcPr>
            <w:tcW w:w="4050" w:type="dxa"/>
            <w:hideMark/>
          </w:tcPr>
          <w:p w14:paraId="4CA4BFCA" w14:textId="77777777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75E7422" w14:textId="509AF01C" w:rsidR="009A5843" w:rsidRPr="00CA3DD0" w:rsidRDefault="00E80C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608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33,99</w:t>
            </w:r>
            <w:r w:rsidR="004378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D9A2EB2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EFE1D30" w14:textId="38722811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180,773</w:t>
            </w:r>
          </w:p>
        </w:tc>
        <w:tc>
          <w:tcPr>
            <w:tcW w:w="178" w:type="dxa"/>
          </w:tcPr>
          <w:p w14:paraId="45B26898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86364DC" w14:textId="60613718" w:rsidR="009A5843" w:rsidRPr="007C4747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0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170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C5D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48213D5D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3BF2C6" w14:textId="5278E4E4" w:rsidR="009A5843" w:rsidRPr="007C4747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180,743</w:t>
            </w:r>
          </w:p>
        </w:tc>
      </w:tr>
      <w:tr w:rsidR="009A5843" w:rsidRPr="00A54DAB" w14:paraId="60B5DB5C" w14:textId="77777777" w:rsidTr="003922AE">
        <w:trPr>
          <w:cantSplit/>
        </w:trPr>
        <w:tc>
          <w:tcPr>
            <w:tcW w:w="4050" w:type="dxa"/>
          </w:tcPr>
          <w:p w14:paraId="375E7FE4" w14:textId="77777777" w:rsidR="009A5843" w:rsidRPr="00A54DAB" w:rsidRDefault="009A5843" w:rsidP="009A58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3F5D2725" w14:textId="08B24E5D" w:rsidR="009A5843" w:rsidRPr="00A54DAB" w:rsidRDefault="009A584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B37DB2" w14:textId="77777777" w:rsidR="009A5843" w:rsidRPr="00A54DAB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47EA0BE7" w14:textId="27F1F78B" w:rsidR="009A5843" w:rsidRPr="00A54DAB" w:rsidRDefault="009A5843" w:rsidP="009A584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8D768AB" w14:textId="77777777" w:rsidR="009A5843" w:rsidRPr="00A54DAB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left w:val="nil"/>
              <w:right w:val="nil"/>
            </w:tcBorders>
          </w:tcPr>
          <w:p w14:paraId="7AD75A75" w14:textId="7BD4A605" w:rsidR="009A5843" w:rsidRPr="00A54DAB" w:rsidRDefault="009A584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B641E7" w14:textId="77777777" w:rsidR="009A5843" w:rsidRPr="00A54DAB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</w:tcBorders>
          </w:tcPr>
          <w:p w14:paraId="150AF717" w14:textId="107F39AF" w:rsidR="009A5843" w:rsidRPr="00A54DAB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A5843" w:rsidRPr="007C4747" w14:paraId="55E45EE7" w14:textId="77777777" w:rsidTr="003922AE">
        <w:trPr>
          <w:cantSplit/>
        </w:trPr>
        <w:tc>
          <w:tcPr>
            <w:tcW w:w="4050" w:type="dxa"/>
          </w:tcPr>
          <w:p w14:paraId="4376BA23" w14:textId="2FDCEBD4" w:rsidR="009A5843" w:rsidRPr="007C4747" w:rsidRDefault="009A5843" w:rsidP="009A58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CCFB379" w14:textId="77AC0ED2" w:rsidR="009A5843" w:rsidRPr="00CA3DD0" w:rsidRDefault="00760883" w:rsidP="00252E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  <w:r w:rsidR="000E3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80" w:type="dxa"/>
          </w:tcPr>
          <w:p w14:paraId="0724EBDF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E79855B" w14:textId="32F86BE5" w:rsidR="009A5843" w:rsidRPr="00A54DAB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411,480</w:t>
            </w:r>
          </w:p>
        </w:tc>
        <w:tc>
          <w:tcPr>
            <w:tcW w:w="178" w:type="dxa"/>
          </w:tcPr>
          <w:p w14:paraId="06FDC882" w14:textId="77777777" w:rsidR="009A5843" w:rsidRPr="007C474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101CB8A" w14:textId="490E2288" w:rsidR="009A5843" w:rsidRPr="007C4747" w:rsidRDefault="00170748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591,811</w:t>
            </w:r>
          </w:p>
        </w:tc>
        <w:tc>
          <w:tcPr>
            <w:tcW w:w="180" w:type="dxa"/>
          </w:tcPr>
          <w:p w14:paraId="4CEA3C55" w14:textId="77777777" w:rsidR="009A5843" w:rsidRPr="007C474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119627E" w14:textId="7EA97868" w:rsidR="009A5843" w:rsidRDefault="009A584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408,235</w:t>
            </w:r>
          </w:p>
        </w:tc>
      </w:tr>
    </w:tbl>
    <w:p w14:paraId="7CA8173C" w14:textId="77777777" w:rsidR="006741A2" w:rsidRPr="00700068" w:rsidRDefault="006741A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78"/>
        <w:gridCol w:w="1172"/>
        <w:gridCol w:w="180"/>
        <w:gridCol w:w="1170"/>
      </w:tblGrid>
      <w:tr w:rsidR="00CE3BA7" w:rsidRPr="00CE3BA7" w14:paraId="7D2075DB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C6C1BD9" w14:textId="7626AD7D" w:rsidR="00CE3BA7" w:rsidRPr="00CE3BA7" w:rsidRDefault="00CE3BA7" w:rsidP="00E72AD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A754414" w14:textId="729BE37B" w:rsidR="00CE3BA7" w:rsidRPr="00CE3BA7" w:rsidRDefault="00CE3BA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FC175F4" w14:textId="77777777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D6DE70" w14:textId="5A88ACFA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843" w:rsidRPr="00CE3BA7" w14:paraId="0D80CF25" w14:textId="77777777" w:rsidTr="003922AE">
        <w:trPr>
          <w:cantSplit/>
          <w:tblHeader/>
        </w:trPr>
        <w:tc>
          <w:tcPr>
            <w:tcW w:w="4050" w:type="dxa"/>
            <w:vAlign w:val="bottom"/>
          </w:tcPr>
          <w:p w14:paraId="61564679" w14:textId="1E72575A" w:rsidR="009A5843" w:rsidRPr="00CE3BA7" w:rsidRDefault="009A5843" w:rsidP="009A58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12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</w:p>
        </w:tc>
        <w:tc>
          <w:tcPr>
            <w:tcW w:w="1170" w:type="dxa"/>
            <w:vAlign w:val="bottom"/>
          </w:tcPr>
          <w:p w14:paraId="45DA69CC" w14:textId="46A7ED70" w:rsidR="009A5843" w:rsidRPr="009A5843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71988C7" w14:textId="77777777" w:rsidR="009A5843" w:rsidRPr="00CE3BA7" w:rsidRDefault="009A5843" w:rsidP="009A584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13A0B" w14:textId="203C0D4E" w:rsidR="009A5843" w:rsidRPr="00CE3BA7" w:rsidRDefault="009A5843" w:rsidP="009A584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193CAC96" w14:textId="77777777" w:rsidR="009A5843" w:rsidRPr="00CE3BA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7B5C23F" w14:textId="53D1014D" w:rsidR="009A5843" w:rsidRPr="00CE3BA7" w:rsidRDefault="009A5843" w:rsidP="009A584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32D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2E9B6DE" w14:textId="77777777" w:rsidR="009A5843" w:rsidRPr="00CE3BA7" w:rsidRDefault="009A5843" w:rsidP="009A584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191D2A" w14:textId="6F2BCABD" w:rsidR="009A5843" w:rsidRPr="00CE3BA7" w:rsidRDefault="009A5843" w:rsidP="009A584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A58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9A5843" w:rsidRPr="00CE3BA7" w14:paraId="7AC55381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21976DB9" w14:textId="4860DE6B" w:rsidR="009A5843" w:rsidRPr="00CE3BA7" w:rsidRDefault="009A5843" w:rsidP="009A58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9591D49" w14:textId="42DA4E04" w:rsidR="009A5843" w:rsidRPr="00CE3BA7" w:rsidRDefault="009A5843" w:rsidP="009A58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5843" w:rsidRPr="00CE3BA7" w14:paraId="573CD82D" w14:textId="77777777" w:rsidTr="003922AE">
        <w:trPr>
          <w:cantSplit/>
        </w:trPr>
        <w:tc>
          <w:tcPr>
            <w:tcW w:w="4050" w:type="dxa"/>
          </w:tcPr>
          <w:p w14:paraId="792E54B9" w14:textId="7712B6A7" w:rsidR="009A5843" w:rsidRPr="00CE3BA7" w:rsidRDefault="003B7B51" w:rsidP="009A584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ขาดทุนด้านเครดิต (</w:t>
            </w:r>
            <w:r w:rsidR="009A5843"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1752B22" w14:textId="7831E341" w:rsidR="009A5843" w:rsidRPr="00CE3BA7" w:rsidRDefault="00E80C83" w:rsidP="00145B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35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180" w:type="dxa"/>
          </w:tcPr>
          <w:p w14:paraId="07045673" w14:textId="77777777" w:rsidR="009A5843" w:rsidRPr="00CE3BA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53BDD" w14:textId="5FEA206B" w:rsidR="009A5843" w:rsidRPr="00E80C83" w:rsidRDefault="00E80C83" w:rsidP="00145B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(6,530)</w:t>
            </w:r>
          </w:p>
        </w:tc>
        <w:tc>
          <w:tcPr>
            <w:tcW w:w="178" w:type="dxa"/>
          </w:tcPr>
          <w:p w14:paraId="48867A91" w14:textId="77777777" w:rsidR="009A5843" w:rsidRPr="00CE3BA7" w:rsidRDefault="009A5843" w:rsidP="009A58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18F6C6" w14:textId="75DFEF80" w:rsidR="009A5843" w:rsidRPr="00CE3BA7" w:rsidRDefault="00E80C83" w:rsidP="009A584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180" w:type="dxa"/>
          </w:tcPr>
          <w:p w14:paraId="5ABFEB8F" w14:textId="77777777" w:rsidR="009A5843" w:rsidRPr="00CE3BA7" w:rsidRDefault="009A5843" w:rsidP="009A58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CC0CB" w14:textId="16C2742E" w:rsidR="009A5843" w:rsidRPr="00CE3BA7" w:rsidRDefault="00E80C83" w:rsidP="009A58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(6,530)</w:t>
            </w:r>
          </w:p>
        </w:tc>
      </w:tr>
    </w:tbl>
    <w:p w14:paraId="48095D24" w14:textId="0E6B27CD" w:rsidR="00145B65" w:rsidRDefault="00145B65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26C92A5E" w14:textId="73415463" w:rsidR="00482DAE" w:rsidRDefault="00145B65" w:rsidP="0014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042E58" w14:textId="35B54CEB" w:rsidR="001C6187" w:rsidRPr="006B2351" w:rsidRDefault="007C4747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C6187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2198592B" w:rsidR="001C6187" w:rsidRPr="004126C0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83"/>
        <w:gridCol w:w="1530"/>
        <w:gridCol w:w="180"/>
        <w:gridCol w:w="1477"/>
      </w:tblGrid>
      <w:tr w:rsidR="004126C0" w:rsidRPr="00B126E2" w14:paraId="0E9C58F4" w14:textId="77777777" w:rsidTr="00091E62">
        <w:trPr>
          <w:cantSplit/>
          <w:tblHeader/>
        </w:trPr>
        <w:tc>
          <w:tcPr>
            <w:tcW w:w="4500" w:type="dxa"/>
            <w:vAlign w:val="bottom"/>
          </w:tcPr>
          <w:p w14:paraId="1433CA7C" w14:textId="0715D9E6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83" w:type="dxa"/>
            <w:vAlign w:val="bottom"/>
          </w:tcPr>
          <w:p w14:paraId="21EBB910" w14:textId="77777777" w:rsidR="004126C0" w:rsidRPr="00EB3618" w:rsidRDefault="004126C0" w:rsidP="008F1A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B274F43" w14:textId="77777777" w:rsidR="004126C0" w:rsidRPr="00EB3618" w:rsidRDefault="004126C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189CDF" w14:textId="77777777" w:rsidR="004126C0" w:rsidRPr="00EB3618" w:rsidRDefault="004126C0" w:rsidP="008F1A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14707A0" w14:textId="77777777" w:rsidR="004126C0" w:rsidRPr="00EB3618" w:rsidRDefault="004126C0" w:rsidP="008F1A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CFC858D" w14:textId="77777777" w:rsidR="004126C0" w:rsidRPr="00EB3618" w:rsidRDefault="004126C0" w:rsidP="008F1AC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126C0" w:rsidRPr="00121F9D" w14:paraId="6E998B3A" w14:textId="77777777" w:rsidTr="00091E62">
        <w:trPr>
          <w:cantSplit/>
        </w:trPr>
        <w:tc>
          <w:tcPr>
            <w:tcW w:w="4500" w:type="dxa"/>
          </w:tcPr>
          <w:p w14:paraId="1F0D3D3E" w14:textId="77777777" w:rsidR="004126C0" w:rsidRPr="00EB3618" w:rsidRDefault="004126C0" w:rsidP="008F1AC9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14:paraId="59F33AA1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87" w:type="dxa"/>
            <w:gridSpan w:val="3"/>
          </w:tcPr>
          <w:p w14:paraId="631D1AC9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26C0" w14:paraId="34332932" w14:textId="77777777" w:rsidTr="00091E62">
        <w:trPr>
          <w:cantSplit/>
        </w:trPr>
        <w:tc>
          <w:tcPr>
            <w:tcW w:w="4500" w:type="dxa"/>
          </w:tcPr>
          <w:p w14:paraId="137F13BA" w14:textId="77777777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83" w:type="dxa"/>
          </w:tcPr>
          <w:p w14:paraId="0D249087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C9493C" w14:textId="2B1E1FF6" w:rsidR="004126C0" w:rsidRPr="00700068" w:rsidRDefault="00A96B4F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85,022</w:t>
            </w:r>
          </w:p>
        </w:tc>
        <w:tc>
          <w:tcPr>
            <w:tcW w:w="180" w:type="dxa"/>
          </w:tcPr>
          <w:p w14:paraId="1B0B537F" w14:textId="77777777" w:rsidR="004126C0" w:rsidRPr="00585EBB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C8EFAAB" w14:textId="50EA2FF6" w:rsidR="004126C0" w:rsidRPr="006352EA" w:rsidRDefault="00A96B4F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80,012</w:t>
            </w:r>
          </w:p>
        </w:tc>
      </w:tr>
      <w:tr w:rsidR="004126C0" w14:paraId="5BBF0B99" w14:textId="77777777" w:rsidTr="00091E62">
        <w:trPr>
          <w:cantSplit/>
        </w:trPr>
        <w:tc>
          <w:tcPr>
            <w:tcW w:w="4500" w:type="dxa"/>
          </w:tcPr>
          <w:p w14:paraId="29C02A0C" w14:textId="77777777" w:rsidR="004126C0" w:rsidRPr="00EB3618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83" w:type="dxa"/>
          </w:tcPr>
          <w:p w14:paraId="4C19E1C1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F68953" w14:textId="2BB636A8" w:rsidR="004126C0" w:rsidRPr="00700068" w:rsidRDefault="00A96B4F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201883">
              <w:rPr>
                <w:rFonts w:asciiTheme="majorBidi" w:hAnsiTheme="majorBidi"/>
                <w:sz w:val="30"/>
                <w:szCs w:val="30"/>
                <w:lang w:val="en-US" w:bidi="th-TH"/>
              </w:rPr>
              <w:t>8,991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FEF151" w14:textId="77777777" w:rsidR="004126C0" w:rsidRPr="00337886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A7CAB29" w14:textId="46FB6D0F" w:rsidR="004126C0" w:rsidRPr="00700068" w:rsidRDefault="00A96B4F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201883">
              <w:rPr>
                <w:rFonts w:asciiTheme="majorBidi" w:hAnsiTheme="majorBidi"/>
                <w:sz w:val="30"/>
                <w:szCs w:val="30"/>
                <w:lang w:val="en-US" w:bidi="th-TH"/>
              </w:rPr>
              <w:t>8,984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126C0" w14:paraId="52B40A3A" w14:textId="77777777" w:rsidTr="00091E62">
        <w:trPr>
          <w:cantSplit/>
        </w:trPr>
        <w:tc>
          <w:tcPr>
            <w:tcW w:w="4500" w:type="dxa"/>
          </w:tcPr>
          <w:p w14:paraId="4B2CE644" w14:textId="77777777" w:rsidR="004126C0" w:rsidRPr="00E277FD" w:rsidRDefault="004126C0" w:rsidP="008F1AC9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83" w:type="dxa"/>
          </w:tcPr>
          <w:p w14:paraId="148A97F2" w14:textId="77777777" w:rsidR="004126C0" w:rsidRPr="00EB3618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F3DF34" w14:textId="1C851A68" w:rsidR="004126C0" w:rsidRPr="00700068" w:rsidRDefault="00201883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10,514</w:t>
            </w:r>
          </w:p>
        </w:tc>
        <w:tc>
          <w:tcPr>
            <w:tcW w:w="180" w:type="dxa"/>
          </w:tcPr>
          <w:p w14:paraId="5DC6A1E2" w14:textId="3A5EB12D" w:rsidR="004126C0" w:rsidRPr="00585EBB" w:rsidRDefault="004126C0" w:rsidP="008F1A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83D4CB2" w14:textId="41717C78" w:rsidR="004126C0" w:rsidRPr="00700068" w:rsidRDefault="00201883" w:rsidP="008F1AC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10,514</w:t>
            </w:r>
          </w:p>
        </w:tc>
      </w:tr>
    </w:tbl>
    <w:p w14:paraId="6E6EF280" w14:textId="77777777" w:rsidR="004126C0" w:rsidRDefault="004126C0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2CC90D" w14:textId="48FB31C6" w:rsidR="001C6187" w:rsidRPr="00F210EA" w:rsidRDefault="00F7042B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1C6187">
        <w:rPr>
          <w:rFonts w:ascii="Angsana New" w:hAnsi="Angsana New" w:cs="Angsana New"/>
          <w:b/>
          <w:bCs/>
          <w:sz w:val="30"/>
          <w:szCs w:val="30"/>
        </w:rPr>
        <w:tab/>
      </w:r>
      <w:r w:rsidR="001C6187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  <w:r w:rsidR="00694580">
        <w:rPr>
          <w:rFonts w:ascii="Angsana New" w:hAnsi="Angsana New" w:cs="Angsana New" w:hint="cs"/>
          <w:b/>
          <w:bCs/>
          <w:sz w:val="30"/>
          <w:szCs w:val="30"/>
          <w:cs/>
        </w:rPr>
        <w:t>และรายได้</w:t>
      </w:r>
    </w:p>
    <w:p w14:paraId="4160D71C" w14:textId="190BCC35" w:rsidR="006F5886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82"/>
        <w:gridCol w:w="13"/>
        <w:gridCol w:w="257"/>
        <w:gridCol w:w="15"/>
        <w:gridCol w:w="816"/>
        <w:gridCol w:w="270"/>
        <w:gridCol w:w="742"/>
      </w:tblGrid>
      <w:tr w:rsidR="00E55A94" w:rsidRPr="00D60E44" w14:paraId="33CC3238" w14:textId="77777777" w:rsidTr="003E6E6E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CE33DD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20"/>
            <w:tcBorders>
              <w:top w:val="nil"/>
              <w:left w:val="nil"/>
              <w:bottom w:val="nil"/>
            </w:tcBorders>
          </w:tcPr>
          <w:p w14:paraId="01A8623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5A94" w:rsidRPr="00D60E44" w14:paraId="6D1495BF" w14:textId="77777777" w:rsidTr="003E6E6E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BAF5EB4" w14:textId="6D7961ED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51D0EE1A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4B4159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D16CE5E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7E096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9" w:type="dxa"/>
            <w:gridSpan w:val="6"/>
            <w:tcBorders>
              <w:top w:val="nil"/>
              <w:left w:val="nil"/>
              <w:bottom w:val="nil"/>
            </w:tcBorders>
          </w:tcPr>
          <w:p w14:paraId="366FBED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7F86084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</w:tcBorders>
          </w:tcPr>
          <w:p w14:paraId="0E9BAD2E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43" w:type="dxa"/>
            <w:gridSpan w:val="4"/>
          </w:tcPr>
          <w:p w14:paraId="054F6FB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537C92B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55A94" w:rsidRPr="00D60E44" w14:paraId="41B579DD" w14:textId="77777777" w:rsidTr="003E6E6E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1AD7B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9338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C45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D12D8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8C3E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F7FA9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11F9C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265366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445A64F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31" w:type="dxa"/>
            <w:gridSpan w:val="2"/>
          </w:tcPr>
          <w:p w14:paraId="5ADF592D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456CF534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0007AE47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5A94" w:rsidRPr="00D60E44" w14:paraId="4CCBE9E5" w14:textId="77777777" w:rsidTr="003E6E6E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A10E33C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20"/>
            <w:tcBorders>
              <w:top w:val="nil"/>
              <w:left w:val="nil"/>
            </w:tcBorders>
            <w:vAlign w:val="bottom"/>
          </w:tcPr>
          <w:p w14:paraId="24EA550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55A94" w:rsidRPr="00D60E44" w14:paraId="0D92874F" w14:textId="77777777" w:rsidTr="003E6E6E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8CA9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FBE0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99923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4ACF3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BF34B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21586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8CD7F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03A7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9CF72A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166D1F9F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62D2C7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13D0917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55A94" w:rsidRPr="00D60E44" w14:paraId="6215FEEA" w14:textId="77777777" w:rsidTr="003E6E6E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5D8DE8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9DD91" w14:textId="7BDF24D4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5C6CF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8E9D0" w14:textId="5AA4363D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E6E6E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98B9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5A19C" w14:textId="6758D69A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5C48D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217C3" w14:textId="363AD4AE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2D652B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132FAC71" w14:textId="63BCACD7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737DB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75268700" w14:textId="13D140E4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2,496</w:t>
            </w:r>
          </w:p>
        </w:tc>
      </w:tr>
      <w:tr w:rsidR="00E55A94" w:rsidRPr="00D60E44" w14:paraId="1E289FE7" w14:textId="77777777" w:rsidTr="003E6E6E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E130DA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BC681" w14:textId="232BC51F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B1C4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7C34E" w14:textId="609B9A6F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E6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C4B2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BB30B" w14:textId="4F92ACFA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07659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2DDE" w14:textId="048DB1B4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B11691B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9E0EA" w14:textId="4CE5275E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63C03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9121D" w14:textId="6819BF77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2,496</w:t>
            </w:r>
          </w:p>
        </w:tc>
      </w:tr>
      <w:tr w:rsidR="00E55A94" w:rsidRPr="00D60E44" w14:paraId="01F52477" w14:textId="77777777" w:rsidTr="003E6E6E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8B31B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FE25CC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DC6D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A108DC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D896F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EE32ED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4928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1521A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DB7CAE6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EEF8FE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F78AA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4A74E80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A94" w:rsidRPr="00D60E44" w14:paraId="0C522A0B" w14:textId="77777777" w:rsidTr="003E6E6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A24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153DB" w14:textId="4D3F2FD0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EAE6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E25A71" w14:textId="758118B1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3C1A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44F34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4F79E6" w14:textId="0BFC42DC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437B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9FBB5" w14:textId="581CE48C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29A509B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5131BE9" w14:textId="1F047EC9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265B4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  <w:shd w:val="clear" w:color="auto" w:fill="auto"/>
          </w:tcPr>
          <w:p w14:paraId="47A47CBD" w14:textId="4F512E29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C1A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47239122" w14:textId="77777777" w:rsidR="00E55A94" w:rsidRDefault="00E55A94" w:rsidP="00E5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3"/>
        <w:gridCol w:w="439"/>
        <w:gridCol w:w="1122"/>
        <w:gridCol w:w="269"/>
        <w:gridCol w:w="1205"/>
      </w:tblGrid>
      <w:tr w:rsidR="00E55A94" w:rsidRPr="00D60E44" w14:paraId="78DFD28F" w14:textId="77777777" w:rsidTr="003E6E6E">
        <w:trPr>
          <w:tblHeader/>
        </w:trPr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3A83947A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64E3DEF7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D90FC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5A94" w:rsidRPr="00D60E44" w14:paraId="03FBEF9F" w14:textId="77777777" w:rsidTr="003E6E6E">
        <w:trPr>
          <w:tblHeader/>
        </w:trPr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3D9DAEF0" w14:textId="5400318D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654CF1BF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3E30DF1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9AC36C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447DD26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5A94" w:rsidRPr="00D60E44" w14:paraId="681C392F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3246121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55AF1BEF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F7DDC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5A94" w:rsidRPr="00D60E44" w14:paraId="18EE721F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1DCABF3B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0616F747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A192527" w14:textId="0C7F63E9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1225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DCC127E" w14:textId="4D1CC373" w:rsidR="00E55A94" w:rsidRPr="00D60E44" w:rsidRDefault="003E6E6E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76</w:t>
            </w:r>
            <w:r w:rsidR="003C1A63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</w:p>
        </w:tc>
      </w:tr>
      <w:tr w:rsidR="00E55A94" w:rsidRPr="00D60E44" w14:paraId="4BF432BB" w14:textId="77777777" w:rsidTr="003E6E6E">
        <w:trPr>
          <w:trHeight w:val="821"/>
        </w:trPr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0E9CDCF7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2D5B112" w14:textId="77777777" w:rsidR="00E55A94" w:rsidRPr="00D60E44" w:rsidRDefault="00E55A94" w:rsidP="003E6E6E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4AF6C200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77D5842" w14:textId="77777777" w:rsidR="00E55A9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1EAFC926" w14:textId="16C446E2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3E6E6E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C4834E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5EE32A3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1E194EE4" w14:textId="242C4254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3E6E6E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41</w:t>
            </w: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</w:tr>
      <w:tr w:rsidR="00E55A94" w:rsidRPr="00D60E44" w14:paraId="3CFDC09F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24B08B9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439A846A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69CDE" w14:textId="0F49F5B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B637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582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4CB9A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A2C2E" w14:textId="1FF7A561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B637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  <w:r w:rsidR="003C1A63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59</w:t>
            </w: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</w:tr>
      <w:tr w:rsidR="00E55A94" w:rsidRPr="00D60E44" w14:paraId="07973CEF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DD35A6B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60409FB9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C68EE" w14:textId="45F63E1F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A923B7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F34BF" w14:textId="4F117A61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165</w:t>
            </w:r>
          </w:p>
        </w:tc>
      </w:tr>
      <w:tr w:rsidR="00E55A94" w:rsidRPr="00D60E44" w14:paraId="548CC056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5009637B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133A4A8A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A5657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DF2903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53706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94" w:rsidRPr="00D60E44" w14:paraId="7833BBFA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36BB974F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55A87309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20918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5A94" w:rsidRPr="00D60E44" w14:paraId="270495E6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3BF52FD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0DDFA6C7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80DE54D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229FFA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3600DF7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94" w:rsidRPr="00D60E44" w14:paraId="73BB9B1C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5F751DF" w14:textId="31FFCEC3" w:rsidR="00E55A94" w:rsidRPr="00D60E44" w:rsidRDefault="00B15BBB" w:rsidP="003E6E6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5BBB">
              <w:rPr>
                <w:rFonts w:asciiTheme="majorBidi" w:hAnsiTheme="majorBidi"/>
                <w:sz w:val="30"/>
                <w:szCs w:val="30"/>
                <w:cs/>
              </w:rPr>
              <w:t>รายได้อื่นและเงินปันผลรับ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2C0CD67E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38D6AA1" w14:textId="27857B2F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406792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8D23803" w14:textId="6AF2F082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32</w:t>
            </w:r>
          </w:p>
        </w:tc>
      </w:tr>
      <w:tr w:rsidR="00E55A94" w:rsidRPr="00D60E44" w14:paraId="588ECF1F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F3A8112" w14:textId="77777777" w:rsidR="00E55A94" w:rsidRPr="00D60E44" w:rsidRDefault="00E55A94" w:rsidP="003E6E6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02769225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9D139A2" w14:textId="061D1580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B637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A9CCB6E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C3501B2" w14:textId="3B772D1F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B637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178</w:t>
            </w: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</w:tr>
      <w:tr w:rsidR="00E55A94" w:rsidRPr="00D60E44" w14:paraId="142B9FED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9ACC0B5" w14:textId="77777777" w:rsidR="00E55A94" w:rsidRPr="00D60E44" w:rsidRDefault="00E55A94" w:rsidP="003E6E6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369E7E5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0F23E0B" w14:textId="45D8343C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B637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42FD98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D0782A4" w14:textId="7017D9E9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B637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</w:tr>
      <w:tr w:rsidR="00E55A94" w:rsidRPr="00D60E44" w14:paraId="05D3BC63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8A31279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ส่วนแบ่งกำไรของเงินลงทุนในบริษัทร่วมที่ใช้วิธีส่วนได้เสีย</w:t>
            </w:r>
          </w:p>
          <w:p w14:paraId="5308A1D2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0D34C46B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E927" w14:textId="77777777" w:rsidR="00E55A9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4680646B" w14:textId="21F1109C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994240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F61E1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17AA92F0" w14:textId="648EC341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29</w:t>
            </w:r>
          </w:p>
        </w:tc>
      </w:tr>
      <w:tr w:rsidR="00E55A94" w:rsidRPr="00D60E44" w14:paraId="03463AF0" w14:textId="77777777" w:rsidTr="003E6E6E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26EECD9D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3252BF3D" w14:textId="77777777" w:rsidR="00E55A94" w:rsidRPr="00D60E44" w:rsidRDefault="00E55A94" w:rsidP="003E6E6E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F5606" w14:textId="4B4B9C67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13F19E" w14:textId="77777777" w:rsidR="00E55A94" w:rsidRPr="00D60E44" w:rsidRDefault="00E55A94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91CE4" w14:textId="57E6899B" w:rsidR="00E55A94" w:rsidRPr="00D60E44" w:rsidRDefault="00B6373B" w:rsidP="003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45</w:t>
            </w:r>
          </w:p>
        </w:tc>
      </w:tr>
    </w:tbl>
    <w:p w14:paraId="51A6A329" w14:textId="77777777" w:rsidR="00E55A94" w:rsidRDefault="00E55A94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82"/>
        <w:gridCol w:w="13"/>
        <w:gridCol w:w="257"/>
        <w:gridCol w:w="15"/>
        <w:gridCol w:w="816"/>
        <w:gridCol w:w="270"/>
        <w:gridCol w:w="742"/>
      </w:tblGrid>
      <w:tr w:rsidR="009A5843" w:rsidRPr="00D60E44" w14:paraId="4FF2000A" w14:textId="77777777" w:rsidTr="00091E6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BDAC27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20"/>
            <w:tcBorders>
              <w:top w:val="nil"/>
              <w:left w:val="nil"/>
              <w:bottom w:val="nil"/>
            </w:tcBorders>
          </w:tcPr>
          <w:p w14:paraId="658239D8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843" w:rsidRPr="00D60E44" w14:paraId="515D9B3A" w14:textId="77777777" w:rsidTr="00091E6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F8610B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00AF9B92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EFE8D5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DC42771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A0D5E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9" w:type="dxa"/>
            <w:gridSpan w:val="6"/>
            <w:tcBorders>
              <w:top w:val="nil"/>
              <w:left w:val="nil"/>
              <w:bottom w:val="nil"/>
            </w:tcBorders>
          </w:tcPr>
          <w:p w14:paraId="7D4F979A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7177E195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</w:tcBorders>
          </w:tcPr>
          <w:p w14:paraId="1F160E09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43" w:type="dxa"/>
            <w:gridSpan w:val="4"/>
          </w:tcPr>
          <w:p w14:paraId="2C254151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2C47964C" w14:textId="77777777" w:rsidR="009A5843" w:rsidRPr="00D60E44" w:rsidRDefault="009A5843" w:rsidP="00E6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9A5843" w:rsidRPr="00D60E44" w14:paraId="67019E1B" w14:textId="77777777" w:rsidTr="00091E62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8F410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C42E" w14:textId="4F1FCB6A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05A9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DBEB" w14:textId="49755268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3090B4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C0F90" w14:textId="59B55A0F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DD20F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5030E5" w14:textId="2986A05F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4E70C687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31" w:type="dxa"/>
            <w:gridSpan w:val="2"/>
          </w:tcPr>
          <w:p w14:paraId="577CF88A" w14:textId="51413D58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057BB9E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0C59568" w14:textId="4B97B118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A5843" w:rsidRPr="00D60E44" w14:paraId="792D1517" w14:textId="77777777" w:rsidTr="00091E62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441B5E3B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20"/>
            <w:tcBorders>
              <w:top w:val="nil"/>
              <w:left w:val="nil"/>
            </w:tcBorders>
            <w:vAlign w:val="bottom"/>
          </w:tcPr>
          <w:p w14:paraId="68FAD0E7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D60E4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A5843" w:rsidRPr="00D60E44" w14:paraId="25241C86" w14:textId="77777777" w:rsidTr="00091E62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F1821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D7EBB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3B67C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C71E9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AE0B1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84AD978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58B1D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6AC0E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C736ABA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52D25303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C77414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3BD02E0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A5843" w:rsidRPr="00D60E44" w14:paraId="6239531E" w14:textId="77777777" w:rsidTr="00091E62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670FA7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064BE" w14:textId="310000E2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963B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11AAA" w14:textId="77C4699F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8E5AB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F98E8" w14:textId="6D6D819F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9B034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9B660" w14:textId="0E17B5C2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2,923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3F6418A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593D1B9B" w14:textId="33780A16" w:rsidR="009A5843" w:rsidRPr="00D60E44" w:rsidRDefault="00A96B4F" w:rsidP="00C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E64C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587B50C" w14:textId="2F35812B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4,886</w:t>
            </w:r>
          </w:p>
        </w:tc>
      </w:tr>
      <w:tr w:rsidR="009A5843" w:rsidRPr="00D60E44" w14:paraId="30708A5E" w14:textId="77777777" w:rsidTr="00091E62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3683DC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D6038" w14:textId="3F9C6FF9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12142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59D72" w14:textId="4D6F9235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5E84B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D62D5" w14:textId="6B4A579A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55A32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221AF" w14:textId="4B18F672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FC2F12B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DA1C" w14:textId="302CC4E2" w:rsidR="009A5843" w:rsidRPr="00D60E44" w:rsidRDefault="00A96B4F" w:rsidP="00C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E35B2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B91E" w14:textId="1E5CAA39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4,886</w:t>
            </w:r>
          </w:p>
        </w:tc>
      </w:tr>
      <w:tr w:rsidR="009A5843" w:rsidRPr="00D60E44" w14:paraId="083870B4" w14:textId="77777777" w:rsidTr="00091E62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790326" w14:textId="77777777" w:rsidR="009A5843" w:rsidRPr="00D60E44" w:rsidRDefault="009A5843" w:rsidP="009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7AC231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88F2B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193566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2362F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5A8C0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7BB60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CBFB76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57AB070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5ECFA46F" w14:textId="77777777" w:rsidR="009A5843" w:rsidRPr="00D60E44" w:rsidRDefault="009A5843" w:rsidP="00C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E417CE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6F721FBC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5843" w:rsidRPr="00D60E44" w14:paraId="5DF6D06F" w14:textId="77777777" w:rsidTr="00091E6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53830" w14:textId="77777777" w:rsidR="009A5843" w:rsidRPr="00D60E44" w:rsidRDefault="009A5843" w:rsidP="00B6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39521D" w14:textId="46FBDCBA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1A6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02A14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2B31BC" w14:textId="31A0B896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FC56D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E5AF0F" w14:textId="2B28EA9C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C1A6E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9785D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0B5E2D" w14:textId="79B798CF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128CEBF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25904C88" w14:textId="18A7D1F0" w:rsidR="009A5843" w:rsidRPr="00D60E44" w:rsidRDefault="00A96B4F" w:rsidP="00C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4BA66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  <w:shd w:val="clear" w:color="auto" w:fill="auto"/>
          </w:tcPr>
          <w:p w14:paraId="1AFFAF5A" w14:textId="48E69812" w:rsidR="009A5843" w:rsidRPr="00D60E44" w:rsidRDefault="009A5843" w:rsidP="000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50" w:right="-83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>1,518</w:t>
            </w:r>
          </w:p>
        </w:tc>
      </w:tr>
    </w:tbl>
    <w:p w14:paraId="5461276F" w14:textId="77777777" w:rsidR="009A5843" w:rsidRDefault="009A5843" w:rsidP="009A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3"/>
        <w:gridCol w:w="439"/>
        <w:gridCol w:w="1122"/>
        <w:gridCol w:w="269"/>
        <w:gridCol w:w="1205"/>
      </w:tblGrid>
      <w:tr w:rsidR="009A5843" w:rsidRPr="00D60E44" w14:paraId="7911A745" w14:textId="77777777" w:rsidTr="00F81D1F">
        <w:trPr>
          <w:tblHeader/>
        </w:trPr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B3AA5C9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43F701FC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40506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843" w:rsidRPr="00D60E44" w14:paraId="69AB06F9" w14:textId="77777777" w:rsidTr="00F81D1F">
        <w:trPr>
          <w:tblHeader/>
        </w:trPr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354AF814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60E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181BF467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37BE4CB" w14:textId="60980FAE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304FD43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174D20D" w14:textId="0F8EEE15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60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A5843" w:rsidRPr="00D60E44" w14:paraId="7266AD82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1377EE2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290B8AAE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4023D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5843" w:rsidRPr="00D60E44" w14:paraId="7FD06D23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81B3BC6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7D11C54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C38B6F5" w14:textId="16359C2A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1,457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92F9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4461640" w14:textId="154796B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1,518</w:t>
            </w:r>
          </w:p>
        </w:tc>
      </w:tr>
      <w:tr w:rsidR="009A5843" w:rsidRPr="00D60E44" w14:paraId="731AE56F" w14:textId="77777777" w:rsidTr="00F81D1F">
        <w:trPr>
          <w:trHeight w:val="821"/>
        </w:trPr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79F7DA63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481FFC7" w14:textId="77777777" w:rsidR="009A5843" w:rsidRPr="00D60E44" w:rsidRDefault="009A5843" w:rsidP="00D60E44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A3E39D9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9DEAD4A" w14:textId="77777777" w:rsidR="009A5843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2F6D4FC6" w14:textId="65A329B0" w:rsidR="00A96B4F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(91)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F9A1D6C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7CFE079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6B6A9675" w14:textId="2CE376C6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(84)</w:t>
            </w:r>
          </w:p>
        </w:tc>
      </w:tr>
      <w:tr w:rsidR="009A5843" w:rsidRPr="00D60E44" w14:paraId="4A8C4945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9E0D8EB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1EEAA7A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EF4DE" w14:textId="4D63F58D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(1,15</w:t>
            </w:r>
            <w:r w:rsidR="000D383C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D4CDE1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AF380" w14:textId="7B5624AE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(1,128)</w:t>
            </w:r>
          </w:p>
        </w:tc>
      </w:tr>
      <w:tr w:rsidR="009A5843" w:rsidRPr="00D60E44" w14:paraId="4D10A7AA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02E3B8C2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5339209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65FE0" w14:textId="5E55FFD8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21</w:t>
            </w:r>
            <w:r w:rsidR="000D383C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4907D8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E996D" w14:textId="11903116" w:rsidR="009A5843" w:rsidRPr="00D60E44" w:rsidRDefault="009A5843" w:rsidP="00A5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306</w:t>
            </w:r>
          </w:p>
        </w:tc>
      </w:tr>
      <w:tr w:rsidR="00091E62" w:rsidRPr="00D60E44" w14:paraId="73A132F5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36902314" w14:textId="77777777" w:rsidR="00091E62" w:rsidRPr="00D60E44" w:rsidRDefault="00091E62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529E8A42" w14:textId="77777777" w:rsidR="00091E62" w:rsidRPr="00D60E44" w:rsidRDefault="00091E62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AF792" w14:textId="77777777" w:rsidR="00091E62" w:rsidRPr="00D60E44" w:rsidRDefault="00091E62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6685D9A" w14:textId="77777777" w:rsidR="00091E62" w:rsidRPr="00D60E44" w:rsidRDefault="00091E62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BB44F" w14:textId="77777777" w:rsidR="00091E62" w:rsidRPr="00D60E44" w:rsidRDefault="00091E62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D1F" w:rsidRPr="00D60E44" w14:paraId="3FF279BA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49E52C13" w14:textId="77777777" w:rsidR="00F81D1F" w:rsidRPr="00D60E44" w:rsidRDefault="00F81D1F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7D8A393" w14:textId="77777777" w:rsidR="00F81D1F" w:rsidRPr="00D60E44" w:rsidRDefault="00F81D1F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F46F7" w14:textId="0221E951" w:rsidR="00F81D1F" w:rsidRPr="00D60E44" w:rsidRDefault="00F81D1F" w:rsidP="00F81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5843" w:rsidRPr="00D60E44" w14:paraId="0120FBE0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12FD0006" w14:textId="0D59BC3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0EF6A2CD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6D043ED" w14:textId="29EB5F4D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CAB071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0DFB49E" w14:textId="45B3D85A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43" w:rsidRPr="00D60E44" w14:paraId="0E772285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96B781F" w14:textId="0EF3F4BD" w:rsidR="009A5843" w:rsidRPr="00D60E44" w:rsidRDefault="00B15BBB" w:rsidP="00D60E4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5BBB">
              <w:rPr>
                <w:rFonts w:asciiTheme="majorBidi" w:hAnsiTheme="majorBidi"/>
                <w:sz w:val="30"/>
                <w:szCs w:val="30"/>
                <w:cs/>
              </w:rPr>
              <w:t>รายได้อื่นและเงินปันผลรับ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5AEC1C7F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F0E1445" w14:textId="30CDE559" w:rsidR="009A5843" w:rsidRPr="00D60E44" w:rsidRDefault="009E4E8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2C76A1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6CFD6FB" w14:textId="1EC6F6C6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59</w:t>
            </w:r>
          </w:p>
        </w:tc>
      </w:tr>
      <w:tr w:rsidR="009A5843" w:rsidRPr="00D60E44" w14:paraId="71EB1992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0B73F8CC" w14:textId="77777777" w:rsidR="009A5843" w:rsidRPr="00D60E44" w:rsidRDefault="009A5843" w:rsidP="00D60E4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B1C7196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D3E92A3" w14:textId="78ABAE09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9E4E8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8C3688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214C58B" w14:textId="5F0AC6F0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(319)</w:t>
            </w:r>
          </w:p>
        </w:tc>
      </w:tr>
      <w:tr w:rsidR="009A5843" w:rsidRPr="00D60E44" w14:paraId="0798E774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6340D918" w14:textId="77777777" w:rsidR="009A5843" w:rsidRPr="00D60E44" w:rsidRDefault="009A5843" w:rsidP="00D60E44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49D56395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A5A1A41" w14:textId="358EB682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DAE0243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799853A" w14:textId="0B5BBFB9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(6)</w:t>
            </w:r>
          </w:p>
        </w:tc>
      </w:tr>
      <w:tr w:rsidR="009A5843" w:rsidRPr="00D60E44" w14:paraId="7B500EA8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0FF3F767" w14:textId="1DFC6665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ส่วนแบ่งกำไรของเงินลงทุนในบริษัทร่วมที่ใช้วิธีส่วนได้เสีย</w:t>
            </w:r>
          </w:p>
          <w:p w14:paraId="1D66EEFB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D60E4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10EACE61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9EFE9" w14:textId="77777777" w:rsidR="009A5843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5640E74D" w14:textId="23BF6F6A" w:rsidR="00A96B4F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F669CA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E9341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  <w:p w14:paraId="019CE6D4" w14:textId="72C3F8FB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63</w:t>
            </w:r>
          </w:p>
        </w:tc>
      </w:tr>
      <w:tr w:rsidR="009A5843" w:rsidRPr="00D60E44" w14:paraId="6E9B2186" w14:textId="77777777" w:rsidTr="00F81D1F"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</w:tcPr>
          <w:p w14:paraId="494F335A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14:paraId="7E71CD7F" w14:textId="77777777" w:rsidR="009A5843" w:rsidRPr="00D60E44" w:rsidRDefault="009A5843" w:rsidP="00D60E44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57E1D" w14:textId="0F230C74" w:rsidR="009A5843" w:rsidRPr="00D60E44" w:rsidRDefault="00A96B4F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5</w:t>
            </w:r>
            <w:r w:rsidR="009E4E8F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241DD6" w14:textId="77777777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98BF6" w14:textId="4F0AC802" w:rsidR="009A5843" w:rsidRPr="00D60E44" w:rsidRDefault="009A5843" w:rsidP="00D6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 w:rsidRPr="00D60E44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103</w:t>
            </w:r>
          </w:p>
        </w:tc>
      </w:tr>
    </w:tbl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16C3A560" w14:textId="77777777" w:rsidR="00A5548B" w:rsidRPr="00A5548B" w:rsidRDefault="00A5548B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3D9547A0" w14:textId="76F10116" w:rsidR="001765B9" w:rsidRPr="009A5843" w:rsidRDefault="001765B9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9A5843"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2E9A735" w14:textId="77777777" w:rsidR="001765B9" w:rsidRPr="009A5843" w:rsidRDefault="001765B9" w:rsidP="00A5548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8C06D2C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A5843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9A584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092937C9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4DC4CF" w14:textId="77777777" w:rsidR="001765B9" w:rsidRPr="009A5843" w:rsidRDefault="001765B9" w:rsidP="00A5548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9A5843"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7B83E1CF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D7AAD46" w14:textId="77777777" w:rsidR="008E5E32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A5843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9A5843">
        <w:rPr>
          <w:rFonts w:ascii="Angsana New" w:hAnsi="Angsana New"/>
          <w:color w:val="FFFFFF"/>
          <w:sz w:val="30"/>
          <w:szCs w:val="30"/>
        </w:rPr>
        <w:t>.</w:t>
      </w:r>
      <w:r w:rsidRPr="009A5843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B999199" w14:textId="77777777" w:rsidR="003508E1" w:rsidRPr="009A5843" w:rsidRDefault="003508E1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87466CE" w14:textId="57C09CC6" w:rsidR="00190289" w:rsidRPr="009A5843" w:rsidRDefault="00AA3E60" w:rsidP="00A5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190289" w:rsidRPr="009A5843">
        <w:rPr>
          <w:rFonts w:ascii="Angsana New" w:hAnsi="Angsana New" w:cs="Angsana New"/>
          <w:b/>
          <w:bCs/>
          <w:sz w:val="30"/>
          <w:szCs w:val="30"/>
        </w:rPr>
        <w:tab/>
      </w:r>
      <w:r w:rsidR="00190289" w:rsidRPr="009A5843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0D6B75F7" w14:textId="77777777" w:rsidR="00E72AD6" w:rsidRPr="009A5843" w:rsidRDefault="00E72AD6" w:rsidP="00A5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994757" w14:textId="600CFA9A" w:rsidR="00E72AD6" w:rsidRDefault="000C000D" w:rsidP="00A5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A5548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48B">
        <w:rPr>
          <w:rFonts w:asciiTheme="majorBidi" w:hAnsiTheme="majorBidi" w:cs="Angsana New" w:hint="cs"/>
          <w:sz w:val="30"/>
          <w:szCs w:val="30"/>
          <w:cs/>
        </w:rPr>
        <w:t>มีนา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Pr="004F5146">
        <w:rPr>
          <w:rFonts w:asciiTheme="majorBidi" w:hAnsiTheme="majorBidi" w:cs="Angsana New"/>
          <w:sz w:val="30"/>
          <w:szCs w:val="30"/>
        </w:rPr>
        <w:t>256</w:t>
      </w:r>
      <w:r w:rsidR="00A5548B" w:rsidRPr="004F5146">
        <w:rPr>
          <w:rFonts w:asciiTheme="majorBidi" w:hAnsiTheme="majorBidi" w:cs="Angsana New"/>
          <w:sz w:val="30"/>
          <w:szCs w:val="30"/>
        </w:rPr>
        <w:t>5</w:t>
      </w:r>
      <w:r w:rsidRPr="004F5146">
        <w:rPr>
          <w:rFonts w:asciiTheme="majorBidi" w:hAnsiTheme="majorBidi" w:cs="Angsana New"/>
          <w:sz w:val="30"/>
          <w:szCs w:val="30"/>
        </w:rPr>
        <w:t xml:space="preserve"> 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183A2D" w:rsidRPr="004F5146">
        <w:rPr>
          <w:rFonts w:asciiTheme="majorBidi" w:hAnsiTheme="majorBidi" w:cstheme="majorBidi" w:hint="cs"/>
          <w:sz w:val="30"/>
          <w:szCs w:val="30"/>
          <w:cs/>
        </w:rPr>
        <w:t>ที่ดิน อาคารและ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>รถยนต์หลายสัญญา</w:t>
      </w:r>
      <w:r w:rsidR="00E72AD6" w:rsidRPr="004F5146">
        <w:rPr>
          <w:rFonts w:asciiTheme="majorBidi" w:hAnsiTheme="majorBidi" w:cstheme="majorBidi"/>
          <w:sz w:val="30"/>
          <w:szCs w:val="30"/>
        </w:rPr>
        <w:t xml:space="preserve"> 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E50F12">
        <w:rPr>
          <w:rFonts w:asciiTheme="majorBidi" w:hAnsiTheme="majorBidi" w:cstheme="majorBidi"/>
          <w:sz w:val="30"/>
          <w:szCs w:val="30"/>
        </w:rPr>
        <w:t xml:space="preserve">   </w:t>
      </w:r>
      <w:r w:rsidR="00E72AD6" w:rsidRPr="004F5146">
        <w:rPr>
          <w:rFonts w:asciiTheme="majorBidi" w:hAnsiTheme="majorBidi" w:cstheme="majorBidi"/>
          <w:sz w:val="30"/>
          <w:szCs w:val="30"/>
        </w:rPr>
        <w:t>3 - 5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 xml:space="preserve"> ปี สัญญาสิ้นสุดในระยะเวลาต่างๆ กันจนถึงเดือน</w:t>
      </w:r>
      <w:r w:rsidR="00E72AD6" w:rsidRPr="004F514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2AD6" w:rsidRPr="004F5146">
        <w:rPr>
          <w:rFonts w:asciiTheme="majorBidi" w:hAnsiTheme="majorBidi" w:cstheme="majorBidi"/>
          <w:sz w:val="30"/>
          <w:szCs w:val="30"/>
        </w:rPr>
        <w:t xml:space="preserve">2569 </w:t>
      </w:r>
      <w:r w:rsidR="00E72AD6" w:rsidRPr="004F5146">
        <w:rPr>
          <w:rFonts w:asciiTheme="majorBidi" w:hAnsiTheme="majorBidi" w:cstheme="majorBidi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 w:rsidRPr="004F5146">
        <w:rPr>
          <w:rFonts w:asciiTheme="majorBidi" w:hAnsiTheme="majorBidi" w:cstheme="majorBidi"/>
          <w:sz w:val="30"/>
          <w:szCs w:val="30"/>
        </w:rPr>
        <w:t xml:space="preserve"> </w:t>
      </w:r>
      <w:r w:rsidRPr="004F5146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4F514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="00D9629E" w:rsidRPr="004F5146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D9629E">
        <w:rPr>
          <w:rFonts w:asciiTheme="majorBidi" w:hAnsiTheme="majorBidi" w:cstheme="majorBidi" w:hint="cs"/>
          <w:sz w:val="30"/>
          <w:szCs w:val="30"/>
          <w:cs/>
        </w:rPr>
        <w:t>ตามสัญญาเช่า</w:t>
      </w:r>
      <w:r w:rsidRPr="00E72AD6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ของกลุ่มบริษัทและบริษัทเพิ่มขึ้นเป็นจำนวน </w:t>
      </w:r>
      <w:r w:rsidR="000C513D">
        <w:rPr>
          <w:rFonts w:asciiTheme="majorBidi" w:hAnsiTheme="majorBidi" w:cstheme="majorBidi"/>
          <w:sz w:val="30"/>
          <w:szCs w:val="30"/>
        </w:rPr>
        <w:t>19</w:t>
      </w:r>
      <w:r w:rsidRPr="00E72AD6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0C513D">
        <w:rPr>
          <w:rFonts w:asciiTheme="majorBidi" w:hAnsiTheme="majorBidi" w:cstheme="majorBidi"/>
          <w:sz w:val="30"/>
          <w:szCs w:val="30"/>
        </w:rPr>
        <w:t>19</w:t>
      </w:r>
      <w:r w:rsidRPr="00E72AD6">
        <w:rPr>
          <w:rFonts w:asciiTheme="majorBidi" w:hAnsiTheme="majorBidi" w:cstheme="majorBidi"/>
          <w:sz w:val="30"/>
          <w:szCs w:val="30"/>
        </w:rPr>
        <w:t xml:space="preserve"> </w:t>
      </w:r>
      <w:r w:rsidRPr="00E72A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72AD6">
        <w:rPr>
          <w:rFonts w:asciiTheme="majorBidi" w:hAnsiTheme="majorBidi" w:cstheme="majorBidi"/>
          <w:sz w:val="30"/>
          <w:szCs w:val="30"/>
        </w:rPr>
        <w:t xml:space="preserve"> </w:t>
      </w:r>
      <w:r w:rsidRPr="00E72AD6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52DBDAA9" w14:textId="774711D4" w:rsidR="00AA3E60" w:rsidRDefault="00AA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1087573" w14:textId="45D56ED8" w:rsidR="0077671F" w:rsidRPr="00B935E2" w:rsidRDefault="00AA3E60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AA3E60" w:rsidRDefault="00FF5847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E873211" w14:textId="280A2684" w:rsidR="00A25963" w:rsidRDefault="00A334DB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และผลแตกต่างชั่วคราวโดยใช้ประมาณการจากผลประกอบการจริงและการคาดการณ์ผลประกอบการในอนาคต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ซึ่งอาศัยการประมาณการข้อสมมติหลักของผู้บริหารเกี่ยวกับการเติบโตของรายได้</w:t>
      </w:r>
      <w:r w:rsidR="00632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การเพิ่มขึ้นของกำไรจาก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การดำเนินงาน</w:t>
      </w:r>
      <w:r w:rsidR="00632CD1">
        <w:rPr>
          <w:rFonts w:ascii="Angsana New" w:hAnsi="Angsana New" w:cs="Angsana New" w:hint="cs"/>
          <w:color w:val="000000"/>
          <w:sz w:val="30"/>
          <w:szCs w:val="30"/>
          <w:cs/>
        </w:rPr>
        <w:t>และการบริหารภาษี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35E72"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="00AA0362" w:rsidRPr="00AA0362">
        <w:rPr>
          <w:rFonts w:ascii="Angsana New" w:hAnsi="Angsana New" w:cs="Angsana New"/>
          <w:color w:val="000000"/>
          <w:sz w:val="30"/>
          <w:szCs w:val="30"/>
          <w:cs/>
        </w:rPr>
        <w:t>โดยการประมาณการและสมมติฐานหลักที่เปลี่ยนแปลงไปนั้นส่งผลต่อมูลค่าของสินทรัพย์ภาษีเงินได้รอการตัดบัญชี อีกทั้ง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ทั้งนี้ขาดทุนทางภาษีจะสิ้นอายุในปี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AA000F" w:rsidRPr="009F7953">
        <w:rPr>
          <w:rFonts w:ascii="Angsana New" w:hAnsi="Angsana New" w:cs="Angsana New"/>
          <w:color w:val="000000"/>
          <w:sz w:val="30"/>
          <w:szCs w:val="30"/>
        </w:rPr>
        <w:t>5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554001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28746BD3" w14:textId="77777777" w:rsidR="00AA3E60" w:rsidRPr="00015962" w:rsidRDefault="00AA3E60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13E2F6" w14:textId="7902B0D7" w:rsidR="00AA3E60" w:rsidRDefault="00AA3E60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A5843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6F6B70E" w14:textId="77777777" w:rsidR="00AA3E60" w:rsidRDefault="00AA3E60" w:rsidP="00AA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066"/>
        <w:gridCol w:w="231"/>
        <w:gridCol w:w="1313"/>
      </w:tblGrid>
      <w:tr w:rsidR="00AA3E60" w:rsidRPr="003508E1" w14:paraId="39DFF397" w14:textId="77777777" w:rsidTr="008F1AC9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1D97D10" w14:textId="77777777" w:rsidR="00AA3E60" w:rsidRPr="00CB7BB3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F94A6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662D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DDBD23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651B58B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5279084" w14:textId="77777777" w:rsidR="00AA3E60" w:rsidRPr="003508E1" w:rsidDel="00D43E7A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3E60" w:rsidRPr="003508E1" w14:paraId="26E4DE37" w14:textId="77777777" w:rsidTr="008F1AC9">
        <w:trPr>
          <w:tblHeader/>
        </w:trPr>
        <w:tc>
          <w:tcPr>
            <w:tcW w:w="3780" w:type="dxa"/>
            <w:shd w:val="clear" w:color="auto" w:fill="auto"/>
          </w:tcPr>
          <w:p w14:paraId="5F90C75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3B31A3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EC116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4065934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13D027B2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38F98C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3E60" w:rsidRPr="003508E1" w14:paraId="06470546" w14:textId="77777777" w:rsidTr="008F1AC9">
        <w:tc>
          <w:tcPr>
            <w:tcW w:w="3780" w:type="dxa"/>
            <w:shd w:val="clear" w:color="auto" w:fill="auto"/>
          </w:tcPr>
          <w:p w14:paraId="352DA83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39C183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0659804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99C64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0597AD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3CBA35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3E60" w:rsidRPr="003508E1" w14:paraId="6EADA355" w14:textId="77777777" w:rsidTr="008F1AC9">
        <w:tc>
          <w:tcPr>
            <w:tcW w:w="3780" w:type="dxa"/>
            <w:shd w:val="clear" w:color="auto" w:fill="auto"/>
          </w:tcPr>
          <w:p w14:paraId="6DA203C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7B77CFB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E68AB5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50833A2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555A871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CFD5B8B" w14:textId="4767BF8A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</w:t>
            </w:r>
            <w:r w:rsidR="00F874F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A3E60" w:rsidRPr="003508E1" w14:paraId="0D5DBE76" w14:textId="77777777" w:rsidTr="008F1AC9">
        <w:tc>
          <w:tcPr>
            <w:tcW w:w="3780" w:type="dxa"/>
            <w:shd w:val="clear" w:color="auto" w:fill="auto"/>
          </w:tcPr>
          <w:p w14:paraId="165FEACB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BF2B6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58F147CA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B5BF8E9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268C508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85B9B33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E60" w:rsidRPr="003508E1" w14:paraId="3A655683" w14:textId="77777777" w:rsidTr="008F1AC9">
        <w:tc>
          <w:tcPr>
            <w:tcW w:w="3780" w:type="dxa"/>
            <w:shd w:val="clear" w:color="auto" w:fill="auto"/>
          </w:tcPr>
          <w:p w14:paraId="60605A8E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B7EE16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7D9B5615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4B426016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4C6CFA97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BD66174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E60" w:rsidRPr="00CB7BB3" w14:paraId="44EDD65E" w14:textId="77777777" w:rsidTr="008F1AC9">
        <w:tc>
          <w:tcPr>
            <w:tcW w:w="3780" w:type="dxa"/>
            <w:shd w:val="clear" w:color="auto" w:fill="auto"/>
          </w:tcPr>
          <w:p w14:paraId="5CB4C258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1D90933F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E6D933B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5CB612E0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231" w:type="dxa"/>
            <w:shd w:val="clear" w:color="auto" w:fill="auto"/>
          </w:tcPr>
          <w:p w14:paraId="4FFF106A" w14:textId="77777777" w:rsidR="00AA3E60" w:rsidRPr="003508E1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072581B6" w14:textId="77777777" w:rsidR="00AA3E60" w:rsidRPr="00CB7BB3" w:rsidRDefault="00AA3E6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>85.09</w:t>
            </w:r>
          </w:p>
        </w:tc>
      </w:tr>
    </w:tbl>
    <w:p w14:paraId="753230D3" w14:textId="26A0BE40" w:rsidR="00F52F8C" w:rsidRPr="00004E81" w:rsidRDefault="00F52F8C" w:rsidP="00004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A938923" w14:textId="1F6D883E" w:rsidR="00D53523" w:rsidRPr="009343CC" w:rsidRDefault="003508E1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E18A69A" w14:textId="7F2879B6" w:rsidR="00F068CC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58E7665" w14:textId="7832F9DB" w:rsidR="001C2C51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564107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="000409D3"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6A82FD5" w14:textId="481081B9" w:rsidR="003508E1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292CE3" w:rsidRPr="00C46A09" w14:paraId="333C273F" w14:textId="777777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6CD0B6C" w14:textId="56472B0B" w:rsidR="00292CE3" w:rsidRPr="00292CE3" w:rsidRDefault="00E61DD6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319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1319A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2CE3" w:rsidRPr="00C46A09" w14:paraId="01832F28" w14:textId="777777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3ED1ACEE" w:rsidR="00292CE3" w:rsidRPr="00292CE3" w:rsidRDefault="00380EA9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E176C"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A58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5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7FAF6A0C" w:rsidR="00292CE3" w:rsidRPr="00292CE3" w:rsidRDefault="00292CE3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04E81" w:rsidRPr="00C46A09" w14:paraId="0B737F4D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004E81" w:rsidRPr="00292CE3" w:rsidRDefault="00004E81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004E81" w:rsidRPr="00C46A09" w:rsidRDefault="00004E81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6562696E" w14:textId="5048AB03" w:rsidR="00004E81" w:rsidRPr="00292CE3" w:rsidRDefault="00004E81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2CE3" w:rsidRPr="00C46A09" w14:paraId="4FD43933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6DD8E327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77777777" w:rsidR="00292CE3" w:rsidRPr="00292CE3" w:rsidRDefault="00292CE3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0D0B97B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85DE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A6E05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AA9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545E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DA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37F2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040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DF47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6C" w:rsidRPr="006D1E2A" w14:paraId="73FBFE3A" w14:textId="77777777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55CACA68" w14:textId="1C3B4100" w:rsidR="0004286C" w:rsidRDefault="0004286C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FC3E1E1" w14:textId="77777777" w:rsidR="0004286C" w:rsidRPr="00C46A09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8BD565E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A747FE" w14:textId="77777777" w:rsidR="0004286C" w:rsidRPr="00F568B5" w:rsidRDefault="0004286C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68187DB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45B952" w14:textId="77777777" w:rsidR="0004286C" w:rsidRPr="005248EA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E353AE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0E32B3" w14:textId="77777777" w:rsidR="0004286C" w:rsidRPr="005248EA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BBB381" w14:textId="77777777" w:rsidR="0004286C" w:rsidRPr="00C46F07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E2115D" w14:textId="77777777" w:rsidR="0004286C" w:rsidRPr="005248EA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C0EAC9" w14:textId="77777777" w:rsidR="0004286C" w:rsidRPr="00C46F07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498E" w:rsidRPr="00267AE1" w14:paraId="33BA996A" w14:textId="77777777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565E7007" w:rsidR="004C498E" w:rsidRPr="00292CE3" w:rsidRDefault="004C498E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95D7BD3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6877A8BC" w:rsidR="004C498E" w:rsidRPr="00267AE1" w:rsidRDefault="00267AE1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194,12</w:t>
            </w:r>
            <w:r w:rsidR="00D573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B1492DD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52F9F5" w14:textId="7F55D161" w:rsidR="004C498E" w:rsidRPr="00267AE1" w:rsidRDefault="00267AE1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</w:rPr>
              <w:t>49,4</w:t>
            </w:r>
            <w:r w:rsidR="00D573B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D4C0565" w14:textId="77777777" w:rsidR="004C498E" w:rsidRPr="00267AE1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77C1EB" w14:textId="6492BD9F" w:rsidR="004C498E" w:rsidRPr="00267AE1" w:rsidRDefault="00267AE1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572020" w14:textId="77777777" w:rsidR="004C498E" w:rsidRPr="00267AE1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A78379A" w14:textId="1DC848A7" w:rsidR="004C498E" w:rsidRPr="00267AE1" w:rsidRDefault="00267AE1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00F9EFD5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26C8A" w14:textId="5FDBF5C4" w:rsidR="004C498E" w:rsidRPr="00267AE1" w:rsidRDefault="00267AE1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</w:rPr>
              <w:t>194,12</w:t>
            </w:r>
            <w:r w:rsidR="00D573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C498E" w:rsidRPr="00267AE1" w14:paraId="36AB54A3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7CC66FC7" w:rsidR="004C498E" w:rsidRPr="00292CE3" w:rsidRDefault="003E1BF0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7D348FA9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783AE8" w14:textId="10BBD174" w:rsidR="004C498E" w:rsidRPr="00681CDA" w:rsidRDefault="00267AE1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</w:rPr>
              <w:t>653,0</w:t>
            </w:r>
            <w:r w:rsidR="00681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7378C180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A448ED" w14:textId="2C93B645" w:rsidR="004C498E" w:rsidRPr="00267AE1" w:rsidRDefault="00267AE1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EAF00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C530F" w14:textId="1FA88587" w:rsidR="004C498E" w:rsidRPr="00267AE1" w:rsidRDefault="00267AE1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</w:rPr>
              <w:t>653,0</w:t>
            </w:r>
            <w:r w:rsidR="00681CD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E6B7244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B7273" w14:textId="16B8C775" w:rsidR="004C498E" w:rsidRPr="00267AE1" w:rsidRDefault="00267AE1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24DCA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DF1813" w14:textId="62626B01" w:rsidR="004C498E" w:rsidRPr="00267AE1" w:rsidRDefault="00267AE1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sz w:val="30"/>
                <w:szCs w:val="30"/>
              </w:rPr>
              <w:t>653,0</w:t>
            </w:r>
            <w:r w:rsidR="00681CD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C498E" w:rsidRPr="00267AE1" w14:paraId="3480C943" w14:textId="77777777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4C498E" w:rsidRPr="00292CE3" w:rsidRDefault="004C498E" w:rsidP="004C498E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2B864FF2" w:rsidR="004C498E" w:rsidRPr="00267AE1" w:rsidRDefault="00267AE1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847,18</w:t>
            </w:r>
            <w:r w:rsidR="00681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DA0B7F7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BE3581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7673C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04CAE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A678E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3A334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DC09" w14:textId="77777777" w:rsidR="004C498E" w:rsidRPr="00267AE1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4DE616" w14:textId="1B549115" w:rsidR="004C498E" w:rsidRPr="00267AE1" w:rsidRDefault="00267AE1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847,18</w:t>
            </w:r>
            <w:r w:rsidR="00681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77ECACCE" w14:textId="47A47A4F" w:rsidR="00B66743" w:rsidRPr="00E42BE5" w:rsidRDefault="00B667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BF5189" w:rsidRPr="00C46A09" w14:paraId="5E49D583" w14:textId="3BC25977" w:rsidTr="00004E81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C006C" w14:textId="7AD20FF4" w:rsidR="00BF5189" w:rsidRPr="00292CE3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3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09093A" w14:textId="02F2C413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B3AF50" w14:textId="67BB03C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598793" w14:textId="1695B24D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8B2E174" w14:textId="7D102AEE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EAD2" w14:textId="0B698D90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9F9D574" w14:textId="21ACCBB9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EB4D0" w14:textId="2FE8A05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093C7D8" w14:textId="2B97E95F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6668C9" w14:textId="7BA5CEF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66C2810" w14:textId="704BEB89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5189" w:rsidRPr="00C46A09" w14:paraId="13011422" w14:textId="608BC1AF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5190EB6A" w14:textId="29EF0A24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FA41FC5" w14:textId="5264CDBC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16638F60" w14:textId="0DDAE5C1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80224E" w14:textId="5B3E0448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2B0C84D" w14:textId="75372B7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F5189" w:rsidRPr="00C46A09" w14:paraId="4265B67A" w14:textId="49176DD3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2B6E0DE1" w14:textId="3FB4200B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8174D0D" w14:textId="7C3E0EC0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F3BD2B" w14:textId="73C8C3E6" w:rsidR="00BF5189" w:rsidRPr="00292CE3" w:rsidRDefault="00BF5189" w:rsidP="001319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D0578" w14:textId="78103AF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B7A754" w14:textId="21B35C5E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4072" w14:textId="78EB4A00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423DD" w14:textId="7582E99E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0B5F2" w14:textId="3A4949E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0C487" w14:textId="28A53EB2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510C" w14:textId="6662FE57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229AE" w14:textId="7EC43AF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189" w:rsidRPr="00C46A09" w14:paraId="352D2E05" w14:textId="2345D966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53163DFC" w14:textId="151A6A47" w:rsidR="00BF5189" w:rsidRPr="00292CE3" w:rsidRDefault="00BF5189" w:rsidP="001319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754DA52" w14:textId="316BDF1D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48333D" w14:textId="125B33A7" w:rsidR="00BF5189" w:rsidRPr="00292CE3" w:rsidRDefault="00BF5189" w:rsidP="001319A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26E85" w14:textId="4FD95885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B6C979" w14:textId="6025D1C3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2AC" w14:textId="25ED11D0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3D7C5" w14:textId="12D12897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98100" w14:textId="7D0EDC07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6AE25" w14:textId="3E1BFB12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3B6C7" w14:textId="527BA533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7DB83" w14:textId="6C7D7030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6C" w:rsidRPr="006D1E2A" w14:paraId="0FEE6127" w14:textId="77777777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07580003" w14:textId="0732D5AC" w:rsidR="0004286C" w:rsidRDefault="0004286C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60530D4" w14:textId="77777777" w:rsidR="0004286C" w:rsidRPr="00C46A09" w:rsidRDefault="0004286C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02F28A2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368CBE" w14:textId="77777777" w:rsidR="0004286C" w:rsidRPr="00F568B5" w:rsidRDefault="0004286C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3C23036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C063A1" w14:textId="77777777" w:rsidR="0004286C" w:rsidRPr="005248EA" w:rsidRDefault="0004286C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EBAF36E" w14:textId="77777777" w:rsidR="0004286C" w:rsidRPr="00C46F07" w:rsidRDefault="0004286C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97191" w14:textId="77777777" w:rsidR="0004286C" w:rsidRPr="005248EA" w:rsidRDefault="0004286C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26A0C4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257EB" w14:textId="77777777" w:rsidR="0004286C" w:rsidRPr="005248EA" w:rsidRDefault="0004286C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3AE9B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6F07" w:rsidRPr="006D1E2A" w14:paraId="19E5956D" w14:textId="3D3BA30D" w:rsidTr="00004E81">
        <w:trPr>
          <w:trHeight w:val="281"/>
        </w:trPr>
        <w:tc>
          <w:tcPr>
            <w:tcW w:w="2610" w:type="dxa"/>
            <w:shd w:val="clear" w:color="auto" w:fill="auto"/>
          </w:tcPr>
          <w:p w14:paraId="214B525B" w14:textId="4C7AB764" w:rsidR="00C46F07" w:rsidRPr="00292CE3" w:rsidRDefault="00884B5C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C46F07"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1A32D0C" w14:textId="1ADA4734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0403D8" w14:textId="1FA5BE79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114512E" w14:textId="3488FBBA" w:rsidR="00C46F07" w:rsidRPr="00F568B5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37B3824" w14:textId="2AA710E7" w:rsidR="00C46F07" w:rsidRPr="00C46F07" w:rsidRDefault="00C46F07" w:rsidP="00004E8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51,300</w:t>
            </w:r>
          </w:p>
        </w:tc>
        <w:tc>
          <w:tcPr>
            <w:tcW w:w="270" w:type="dxa"/>
          </w:tcPr>
          <w:p w14:paraId="79257C2A" w14:textId="66404429" w:rsidR="00C46F07" w:rsidRPr="005248EA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E195537" w14:textId="39D14371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6DF7F" w14:textId="2C1528A8" w:rsidR="00C46F07" w:rsidRPr="005248EA" w:rsidRDefault="00C46F07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18CDAC" w14:textId="2E4DA2C7" w:rsidR="00C46F07" w:rsidRPr="005248EA" w:rsidRDefault="00C46F07" w:rsidP="00004E8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29724B7" w14:textId="736A8202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8432A" w14:textId="40B00EFC" w:rsidR="00C46F07" w:rsidRPr="00C46F07" w:rsidRDefault="00C46F07" w:rsidP="00004E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C46F07" w:rsidRPr="006D1E2A" w14:paraId="35FAD9C9" w14:textId="718D2BB0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6F6B99F8" w14:textId="01685F53" w:rsidR="00C46F07" w:rsidRPr="00292CE3" w:rsidRDefault="001B5152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0DFEBD47" w14:textId="45A17512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0AFFBC7" w14:textId="0D3FE02A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A5AB07F" w14:textId="7F4423A2" w:rsidR="00C46F07" w:rsidRPr="00F568B5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431E29D" w14:textId="587445A8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CF6466" w14:textId="7FA1182B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B5BD9" w14:textId="430B89AE" w:rsidR="00C46F07" w:rsidRPr="00C46F07" w:rsidRDefault="00C46F07" w:rsidP="00004E81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10F4F8D" w14:textId="6DE3B603" w:rsidR="00C46F07" w:rsidRPr="00C46F07" w:rsidRDefault="00C46F07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6BA526" w14:textId="1A633C62" w:rsidR="00C46F07" w:rsidRPr="00C46F07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B5CE0" w14:textId="6C102D34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6CE72" w14:textId="1EF909DF" w:rsidR="00C46F07" w:rsidRPr="00C46F07" w:rsidRDefault="00C46F07" w:rsidP="00004E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46F07" w:rsidRPr="00C46A09" w14:paraId="0CA5B5D1" w14:textId="73209FC1" w:rsidTr="00004E81">
        <w:trPr>
          <w:trHeight w:val="261"/>
        </w:trPr>
        <w:tc>
          <w:tcPr>
            <w:tcW w:w="2610" w:type="dxa"/>
            <w:shd w:val="clear" w:color="auto" w:fill="auto"/>
          </w:tcPr>
          <w:p w14:paraId="7381BCEC" w14:textId="46A60BC9" w:rsidR="00C46F07" w:rsidRPr="00292CE3" w:rsidRDefault="00C46F07" w:rsidP="00C46F0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3399FD2" w14:textId="6B1EEE0A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B51F51" w14:textId="72868140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 w:rsidR="003E1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37F5313" w14:textId="09B5C835" w:rsidR="00C46F07" w:rsidRPr="00C46F07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6A2C1EB" w14:textId="1DCE61DD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F608D1" w14:textId="118D0F24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5BD3FD4" w14:textId="6B8A7FDD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464BE8" w14:textId="3B582C6F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BDADD58" w14:textId="40AD6E93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66A5F8C" w14:textId="5877C57B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04AE2" w14:textId="38D1D4F4" w:rsidR="00C46F07" w:rsidRPr="00884B5C" w:rsidRDefault="00C46F07" w:rsidP="00004E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4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 w:rsidR="003E1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909B646" w14:textId="14A288D4" w:rsidR="00F7042B" w:rsidRPr="003508E1" w:rsidRDefault="00F7042B" w:rsidP="003508E1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Cs w:val="22"/>
          <w:cs/>
          <w:lang w:bidi="th-TH"/>
        </w:rPr>
      </w:pPr>
    </w:p>
    <w:p w14:paraId="3A67E7FC" w14:textId="640ED7F6" w:rsidR="00F7042B" w:rsidRPr="00E161CE" w:rsidRDefault="00F7042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87FEB75" w14:textId="77777777" w:rsidR="00F7042B" w:rsidRPr="003508E1" w:rsidRDefault="00F7042B" w:rsidP="00E161CE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40BE856" w14:textId="27847329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DD1532" w14:textId="77777777" w:rsidR="000422FB" w:rsidRPr="003508E1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4782CCA5" w14:textId="5DF9625E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F35D7C0" w14:textId="77777777" w:rsidR="00E42BE5" w:rsidRDefault="00E42BE5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4A37E0" w14:textId="7DE0AC10" w:rsidR="004818D9" w:rsidRDefault="00E2080C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61CE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508E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E161C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3508E1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E161CE" w14:paraId="6B7D103E" w14:textId="77777777" w:rsidTr="00CB7BB3">
        <w:trPr>
          <w:trHeight w:val="346"/>
          <w:tblHeader/>
        </w:trPr>
        <w:tc>
          <w:tcPr>
            <w:tcW w:w="6210" w:type="dxa"/>
          </w:tcPr>
          <w:p w14:paraId="3145AE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30582559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5205A0B6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E161CE" w14:paraId="54C35603" w14:textId="77777777" w:rsidTr="00CB7BB3">
        <w:trPr>
          <w:trHeight w:val="346"/>
          <w:tblHeader/>
        </w:trPr>
        <w:tc>
          <w:tcPr>
            <w:tcW w:w="6210" w:type="dxa"/>
          </w:tcPr>
          <w:p w14:paraId="37E51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E161CE" w14:paraId="62242BE3" w14:textId="77777777" w:rsidTr="00CB7BB3">
        <w:trPr>
          <w:trHeight w:val="346"/>
        </w:trPr>
        <w:tc>
          <w:tcPr>
            <w:tcW w:w="6210" w:type="dxa"/>
          </w:tcPr>
          <w:p w14:paraId="64C78B14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F82A7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5F4899A6" w14:textId="77777777" w:rsidTr="00CB7BB3">
        <w:trPr>
          <w:trHeight w:val="346"/>
        </w:trPr>
        <w:tc>
          <w:tcPr>
            <w:tcW w:w="6210" w:type="dxa"/>
          </w:tcPr>
          <w:p w14:paraId="20B4A0E6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23AADE5D" w:rsidR="00CB7BB3" w:rsidRPr="00E161CE" w:rsidRDefault="003C378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4,742</w:t>
            </w:r>
          </w:p>
        </w:tc>
        <w:tc>
          <w:tcPr>
            <w:tcW w:w="270" w:type="dxa"/>
          </w:tcPr>
          <w:p w14:paraId="63E5FF2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5F727C2B" w:rsidR="00CB7BB3" w:rsidRPr="00E161CE" w:rsidRDefault="003C378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4,742</w:t>
            </w:r>
          </w:p>
        </w:tc>
      </w:tr>
      <w:tr w:rsidR="00CB7BB3" w:rsidRPr="00E161CE" w14:paraId="14543996" w14:textId="77777777" w:rsidTr="00CB7BB3">
        <w:trPr>
          <w:trHeight w:val="346"/>
        </w:trPr>
        <w:tc>
          <w:tcPr>
            <w:tcW w:w="6210" w:type="dxa"/>
          </w:tcPr>
          <w:p w14:paraId="7F3B62C5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440" w:type="dxa"/>
          </w:tcPr>
          <w:p w14:paraId="24492E3B" w14:textId="417A7B7B" w:rsidR="00CB7BB3" w:rsidRPr="007D67A6" w:rsidRDefault="003C378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65,614</w:t>
            </w:r>
          </w:p>
        </w:tc>
        <w:tc>
          <w:tcPr>
            <w:tcW w:w="270" w:type="dxa"/>
          </w:tcPr>
          <w:p w14:paraId="267F614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4F2B26AF" w:rsidR="00CB7BB3" w:rsidRPr="007D67A6" w:rsidRDefault="003C378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65,614</w:t>
            </w:r>
          </w:p>
        </w:tc>
      </w:tr>
      <w:tr w:rsidR="00CB7BB3" w:rsidRPr="00E161CE" w14:paraId="4276B352" w14:textId="77777777" w:rsidTr="00CB7BB3">
        <w:trPr>
          <w:trHeight w:val="346"/>
        </w:trPr>
        <w:tc>
          <w:tcPr>
            <w:tcW w:w="6210" w:type="dxa"/>
          </w:tcPr>
          <w:p w14:paraId="30023A9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6CC79AFA" w:rsidR="00CB7BB3" w:rsidRPr="00E161CE" w:rsidRDefault="003C378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70,356</w:t>
            </w:r>
          </w:p>
        </w:tc>
        <w:tc>
          <w:tcPr>
            <w:tcW w:w="270" w:type="dxa"/>
          </w:tcPr>
          <w:p w14:paraId="6AC65ED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5865414F" w:rsidR="00CB7BB3" w:rsidRPr="00E161CE" w:rsidRDefault="003C378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70,356</w:t>
            </w:r>
          </w:p>
        </w:tc>
      </w:tr>
      <w:tr w:rsidR="00232954" w:rsidRPr="00E161CE" w14:paraId="7EFEDD77" w14:textId="77777777" w:rsidTr="00CB7BB3">
        <w:trPr>
          <w:trHeight w:val="346"/>
        </w:trPr>
        <w:tc>
          <w:tcPr>
            <w:tcW w:w="6210" w:type="dxa"/>
          </w:tcPr>
          <w:p w14:paraId="5E1CBF0E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80625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083D9" w14:textId="77777777" w:rsidR="00232954" w:rsidRPr="00E161CE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28FC35F3" w14:textId="77777777" w:rsidTr="00154506">
        <w:trPr>
          <w:trHeight w:val="346"/>
        </w:trPr>
        <w:tc>
          <w:tcPr>
            <w:tcW w:w="6210" w:type="dxa"/>
          </w:tcPr>
          <w:p w14:paraId="3E379F41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76E545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8AAA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8532F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06" w:rsidRPr="00E161CE" w14:paraId="4481D76E" w14:textId="77777777" w:rsidTr="00154506">
        <w:trPr>
          <w:trHeight w:val="346"/>
        </w:trPr>
        <w:tc>
          <w:tcPr>
            <w:tcW w:w="6210" w:type="dxa"/>
          </w:tcPr>
          <w:p w14:paraId="5DCB3F48" w14:textId="4EF02A04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4506">
              <w:rPr>
                <w:rFonts w:asciiTheme="majorBidi" w:hAnsi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59479322" w14:textId="6E88AED9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4506">
              <w:rPr>
                <w:rFonts w:asciiTheme="majorBidi" w:hAnsiTheme="majorBidi" w:cstheme="majorBidi"/>
                <w:sz w:val="30"/>
                <w:szCs w:val="30"/>
              </w:rPr>
              <w:t>233,293</w:t>
            </w:r>
          </w:p>
        </w:tc>
        <w:tc>
          <w:tcPr>
            <w:tcW w:w="270" w:type="dxa"/>
          </w:tcPr>
          <w:p w14:paraId="29E4615C" w14:textId="77777777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D060" w14:textId="7FFF4887" w:rsidR="00154506" w:rsidRPr="00154506" w:rsidRDefault="003029FB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4506">
              <w:rPr>
                <w:rFonts w:asciiTheme="majorBidi" w:hAnsiTheme="majorBidi" w:cstheme="majorBidi"/>
                <w:sz w:val="30"/>
                <w:szCs w:val="30"/>
              </w:rPr>
              <w:t>233,293</w:t>
            </w:r>
          </w:p>
        </w:tc>
      </w:tr>
      <w:tr w:rsidR="00154506" w:rsidRPr="00E161CE" w14:paraId="437F1999" w14:textId="77777777" w:rsidTr="00154506">
        <w:trPr>
          <w:trHeight w:val="346"/>
        </w:trPr>
        <w:tc>
          <w:tcPr>
            <w:tcW w:w="6210" w:type="dxa"/>
          </w:tcPr>
          <w:p w14:paraId="29AF709D" w14:textId="73E2EC52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2A5D5DA8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54506">
              <w:rPr>
                <w:rFonts w:asciiTheme="majorBidi" w:hAnsiTheme="majorBidi" w:cstheme="majorBidi"/>
                <w:sz w:val="30"/>
                <w:szCs w:val="30"/>
              </w:rPr>
              <w:t>30,975</w:t>
            </w:r>
          </w:p>
        </w:tc>
        <w:tc>
          <w:tcPr>
            <w:tcW w:w="270" w:type="dxa"/>
          </w:tcPr>
          <w:p w14:paraId="294BAA24" w14:textId="77777777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AF753" w14:textId="5ADEC0BC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54506">
              <w:rPr>
                <w:rFonts w:asciiTheme="majorBidi" w:hAnsiTheme="majorBidi" w:cstheme="majorBidi"/>
                <w:sz w:val="30"/>
                <w:szCs w:val="30"/>
              </w:rPr>
              <w:t>25,604</w:t>
            </w:r>
          </w:p>
        </w:tc>
      </w:tr>
      <w:tr w:rsidR="00154506" w:rsidRPr="00E161CE" w14:paraId="6F2446EE" w14:textId="77777777" w:rsidTr="00154506">
        <w:trPr>
          <w:trHeight w:val="346"/>
        </w:trPr>
        <w:tc>
          <w:tcPr>
            <w:tcW w:w="6210" w:type="dxa"/>
          </w:tcPr>
          <w:p w14:paraId="6EAE7920" w14:textId="6CADB8FB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7973B25E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264,268</w:t>
            </w:r>
          </w:p>
        </w:tc>
        <w:tc>
          <w:tcPr>
            <w:tcW w:w="270" w:type="dxa"/>
          </w:tcPr>
          <w:p w14:paraId="10820913" w14:textId="77777777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61E7822A" w:rsidR="00154506" w:rsidRPr="00E161CE" w:rsidRDefault="003029FB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258,897</w:t>
            </w:r>
          </w:p>
        </w:tc>
      </w:tr>
    </w:tbl>
    <w:p w14:paraId="0C7FC5BB" w14:textId="77777777" w:rsidR="00CB7BB3" w:rsidRPr="00CB7BB3" w:rsidRDefault="00CB7BB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380F3" w14:textId="1C135FD5" w:rsidR="00EB73ED" w:rsidRPr="00EB276B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3508E1">
        <w:rPr>
          <w:rFonts w:ascii="Angsana New" w:hAnsi="Angsana New" w:cs="Angsana New"/>
          <w:b/>
          <w:bCs/>
          <w:sz w:val="30"/>
          <w:szCs w:val="30"/>
        </w:rPr>
        <w:t>2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3508E1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4C8CCB" w14:textId="01CB5D6D" w:rsidR="00E40A2D" w:rsidRPr="008004B5" w:rsidRDefault="00E40A2D" w:rsidP="00E161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</w:rPr>
      </w:pPr>
      <w:r w:rsidRPr="008004B5">
        <w:rPr>
          <w:rFonts w:ascii="Angsana New" w:hAnsi="Angsana New"/>
          <w:sz w:val="30"/>
          <w:szCs w:val="30"/>
        </w:rPr>
        <w:t>(</w:t>
      </w:r>
      <w:r w:rsidRPr="008004B5">
        <w:rPr>
          <w:rFonts w:ascii="Angsana New" w:hAnsi="Angsana New"/>
          <w:sz w:val="30"/>
          <w:szCs w:val="30"/>
          <w:cs/>
        </w:rPr>
        <w:t xml:space="preserve">ก) </w:t>
      </w:r>
      <w:r w:rsidRPr="008004B5">
        <w:rPr>
          <w:rFonts w:ascii="Angsana New" w:hAnsi="Angsana New"/>
          <w:sz w:val="30"/>
          <w:szCs w:val="30"/>
          <w:cs/>
        </w:rPr>
        <w:tab/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</w:t>
      </w:r>
      <w:r w:rsidRPr="008004B5">
        <w:rPr>
          <w:rFonts w:ascii="Angsana New" w:hAnsi="Angsana New"/>
          <w:spacing w:val="-2"/>
          <w:sz w:val="30"/>
          <w:szCs w:val="30"/>
          <w:cs/>
        </w:rPr>
        <w:t xml:space="preserve">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8004B5">
        <w:rPr>
          <w:rFonts w:ascii="Angsana New" w:hAnsi="Angsana New"/>
          <w:spacing w:val="-2"/>
          <w:sz w:val="30"/>
          <w:szCs w:val="30"/>
        </w:rPr>
        <w:t>3</w:t>
      </w:r>
      <w:r w:rsidRPr="008004B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8004B5">
        <w:rPr>
          <w:rFonts w:ascii="Angsana New" w:hAnsi="Angsana New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="002C017C" w:rsidRPr="008004B5">
        <w:rPr>
          <w:rFonts w:ascii="Angsana New" w:hAnsi="Angsana New" w:hint="cs"/>
          <w:sz w:val="30"/>
          <w:szCs w:val="30"/>
          <w:cs/>
        </w:rPr>
        <w:t xml:space="preserve">ดังนั้น ณ วันที่ </w:t>
      </w:r>
      <w:r w:rsidR="002C017C" w:rsidRPr="008004B5">
        <w:rPr>
          <w:rFonts w:ascii="Angsana New" w:hAnsi="Angsana New"/>
          <w:sz w:val="30"/>
          <w:szCs w:val="30"/>
        </w:rPr>
        <w:t>3</w:t>
      </w:r>
      <w:r w:rsidR="00A777AB" w:rsidRPr="008004B5">
        <w:rPr>
          <w:rFonts w:ascii="Angsana New" w:hAnsi="Angsana New"/>
          <w:sz w:val="30"/>
          <w:szCs w:val="30"/>
        </w:rPr>
        <w:t>1</w:t>
      </w:r>
      <w:r w:rsidR="002C017C" w:rsidRPr="008004B5">
        <w:rPr>
          <w:rFonts w:ascii="Angsana New" w:hAnsi="Angsana New"/>
          <w:sz w:val="30"/>
          <w:szCs w:val="30"/>
        </w:rPr>
        <w:t xml:space="preserve"> </w:t>
      </w:r>
      <w:r w:rsidR="00CB7BB3" w:rsidRPr="008004B5">
        <w:rPr>
          <w:rFonts w:ascii="Angsana New" w:hAnsi="Angsana New" w:hint="cs"/>
          <w:sz w:val="30"/>
          <w:szCs w:val="30"/>
          <w:cs/>
        </w:rPr>
        <w:t>มีนาคม</w:t>
      </w:r>
      <w:r w:rsidR="002C017C" w:rsidRPr="008004B5">
        <w:rPr>
          <w:rFonts w:ascii="Angsana New" w:hAnsi="Angsana New" w:hint="cs"/>
          <w:sz w:val="30"/>
          <w:szCs w:val="30"/>
          <w:cs/>
        </w:rPr>
        <w:t xml:space="preserve"> </w:t>
      </w:r>
      <w:r w:rsidR="002C017C" w:rsidRPr="008004B5">
        <w:rPr>
          <w:rFonts w:ascii="Angsana New" w:hAnsi="Angsana New"/>
          <w:sz w:val="30"/>
          <w:szCs w:val="30"/>
        </w:rPr>
        <w:t>256</w:t>
      </w:r>
      <w:r w:rsidR="00CB7BB3" w:rsidRPr="008004B5">
        <w:rPr>
          <w:rFonts w:ascii="Angsana New" w:hAnsi="Angsana New"/>
          <w:sz w:val="30"/>
          <w:szCs w:val="30"/>
        </w:rPr>
        <w:t>5</w:t>
      </w:r>
      <w:r w:rsidR="002C017C" w:rsidRPr="008004B5">
        <w:rPr>
          <w:rFonts w:ascii="Angsana New" w:hAnsi="Angsana New"/>
          <w:sz w:val="30"/>
          <w:szCs w:val="30"/>
        </w:rPr>
        <w:t xml:space="preserve"> </w:t>
      </w:r>
      <w:r w:rsidR="002C017C" w:rsidRPr="008004B5">
        <w:rPr>
          <w:rFonts w:ascii="Angsana New" w:hAnsi="Angsana New" w:hint="cs"/>
          <w:sz w:val="30"/>
          <w:szCs w:val="30"/>
          <w:cs/>
        </w:rPr>
        <w:t>จึงยังไม่มีการ</w:t>
      </w:r>
      <w:r w:rsidR="00DF7B4F" w:rsidRPr="008004B5">
        <w:rPr>
          <w:rFonts w:ascii="Angsana New" w:hAnsi="Angsana New"/>
          <w:sz w:val="30"/>
          <w:szCs w:val="30"/>
          <w:cs/>
        </w:rPr>
        <w:br/>
      </w:r>
      <w:r w:rsidR="00792998" w:rsidRPr="008004B5">
        <w:rPr>
          <w:rFonts w:ascii="Angsana New" w:hAnsi="Angsana New" w:hint="cs"/>
          <w:sz w:val="30"/>
          <w:szCs w:val="30"/>
          <w:cs/>
        </w:rPr>
        <w:t>บันทึก</w:t>
      </w:r>
      <w:r w:rsidR="002C017C" w:rsidRPr="008004B5">
        <w:rPr>
          <w:rFonts w:ascii="Angsana New" w:hAnsi="Angsana New" w:hint="cs"/>
          <w:sz w:val="30"/>
          <w:szCs w:val="30"/>
          <w:cs/>
        </w:rPr>
        <w:t>ประมาณ</w:t>
      </w:r>
      <w:r w:rsidR="00492019" w:rsidRPr="008004B5">
        <w:rPr>
          <w:rFonts w:ascii="Angsana New" w:hAnsi="Angsana New" w:hint="cs"/>
          <w:sz w:val="30"/>
          <w:szCs w:val="30"/>
          <w:cs/>
        </w:rPr>
        <w:t>การหนี้สิน</w:t>
      </w:r>
      <w:r w:rsidR="00831563" w:rsidRPr="008004B5">
        <w:rPr>
          <w:rFonts w:ascii="Angsana New" w:hAnsi="Angsana New" w:hint="cs"/>
          <w:sz w:val="30"/>
          <w:szCs w:val="30"/>
          <w:cs/>
        </w:rPr>
        <w:t>ดังกล่าว</w:t>
      </w:r>
      <w:r w:rsidR="002C017C" w:rsidRPr="008004B5">
        <w:rPr>
          <w:rFonts w:ascii="Angsana New" w:hAnsi="Angsana New" w:hint="cs"/>
          <w:sz w:val="30"/>
          <w:szCs w:val="30"/>
          <w:cs/>
        </w:rPr>
        <w:t>แต่อย่างใด</w:t>
      </w:r>
      <w:r w:rsidR="00DA0734" w:rsidRPr="008004B5">
        <w:rPr>
          <w:rFonts w:ascii="Angsana New" w:hAnsi="Angsana New"/>
          <w:sz w:val="30"/>
          <w:szCs w:val="30"/>
          <w:cs/>
        </w:rPr>
        <w:t xml:space="preserve"> </w:t>
      </w:r>
    </w:p>
    <w:p w14:paraId="0E877531" w14:textId="28C17E8D" w:rsidR="00B66743" w:rsidRPr="008004B5" w:rsidRDefault="00B66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0F13F6B" w14:textId="580E6A71" w:rsidR="006F22C5" w:rsidRPr="003508E1" w:rsidRDefault="00E40A2D" w:rsidP="0048503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004B5">
        <w:rPr>
          <w:rFonts w:ascii="Angsana New" w:hAnsi="Angsana New" w:hint="cs"/>
          <w:sz w:val="30"/>
          <w:szCs w:val="30"/>
          <w:cs/>
        </w:rPr>
        <w:t>(</w:t>
      </w:r>
      <w:r w:rsidR="00E24E71" w:rsidRPr="008004B5">
        <w:rPr>
          <w:rFonts w:ascii="Angsana New" w:hAnsi="Angsana New" w:hint="cs"/>
          <w:sz w:val="30"/>
          <w:szCs w:val="30"/>
          <w:cs/>
        </w:rPr>
        <w:t>ข</w:t>
      </w:r>
      <w:r w:rsidRPr="008004B5">
        <w:rPr>
          <w:rFonts w:ascii="Angsana New" w:hAnsi="Angsana New" w:hint="cs"/>
          <w:sz w:val="30"/>
          <w:szCs w:val="30"/>
          <w:cs/>
        </w:rPr>
        <w:t xml:space="preserve">) </w:t>
      </w:r>
      <w:r w:rsidR="00BD1E84" w:rsidRPr="008004B5">
        <w:rPr>
          <w:rFonts w:ascii="Angsana New" w:hAnsi="Angsana New"/>
          <w:sz w:val="30"/>
          <w:szCs w:val="30"/>
        </w:rPr>
        <w:t xml:space="preserve"> </w:t>
      </w:r>
      <w:r w:rsidR="00E24E71" w:rsidRPr="008004B5">
        <w:rPr>
          <w:rFonts w:ascii="Angsana New" w:hAnsi="Angsana New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="00CB7226" w:rsidRPr="008004B5">
        <w:rPr>
          <w:rFonts w:ascii="Angsana New" w:hAnsi="Angsana New" w:hint="cs"/>
          <w:sz w:val="30"/>
          <w:szCs w:val="30"/>
          <w:cs/>
        </w:rPr>
        <w:t xml:space="preserve"> </w:t>
      </w:r>
      <w:r w:rsidR="00602561" w:rsidRPr="008004B5">
        <w:rPr>
          <w:rFonts w:ascii="Angsana New" w:hAnsi="Angsana New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="00E825BC" w:rsidRPr="008004B5">
        <w:rPr>
          <w:rFonts w:ascii="Angsana New" w:hAnsi="Angsana New"/>
          <w:spacing w:val="-4"/>
          <w:sz w:val="30"/>
          <w:szCs w:val="30"/>
          <w:cs/>
        </w:rPr>
        <w:t>เป็นจำนวนเงินรวมประมาณ</w:t>
      </w:r>
      <w:r w:rsidR="00602561" w:rsidRPr="008004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212F">
        <w:rPr>
          <w:rFonts w:ascii="Angsana New" w:hAnsi="Angsana New"/>
          <w:spacing w:val="-4"/>
          <w:sz w:val="30"/>
          <w:szCs w:val="30"/>
        </w:rPr>
        <w:t>2</w:t>
      </w:r>
      <w:r w:rsidR="00E24E71" w:rsidRPr="008004B5">
        <w:rPr>
          <w:rFonts w:ascii="Angsana New" w:hAnsi="Angsana New"/>
          <w:spacing w:val="-4"/>
          <w:sz w:val="30"/>
          <w:szCs w:val="30"/>
        </w:rPr>
        <w:t>.75</w:t>
      </w:r>
      <w:r w:rsidR="00602561" w:rsidRPr="008004B5">
        <w:rPr>
          <w:rFonts w:ascii="Angsana New" w:hAnsi="Angsana New"/>
          <w:spacing w:val="-4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</w:t>
      </w:r>
      <w:r w:rsidR="00485035" w:rsidRPr="00485035">
        <w:rPr>
          <w:rFonts w:ascii="Angsana New" w:hAnsi="Angsana New"/>
          <w:spacing w:val="-4"/>
          <w:sz w:val="30"/>
          <w:szCs w:val="30"/>
          <w:cs/>
        </w:rPr>
        <w:t>ทั้งนี้ บริษัทได้บันทึกประมาณการหนี้สินจากคดีความดังกล่าวในงบการเงินแล้ว</w:t>
      </w:r>
    </w:p>
    <w:p w14:paraId="42B745E5" w14:textId="77777777" w:rsidR="00683B1B" w:rsidRPr="003508E1" w:rsidRDefault="00683B1B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D59A4BB" w14:textId="47590A22" w:rsidR="00AC7DC7" w:rsidRPr="00AC7DC7" w:rsidRDefault="00AC7DC7" w:rsidP="00C20E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050B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019" w:bottom="576" w:left="1152" w:header="720" w:footer="720" w:gutter="0"/>
      <w:paperSrc w:first="7" w:other="7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710B" w14:textId="77777777" w:rsidR="00792075" w:rsidRDefault="00792075" w:rsidP="004956B4">
      <w:r>
        <w:separator/>
      </w:r>
    </w:p>
  </w:endnote>
  <w:endnote w:type="continuationSeparator" w:id="0">
    <w:p w14:paraId="39DEA467" w14:textId="77777777" w:rsidR="00792075" w:rsidRDefault="0079207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2867" w14:textId="77777777" w:rsidR="00792075" w:rsidRDefault="00792075" w:rsidP="004956B4">
      <w:r>
        <w:separator/>
      </w:r>
    </w:p>
  </w:footnote>
  <w:footnote w:type="continuationSeparator" w:id="0">
    <w:p w14:paraId="0C4718D3" w14:textId="77777777" w:rsidR="00792075" w:rsidRDefault="0079207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5FE08F96" w:rsidR="003E6E6E" w:rsidRPr="0047456A" w:rsidRDefault="003E6E6E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6304" w14:textId="77777777" w:rsidR="00607931" w:rsidRPr="009B072F" w:rsidRDefault="00607931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A836305" w14:textId="77777777" w:rsidR="00607931" w:rsidRPr="009B072F" w:rsidRDefault="00607931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7ABD77" w14:textId="77777777" w:rsidR="00607931" w:rsidRDefault="00607931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8C34172" w14:textId="77777777" w:rsidR="00607931" w:rsidRDefault="00607931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80E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E7A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1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737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484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6743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CE8C47CA94D4CBE9FAD51AEF1CD0E" ma:contentTypeVersion="4" ma:contentTypeDescription="Create a new document." ma:contentTypeScope="" ma:versionID="ffa1e79187a52b98bac2cab14da12f8c">
  <xsd:schema xmlns:xsd="http://www.w3.org/2001/XMLSchema" xmlns:xs="http://www.w3.org/2001/XMLSchema" xmlns:p="http://schemas.microsoft.com/office/2006/metadata/properties" xmlns:ns2="d599a009-916d-4751-bbbe-1e65d7aa24fc" xmlns:ns3="b34810af-1e69-482b-911a-88e1017bc52f" targetNamespace="http://schemas.microsoft.com/office/2006/metadata/properties" ma:root="true" ma:fieldsID="c1566b4fe1e30bfa35124023f6820645" ns2:_="" ns3:_="">
    <xsd:import namespace="d599a009-916d-4751-bbbe-1e65d7aa24fc"/>
    <xsd:import namespace="b34810af-1e69-482b-911a-88e1017bc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9a009-916d-4751-bbbe-1e65d7aa24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810af-1e69-482b-911a-88e1017bc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430118-6D0A-4236-A15C-CBC7B452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9a009-916d-4751-bbbe-1e65d7aa24fc"/>
    <ds:schemaRef ds:uri="b34810af-1e69-482b-911a-88e1017bc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916</TotalTime>
  <Pages>13</Pages>
  <Words>2672</Words>
  <Characters>11527</Characters>
  <Application>Microsoft Office Word</Application>
  <DocSecurity>0</DocSecurity>
  <Lines>96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126</cp:revision>
  <cp:lastPrinted>2022-04-25T03:23:00Z</cp:lastPrinted>
  <dcterms:created xsi:type="dcterms:W3CDTF">2022-01-29T09:23:00Z</dcterms:created>
  <dcterms:modified xsi:type="dcterms:W3CDTF">2022-05-10T08:35:00Z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0x0101004B5CE8C47CA94D4CBE9FAD51AEF1CD0E</vt:lpwstr>
  </property>
</Properties>
</file>