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369D9" w14:textId="5979AAC3" w:rsidR="009030AC" w:rsidRPr="005B380D" w:rsidRDefault="009030AC" w:rsidP="009030AC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5B380D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5B380D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5B380D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27E08D0A" w14:textId="77777777" w:rsidR="009030AC" w:rsidRPr="008B25D3" w:rsidRDefault="009030AC" w:rsidP="008B25D3">
      <w:pPr>
        <w:rPr>
          <w:cs/>
        </w:rPr>
      </w:pPr>
    </w:p>
    <w:p w14:paraId="59BF6B77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55A3C43D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454E7D0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584DEB9B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054795E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สินทรัพย์สิทธิการใช้</w:t>
      </w:r>
    </w:p>
    <w:p w14:paraId="03C0DFBF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195458A3" w14:textId="3FB53879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5316286B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eastAsia="AngsanaNew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141973C8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eastAsia="AngsanaNew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F7B6A24" w14:textId="71A39806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2C0C13BE" w14:textId="2D3AEEB0" w:rsidR="00880FF2" w:rsidRPr="005B380D" w:rsidRDefault="00880FF2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880FF2">
        <w:rPr>
          <w:rFonts w:asciiTheme="majorBidi" w:hAnsi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11E69B1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5B380D">
        <w:rPr>
          <w:rFonts w:asciiTheme="majorBidi" w:hAnsiTheme="majorBidi" w:cstheme="majorBidi"/>
          <w:spacing w:val="-4"/>
          <w:sz w:val="28"/>
          <w:szCs w:val="28"/>
          <w:highlight w:val="lightGray"/>
          <w:cs/>
          <w:lang w:bidi="th-TH"/>
        </w:rPr>
        <w:br w:type="page"/>
      </w:r>
    </w:p>
    <w:p w14:paraId="26C972EF" w14:textId="7777777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94B072E" w14:textId="7777777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90" w:hanging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E5F26B5" w14:textId="0DA8712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01652" w:rsidRPr="005B380D">
        <w:rPr>
          <w:rFonts w:asciiTheme="majorBidi" w:hAnsiTheme="majorBidi" w:cstheme="majorBidi"/>
          <w:sz w:val="28"/>
          <w:szCs w:val="28"/>
        </w:rPr>
        <w:t xml:space="preserve"> </w:t>
      </w:r>
      <w:r w:rsidR="00212488">
        <w:rPr>
          <w:rFonts w:asciiTheme="majorBidi" w:hAnsiTheme="majorBidi" w:cstheme="majorBidi"/>
          <w:sz w:val="28"/>
          <w:szCs w:val="28"/>
        </w:rPr>
        <w:t xml:space="preserve">11 </w:t>
      </w:r>
      <w:r w:rsidR="00212488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212488">
        <w:rPr>
          <w:rFonts w:asciiTheme="majorBidi" w:hAnsiTheme="majorBidi" w:cstheme="majorBidi"/>
          <w:sz w:val="28"/>
          <w:szCs w:val="28"/>
        </w:rPr>
        <w:t>2565</w:t>
      </w:r>
    </w:p>
    <w:p w14:paraId="535CD408" w14:textId="7777777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276EE89" w14:textId="77777777" w:rsidR="009030AC" w:rsidRPr="005B380D" w:rsidRDefault="009030AC" w:rsidP="009030A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78705290" w14:textId="7777777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81C5FA4" w14:textId="1102A7F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5B380D">
        <w:rPr>
          <w:rFonts w:asciiTheme="majorBidi" w:hAnsiTheme="majorBidi" w:cstheme="majorBidi"/>
          <w:sz w:val="28"/>
          <w:szCs w:val="28"/>
        </w:rPr>
        <w:t xml:space="preserve"> 34</w:t>
      </w:r>
      <w:r w:rsidR="00AB0C67" w:rsidRPr="005B380D">
        <w:rPr>
          <w:rFonts w:asciiTheme="majorBidi" w:hAnsiTheme="majorBidi" w:cstheme="majorBidi"/>
          <w:sz w:val="28"/>
          <w:szCs w:val="28"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  <w:cs/>
        </w:rPr>
        <w:t>เรื่อง</w:t>
      </w: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5B380D">
        <w:rPr>
          <w:rFonts w:asciiTheme="majorBidi" w:hAnsiTheme="majorBidi" w:cstheme="majorBidi"/>
          <w:i/>
          <w:iCs/>
          <w:sz w:val="28"/>
          <w:szCs w:val="28"/>
        </w:rPr>
        <w:br/>
      </w: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01652" w:rsidRPr="005B380D">
        <w:rPr>
          <w:rFonts w:asciiTheme="majorBidi" w:hAnsiTheme="majorBidi" w:cstheme="majorBidi"/>
          <w:sz w:val="28"/>
          <w:szCs w:val="28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5B380D">
        <w:rPr>
          <w:rFonts w:asciiTheme="majorBidi" w:hAnsiTheme="majorBidi" w:cstheme="majorBidi"/>
          <w:sz w:val="28"/>
          <w:szCs w:val="28"/>
        </w:rPr>
        <w:br/>
      </w:r>
      <w:r w:rsidR="002B2149">
        <w:rPr>
          <w:rFonts w:asciiTheme="majorBidi" w:hAnsiTheme="majorBidi" w:cstheme="majorBidi"/>
          <w:sz w:val="28"/>
          <w:szCs w:val="28"/>
        </w:rPr>
        <w:t>31</w:t>
      </w:r>
      <w:r w:rsidR="00C339B9">
        <w:rPr>
          <w:rFonts w:asciiTheme="majorBidi" w:hAnsiTheme="majorBidi" w:cstheme="majorBidi"/>
          <w:sz w:val="28"/>
          <w:szCs w:val="28"/>
        </w:rPr>
        <w:t xml:space="preserve"> </w:t>
      </w:r>
      <w:r w:rsidR="00D01652" w:rsidRPr="005B380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C0BD7" w:rsidRPr="005B380D">
        <w:rPr>
          <w:rFonts w:asciiTheme="majorBidi" w:hAnsiTheme="majorBidi" w:cstheme="majorBidi"/>
          <w:sz w:val="28"/>
          <w:szCs w:val="28"/>
        </w:rPr>
        <w:t>256</w:t>
      </w:r>
      <w:r w:rsidR="006E656E" w:rsidRPr="005B380D">
        <w:rPr>
          <w:rFonts w:asciiTheme="majorBidi" w:hAnsiTheme="majorBidi" w:cstheme="majorBidi"/>
          <w:sz w:val="28"/>
          <w:szCs w:val="28"/>
        </w:rPr>
        <w:t>4</w:t>
      </w:r>
    </w:p>
    <w:p w14:paraId="4D63BB00" w14:textId="7777777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38D8557" w14:textId="319525C1" w:rsidR="00D01652" w:rsidRPr="005B380D" w:rsidRDefault="00D01652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C0BD7" w:rsidRPr="005B380D">
        <w:rPr>
          <w:rFonts w:asciiTheme="majorBidi" w:hAnsiTheme="majorBidi" w:cstheme="majorBidi"/>
          <w:sz w:val="28"/>
          <w:szCs w:val="28"/>
        </w:rPr>
        <w:t>31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C0BD7" w:rsidRPr="005B380D">
        <w:rPr>
          <w:rFonts w:asciiTheme="majorBidi" w:hAnsiTheme="majorBidi" w:cstheme="majorBidi"/>
          <w:sz w:val="28"/>
          <w:szCs w:val="28"/>
        </w:rPr>
        <w:t>256</w:t>
      </w:r>
      <w:r w:rsidR="006E656E" w:rsidRPr="005B380D">
        <w:rPr>
          <w:rFonts w:asciiTheme="majorBidi" w:hAnsiTheme="majorBidi" w:cstheme="majorBidi"/>
          <w:sz w:val="28"/>
          <w:szCs w:val="28"/>
        </w:rPr>
        <w:t>4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28A20BB" w14:textId="610128B7" w:rsidR="009030AC" w:rsidRPr="005B380D" w:rsidRDefault="009030AC" w:rsidP="009030AC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FF"/>
          <w:sz w:val="20"/>
          <w:szCs w:val="20"/>
          <w:cs/>
        </w:rPr>
      </w:pPr>
    </w:p>
    <w:p w14:paraId="08165E0F" w14:textId="77777777" w:rsidR="009030AC" w:rsidRPr="005B380D" w:rsidRDefault="009030AC" w:rsidP="006E656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5D231ACD" w14:textId="028F94F3" w:rsidR="009030AC" w:rsidRPr="005B380D" w:rsidRDefault="009030AC" w:rsidP="009030A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6089E0D" w14:textId="3A7F01E8" w:rsidR="00D91009" w:rsidRPr="005B380D" w:rsidRDefault="006E656E" w:rsidP="00D91009">
      <w:pPr>
        <w:spacing w:line="240" w:lineRule="auto"/>
        <w:ind w:left="540" w:right="45"/>
        <w:jc w:val="thaiDistribute"/>
        <w:rPr>
          <w:rFonts w:asciiTheme="majorBidi" w:hAnsiTheme="majorBidi"/>
          <w:b/>
          <w:spacing w:val="-2"/>
          <w:sz w:val="28"/>
          <w:szCs w:val="28"/>
        </w:rPr>
      </w:pPr>
      <w:r w:rsidRPr="009D723E">
        <w:rPr>
          <w:rFonts w:asciiTheme="majorBidi" w:hAnsiTheme="majorBidi"/>
          <w:b/>
          <w:spacing w:val="-2"/>
          <w:sz w:val="28"/>
          <w:szCs w:val="28"/>
          <w:cs/>
        </w:rPr>
        <w:t>กลุ่มบริษัท</w:t>
      </w:r>
      <w:r w:rsidRPr="005B380D">
        <w:rPr>
          <w:rFonts w:asciiTheme="majorBidi" w:hAnsiTheme="majorBidi"/>
          <w:b/>
          <w:spacing w:val="-2"/>
          <w:sz w:val="28"/>
          <w:szCs w:val="28"/>
          <w:cs/>
        </w:rPr>
        <w:t>มีรายการระหว่างกันที่มีนัยสำคัญในระหว่างงวดมีดังต่อไปนี้</w:t>
      </w:r>
    </w:p>
    <w:p w14:paraId="79E5FA10" w14:textId="77777777" w:rsidR="006E656E" w:rsidRPr="000F3F74" w:rsidRDefault="006E656E" w:rsidP="00D91009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0"/>
        <w:gridCol w:w="180"/>
        <w:gridCol w:w="1080"/>
        <w:gridCol w:w="180"/>
        <w:gridCol w:w="1080"/>
      </w:tblGrid>
      <w:tr w:rsidR="00A15A85" w:rsidRPr="005B380D" w14:paraId="367489C0" w14:textId="77777777" w:rsidTr="00E825D0">
        <w:trPr>
          <w:cantSplit/>
          <w:tblHeader/>
        </w:trPr>
        <w:tc>
          <w:tcPr>
            <w:tcW w:w="4320" w:type="dxa"/>
          </w:tcPr>
          <w:p w14:paraId="1284B534" w14:textId="77777777" w:rsidR="00A15A85" w:rsidRPr="005B380D" w:rsidRDefault="00A15A85" w:rsidP="00794D2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08284BA9" w14:textId="77777777" w:rsidR="00A15A85" w:rsidRPr="005B380D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0CEB359D" w14:textId="77777777" w:rsidR="00A15A85" w:rsidRPr="005B380D" w:rsidRDefault="00A15A85" w:rsidP="00794D29">
            <w:pPr>
              <w:pStyle w:val="acctmergecolhdg"/>
              <w:tabs>
                <w:tab w:val="left" w:pos="226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15A85" w:rsidRPr="005B380D" w14:paraId="27572DF8" w14:textId="77777777" w:rsidTr="00E825D0">
        <w:trPr>
          <w:cantSplit/>
          <w:tblHeader/>
        </w:trPr>
        <w:tc>
          <w:tcPr>
            <w:tcW w:w="4320" w:type="dxa"/>
          </w:tcPr>
          <w:p w14:paraId="2FD549B1" w14:textId="77777777" w:rsidR="00A15A85" w:rsidRPr="005B380D" w:rsidRDefault="00A15A85" w:rsidP="00794D2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  <w:t xml:space="preserve">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080" w:type="dxa"/>
          </w:tcPr>
          <w:p w14:paraId="2478D4F5" w14:textId="423D9101" w:rsidR="00A15A85" w:rsidRPr="005B380D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4A8E83AF" w14:textId="77777777" w:rsidR="00A15A85" w:rsidRPr="005B380D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5EB1C1" w14:textId="7F4EB6CC" w:rsidR="00A15A85" w:rsidRPr="005B380D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43D62981" w14:textId="77777777" w:rsidR="00A15A85" w:rsidRPr="005B380D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032564" w14:textId="4A70B981" w:rsidR="00A15A85" w:rsidRPr="005B380D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35BE138B" w14:textId="77777777" w:rsidR="00A15A85" w:rsidRPr="005B380D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008766" w14:textId="700D5330" w:rsidR="00A15A85" w:rsidRPr="005B380D" w:rsidRDefault="00A15A85" w:rsidP="00794D29">
            <w:pPr>
              <w:pStyle w:val="acctmergecolhdg"/>
              <w:spacing w:line="240" w:lineRule="auto"/>
              <w:ind w:left="102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</w:tr>
      <w:tr w:rsidR="00A15A85" w:rsidRPr="005B380D" w14:paraId="49C75946" w14:textId="77777777" w:rsidTr="00E825D0">
        <w:trPr>
          <w:cantSplit/>
          <w:tblHeader/>
        </w:trPr>
        <w:tc>
          <w:tcPr>
            <w:tcW w:w="4320" w:type="dxa"/>
          </w:tcPr>
          <w:p w14:paraId="568B5BBC" w14:textId="77777777" w:rsidR="00A15A85" w:rsidRPr="005B380D" w:rsidRDefault="00A15A85" w:rsidP="00794D2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3B4B1091" w14:textId="77777777" w:rsidR="00A15A85" w:rsidRPr="005B380D" w:rsidRDefault="00A15A85" w:rsidP="00794D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A15A85" w:rsidRPr="005B380D" w14:paraId="5FCC66C4" w14:textId="77777777" w:rsidTr="00794D29">
        <w:trPr>
          <w:cantSplit/>
        </w:trPr>
        <w:tc>
          <w:tcPr>
            <w:tcW w:w="4320" w:type="dxa"/>
          </w:tcPr>
          <w:p w14:paraId="7FB8C105" w14:textId="77777777" w:rsidR="00A15A85" w:rsidRPr="005B380D" w:rsidRDefault="00A15A85" w:rsidP="00794D2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6DD1E0EA" w14:textId="77777777" w:rsidR="00A15A85" w:rsidRPr="005B380D" w:rsidRDefault="00A15A85" w:rsidP="00794D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AE53D7" w14:textId="77777777" w:rsidR="00A15A85" w:rsidRPr="005B380D" w:rsidRDefault="00A15A85" w:rsidP="00794D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D3290F" w14:textId="77777777" w:rsidR="00A15A85" w:rsidRPr="005B380D" w:rsidRDefault="00A15A85" w:rsidP="00794D2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DB0900" w14:textId="77777777" w:rsidR="00A15A85" w:rsidRPr="005B380D" w:rsidRDefault="00A15A85" w:rsidP="00794D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F53C10" w14:textId="77777777" w:rsidR="00A15A85" w:rsidRPr="005B380D" w:rsidRDefault="00A15A85" w:rsidP="00794D29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0DFD6A" w14:textId="77777777" w:rsidR="00A15A85" w:rsidRPr="005B380D" w:rsidRDefault="00A15A85" w:rsidP="00794D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BFAFEA" w14:textId="77777777" w:rsidR="00A15A85" w:rsidRPr="005B380D" w:rsidRDefault="00A15A85" w:rsidP="00794D2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5A85" w:rsidRPr="005B380D" w14:paraId="57519D35" w14:textId="77777777" w:rsidTr="00794D29">
        <w:trPr>
          <w:cantSplit/>
        </w:trPr>
        <w:tc>
          <w:tcPr>
            <w:tcW w:w="4320" w:type="dxa"/>
            <w:vAlign w:val="bottom"/>
          </w:tcPr>
          <w:p w14:paraId="3F8F6756" w14:textId="77777777" w:rsidR="00A15A85" w:rsidRPr="005B380D" w:rsidRDefault="00A15A85" w:rsidP="00A15A8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7B7C2AED" w14:textId="27947124" w:rsidR="00A15A85" w:rsidRPr="005B380D" w:rsidRDefault="001520A3" w:rsidP="00A15A8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587BA62" w14:textId="77777777" w:rsidR="00A15A85" w:rsidRPr="005B380D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3063E36" w14:textId="63E1DC32" w:rsidR="00A15A85" w:rsidRPr="005B380D" w:rsidRDefault="00A15A85" w:rsidP="00A15A8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18D53B7" w14:textId="77777777" w:rsidR="00A15A85" w:rsidRPr="005B380D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D172DD" w14:textId="5618F006" w:rsidR="00A15A85" w:rsidRPr="005B380D" w:rsidRDefault="008064A9" w:rsidP="00A15A8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2F306AE4" w14:textId="77777777" w:rsidR="00A15A85" w:rsidRPr="005B380D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81882A" w14:textId="6F6D3E5E" w:rsidR="00A15A85" w:rsidRPr="005B380D" w:rsidRDefault="00A15A85" w:rsidP="00A15A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A15A85" w:rsidRPr="005B380D" w14:paraId="3D6C5AE8" w14:textId="77777777" w:rsidTr="00794D29">
        <w:trPr>
          <w:cantSplit/>
        </w:trPr>
        <w:tc>
          <w:tcPr>
            <w:tcW w:w="4320" w:type="dxa"/>
            <w:vAlign w:val="bottom"/>
          </w:tcPr>
          <w:p w14:paraId="7108CE19" w14:textId="77777777" w:rsidR="00A15A85" w:rsidRPr="005B380D" w:rsidRDefault="00A15A85" w:rsidP="00A15A8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79D778BC" w14:textId="525A2777" w:rsidR="00A15A85" w:rsidRPr="005B380D" w:rsidRDefault="001520A3" w:rsidP="00A15A8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5A3FB49D" w14:textId="77777777" w:rsidR="00A15A85" w:rsidRPr="005B380D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00CFAA" w14:textId="47FD581E" w:rsidR="00A15A85" w:rsidRPr="005B380D" w:rsidRDefault="00A15A85" w:rsidP="00A15A8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0F2B846D" w14:textId="77777777" w:rsidR="00A15A85" w:rsidRPr="005B380D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841102" w14:textId="24DB4915" w:rsidR="00A15A85" w:rsidRPr="005B380D" w:rsidRDefault="008064A9" w:rsidP="00A15A8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4C8D312C" w14:textId="77777777" w:rsidR="00A15A85" w:rsidRPr="005B380D" w:rsidDel="00BB28A9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A44EB5" w14:textId="5A996A4B" w:rsidR="00A15A85" w:rsidRPr="005B380D" w:rsidRDefault="00A15A85" w:rsidP="00A15A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A15A85" w:rsidRPr="005B380D" w14:paraId="6D5B902D" w14:textId="77777777" w:rsidTr="00794D29">
        <w:trPr>
          <w:cantSplit/>
        </w:trPr>
        <w:tc>
          <w:tcPr>
            <w:tcW w:w="4320" w:type="dxa"/>
            <w:vAlign w:val="bottom"/>
          </w:tcPr>
          <w:p w14:paraId="00E8585E" w14:textId="77777777" w:rsidR="00A15A85" w:rsidRPr="005B380D" w:rsidRDefault="00A15A85" w:rsidP="00A15A8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C92B8B5" w14:textId="1CAB9271" w:rsidR="00A15A85" w:rsidRPr="005B380D" w:rsidRDefault="001520A3" w:rsidP="00A15A8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53C4D830" w14:textId="77777777" w:rsidR="00A15A85" w:rsidRPr="005B380D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A68620" w14:textId="3DF796D9" w:rsidR="00A15A85" w:rsidRPr="005B380D" w:rsidRDefault="00A15A85" w:rsidP="00A15A8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2C74478D" w14:textId="77777777" w:rsidR="00A15A85" w:rsidRPr="005B380D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E9C278" w14:textId="371788EE" w:rsidR="00A15A85" w:rsidRPr="005B380D" w:rsidRDefault="0074742A" w:rsidP="00A15A8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180" w:type="dxa"/>
          </w:tcPr>
          <w:p w14:paraId="39D62BB1" w14:textId="77777777" w:rsidR="00A15A85" w:rsidRPr="005B380D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5704AF" w14:textId="0175183B" w:rsidR="00A15A85" w:rsidRPr="005B380D" w:rsidRDefault="00A15A85" w:rsidP="00A15A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33892" w:rsidRPr="005B380D" w14:paraId="599D730C" w14:textId="77777777" w:rsidTr="00794D29">
        <w:trPr>
          <w:cantSplit/>
        </w:trPr>
        <w:tc>
          <w:tcPr>
            <w:tcW w:w="4320" w:type="dxa"/>
            <w:vAlign w:val="bottom"/>
          </w:tcPr>
          <w:p w14:paraId="3EEB3BDE" w14:textId="685116B2" w:rsidR="00433892" w:rsidRPr="005B380D" w:rsidRDefault="00433892" w:rsidP="00A15A8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616493EE" w14:textId="7413295F" w:rsidR="00433892" w:rsidRPr="005B380D" w:rsidRDefault="00EB196F" w:rsidP="00A15A8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6A8BFAF5" w14:textId="77777777" w:rsidR="00433892" w:rsidRPr="005B380D" w:rsidRDefault="00433892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277F9E" w14:textId="2C93FF1D" w:rsidR="00433892" w:rsidRPr="005B380D" w:rsidRDefault="00730E28" w:rsidP="00A15A8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157987A" w14:textId="77777777" w:rsidR="00433892" w:rsidRPr="005B380D" w:rsidRDefault="00433892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81767B" w14:textId="44AECB7C" w:rsidR="00433892" w:rsidRPr="005B380D" w:rsidRDefault="00730E28" w:rsidP="00A15A8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19AB37AF" w14:textId="77777777" w:rsidR="00433892" w:rsidRPr="005B380D" w:rsidRDefault="00433892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83F6BC" w14:textId="00C1269F" w:rsidR="00433892" w:rsidRPr="005B380D" w:rsidRDefault="00730E28" w:rsidP="00A15A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A15A85" w:rsidRPr="005B380D" w14:paraId="10DD4423" w14:textId="77777777" w:rsidTr="00794D29">
        <w:trPr>
          <w:cantSplit/>
        </w:trPr>
        <w:tc>
          <w:tcPr>
            <w:tcW w:w="4320" w:type="dxa"/>
            <w:vAlign w:val="bottom"/>
          </w:tcPr>
          <w:p w14:paraId="6CB7100C" w14:textId="77777777" w:rsidR="00A15A85" w:rsidRPr="005B380D" w:rsidRDefault="00A15A85" w:rsidP="00A15A8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45EF8662" w14:textId="76D8040E" w:rsidR="00A15A85" w:rsidRPr="005B380D" w:rsidRDefault="001520A3" w:rsidP="00A15A8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80" w:type="dxa"/>
          </w:tcPr>
          <w:p w14:paraId="11033858" w14:textId="77777777" w:rsidR="00A15A85" w:rsidRPr="005B380D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953A2C" w14:textId="0ED2E587" w:rsidR="00A15A85" w:rsidRPr="005B380D" w:rsidRDefault="00A15A85" w:rsidP="00A15A8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80" w:type="dxa"/>
          </w:tcPr>
          <w:p w14:paraId="4EE57849" w14:textId="77777777" w:rsidR="00A15A85" w:rsidRPr="005B380D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445B3D" w14:textId="186D08B6" w:rsidR="00A15A85" w:rsidRPr="005B380D" w:rsidRDefault="008064A9" w:rsidP="00A15A8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5D6D2161" w14:textId="77777777" w:rsidR="00A15A85" w:rsidRPr="005B380D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A6677F" w14:textId="21E4F050" w:rsidR="00A15A85" w:rsidRPr="005B380D" w:rsidRDefault="00A15A85" w:rsidP="00A15A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33892" w:rsidRPr="005B380D" w14:paraId="20E94E6B" w14:textId="77777777" w:rsidTr="00794D29">
        <w:trPr>
          <w:cantSplit/>
        </w:trPr>
        <w:tc>
          <w:tcPr>
            <w:tcW w:w="4320" w:type="dxa"/>
            <w:vAlign w:val="bottom"/>
          </w:tcPr>
          <w:p w14:paraId="5B6674D7" w14:textId="741126A9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080" w:type="dxa"/>
          </w:tcPr>
          <w:p w14:paraId="049D417D" w14:textId="2A8A4511" w:rsidR="00433892" w:rsidRPr="005B380D" w:rsidRDefault="001520A3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</w:tcPr>
          <w:p w14:paraId="1FE602AC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01450B" w14:textId="51051E13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0" w:type="dxa"/>
          </w:tcPr>
          <w:p w14:paraId="09C2988E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634619" w14:textId="29F3FE71" w:rsidR="00433892" w:rsidRPr="005B380D" w:rsidRDefault="008064A9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4084DDA3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3784AA" w14:textId="4C5FA255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33892" w:rsidRPr="005B380D" w14:paraId="75A8722A" w14:textId="77777777" w:rsidTr="00794D29">
        <w:trPr>
          <w:cantSplit/>
        </w:trPr>
        <w:tc>
          <w:tcPr>
            <w:tcW w:w="4320" w:type="dxa"/>
            <w:vAlign w:val="bottom"/>
          </w:tcPr>
          <w:p w14:paraId="253EEDBD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080" w:type="dxa"/>
          </w:tcPr>
          <w:p w14:paraId="7A33370A" w14:textId="1BB44B90" w:rsidR="00433892" w:rsidRPr="005B380D" w:rsidRDefault="001520A3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80" w:type="dxa"/>
          </w:tcPr>
          <w:p w14:paraId="19D36123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4241C5" w14:textId="0AC92262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180" w:type="dxa"/>
          </w:tcPr>
          <w:p w14:paraId="51E21C66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685C3B" w14:textId="4862F572" w:rsidR="00433892" w:rsidRPr="005B380D" w:rsidRDefault="0074742A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81</w:t>
            </w:r>
          </w:p>
        </w:tc>
        <w:tc>
          <w:tcPr>
            <w:tcW w:w="180" w:type="dxa"/>
          </w:tcPr>
          <w:p w14:paraId="40A721D8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CA3036" w14:textId="7AB508B5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78</w:t>
            </w:r>
          </w:p>
        </w:tc>
      </w:tr>
      <w:tr w:rsidR="00433892" w:rsidRPr="005B380D" w14:paraId="65C797A2" w14:textId="77777777" w:rsidTr="00794D29">
        <w:trPr>
          <w:cantSplit/>
        </w:trPr>
        <w:tc>
          <w:tcPr>
            <w:tcW w:w="4320" w:type="dxa"/>
            <w:vAlign w:val="bottom"/>
          </w:tcPr>
          <w:p w14:paraId="5A309A56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59DB06F" w14:textId="5BB018F9" w:rsidR="00433892" w:rsidRPr="005B380D" w:rsidRDefault="001520A3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B196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5D8647F9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83F766" w14:textId="5659155A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0" w:type="dxa"/>
          </w:tcPr>
          <w:p w14:paraId="78B6B2A8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F0D67D" w14:textId="176EF67A" w:rsidR="00433892" w:rsidRPr="005B380D" w:rsidRDefault="0074742A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19612BD7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DB93F3" w14:textId="62DA85A6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33892" w:rsidRPr="005B380D" w14:paraId="61C506CA" w14:textId="77777777" w:rsidTr="00794D29">
        <w:trPr>
          <w:cantSplit/>
        </w:trPr>
        <w:tc>
          <w:tcPr>
            <w:tcW w:w="4320" w:type="dxa"/>
            <w:vAlign w:val="bottom"/>
          </w:tcPr>
          <w:p w14:paraId="35111132" w14:textId="77777777" w:rsidR="00433892" w:rsidRPr="001142F4" w:rsidRDefault="00433892" w:rsidP="0043389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ACD81DB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8FB8E77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15955841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D67741B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24DDF605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7233D8DB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4A134EDB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</w:tr>
      <w:tr w:rsidR="00C20DE6" w:rsidRPr="005B380D" w14:paraId="0E7491B1" w14:textId="77777777" w:rsidTr="00794D29">
        <w:trPr>
          <w:cantSplit/>
        </w:trPr>
        <w:tc>
          <w:tcPr>
            <w:tcW w:w="4320" w:type="dxa"/>
            <w:vAlign w:val="bottom"/>
          </w:tcPr>
          <w:p w14:paraId="7738A6C1" w14:textId="77777777" w:rsidR="00C20DE6" w:rsidRPr="001142F4" w:rsidRDefault="00C20DE6" w:rsidP="0043389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3624481" w14:textId="77777777" w:rsidR="00C20DE6" w:rsidRPr="001142F4" w:rsidRDefault="00C20DE6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7BEAF595" w14:textId="77777777" w:rsidR="00C20DE6" w:rsidRPr="001142F4" w:rsidRDefault="00C20DE6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7FDC4478" w14:textId="77777777" w:rsidR="00C20DE6" w:rsidRPr="001142F4" w:rsidRDefault="00C20DE6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03BACCD" w14:textId="77777777" w:rsidR="00C20DE6" w:rsidRPr="001142F4" w:rsidRDefault="00C20DE6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4C60FC07" w14:textId="77777777" w:rsidR="00C20DE6" w:rsidRPr="001142F4" w:rsidRDefault="00C20DE6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3FB1844A" w14:textId="77777777" w:rsidR="00C20DE6" w:rsidRPr="001142F4" w:rsidRDefault="00C20DE6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182CEC5E" w14:textId="77777777" w:rsidR="00C20DE6" w:rsidRPr="001142F4" w:rsidRDefault="00C20DE6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</w:tr>
      <w:tr w:rsidR="00433892" w:rsidRPr="005B380D" w14:paraId="0A491226" w14:textId="77777777" w:rsidTr="00794D29">
        <w:trPr>
          <w:cantSplit/>
        </w:trPr>
        <w:tc>
          <w:tcPr>
            <w:tcW w:w="4320" w:type="dxa"/>
            <w:vAlign w:val="bottom"/>
          </w:tcPr>
          <w:p w14:paraId="5EA26E6A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บริษัทย่อย</w:t>
            </w:r>
          </w:p>
        </w:tc>
        <w:tc>
          <w:tcPr>
            <w:tcW w:w="1080" w:type="dxa"/>
          </w:tcPr>
          <w:p w14:paraId="1872BC17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A68132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B70F8B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3DBF9B3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071654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F07E3D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27CF50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3892" w:rsidRPr="005B380D" w14:paraId="7D8A45FF" w14:textId="77777777" w:rsidTr="00794D29">
        <w:trPr>
          <w:cantSplit/>
        </w:trPr>
        <w:tc>
          <w:tcPr>
            <w:tcW w:w="4320" w:type="dxa"/>
            <w:vAlign w:val="bottom"/>
          </w:tcPr>
          <w:p w14:paraId="3049E65E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E175E38" w14:textId="5B750952" w:rsidR="00433892" w:rsidRPr="005B380D" w:rsidRDefault="001520A3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865B6C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6DDFE1" w14:textId="1C4A2202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4328393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EE4C4C" w14:textId="1ABE87E0" w:rsidR="00433892" w:rsidRPr="0074742A" w:rsidRDefault="0074742A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3,442</w:t>
            </w:r>
          </w:p>
        </w:tc>
        <w:tc>
          <w:tcPr>
            <w:tcW w:w="180" w:type="dxa"/>
          </w:tcPr>
          <w:p w14:paraId="70F1D00B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C722AF" w14:textId="43703F33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33892" w:rsidRPr="005B380D" w14:paraId="5B1C8F5E" w14:textId="77777777" w:rsidTr="00794D29">
        <w:trPr>
          <w:cantSplit/>
        </w:trPr>
        <w:tc>
          <w:tcPr>
            <w:tcW w:w="4320" w:type="dxa"/>
            <w:vAlign w:val="bottom"/>
          </w:tcPr>
          <w:p w14:paraId="3CAC5135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รายได้ค่าสิทธิ</w:t>
            </w:r>
          </w:p>
        </w:tc>
        <w:tc>
          <w:tcPr>
            <w:tcW w:w="1080" w:type="dxa"/>
          </w:tcPr>
          <w:p w14:paraId="39B4249D" w14:textId="33F382EE" w:rsidR="00433892" w:rsidRPr="005B380D" w:rsidRDefault="001520A3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EED6404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22C426" w14:textId="762D3638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4CB9F5A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AD065A" w14:textId="3E5C6D14" w:rsidR="00433892" w:rsidRPr="005B380D" w:rsidRDefault="0074742A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85</w:t>
            </w:r>
          </w:p>
        </w:tc>
        <w:tc>
          <w:tcPr>
            <w:tcW w:w="180" w:type="dxa"/>
          </w:tcPr>
          <w:p w14:paraId="52D98F8C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64DA6D" w14:textId="20B37831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76</w:t>
            </w:r>
          </w:p>
        </w:tc>
      </w:tr>
      <w:tr w:rsidR="00433892" w:rsidRPr="005B380D" w14:paraId="0C1E881A" w14:textId="77777777" w:rsidTr="00794D29">
        <w:trPr>
          <w:cantSplit/>
        </w:trPr>
        <w:tc>
          <w:tcPr>
            <w:tcW w:w="4320" w:type="dxa"/>
            <w:vAlign w:val="bottom"/>
          </w:tcPr>
          <w:p w14:paraId="71B4E814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4384CCA" w14:textId="1FF2ACC5" w:rsidR="00433892" w:rsidRPr="005B380D" w:rsidRDefault="001520A3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EE6AF3C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DD6012" w14:textId="0F0EE0C3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1BB731E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3C4B45" w14:textId="28E947FA" w:rsidR="00433892" w:rsidRPr="005B380D" w:rsidRDefault="0074742A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101</w:t>
            </w:r>
          </w:p>
        </w:tc>
        <w:tc>
          <w:tcPr>
            <w:tcW w:w="180" w:type="dxa"/>
          </w:tcPr>
          <w:p w14:paraId="07207C33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4953BF" w14:textId="24CF6F6D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100</w:t>
            </w:r>
          </w:p>
        </w:tc>
      </w:tr>
      <w:tr w:rsidR="00433892" w:rsidRPr="005B380D" w14:paraId="368855BA" w14:textId="77777777" w:rsidTr="00794D29">
        <w:trPr>
          <w:cantSplit/>
        </w:trPr>
        <w:tc>
          <w:tcPr>
            <w:tcW w:w="4320" w:type="dxa"/>
            <w:vAlign w:val="bottom"/>
          </w:tcPr>
          <w:p w14:paraId="0A580C64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6EDFFB9E" w14:textId="3BDABFE8" w:rsidR="00433892" w:rsidRPr="005B380D" w:rsidRDefault="001520A3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1C4CB72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BD8F63" w14:textId="1EEB424D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4327A92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94EFF5" w14:textId="001BE0EB" w:rsidR="00433892" w:rsidRPr="005B380D" w:rsidRDefault="0074742A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389</w:t>
            </w:r>
          </w:p>
        </w:tc>
        <w:tc>
          <w:tcPr>
            <w:tcW w:w="180" w:type="dxa"/>
          </w:tcPr>
          <w:p w14:paraId="4FC65754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111CBE" w14:textId="2266C3B2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342</w:t>
            </w:r>
          </w:p>
        </w:tc>
      </w:tr>
      <w:tr w:rsidR="00433892" w:rsidRPr="005B380D" w14:paraId="41FBDD75" w14:textId="77777777" w:rsidTr="00794D29">
        <w:trPr>
          <w:cantSplit/>
        </w:trPr>
        <w:tc>
          <w:tcPr>
            <w:tcW w:w="4320" w:type="dxa"/>
            <w:vAlign w:val="bottom"/>
          </w:tcPr>
          <w:p w14:paraId="274D9CF5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78B3B6B" w14:textId="520105EA" w:rsidR="00433892" w:rsidRPr="005B380D" w:rsidRDefault="001520A3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3735E99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00EE8B" w14:textId="4200563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ACC37F8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8BE707" w14:textId="509A6167" w:rsidR="00433892" w:rsidRPr="005B380D" w:rsidRDefault="0074742A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</w:p>
        </w:tc>
        <w:tc>
          <w:tcPr>
            <w:tcW w:w="180" w:type="dxa"/>
          </w:tcPr>
          <w:p w14:paraId="4D2AF1C0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89367C" w14:textId="30069D94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</w:tr>
      <w:tr w:rsidR="00433892" w:rsidRPr="005B380D" w14:paraId="265BCE95" w14:textId="77777777" w:rsidTr="00794D29">
        <w:trPr>
          <w:cantSplit/>
        </w:trPr>
        <w:tc>
          <w:tcPr>
            <w:tcW w:w="4320" w:type="dxa"/>
            <w:vAlign w:val="bottom"/>
          </w:tcPr>
          <w:p w14:paraId="766BA3FF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1A7F6D51" w14:textId="0C4CCBA9" w:rsidR="00433892" w:rsidRPr="005B380D" w:rsidRDefault="001520A3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59183AF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75A072" w14:textId="4E185570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D992761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8898A5" w14:textId="60F64B20" w:rsidR="00433892" w:rsidRPr="005B380D" w:rsidRDefault="0074742A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19</w:t>
            </w:r>
          </w:p>
        </w:tc>
        <w:tc>
          <w:tcPr>
            <w:tcW w:w="180" w:type="dxa"/>
          </w:tcPr>
          <w:p w14:paraId="3E54B4B4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A53129" w14:textId="5F954EEF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</w:p>
        </w:tc>
      </w:tr>
      <w:tr w:rsidR="00433892" w:rsidRPr="005B380D" w14:paraId="26A2895B" w14:textId="77777777" w:rsidTr="00794D29">
        <w:trPr>
          <w:cantSplit/>
        </w:trPr>
        <w:tc>
          <w:tcPr>
            <w:tcW w:w="4320" w:type="dxa"/>
            <w:vAlign w:val="bottom"/>
          </w:tcPr>
          <w:p w14:paraId="2B10F80E" w14:textId="25D39D76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080" w:type="dxa"/>
          </w:tcPr>
          <w:p w14:paraId="45090754" w14:textId="792DCA37" w:rsidR="00433892" w:rsidRPr="005B380D" w:rsidRDefault="001520A3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66AFDFB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9E3F34" w14:textId="0C039848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EEB907F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133379" w14:textId="63AD0462" w:rsidR="00433892" w:rsidRPr="005B380D" w:rsidRDefault="0074742A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180" w:type="dxa"/>
          </w:tcPr>
          <w:p w14:paraId="71AA92E7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D2A220" w14:textId="2FAC36BD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</w:tr>
      <w:tr w:rsidR="00433892" w:rsidRPr="005B380D" w14:paraId="16D7A88A" w14:textId="77777777" w:rsidTr="00794D29">
        <w:trPr>
          <w:cantSplit/>
        </w:trPr>
        <w:tc>
          <w:tcPr>
            <w:tcW w:w="4320" w:type="dxa"/>
            <w:vAlign w:val="bottom"/>
          </w:tcPr>
          <w:p w14:paraId="447C38D5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C9D15DF" w14:textId="6CB3862E" w:rsidR="00433892" w:rsidRPr="005B380D" w:rsidRDefault="001520A3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15D0BB0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964C8F" w14:textId="6DAA74FF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603D9D3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C83F40" w14:textId="7F8E03CE" w:rsidR="00433892" w:rsidRPr="005B380D" w:rsidRDefault="0074742A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80" w:type="dxa"/>
          </w:tcPr>
          <w:p w14:paraId="292F8505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0ED394" w14:textId="7091EF1A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</w:tr>
      <w:tr w:rsidR="00433892" w:rsidRPr="005B380D" w14:paraId="11BC7A77" w14:textId="77777777" w:rsidTr="00794D29">
        <w:trPr>
          <w:cantSplit/>
          <w:trHeight w:val="225"/>
        </w:trPr>
        <w:tc>
          <w:tcPr>
            <w:tcW w:w="4320" w:type="dxa"/>
            <w:vAlign w:val="bottom"/>
          </w:tcPr>
          <w:p w14:paraId="6A696C74" w14:textId="77777777" w:rsidR="00433892" w:rsidRPr="001142F4" w:rsidRDefault="00433892" w:rsidP="0043389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972926D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B685C33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1DA6135B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0741433C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DBCF89C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80" w:type="dxa"/>
          </w:tcPr>
          <w:p w14:paraId="059A7222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111946C4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33892" w:rsidRPr="005B380D" w14:paraId="6B472E2D" w14:textId="77777777" w:rsidTr="00794D29">
        <w:trPr>
          <w:cantSplit/>
        </w:trPr>
        <w:tc>
          <w:tcPr>
            <w:tcW w:w="4320" w:type="dxa"/>
            <w:vAlign w:val="bottom"/>
          </w:tcPr>
          <w:p w14:paraId="06B2CF9F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4D3B692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0FAE2C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998B21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27B2CDB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74AC6B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075D0F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8A00A3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3892" w:rsidRPr="005B380D" w14:paraId="018A6082" w14:textId="77777777" w:rsidTr="00794D29">
        <w:trPr>
          <w:cantSplit/>
        </w:trPr>
        <w:tc>
          <w:tcPr>
            <w:tcW w:w="4320" w:type="dxa"/>
            <w:vAlign w:val="bottom"/>
          </w:tcPr>
          <w:p w14:paraId="24C360B2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76615950" w14:textId="40BF7CCB" w:rsidR="00433892" w:rsidRPr="005B380D" w:rsidRDefault="001520A3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0" w:type="dxa"/>
          </w:tcPr>
          <w:p w14:paraId="0FAC4B4D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D1788D" w14:textId="10D55A6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020AA02E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AFA7DA" w14:textId="0634FEBC" w:rsidR="00433892" w:rsidRPr="005B380D" w:rsidRDefault="0074742A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9C7374E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A18579" w14:textId="61C79BA3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196F" w:rsidRPr="005B380D" w14:paraId="05F876AF" w14:textId="77777777" w:rsidTr="00794D29">
        <w:trPr>
          <w:cantSplit/>
        </w:trPr>
        <w:tc>
          <w:tcPr>
            <w:tcW w:w="4320" w:type="dxa"/>
            <w:vAlign w:val="bottom"/>
          </w:tcPr>
          <w:p w14:paraId="0406C325" w14:textId="045F5533" w:rsidR="00EB196F" w:rsidRPr="005B380D" w:rsidRDefault="00EB196F" w:rsidP="004338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12790D27" w14:textId="58543734" w:rsidR="00EB196F" w:rsidRDefault="00EB196F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8FA592D" w14:textId="77777777" w:rsidR="00EB196F" w:rsidRPr="005B380D" w:rsidRDefault="00EB196F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3BDC2E" w14:textId="31D6B024" w:rsidR="00EB196F" w:rsidRPr="005B380D" w:rsidRDefault="00EB196F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7A9977" w14:textId="77777777" w:rsidR="00EB196F" w:rsidRPr="005B380D" w:rsidRDefault="00EB196F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5E5262" w14:textId="461C7C33" w:rsidR="00EB196F" w:rsidRPr="0094278F" w:rsidRDefault="0094278F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8B3F82" w14:textId="77777777" w:rsidR="00EB196F" w:rsidRPr="005B380D" w:rsidRDefault="00EB196F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104A20" w14:textId="4DD58A97" w:rsidR="00EB196F" w:rsidRPr="005B380D" w:rsidRDefault="0094278F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3892" w:rsidRPr="005B380D" w14:paraId="2942AEAF" w14:textId="77777777" w:rsidTr="00794D29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34A4FDC5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38A83E4B" w14:textId="14301E49" w:rsidR="00433892" w:rsidRPr="005B380D" w:rsidRDefault="00EB196F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96A8C6A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999379" w14:textId="04AAECDF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9BB8869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6CFCF0" w14:textId="0A6FF7EB" w:rsidR="00433892" w:rsidRPr="005B380D" w:rsidRDefault="0074742A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2304008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53943" w14:textId="4CC65528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196F" w:rsidRPr="005B380D" w14:paraId="7F6F2B10" w14:textId="77777777" w:rsidTr="00794D29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0F5912DA" w14:textId="2489DDD1" w:rsidR="00EB196F" w:rsidRPr="005B380D" w:rsidRDefault="00EB196F" w:rsidP="004338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80" w:type="dxa"/>
            <w:shd w:val="clear" w:color="auto" w:fill="auto"/>
          </w:tcPr>
          <w:p w14:paraId="6734F21C" w14:textId="580F6F38" w:rsidR="00EB196F" w:rsidRDefault="00EB196F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5390FDC" w14:textId="77777777" w:rsidR="00EB196F" w:rsidRPr="005B380D" w:rsidRDefault="00EB196F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225625" w14:textId="37FE9491" w:rsidR="00EB196F" w:rsidRPr="005B380D" w:rsidRDefault="008B41F1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4FA096" w14:textId="77777777" w:rsidR="00EB196F" w:rsidRPr="005B380D" w:rsidRDefault="00EB196F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D0577B" w14:textId="2CD1500C" w:rsidR="00EB196F" w:rsidRDefault="0094278F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5B90458" w14:textId="77777777" w:rsidR="00EB196F" w:rsidRPr="005B380D" w:rsidRDefault="00EB196F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E864C8" w14:textId="74F89D9E" w:rsidR="00EB196F" w:rsidRPr="005B380D" w:rsidRDefault="0094278F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196F" w:rsidRPr="005B380D" w14:paraId="63F3AE86" w14:textId="77777777" w:rsidTr="00794D29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143E73E2" w14:textId="7A554C3F" w:rsidR="00EB196F" w:rsidRPr="005B380D" w:rsidRDefault="00EB196F" w:rsidP="004338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3AF06ADC" w14:textId="750D52DA" w:rsidR="00EB196F" w:rsidRPr="00EB196F" w:rsidRDefault="00EB196F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44057E2" w14:textId="77777777" w:rsidR="00EB196F" w:rsidRPr="005B380D" w:rsidRDefault="00EB196F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784A67" w14:textId="61C817AE" w:rsidR="00EB196F" w:rsidRPr="005B380D" w:rsidRDefault="00EB196F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CB07F7" w14:textId="77777777" w:rsidR="00EB196F" w:rsidRPr="005B380D" w:rsidRDefault="00EB196F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FD718F" w14:textId="544149B3" w:rsidR="00EB196F" w:rsidRDefault="00EB196F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8FA6B31" w14:textId="77777777" w:rsidR="00EB196F" w:rsidRPr="005B380D" w:rsidRDefault="00EB196F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EF1488" w14:textId="67B5298C" w:rsidR="00EB196F" w:rsidRPr="005B380D" w:rsidRDefault="00EB196F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3892" w:rsidRPr="005B380D" w14:paraId="477AAC94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7E344643" w14:textId="77777777" w:rsidR="00433892" w:rsidRPr="001142F4" w:rsidRDefault="00433892" w:rsidP="004338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6787E9D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479E13B1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16665228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E6A8EBD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08F2CA12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53ECD1C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54F8A55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</w:tr>
      <w:tr w:rsidR="00433892" w:rsidRPr="005B380D" w14:paraId="33886181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483B9177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0486B0E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3FD658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0EDB23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DF9C082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5AF932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16AEF4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42C4E6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3892" w:rsidRPr="005B380D" w14:paraId="169B36BE" w14:textId="77777777" w:rsidTr="00794D29">
        <w:trPr>
          <w:cantSplit/>
          <w:trHeight w:val="272"/>
        </w:trPr>
        <w:tc>
          <w:tcPr>
            <w:tcW w:w="4320" w:type="dxa"/>
          </w:tcPr>
          <w:p w14:paraId="12116351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401BCF8D" w14:textId="4303B051" w:rsidR="00433892" w:rsidRPr="005B380D" w:rsidRDefault="00EB196F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80" w:type="dxa"/>
          </w:tcPr>
          <w:p w14:paraId="05F625C0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12DBD7" w14:textId="440B44D4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80" w:type="dxa"/>
          </w:tcPr>
          <w:p w14:paraId="21889D93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11DB69" w14:textId="04869B36" w:rsidR="00433892" w:rsidRPr="005B380D" w:rsidRDefault="0074742A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51AF7CD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A15734" w14:textId="5D381AC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33892" w:rsidRPr="005B380D" w14:paraId="4304A1EF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5B8FCA20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364A02D2" w14:textId="4D54F4FB" w:rsidR="00433892" w:rsidRPr="005B380D" w:rsidRDefault="00EB196F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80" w:type="dxa"/>
          </w:tcPr>
          <w:p w14:paraId="505AF9EB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329F16" w14:textId="14EEC135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0" w:type="dxa"/>
          </w:tcPr>
          <w:p w14:paraId="2A0DEC5B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311EF8" w14:textId="50F7D420" w:rsidR="00433892" w:rsidRPr="005B380D" w:rsidRDefault="0074742A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E7E0DF9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EAE94B" w14:textId="51644F81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33892" w:rsidRPr="005B380D" w14:paraId="5FE77980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23C536CD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FD41C4E" w14:textId="7027821A" w:rsidR="00433892" w:rsidRPr="005B380D" w:rsidRDefault="008B41F1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674EC143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591AE1" w14:textId="34F2F49B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1C690707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3F507E" w14:textId="53F3F481" w:rsidR="00433892" w:rsidRPr="005B380D" w:rsidRDefault="0074742A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0BFFA70D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B856D1" w14:textId="26F7A314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33892" w:rsidRPr="005B380D" w14:paraId="55A3154A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4E2CFAB7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E9B28CE" w14:textId="4F4724EA" w:rsidR="00433892" w:rsidRPr="005B380D" w:rsidRDefault="00EB196F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11793703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402F33" w14:textId="53B7EBD3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235FB1D0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353CD3" w14:textId="27E6840C" w:rsidR="00433892" w:rsidRPr="005B380D" w:rsidRDefault="0074742A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6B3055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2A2A3B" w14:textId="53DF2508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33892" w:rsidRPr="005B380D" w14:paraId="47F64D9E" w14:textId="77777777" w:rsidTr="00FC10CD">
        <w:trPr>
          <w:cantSplit/>
          <w:trHeight w:val="56"/>
        </w:trPr>
        <w:tc>
          <w:tcPr>
            <w:tcW w:w="4320" w:type="dxa"/>
            <w:vAlign w:val="bottom"/>
          </w:tcPr>
          <w:p w14:paraId="33C6E0CD" w14:textId="03B5B8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  <w:vAlign w:val="bottom"/>
          </w:tcPr>
          <w:p w14:paraId="6FAAD922" w14:textId="3764CC27" w:rsidR="00433892" w:rsidRPr="005B380D" w:rsidRDefault="00EB196F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0858E431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36E293" w14:textId="7A9C32FF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59EF2C7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D479CF" w14:textId="1993BE30" w:rsidR="00433892" w:rsidRPr="005B380D" w:rsidRDefault="0074742A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B51D8E9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FB2CE7" w14:textId="7B52FEAC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33892" w:rsidRPr="005B380D" w14:paraId="36E087E6" w14:textId="77777777" w:rsidTr="00794D29">
        <w:trPr>
          <w:cantSplit/>
          <w:trHeight w:val="56"/>
        </w:trPr>
        <w:tc>
          <w:tcPr>
            <w:tcW w:w="4320" w:type="dxa"/>
            <w:vAlign w:val="bottom"/>
          </w:tcPr>
          <w:p w14:paraId="5481012E" w14:textId="77777777" w:rsidR="00433892" w:rsidRPr="001142F4" w:rsidRDefault="00433892" w:rsidP="004338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7417207E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646795C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48AA945D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530A9ABC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58DF0E2A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002F425E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3011D336" w14:textId="77777777" w:rsidR="00433892" w:rsidRPr="001142F4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</w:tr>
      <w:tr w:rsidR="00433892" w:rsidRPr="005B380D" w14:paraId="17022050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5ECA5D24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14641F13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08CC14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8A139A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1EC9D8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324794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F09FA8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29ADEC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3892" w:rsidRPr="005B380D" w14:paraId="6DD67049" w14:textId="77777777" w:rsidTr="00794D29">
        <w:trPr>
          <w:cantSplit/>
          <w:trHeight w:val="272"/>
        </w:trPr>
        <w:tc>
          <w:tcPr>
            <w:tcW w:w="4320" w:type="dxa"/>
          </w:tcPr>
          <w:p w14:paraId="479E4DEA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1F1FF455" w14:textId="2AD5AE96" w:rsidR="00433892" w:rsidRPr="005B380D" w:rsidRDefault="00EB196F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B41F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27ED310E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7FA733" w14:textId="6A804F4A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80" w:type="dxa"/>
          </w:tcPr>
          <w:p w14:paraId="293E2373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E2B709" w14:textId="60A6ECF7" w:rsidR="00433892" w:rsidRPr="005B380D" w:rsidRDefault="0074742A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4794C051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A2BA6B" w14:textId="3E3840AE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33892" w:rsidRPr="005B380D" w14:paraId="48C81610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569EA36B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1EF0264D" w14:textId="7BD6F06B" w:rsidR="00433892" w:rsidRPr="005B380D" w:rsidRDefault="00EB196F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</w:tcPr>
          <w:p w14:paraId="7DFA170F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539866" w14:textId="4FB046A6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80" w:type="dxa"/>
          </w:tcPr>
          <w:p w14:paraId="680A8E4B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01BC38" w14:textId="7EDDBBA9" w:rsidR="00433892" w:rsidRPr="005B380D" w:rsidRDefault="0074742A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759E9C8A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E83F0F" w14:textId="62E4A535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5B380D" w:rsidRPr="005B380D" w14:paraId="69C4D8F9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020DA556" w14:textId="3D217B5B" w:rsidR="005B380D" w:rsidRPr="005B380D" w:rsidRDefault="005B380D" w:rsidP="004338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/>
                <w:sz w:val="28"/>
                <w:szCs w:val="28"/>
                <w:cs/>
              </w:rPr>
              <w:t>รายได้ค่าส่งเสริมการขาย</w:t>
            </w:r>
          </w:p>
        </w:tc>
        <w:tc>
          <w:tcPr>
            <w:tcW w:w="1080" w:type="dxa"/>
          </w:tcPr>
          <w:p w14:paraId="608C80F9" w14:textId="7FD2401D" w:rsidR="005B380D" w:rsidRPr="005B380D" w:rsidRDefault="00EB196F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093CBB29" w14:textId="77777777" w:rsidR="005B380D" w:rsidRPr="005B380D" w:rsidRDefault="005B380D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E4D12F" w14:textId="3876B795" w:rsidR="005B380D" w:rsidRPr="005B380D" w:rsidRDefault="0074742A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A39E83E" w14:textId="77777777" w:rsidR="005B380D" w:rsidRPr="005B380D" w:rsidRDefault="005B380D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8F6936" w14:textId="1B752CDF" w:rsidR="005B380D" w:rsidRPr="005B380D" w:rsidRDefault="0074742A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6AC442E3" w14:textId="77777777" w:rsidR="005B380D" w:rsidRPr="005B380D" w:rsidRDefault="005B380D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46EB7D" w14:textId="79471ED5" w:rsidR="005B380D" w:rsidRPr="005B380D" w:rsidRDefault="0074742A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A031C0" w:rsidRPr="005B380D" w14:paraId="7C233CB6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2AA7B61C" w14:textId="67407F9A" w:rsidR="00A031C0" w:rsidRPr="005B380D" w:rsidRDefault="00A031C0" w:rsidP="00A031C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1080" w:type="dxa"/>
          </w:tcPr>
          <w:p w14:paraId="7F02206B" w14:textId="306C22FE" w:rsidR="00A031C0" w:rsidRDefault="00A031C0" w:rsidP="00A031C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</w:tcPr>
          <w:p w14:paraId="0FA29752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93CE5F" w14:textId="3F874144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</w:tcPr>
          <w:p w14:paraId="20610B73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00F4D9" w14:textId="42DFA31F" w:rsidR="00A031C0" w:rsidRDefault="00A031C0" w:rsidP="00A031C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2DBDF9E8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290149" w14:textId="1881B8CD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A031C0" w:rsidRPr="005B380D" w14:paraId="542D0BF5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6A51B61D" w14:textId="77777777" w:rsidR="00A031C0" w:rsidRPr="005B380D" w:rsidRDefault="00A031C0" w:rsidP="00A031C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5BC454CB" w14:textId="646D5AFD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80" w:type="dxa"/>
          </w:tcPr>
          <w:p w14:paraId="15F5DCEB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28EFCD" w14:textId="605B7B41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0" w:type="dxa"/>
          </w:tcPr>
          <w:p w14:paraId="01844971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022FD8" w14:textId="319393CE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2DF2495D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F53633" w14:textId="61E8835E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A031C0" w:rsidRPr="005B380D" w14:paraId="44890D5D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15C18230" w14:textId="6F58F5E0" w:rsidR="00A031C0" w:rsidRPr="005B380D" w:rsidRDefault="00A031C0" w:rsidP="00A031C0">
            <w:pPr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3BAC177F" w14:textId="413EB3E5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0" w:type="dxa"/>
          </w:tcPr>
          <w:p w14:paraId="540E357B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26A16D" w14:textId="42DD7A87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0" w:type="dxa"/>
          </w:tcPr>
          <w:p w14:paraId="250BA219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566835" w14:textId="059A0527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6FE88BE6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4BDDCE" w14:textId="45B2531A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A031C0" w:rsidRPr="005B380D" w14:paraId="507F1275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5F309024" w14:textId="77777777" w:rsidR="00A031C0" w:rsidRPr="005B380D" w:rsidRDefault="00A031C0" w:rsidP="00A03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รายได้ค่าสิทธิ</w:t>
            </w:r>
          </w:p>
        </w:tc>
        <w:tc>
          <w:tcPr>
            <w:tcW w:w="1080" w:type="dxa"/>
          </w:tcPr>
          <w:p w14:paraId="6516A29F" w14:textId="2B2E8B73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0699D08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BA0BA1" w14:textId="42E9C71D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225D0385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5CCB99" w14:textId="00C46F4E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33FB94F5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8E55D1" w14:textId="3D3C15B9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</w:tr>
      <w:tr w:rsidR="008D2BAF" w:rsidRPr="005B380D" w14:paraId="15F3E2D3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4F223233" w14:textId="354CE769" w:rsidR="008D2BAF" w:rsidRPr="008D2BAF" w:rsidRDefault="008D2BAF" w:rsidP="00A031C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2BA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lastRenderedPageBreak/>
              <w:t xml:space="preserve">บุคคลหรือกิจการอื่นที่เกี่ยวข้องกัน </w:t>
            </w:r>
            <w:r w:rsidRPr="008D2BA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  <w:tc>
          <w:tcPr>
            <w:tcW w:w="1080" w:type="dxa"/>
          </w:tcPr>
          <w:p w14:paraId="6DECB0D5" w14:textId="77777777" w:rsidR="008D2BAF" w:rsidRDefault="008D2BAF" w:rsidP="00A031C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48C135" w14:textId="77777777" w:rsidR="008D2BAF" w:rsidRPr="005B380D" w:rsidRDefault="008D2BAF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28E265" w14:textId="77777777" w:rsidR="008D2BAF" w:rsidRPr="005B380D" w:rsidRDefault="008D2BAF" w:rsidP="00A031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823C39" w14:textId="77777777" w:rsidR="008D2BAF" w:rsidRPr="005B380D" w:rsidRDefault="008D2BAF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4D102C" w14:textId="77777777" w:rsidR="008D2BAF" w:rsidRDefault="008D2BAF" w:rsidP="00A031C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33727467" w14:textId="77777777" w:rsidR="008D2BAF" w:rsidRPr="005B380D" w:rsidRDefault="008D2BAF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E86191" w14:textId="77777777" w:rsidR="008D2BAF" w:rsidRPr="005B380D" w:rsidRDefault="008D2BAF" w:rsidP="00A031C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A031C0" w:rsidRPr="005B380D" w14:paraId="5468A482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35F4030C" w14:textId="77777777" w:rsidR="00A031C0" w:rsidRPr="005B380D" w:rsidRDefault="00A031C0" w:rsidP="00A03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D25B674" w14:textId="595F9A69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80" w:type="dxa"/>
          </w:tcPr>
          <w:p w14:paraId="5AD56AD6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7086C2" w14:textId="1A80638E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0" w:type="dxa"/>
          </w:tcPr>
          <w:p w14:paraId="1FEE9359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979321" w14:textId="467DBC20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180" w:type="dxa"/>
          </w:tcPr>
          <w:p w14:paraId="37F40BA4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6F6454" w14:textId="18CA27DB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A031C0" w:rsidRPr="005B380D" w14:paraId="19ACC601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4D7BFFB2" w14:textId="0AEB0213" w:rsidR="00A031C0" w:rsidRPr="005B380D" w:rsidRDefault="00A031C0" w:rsidP="00A03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290D1BCB" w14:textId="59498228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0" w:type="dxa"/>
          </w:tcPr>
          <w:p w14:paraId="76F00333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B7AE2A" w14:textId="78D5A73A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80" w:type="dxa"/>
          </w:tcPr>
          <w:p w14:paraId="51A17E2A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71E34E" w14:textId="0AEEB76A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1B29FD35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E393E0" w14:textId="09D386B7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A031C0" w:rsidRPr="005B380D" w14:paraId="7347C03D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1434CEBC" w14:textId="77777777" w:rsidR="00A031C0" w:rsidRPr="005B380D" w:rsidRDefault="00A031C0" w:rsidP="00A03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48EBC8E1" w14:textId="2CEF3D8F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180" w:type="dxa"/>
          </w:tcPr>
          <w:p w14:paraId="18863DA0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F6ED74" w14:textId="60550F13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</w:p>
        </w:tc>
        <w:tc>
          <w:tcPr>
            <w:tcW w:w="180" w:type="dxa"/>
          </w:tcPr>
          <w:p w14:paraId="4C005C2C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DCE684" w14:textId="02FF1A34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69842A52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5879DD" w14:textId="47053153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A031C0" w:rsidRPr="005B380D" w14:paraId="4297AE29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22A6E3C4" w14:textId="70845B0E" w:rsidR="00A031C0" w:rsidRPr="005B380D" w:rsidRDefault="00A031C0" w:rsidP="00A03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080" w:type="dxa"/>
          </w:tcPr>
          <w:p w14:paraId="777C9690" w14:textId="724DE1A7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80" w:type="dxa"/>
          </w:tcPr>
          <w:p w14:paraId="01A913A5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6341D6" w14:textId="6421DBD3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80" w:type="dxa"/>
          </w:tcPr>
          <w:p w14:paraId="50E17E9E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C34A76" w14:textId="4E91B29B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180" w:type="dxa"/>
          </w:tcPr>
          <w:p w14:paraId="600C939E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87ECE3" w14:textId="5B64C0D9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</w:tr>
      <w:tr w:rsidR="00A031C0" w:rsidRPr="005B380D" w14:paraId="6AB07AAD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500131BC" w14:textId="77777777" w:rsidR="00A031C0" w:rsidRPr="005B380D" w:rsidRDefault="00A031C0" w:rsidP="00A03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080" w:type="dxa"/>
          </w:tcPr>
          <w:p w14:paraId="58DDE724" w14:textId="37F76CD9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0" w:type="dxa"/>
          </w:tcPr>
          <w:p w14:paraId="53F934DB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6D9B2A" w14:textId="50C2BC47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0" w:type="dxa"/>
          </w:tcPr>
          <w:p w14:paraId="79E6596B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0162CC" w14:textId="0F9D00D1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7137E893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E23FA6" w14:textId="5BE169FF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A031C0" w:rsidRPr="005B380D" w14:paraId="7C5306F1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0F5F219B" w14:textId="77777777" w:rsidR="00A031C0" w:rsidRPr="005B380D" w:rsidRDefault="00A031C0" w:rsidP="00A03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1080" w:type="dxa"/>
          </w:tcPr>
          <w:p w14:paraId="4F98FA38" w14:textId="7AB49F12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180" w:type="dxa"/>
          </w:tcPr>
          <w:p w14:paraId="3AC4180D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DB7F2C" w14:textId="60F89D01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180" w:type="dxa"/>
          </w:tcPr>
          <w:p w14:paraId="72AA634B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B029D0" w14:textId="15350B70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3A40C3E4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A7C590" w14:textId="7B43A4AC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A031C0" w:rsidRPr="005B380D" w14:paraId="54813DC0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183E3F65" w14:textId="77777777" w:rsidR="00A031C0" w:rsidRPr="005B380D" w:rsidRDefault="00A031C0" w:rsidP="00A03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080" w:type="dxa"/>
          </w:tcPr>
          <w:p w14:paraId="2712B247" w14:textId="6978FDF6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80" w:type="dxa"/>
          </w:tcPr>
          <w:p w14:paraId="134E0432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03A0B2" w14:textId="321FFC94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80" w:type="dxa"/>
          </w:tcPr>
          <w:p w14:paraId="2D389EC9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3061DA" w14:textId="2F048EAF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0B26EA6D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FBFF62" w14:textId="4D18EBF6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A031C0" w:rsidRPr="005B380D" w14:paraId="5B66D0E3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7D2ABEFF" w14:textId="77777777" w:rsidR="00A031C0" w:rsidRPr="005B380D" w:rsidRDefault="00A031C0" w:rsidP="00A03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BEE2B14" w14:textId="6FE95221" w:rsidR="00A031C0" w:rsidRPr="007379E8" w:rsidRDefault="00A031C0" w:rsidP="00A031C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80" w:type="dxa"/>
          </w:tcPr>
          <w:p w14:paraId="2AF79494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0BC469" w14:textId="21D7A39C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80" w:type="dxa"/>
          </w:tcPr>
          <w:p w14:paraId="197AD766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A62339" w14:textId="5CE29A3D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38A1F9E7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FCF599" w14:textId="20A2BDD3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</w:tr>
      <w:tr w:rsidR="00A031C0" w:rsidRPr="005B380D" w14:paraId="23F79322" w14:textId="77777777" w:rsidTr="00794D29">
        <w:trPr>
          <w:cantSplit/>
          <w:trHeight w:val="272"/>
        </w:trPr>
        <w:tc>
          <w:tcPr>
            <w:tcW w:w="4320" w:type="dxa"/>
          </w:tcPr>
          <w:p w14:paraId="12687A4C" w14:textId="1947D205" w:rsidR="00A031C0" w:rsidRPr="005B380D" w:rsidRDefault="00A031C0" w:rsidP="00A031C0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D286351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176ECA0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A607390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113E596C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1FF92C40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80" w:type="dxa"/>
          </w:tcPr>
          <w:p w14:paraId="35234694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25575F81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</w:tr>
      <w:tr w:rsidR="00A031C0" w:rsidRPr="005B380D" w14:paraId="2215D7C1" w14:textId="77777777" w:rsidTr="00794D29">
        <w:trPr>
          <w:cantSplit/>
          <w:trHeight w:val="272"/>
        </w:trPr>
        <w:tc>
          <w:tcPr>
            <w:tcW w:w="4320" w:type="dxa"/>
          </w:tcPr>
          <w:p w14:paraId="6BD44CD3" w14:textId="77777777" w:rsidR="00A031C0" w:rsidRPr="005B380D" w:rsidRDefault="00A031C0" w:rsidP="00A03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4A9433D0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948177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376FFA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CF70B6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23B403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50BD8BEA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AD6C06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31C0" w:rsidRPr="005B380D" w14:paraId="09E5C506" w14:textId="77777777" w:rsidTr="00794D29">
        <w:trPr>
          <w:cantSplit/>
          <w:trHeight w:val="272"/>
        </w:trPr>
        <w:tc>
          <w:tcPr>
            <w:tcW w:w="4320" w:type="dxa"/>
          </w:tcPr>
          <w:p w14:paraId="3B02DC15" w14:textId="107D4595" w:rsidR="00A031C0" w:rsidRPr="00C70D34" w:rsidRDefault="00A031C0" w:rsidP="00A031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37"/>
              <w:rPr>
                <w:i/>
                <w:iCs/>
                <w:color w:val="0000FF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77C1EAB7" w14:textId="6BDBE06E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784</w:t>
            </w:r>
          </w:p>
        </w:tc>
        <w:tc>
          <w:tcPr>
            <w:tcW w:w="180" w:type="dxa"/>
          </w:tcPr>
          <w:p w14:paraId="65566D8F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B5E330" w14:textId="36F96963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180" w:type="dxa"/>
          </w:tcPr>
          <w:p w14:paraId="3FD972EB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1A69FB" w14:textId="797479D2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133</w:t>
            </w:r>
          </w:p>
        </w:tc>
        <w:tc>
          <w:tcPr>
            <w:tcW w:w="180" w:type="dxa"/>
          </w:tcPr>
          <w:p w14:paraId="54607608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9D056C" w14:textId="59029780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107</w:t>
            </w:r>
          </w:p>
        </w:tc>
      </w:tr>
      <w:tr w:rsidR="00A031C0" w:rsidRPr="005B380D" w14:paraId="4BEEF691" w14:textId="77777777" w:rsidTr="00794D29">
        <w:trPr>
          <w:cantSplit/>
          <w:trHeight w:val="272"/>
        </w:trPr>
        <w:tc>
          <w:tcPr>
            <w:tcW w:w="4320" w:type="dxa"/>
          </w:tcPr>
          <w:p w14:paraId="4EC420EA" w14:textId="77777777" w:rsidR="00A031C0" w:rsidRPr="005B380D" w:rsidRDefault="00A031C0" w:rsidP="00A03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552F9184" w14:textId="280A3271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80" w:type="dxa"/>
          </w:tcPr>
          <w:p w14:paraId="1CEE4CFF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0C9685" w14:textId="34672AAE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80" w:type="dxa"/>
          </w:tcPr>
          <w:p w14:paraId="66F75BE2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8CD8C6" w14:textId="047272D1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180" w:type="dxa"/>
          </w:tcPr>
          <w:p w14:paraId="4864FE71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821F13" w14:textId="2EE8B5D4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</w:tr>
      <w:tr w:rsidR="00A031C0" w:rsidRPr="005B380D" w14:paraId="1BA68DF3" w14:textId="77777777" w:rsidTr="00794D29">
        <w:trPr>
          <w:cantSplit/>
          <w:trHeight w:val="272"/>
        </w:trPr>
        <w:tc>
          <w:tcPr>
            <w:tcW w:w="4320" w:type="dxa"/>
          </w:tcPr>
          <w:p w14:paraId="7BDAB1BF" w14:textId="236C4E78" w:rsidR="00A031C0" w:rsidRPr="005B380D" w:rsidRDefault="00A031C0" w:rsidP="00A03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/>
                <w:sz w:val="28"/>
                <w:szCs w:val="28"/>
                <w:cs/>
              </w:rPr>
              <w:t>ผลประโยชน์เลิกจ้าง</w:t>
            </w:r>
          </w:p>
        </w:tc>
        <w:tc>
          <w:tcPr>
            <w:tcW w:w="1080" w:type="dxa"/>
          </w:tcPr>
          <w:p w14:paraId="0FE1D42A" w14:textId="24E6CEA6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0" w:type="dxa"/>
          </w:tcPr>
          <w:p w14:paraId="659518C3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E3D1F3" w14:textId="33A87DD7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5FA1A56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D144E3" w14:textId="61F06A62" w:rsidR="00A031C0" w:rsidRPr="005B380D" w:rsidRDefault="00A031C0" w:rsidP="00A031C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754C84D0" w14:textId="77777777" w:rsidR="00A031C0" w:rsidRPr="005B380D" w:rsidRDefault="00A031C0" w:rsidP="00A031C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90234A" w14:textId="5F2E242A" w:rsidR="00A031C0" w:rsidRPr="005B380D" w:rsidRDefault="00A031C0" w:rsidP="00A031C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</w:tbl>
    <w:p w14:paraId="64D090C9" w14:textId="7777777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45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04" w:type="dxa"/>
        <w:tblInd w:w="44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3"/>
        <w:gridCol w:w="1077"/>
        <w:gridCol w:w="189"/>
        <w:gridCol w:w="1078"/>
        <w:gridCol w:w="192"/>
        <w:gridCol w:w="13"/>
        <w:gridCol w:w="1046"/>
        <w:gridCol w:w="7"/>
        <w:gridCol w:w="9"/>
        <w:gridCol w:w="178"/>
        <w:gridCol w:w="1056"/>
        <w:gridCol w:w="17"/>
        <w:gridCol w:w="19"/>
      </w:tblGrid>
      <w:tr w:rsidR="00131E73" w:rsidRPr="005B380D" w14:paraId="0E828F5A" w14:textId="77777777" w:rsidTr="00DE64A9">
        <w:trPr>
          <w:cantSplit/>
          <w:trHeight w:val="407"/>
          <w:tblHeader/>
        </w:trPr>
        <w:tc>
          <w:tcPr>
            <w:tcW w:w="4223" w:type="dxa"/>
          </w:tcPr>
          <w:p w14:paraId="670E7BA1" w14:textId="098A77FB" w:rsidR="00131E73" w:rsidRPr="005B380D" w:rsidRDefault="00131E73" w:rsidP="005B380D">
            <w:pPr>
              <w:pStyle w:val="acctfourfigures"/>
              <w:tabs>
                <w:tab w:val="left" w:pos="375"/>
              </w:tabs>
              <w:spacing w:line="240" w:lineRule="auto"/>
              <w:ind w:left="191" w:right="-364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44" w:type="dxa"/>
            <w:gridSpan w:val="3"/>
          </w:tcPr>
          <w:p w14:paraId="6C273A80" w14:textId="7D59F30F" w:rsidR="00131E73" w:rsidRPr="005B380D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92" w:type="dxa"/>
          </w:tcPr>
          <w:p w14:paraId="37FC27D4" w14:textId="77777777" w:rsidR="00131E73" w:rsidRPr="005B380D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5" w:type="dxa"/>
            <w:gridSpan w:val="8"/>
          </w:tcPr>
          <w:p w14:paraId="6C5185B0" w14:textId="3D5CA23D" w:rsidR="00131E73" w:rsidRPr="005B380D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825D0" w:rsidRPr="005B380D" w14:paraId="008AF594" w14:textId="77777777" w:rsidTr="00DE64A9">
        <w:trPr>
          <w:cantSplit/>
          <w:trHeight w:val="407"/>
          <w:tblHeader/>
        </w:trPr>
        <w:tc>
          <w:tcPr>
            <w:tcW w:w="4223" w:type="dxa"/>
          </w:tcPr>
          <w:p w14:paraId="3477DDE7" w14:textId="15DDF471" w:rsidR="00E825D0" w:rsidRPr="005B380D" w:rsidRDefault="00E825D0" w:rsidP="005B380D">
            <w:pPr>
              <w:pStyle w:val="acctfourfigures"/>
              <w:tabs>
                <w:tab w:val="left" w:pos="375"/>
              </w:tabs>
              <w:spacing w:line="240" w:lineRule="auto"/>
              <w:ind w:left="191" w:right="-364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588C4CD" w14:textId="0517C82C" w:rsidR="00E825D0" w:rsidRPr="005B380D" w:rsidRDefault="00E825D0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31 </w:t>
            </w: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9" w:type="dxa"/>
          </w:tcPr>
          <w:p w14:paraId="1AF2DD2B" w14:textId="77777777" w:rsidR="00E825D0" w:rsidRPr="005B380D" w:rsidRDefault="00E825D0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721B754A" w14:textId="77777777" w:rsidR="00E825D0" w:rsidRPr="005B380D" w:rsidRDefault="00E825D0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5B3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92" w:type="dxa"/>
          </w:tcPr>
          <w:p w14:paraId="226F7A57" w14:textId="77777777" w:rsidR="00E825D0" w:rsidRPr="005B380D" w:rsidRDefault="00E825D0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59" w:type="dxa"/>
            <w:gridSpan w:val="2"/>
          </w:tcPr>
          <w:p w14:paraId="29B52928" w14:textId="608D2E33" w:rsidR="00E825D0" w:rsidRPr="005B380D" w:rsidRDefault="00E825D0" w:rsidP="00E825D0">
            <w:pPr>
              <w:pStyle w:val="acctmergecolhdg"/>
              <w:spacing w:line="240" w:lineRule="auto"/>
              <w:ind w:left="-80" w:right="-71" w:hanging="10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31 </w:t>
            </w: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94" w:type="dxa"/>
            <w:gridSpan w:val="3"/>
          </w:tcPr>
          <w:p w14:paraId="25F8BD4C" w14:textId="77777777" w:rsidR="00E825D0" w:rsidRPr="005B380D" w:rsidRDefault="00E825D0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2" w:type="dxa"/>
            <w:gridSpan w:val="3"/>
          </w:tcPr>
          <w:p w14:paraId="5282D750" w14:textId="5D3A1054" w:rsidR="00E825D0" w:rsidRPr="005B380D" w:rsidRDefault="00E825D0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5B3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B6A32" w:rsidRPr="005B380D" w14:paraId="62B89874" w14:textId="77777777" w:rsidTr="00DE64A9">
        <w:trPr>
          <w:cantSplit/>
          <w:trHeight w:val="144"/>
          <w:tblHeader/>
        </w:trPr>
        <w:tc>
          <w:tcPr>
            <w:tcW w:w="4223" w:type="dxa"/>
          </w:tcPr>
          <w:p w14:paraId="6DFBD640" w14:textId="0F39C286" w:rsidR="004B6A32" w:rsidRPr="005B380D" w:rsidRDefault="004B6A32" w:rsidP="004B6A32">
            <w:pPr>
              <w:pStyle w:val="acctfourfigures"/>
              <w:tabs>
                <w:tab w:val="left" w:pos="375"/>
              </w:tabs>
              <w:spacing w:line="240" w:lineRule="auto"/>
              <w:ind w:left="4" w:right="-165" w:firstLine="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1077" w:type="dxa"/>
          </w:tcPr>
          <w:p w14:paraId="71574AE3" w14:textId="14FE42E3" w:rsidR="004B6A32" w:rsidRPr="005B380D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189" w:type="dxa"/>
          </w:tcPr>
          <w:p w14:paraId="3CE0D296" w14:textId="77777777" w:rsidR="004B6A32" w:rsidRPr="005B380D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17FBA288" w14:textId="5B6733F2" w:rsidR="004B6A32" w:rsidRPr="005B380D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  <w:tc>
          <w:tcPr>
            <w:tcW w:w="192" w:type="dxa"/>
          </w:tcPr>
          <w:p w14:paraId="2B96ED4F" w14:textId="77777777" w:rsidR="004B6A32" w:rsidRPr="005B380D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59" w:type="dxa"/>
            <w:gridSpan w:val="2"/>
          </w:tcPr>
          <w:p w14:paraId="581AC87D" w14:textId="3DABCEB6" w:rsidR="004B6A32" w:rsidRPr="005B380D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194" w:type="dxa"/>
            <w:gridSpan w:val="3"/>
          </w:tcPr>
          <w:p w14:paraId="168A469E" w14:textId="77777777" w:rsidR="004B6A32" w:rsidRPr="005B380D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2" w:type="dxa"/>
            <w:gridSpan w:val="3"/>
          </w:tcPr>
          <w:p w14:paraId="51C3E1C1" w14:textId="5EEFB0FD" w:rsidR="004B6A32" w:rsidRPr="005B380D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</w:tr>
      <w:tr w:rsidR="004B6A32" w:rsidRPr="005B380D" w14:paraId="7BC0548E" w14:textId="77777777" w:rsidTr="00DE64A9">
        <w:trPr>
          <w:gridAfter w:val="1"/>
          <w:wAfter w:w="19" w:type="dxa"/>
          <w:cantSplit/>
          <w:tblHeader/>
        </w:trPr>
        <w:tc>
          <w:tcPr>
            <w:tcW w:w="4223" w:type="dxa"/>
          </w:tcPr>
          <w:p w14:paraId="5EBD9732" w14:textId="77777777" w:rsidR="004B6A32" w:rsidRPr="005B380D" w:rsidRDefault="004B6A32" w:rsidP="004B6A32">
            <w:pPr>
              <w:tabs>
                <w:tab w:val="clear" w:pos="227"/>
                <w:tab w:val="left" w:pos="375"/>
              </w:tabs>
              <w:spacing w:line="240" w:lineRule="auto"/>
              <w:ind w:left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2" w:type="dxa"/>
            <w:gridSpan w:val="11"/>
          </w:tcPr>
          <w:p w14:paraId="2A5E3913" w14:textId="77777777" w:rsidR="004B6A32" w:rsidRPr="005B380D" w:rsidRDefault="004B6A32" w:rsidP="004B6A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4B6A32" w:rsidRPr="005B380D" w14:paraId="799CFC01" w14:textId="77777777" w:rsidTr="00DE64A9">
        <w:trPr>
          <w:cantSplit/>
        </w:trPr>
        <w:tc>
          <w:tcPr>
            <w:tcW w:w="4223" w:type="dxa"/>
            <w:vAlign w:val="bottom"/>
          </w:tcPr>
          <w:p w14:paraId="013447F4" w14:textId="0EFBF0A2" w:rsidR="004B6A32" w:rsidRPr="005B380D" w:rsidRDefault="004B6A32" w:rsidP="004B6A32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77" w:type="dxa"/>
            <w:vAlign w:val="center"/>
          </w:tcPr>
          <w:p w14:paraId="4DB8FB2F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  <w:vAlign w:val="center"/>
          </w:tcPr>
          <w:p w14:paraId="4C8925F9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vAlign w:val="center"/>
          </w:tcPr>
          <w:p w14:paraId="448295FA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2" w:type="dxa"/>
            <w:vAlign w:val="center"/>
          </w:tcPr>
          <w:p w14:paraId="60C06D76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5134394F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" w:type="dxa"/>
            <w:gridSpan w:val="3"/>
            <w:vAlign w:val="center"/>
          </w:tcPr>
          <w:p w14:paraId="5B8765B0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gridSpan w:val="3"/>
            <w:vAlign w:val="center"/>
          </w:tcPr>
          <w:p w14:paraId="7454F08B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6A32" w:rsidRPr="005B380D" w14:paraId="24A6AC98" w14:textId="77777777" w:rsidTr="00DE64A9">
        <w:trPr>
          <w:cantSplit/>
        </w:trPr>
        <w:tc>
          <w:tcPr>
            <w:tcW w:w="4223" w:type="dxa"/>
            <w:vAlign w:val="bottom"/>
          </w:tcPr>
          <w:p w14:paraId="1C78D6CE" w14:textId="77777777" w:rsidR="004B6A32" w:rsidRPr="005B380D" w:rsidRDefault="004B6A32" w:rsidP="004B6A32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77" w:type="dxa"/>
            <w:vAlign w:val="center"/>
          </w:tcPr>
          <w:p w14:paraId="62D56331" w14:textId="544AE7E2" w:rsidR="004B6A32" w:rsidRPr="00065B29" w:rsidRDefault="004E7E6B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5B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9" w:type="dxa"/>
            <w:vAlign w:val="center"/>
          </w:tcPr>
          <w:p w14:paraId="2F4B3E25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749BE821" w14:textId="4723C6A5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5</w:t>
            </w:r>
          </w:p>
        </w:tc>
        <w:tc>
          <w:tcPr>
            <w:tcW w:w="192" w:type="dxa"/>
            <w:vAlign w:val="center"/>
          </w:tcPr>
          <w:p w14:paraId="1C254043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5C1F10FF" w14:textId="35AB636A" w:rsidR="004B6A32" w:rsidRPr="005B380D" w:rsidRDefault="0074742A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3"/>
            <w:vAlign w:val="center"/>
          </w:tcPr>
          <w:p w14:paraId="2EDBEB7E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gridSpan w:val="3"/>
          </w:tcPr>
          <w:p w14:paraId="45E606FB" w14:textId="6E89BCE1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B6A32" w:rsidRPr="005B380D" w14:paraId="397EF867" w14:textId="77777777" w:rsidTr="00DE64A9">
        <w:trPr>
          <w:cantSplit/>
        </w:trPr>
        <w:tc>
          <w:tcPr>
            <w:tcW w:w="4223" w:type="dxa"/>
            <w:vAlign w:val="bottom"/>
          </w:tcPr>
          <w:p w14:paraId="2937FBCB" w14:textId="77777777" w:rsidR="004B6A32" w:rsidRPr="005B380D" w:rsidRDefault="004B6A32" w:rsidP="004B6A32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7" w:type="dxa"/>
            <w:vAlign w:val="center"/>
          </w:tcPr>
          <w:p w14:paraId="63C3538A" w14:textId="5D0F0BFA" w:rsidR="004B6A32" w:rsidRPr="00065B29" w:rsidRDefault="004E7E6B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5B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9" w:type="dxa"/>
            <w:vAlign w:val="center"/>
          </w:tcPr>
          <w:p w14:paraId="5768C932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69FB6ADD" w14:textId="428891D1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-</w:t>
            </w:r>
          </w:p>
        </w:tc>
        <w:tc>
          <w:tcPr>
            <w:tcW w:w="192" w:type="dxa"/>
            <w:vAlign w:val="center"/>
          </w:tcPr>
          <w:p w14:paraId="6D3F891B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397BD56F" w14:textId="48F047A0" w:rsidR="004B6A32" w:rsidRPr="00623BE2" w:rsidRDefault="00EF3944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23B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194" w:type="dxa"/>
            <w:gridSpan w:val="3"/>
            <w:vAlign w:val="center"/>
          </w:tcPr>
          <w:p w14:paraId="5EB7CA48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gridSpan w:val="3"/>
          </w:tcPr>
          <w:p w14:paraId="4BD80685" w14:textId="3520018B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116</w:t>
            </w:r>
          </w:p>
        </w:tc>
      </w:tr>
      <w:tr w:rsidR="004B6A32" w:rsidRPr="005B380D" w14:paraId="70BE3C77" w14:textId="77777777" w:rsidTr="00DE64A9">
        <w:trPr>
          <w:cantSplit/>
        </w:trPr>
        <w:tc>
          <w:tcPr>
            <w:tcW w:w="4223" w:type="dxa"/>
            <w:vAlign w:val="bottom"/>
          </w:tcPr>
          <w:p w14:paraId="570C6A52" w14:textId="77777777" w:rsidR="004B6A32" w:rsidRPr="005B380D" w:rsidRDefault="004B6A32" w:rsidP="004B6A32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77" w:type="dxa"/>
            <w:vAlign w:val="center"/>
          </w:tcPr>
          <w:p w14:paraId="1257C301" w14:textId="254B4AA4" w:rsidR="004B6A32" w:rsidRPr="00065B29" w:rsidRDefault="004E7E6B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065B2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9" w:type="dxa"/>
            <w:vAlign w:val="center"/>
          </w:tcPr>
          <w:p w14:paraId="4BE0B077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5DE9A6E" w14:textId="0C4ECBA8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7</w:t>
            </w:r>
          </w:p>
        </w:tc>
        <w:tc>
          <w:tcPr>
            <w:tcW w:w="192" w:type="dxa"/>
            <w:vAlign w:val="center"/>
          </w:tcPr>
          <w:p w14:paraId="47D70F3B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207016CA" w14:textId="71150628" w:rsidR="004B6A32" w:rsidRPr="005B380D" w:rsidRDefault="0074742A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3"/>
            <w:vAlign w:val="center"/>
          </w:tcPr>
          <w:p w14:paraId="0726FA62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gridSpan w:val="3"/>
          </w:tcPr>
          <w:p w14:paraId="7D604183" w14:textId="27E80A70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B6A32" w:rsidRPr="005B380D" w14:paraId="0FFCD9E0" w14:textId="77777777" w:rsidTr="00DE64A9">
        <w:trPr>
          <w:cantSplit/>
        </w:trPr>
        <w:tc>
          <w:tcPr>
            <w:tcW w:w="4223" w:type="dxa"/>
            <w:vAlign w:val="bottom"/>
          </w:tcPr>
          <w:p w14:paraId="4D22A76D" w14:textId="77777777" w:rsidR="004B6A32" w:rsidRPr="005B380D" w:rsidRDefault="004B6A32" w:rsidP="004B6A32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7" w:type="dxa"/>
            <w:vAlign w:val="center"/>
          </w:tcPr>
          <w:p w14:paraId="457DE6BA" w14:textId="4564F8F3" w:rsidR="004B6A32" w:rsidRPr="00065B29" w:rsidRDefault="004E7E6B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065B2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9" w:type="dxa"/>
            <w:vAlign w:val="center"/>
          </w:tcPr>
          <w:p w14:paraId="0A093727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E9594E2" w14:textId="45E79F82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16</w:t>
            </w:r>
          </w:p>
        </w:tc>
        <w:tc>
          <w:tcPr>
            <w:tcW w:w="192" w:type="dxa"/>
            <w:vAlign w:val="center"/>
          </w:tcPr>
          <w:p w14:paraId="6B7D610A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4400ACA7" w14:textId="4E9A1C8C" w:rsidR="004B6A32" w:rsidRPr="005B380D" w:rsidRDefault="0074742A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3"/>
            <w:vAlign w:val="center"/>
          </w:tcPr>
          <w:p w14:paraId="68EC4B6C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gridSpan w:val="3"/>
          </w:tcPr>
          <w:p w14:paraId="4C165662" w14:textId="0BE53578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B6A32" w:rsidRPr="005B380D" w14:paraId="2536362E" w14:textId="77777777" w:rsidTr="00DE64A9">
        <w:trPr>
          <w:cantSplit/>
        </w:trPr>
        <w:tc>
          <w:tcPr>
            <w:tcW w:w="4223" w:type="dxa"/>
            <w:vAlign w:val="bottom"/>
          </w:tcPr>
          <w:p w14:paraId="723F2BE8" w14:textId="77777777" w:rsidR="004B6A32" w:rsidRPr="005B380D" w:rsidRDefault="004B6A32" w:rsidP="004B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5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7C8452B2" w14:textId="5BE421F7" w:rsidR="004B6A32" w:rsidRPr="00065B29" w:rsidRDefault="004E7E6B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5B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1C4B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9" w:type="dxa"/>
            <w:vAlign w:val="center"/>
          </w:tcPr>
          <w:p w14:paraId="7B657AC2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F236DAB" w14:textId="61DF0FE6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16</w:t>
            </w:r>
            <w:r w:rsidRPr="005B380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192" w:type="dxa"/>
            <w:vAlign w:val="center"/>
          </w:tcPr>
          <w:p w14:paraId="0D332971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7EC99250" w14:textId="67C1C02B" w:rsidR="004B6A32" w:rsidRPr="005B380D" w:rsidRDefault="0074742A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4" w:type="dxa"/>
            <w:gridSpan w:val="3"/>
            <w:vAlign w:val="center"/>
          </w:tcPr>
          <w:p w14:paraId="15FF0518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gridSpan w:val="3"/>
            <w:tcBorders>
              <w:bottom w:val="single" w:sz="4" w:space="0" w:color="auto"/>
            </w:tcBorders>
          </w:tcPr>
          <w:p w14:paraId="73733146" w14:textId="7340FAB5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</w:tr>
      <w:tr w:rsidR="004B6A32" w:rsidRPr="005B380D" w14:paraId="49BBB396" w14:textId="77777777" w:rsidTr="00DE64A9">
        <w:trPr>
          <w:cantSplit/>
          <w:trHeight w:val="60"/>
        </w:trPr>
        <w:tc>
          <w:tcPr>
            <w:tcW w:w="4223" w:type="dxa"/>
            <w:vAlign w:val="bottom"/>
          </w:tcPr>
          <w:p w14:paraId="2BC93DFB" w14:textId="77777777" w:rsidR="004B6A32" w:rsidRPr="005B380D" w:rsidRDefault="004B6A32" w:rsidP="004B6A32">
            <w:pPr>
              <w:tabs>
                <w:tab w:val="clear" w:pos="227"/>
                <w:tab w:val="left" w:pos="375"/>
              </w:tabs>
              <w:spacing w:line="240" w:lineRule="auto"/>
              <w:ind w:left="19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625B93A8" w14:textId="2E5D3FFB" w:rsidR="004B6A32" w:rsidRPr="00065B29" w:rsidRDefault="004E7E6B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065B29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1C4BA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9" w:type="dxa"/>
            <w:vAlign w:val="center"/>
          </w:tcPr>
          <w:p w14:paraId="6E3C8D30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4015FA1" w14:textId="4571C3F2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19</w:t>
            </w:r>
            <w:r w:rsidRPr="005B380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192" w:type="dxa"/>
            <w:vAlign w:val="center"/>
          </w:tcPr>
          <w:p w14:paraId="63BE5A42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998DB7" w14:textId="25547136" w:rsidR="004B6A32" w:rsidRPr="005B380D" w:rsidRDefault="001C4BAF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23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</w:t>
            </w:r>
          </w:p>
        </w:tc>
        <w:tc>
          <w:tcPr>
            <w:tcW w:w="194" w:type="dxa"/>
            <w:gridSpan w:val="3"/>
            <w:vAlign w:val="center"/>
          </w:tcPr>
          <w:p w14:paraId="55DE62FF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gridSpan w:val="3"/>
            <w:tcBorders>
              <w:top w:val="single" w:sz="4" w:space="0" w:color="auto"/>
            </w:tcBorders>
          </w:tcPr>
          <w:p w14:paraId="4F88AF58" w14:textId="1EDEE1D9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120</w:t>
            </w:r>
          </w:p>
        </w:tc>
      </w:tr>
      <w:tr w:rsidR="004B6A32" w:rsidRPr="005B380D" w14:paraId="17FC9E5A" w14:textId="77777777" w:rsidTr="00DE64A9">
        <w:trPr>
          <w:cantSplit/>
        </w:trPr>
        <w:tc>
          <w:tcPr>
            <w:tcW w:w="4223" w:type="dxa"/>
            <w:vAlign w:val="bottom"/>
          </w:tcPr>
          <w:p w14:paraId="40E55B8E" w14:textId="77777777" w:rsidR="004B6A32" w:rsidRPr="005B380D" w:rsidRDefault="004B6A32" w:rsidP="004B6A32">
            <w:pPr>
              <w:tabs>
                <w:tab w:val="clear" w:pos="227"/>
              </w:tabs>
              <w:spacing w:line="240" w:lineRule="auto"/>
              <w:ind w:left="8"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39F63D2A" w14:textId="21D189FB" w:rsidR="004B6A32" w:rsidRPr="00065B29" w:rsidRDefault="004E7E6B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065B29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89" w:type="dxa"/>
            <w:vAlign w:val="center"/>
          </w:tcPr>
          <w:p w14:paraId="36954149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16F65CDF" w14:textId="3876E924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(4)</w:t>
            </w:r>
          </w:p>
        </w:tc>
        <w:tc>
          <w:tcPr>
            <w:tcW w:w="192" w:type="dxa"/>
            <w:vAlign w:val="center"/>
          </w:tcPr>
          <w:p w14:paraId="04559834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BCB76A" w14:textId="3B9F8097" w:rsidR="004B6A32" w:rsidRPr="005B380D" w:rsidRDefault="0074742A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94" w:type="dxa"/>
            <w:gridSpan w:val="3"/>
            <w:vAlign w:val="center"/>
          </w:tcPr>
          <w:p w14:paraId="7CD54402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gridSpan w:val="3"/>
            <w:tcBorders>
              <w:bottom w:val="single" w:sz="4" w:space="0" w:color="auto"/>
            </w:tcBorders>
            <w:vAlign w:val="bottom"/>
          </w:tcPr>
          <w:p w14:paraId="1C9EED26" w14:textId="678B117B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(4)</w:t>
            </w:r>
          </w:p>
        </w:tc>
      </w:tr>
      <w:tr w:rsidR="004B6A32" w:rsidRPr="005B380D" w14:paraId="6DF4994E" w14:textId="77777777" w:rsidTr="00DE64A9">
        <w:trPr>
          <w:cantSplit/>
        </w:trPr>
        <w:tc>
          <w:tcPr>
            <w:tcW w:w="4223" w:type="dxa"/>
            <w:vAlign w:val="bottom"/>
          </w:tcPr>
          <w:p w14:paraId="5153AA7A" w14:textId="77777777" w:rsidR="004B6A32" w:rsidRPr="005B380D" w:rsidRDefault="004B6A32" w:rsidP="004B6A32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BFE49D" w14:textId="39E3288F" w:rsidR="004B6A32" w:rsidRPr="00065B29" w:rsidRDefault="004E7E6B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65B2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</w:t>
            </w:r>
            <w:r w:rsidR="001C4BA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9" w:type="dxa"/>
            <w:vAlign w:val="center"/>
          </w:tcPr>
          <w:p w14:paraId="09B209CB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E2E716A" w14:textId="44DAD5D5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19</w:t>
            </w: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</w:p>
        </w:tc>
        <w:tc>
          <w:tcPr>
            <w:tcW w:w="192" w:type="dxa"/>
            <w:vAlign w:val="center"/>
          </w:tcPr>
          <w:p w14:paraId="26C1999F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2F1F62" w14:textId="633BCEF7" w:rsidR="004B6A32" w:rsidRPr="005B380D" w:rsidRDefault="001C4BAF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23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61</w:t>
            </w:r>
          </w:p>
        </w:tc>
        <w:tc>
          <w:tcPr>
            <w:tcW w:w="194" w:type="dxa"/>
            <w:gridSpan w:val="3"/>
            <w:vAlign w:val="center"/>
          </w:tcPr>
          <w:p w14:paraId="66D3DC66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8BB212D" w14:textId="5D2A78BE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116</w:t>
            </w:r>
          </w:p>
        </w:tc>
      </w:tr>
      <w:tr w:rsidR="004B6A32" w:rsidRPr="005B380D" w14:paraId="6F354265" w14:textId="77777777" w:rsidTr="00DE64A9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39A2BDA5" w14:textId="68BBE648" w:rsidR="004B6A32" w:rsidRPr="005B42E2" w:rsidRDefault="004B6A32" w:rsidP="004B6A3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7" w:type="dxa"/>
          </w:tcPr>
          <w:p w14:paraId="33523FDB" w14:textId="77777777" w:rsidR="004B6A32" w:rsidRPr="005B42E2" w:rsidRDefault="004B6A32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" w:type="dxa"/>
          </w:tcPr>
          <w:p w14:paraId="75687106" w14:textId="77777777" w:rsidR="004B6A32" w:rsidRPr="005B42E2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8" w:type="dxa"/>
          </w:tcPr>
          <w:p w14:paraId="42C4E36C" w14:textId="77777777" w:rsidR="004B6A32" w:rsidRPr="005B42E2" w:rsidRDefault="004B6A32" w:rsidP="004B6A3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  <w:tc>
          <w:tcPr>
            <w:tcW w:w="205" w:type="dxa"/>
            <w:gridSpan w:val="2"/>
          </w:tcPr>
          <w:p w14:paraId="165583F9" w14:textId="77777777" w:rsidR="004B6A32" w:rsidRPr="005B42E2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53" w:type="dxa"/>
            <w:gridSpan w:val="2"/>
          </w:tcPr>
          <w:p w14:paraId="69B4A3D9" w14:textId="77777777" w:rsidR="004B6A32" w:rsidRPr="005B42E2" w:rsidRDefault="004B6A32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51FEA51B" w14:textId="77777777" w:rsidR="004B6A32" w:rsidRPr="005B42E2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3" w:type="dxa"/>
            <w:gridSpan w:val="2"/>
          </w:tcPr>
          <w:p w14:paraId="3110DE84" w14:textId="77777777" w:rsidR="004B6A32" w:rsidRPr="005B42E2" w:rsidRDefault="004B6A32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</w:tr>
      <w:tr w:rsidR="00AD3103" w:rsidRPr="005B380D" w14:paraId="72F2E657" w14:textId="77777777" w:rsidTr="00DE64A9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0AA5713D" w14:textId="77777777" w:rsidR="00AD3103" w:rsidRPr="005B42E2" w:rsidRDefault="00AD3103" w:rsidP="004B6A3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7" w:type="dxa"/>
          </w:tcPr>
          <w:p w14:paraId="07F5F9C5" w14:textId="77777777" w:rsidR="00AD3103" w:rsidRPr="005B42E2" w:rsidRDefault="00AD3103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" w:type="dxa"/>
          </w:tcPr>
          <w:p w14:paraId="027BAE6C" w14:textId="77777777" w:rsidR="00AD3103" w:rsidRPr="005B42E2" w:rsidRDefault="00AD3103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8" w:type="dxa"/>
          </w:tcPr>
          <w:p w14:paraId="5DDF0D05" w14:textId="77777777" w:rsidR="00AD3103" w:rsidRPr="005B42E2" w:rsidRDefault="00AD3103" w:rsidP="004B6A3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  <w:tc>
          <w:tcPr>
            <w:tcW w:w="205" w:type="dxa"/>
            <w:gridSpan w:val="2"/>
          </w:tcPr>
          <w:p w14:paraId="510363F7" w14:textId="77777777" w:rsidR="00AD3103" w:rsidRPr="005B42E2" w:rsidRDefault="00AD3103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53" w:type="dxa"/>
            <w:gridSpan w:val="2"/>
          </w:tcPr>
          <w:p w14:paraId="0A1EE1D6" w14:textId="77777777" w:rsidR="00AD3103" w:rsidRPr="005B42E2" w:rsidRDefault="00AD3103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5DCA7FD2" w14:textId="77777777" w:rsidR="00AD3103" w:rsidRPr="005B42E2" w:rsidRDefault="00AD3103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3" w:type="dxa"/>
            <w:gridSpan w:val="2"/>
          </w:tcPr>
          <w:p w14:paraId="3C967428" w14:textId="77777777" w:rsidR="00AD3103" w:rsidRPr="005B42E2" w:rsidRDefault="00AD3103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</w:tr>
      <w:tr w:rsidR="00AD3103" w:rsidRPr="005B380D" w14:paraId="713CE86B" w14:textId="77777777" w:rsidTr="00DE64A9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47347E22" w14:textId="77777777" w:rsidR="00AD3103" w:rsidRPr="005B42E2" w:rsidRDefault="00AD3103" w:rsidP="004B6A3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7" w:type="dxa"/>
          </w:tcPr>
          <w:p w14:paraId="43D7A89B" w14:textId="77777777" w:rsidR="00AD3103" w:rsidRPr="005B42E2" w:rsidRDefault="00AD3103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" w:type="dxa"/>
          </w:tcPr>
          <w:p w14:paraId="436C1C5F" w14:textId="77777777" w:rsidR="00AD3103" w:rsidRPr="005B42E2" w:rsidRDefault="00AD3103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8" w:type="dxa"/>
          </w:tcPr>
          <w:p w14:paraId="25894F17" w14:textId="77777777" w:rsidR="00AD3103" w:rsidRPr="005B42E2" w:rsidRDefault="00AD3103" w:rsidP="004B6A3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  <w:tc>
          <w:tcPr>
            <w:tcW w:w="205" w:type="dxa"/>
            <w:gridSpan w:val="2"/>
          </w:tcPr>
          <w:p w14:paraId="1FABF262" w14:textId="77777777" w:rsidR="00AD3103" w:rsidRPr="005B42E2" w:rsidRDefault="00AD3103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53" w:type="dxa"/>
            <w:gridSpan w:val="2"/>
          </w:tcPr>
          <w:p w14:paraId="227E68F4" w14:textId="77777777" w:rsidR="00AD3103" w:rsidRPr="005B42E2" w:rsidRDefault="00AD3103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668D19D4" w14:textId="77777777" w:rsidR="00AD3103" w:rsidRPr="005B42E2" w:rsidRDefault="00AD3103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3" w:type="dxa"/>
            <w:gridSpan w:val="2"/>
          </w:tcPr>
          <w:p w14:paraId="4E24B4E7" w14:textId="77777777" w:rsidR="00AD3103" w:rsidRPr="005B42E2" w:rsidRDefault="00AD3103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</w:tr>
      <w:tr w:rsidR="00AD3103" w:rsidRPr="005B380D" w14:paraId="021632B0" w14:textId="77777777" w:rsidTr="00DE64A9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7A1CCE6D" w14:textId="77777777" w:rsidR="00AD3103" w:rsidRPr="005B42E2" w:rsidRDefault="00AD3103" w:rsidP="004B6A3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7" w:type="dxa"/>
          </w:tcPr>
          <w:p w14:paraId="3E282A60" w14:textId="77777777" w:rsidR="00AD3103" w:rsidRPr="005B42E2" w:rsidRDefault="00AD3103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" w:type="dxa"/>
          </w:tcPr>
          <w:p w14:paraId="25EE8B9B" w14:textId="77777777" w:rsidR="00AD3103" w:rsidRPr="005B42E2" w:rsidRDefault="00AD3103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8" w:type="dxa"/>
          </w:tcPr>
          <w:p w14:paraId="4B6E6DE8" w14:textId="77777777" w:rsidR="00AD3103" w:rsidRPr="005B42E2" w:rsidRDefault="00AD3103" w:rsidP="004B6A3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  <w:tc>
          <w:tcPr>
            <w:tcW w:w="205" w:type="dxa"/>
            <w:gridSpan w:val="2"/>
          </w:tcPr>
          <w:p w14:paraId="667B4AC0" w14:textId="77777777" w:rsidR="00AD3103" w:rsidRPr="005B42E2" w:rsidRDefault="00AD3103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53" w:type="dxa"/>
            <w:gridSpan w:val="2"/>
          </w:tcPr>
          <w:p w14:paraId="22EF900D" w14:textId="77777777" w:rsidR="00AD3103" w:rsidRPr="005B42E2" w:rsidRDefault="00AD3103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5B761691" w14:textId="77777777" w:rsidR="00AD3103" w:rsidRPr="005B42E2" w:rsidRDefault="00AD3103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3" w:type="dxa"/>
            <w:gridSpan w:val="2"/>
          </w:tcPr>
          <w:p w14:paraId="5C4C9C54" w14:textId="77777777" w:rsidR="00AD3103" w:rsidRPr="005B42E2" w:rsidRDefault="00AD3103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</w:tr>
      <w:tr w:rsidR="00A031C0" w:rsidRPr="005B380D" w14:paraId="78728B24" w14:textId="77777777" w:rsidTr="00DE64A9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235E96CC" w14:textId="0B7E4E19" w:rsidR="00A031C0" w:rsidRPr="005B380D" w:rsidRDefault="00A031C0" w:rsidP="004B6A3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077" w:type="dxa"/>
          </w:tcPr>
          <w:p w14:paraId="7ECBD3FE" w14:textId="77777777" w:rsidR="00A031C0" w:rsidRDefault="00A031C0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</w:tcPr>
          <w:p w14:paraId="6C90A6D7" w14:textId="77777777" w:rsidR="00A031C0" w:rsidRPr="005B380D" w:rsidRDefault="00A031C0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045D71C8" w14:textId="77777777" w:rsidR="00A031C0" w:rsidRDefault="00A031C0" w:rsidP="004B6A3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05" w:type="dxa"/>
            <w:gridSpan w:val="2"/>
          </w:tcPr>
          <w:p w14:paraId="0FE2B9E2" w14:textId="77777777" w:rsidR="00A031C0" w:rsidRPr="005B380D" w:rsidRDefault="00A031C0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</w:tcPr>
          <w:p w14:paraId="0801DDBC" w14:textId="77777777" w:rsidR="00A031C0" w:rsidRDefault="00A031C0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4AA4257A" w14:textId="77777777" w:rsidR="00A031C0" w:rsidRPr="005B380D" w:rsidRDefault="00A031C0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163E8B4B" w14:textId="77777777" w:rsidR="00A031C0" w:rsidRDefault="00A031C0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</w:tr>
      <w:tr w:rsidR="004B6A32" w:rsidRPr="005B380D" w14:paraId="61D5C7CA" w14:textId="77777777" w:rsidTr="00DE64A9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36162154" w14:textId="77777777" w:rsidR="004B6A32" w:rsidRPr="005B380D" w:rsidRDefault="004B6A32" w:rsidP="004B6A3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77" w:type="dxa"/>
          </w:tcPr>
          <w:p w14:paraId="0A096989" w14:textId="3CF07F5B" w:rsidR="004B6A32" w:rsidRPr="006A00FB" w:rsidRDefault="006A00FB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189" w:type="dxa"/>
          </w:tcPr>
          <w:p w14:paraId="26227454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12D57FE7" w14:textId="673C5315" w:rsidR="004B6A32" w:rsidRPr="005B380D" w:rsidRDefault="004B6A32" w:rsidP="004B6A3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</w:t>
            </w:r>
          </w:p>
        </w:tc>
        <w:tc>
          <w:tcPr>
            <w:tcW w:w="205" w:type="dxa"/>
            <w:gridSpan w:val="2"/>
          </w:tcPr>
          <w:p w14:paraId="23987C0A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</w:tcPr>
          <w:p w14:paraId="2BDB4B2C" w14:textId="00CF0EFF" w:rsidR="004B6A32" w:rsidRPr="005B380D" w:rsidRDefault="0074742A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16DFB206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1EBD5E42" w14:textId="07BBF71E" w:rsidR="004B6A32" w:rsidRPr="005B380D" w:rsidRDefault="004B6A32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4B6A32" w:rsidRPr="005B380D" w14:paraId="32533635" w14:textId="77777777" w:rsidTr="00DE64A9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615E8AF7" w14:textId="77777777" w:rsidR="004B6A32" w:rsidRPr="005B380D" w:rsidRDefault="004B6A32" w:rsidP="004B6A3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7" w:type="dxa"/>
          </w:tcPr>
          <w:p w14:paraId="030605DE" w14:textId="71528BAA" w:rsidR="004B6A32" w:rsidRPr="005B380D" w:rsidRDefault="006A00FB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</w:tcPr>
          <w:p w14:paraId="191BCADA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5A41BF53" w14:textId="104C433E" w:rsidR="004B6A32" w:rsidRPr="005B380D" w:rsidRDefault="004B6A32" w:rsidP="004B6A3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05" w:type="dxa"/>
            <w:gridSpan w:val="2"/>
          </w:tcPr>
          <w:p w14:paraId="2755B17D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</w:tcPr>
          <w:p w14:paraId="1D86D630" w14:textId="494245FB" w:rsidR="004B6A32" w:rsidRPr="005B380D" w:rsidRDefault="001C4BAF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4588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33</w:t>
            </w:r>
          </w:p>
        </w:tc>
        <w:tc>
          <w:tcPr>
            <w:tcW w:w="187" w:type="dxa"/>
            <w:gridSpan w:val="2"/>
          </w:tcPr>
          <w:p w14:paraId="58D3B7BE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4D3CD8BA" w14:textId="5103F65D" w:rsidR="004B6A32" w:rsidRPr="005B380D" w:rsidRDefault="004B6A32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110</w:t>
            </w:r>
          </w:p>
        </w:tc>
      </w:tr>
      <w:tr w:rsidR="004B6A32" w:rsidRPr="005B380D" w14:paraId="2C49EB73" w14:textId="77777777" w:rsidTr="00DE64A9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3D53528A" w14:textId="77777777" w:rsidR="004B6A32" w:rsidRPr="005B380D" w:rsidRDefault="004B6A32" w:rsidP="004B6A3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77" w:type="dxa"/>
          </w:tcPr>
          <w:p w14:paraId="40925651" w14:textId="653B3DD7" w:rsidR="004B6A32" w:rsidRPr="005B380D" w:rsidRDefault="006A00FB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89" w:type="dxa"/>
          </w:tcPr>
          <w:p w14:paraId="490647A1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0F6BC0A" w14:textId="58BC699A" w:rsidR="004B6A32" w:rsidRPr="005B380D" w:rsidRDefault="004B6A32" w:rsidP="004B6A3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64</w:t>
            </w:r>
          </w:p>
        </w:tc>
        <w:tc>
          <w:tcPr>
            <w:tcW w:w="205" w:type="dxa"/>
            <w:gridSpan w:val="2"/>
          </w:tcPr>
          <w:p w14:paraId="64988939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</w:tcPr>
          <w:p w14:paraId="4AD53562" w14:textId="227EFF5E" w:rsidR="004B6A32" w:rsidRPr="005B380D" w:rsidRDefault="0074742A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706DDD18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41C7E285" w14:textId="200F3E08" w:rsidR="004B6A32" w:rsidRPr="005B380D" w:rsidRDefault="004B6A32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4B6A32" w:rsidRPr="005B380D" w14:paraId="48A88D28" w14:textId="77777777" w:rsidTr="00DE64A9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2ADA5A2B" w14:textId="77777777" w:rsidR="004B6A32" w:rsidRPr="005B380D" w:rsidRDefault="004B6A32" w:rsidP="004B6A3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7" w:type="dxa"/>
          </w:tcPr>
          <w:p w14:paraId="15C1F0BA" w14:textId="696ADC00" w:rsidR="004B6A32" w:rsidRPr="005B380D" w:rsidRDefault="006A00FB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9" w:type="dxa"/>
          </w:tcPr>
          <w:p w14:paraId="4C3CBF86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18C5B1C" w14:textId="4F2C2F1B" w:rsidR="004B6A32" w:rsidRPr="005B380D" w:rsidRDefault="004B6A32" w:rsidP="004B6A3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10</w:t>
            </w:r>
          </w:p>
        </w:tc>
        <w:tc>
          <w:tcPr>
            <w:tcW w:w="205" w:type="dxa"/>
            <w:gridSpan w:val="2"/>
          </w:tcPr>
          <w:p w14:paraId="10901C70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</w:tcPr>
          <w:p w14:paraId="039FB14F" w14:textId="5572D941" w:rsidR="004B6A32" w:rsidRPr="005B380D" w:rsidRDefault="0074742A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2061D527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643B0E82" w14:textId="03CB7022" w:rsidR="004B6A32" w:rsidRPr="005B380D" w:rsidRDefault="004B6A32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4B6A32" w:rsidRPr="005B380D" w14:paraId="6214C36A" w14:textId="77777777" w:rsidTr="00DE64A9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053C2202" w14:textId="77777777" w:rsidR="004B6A32" w:rsidRPr="005B380D" w:rsidRDefault="004B6A32" w:rsidP="004B6A3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EF15E78" w14:textId="4C382B21" w:rsidR="004B6A32" w:rsidRPr="005B380D" w:rsidRDefault="001C4BAF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89" w:type="dxa"/>
          </w:tcPr>
          <w:p w14:paraId="3CC22731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F66578B" w14:textId="6D1809CE" w:rsidR="004B6A32" w:rsidRPr="005B380D" w:rsidRDefault="004B6A32" w:rsidP="004B6A3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294</w:t>
            </w:r>
          </w:p>
        </w:tc>
        <w:tc>
          <w:tcPr>
            <w:tcW w:w="205" w:type="dxa"/>
            <w:gridSpan w:val="2"/>
          </w:tcPr>
          <w:p w14:paraId="14395A0C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03D39" w14:textId="07EBE5DB" w:rsidR="004B6A32" w:rsidRPr="005B380D" w:rsidRDefault="0074742A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7" w:type="dxa"/>
            <w:gridSpan w:val="2"/>
          </w:tcPr>
          <w:p w14:paraId="76799CC1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327F8B6E" w14:textId="2E9976CF" w:rsidR="004B6A32" w:rsidRPr="005B380D" w:rsidRDefault="004B6A32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</w:p>
        </w:tc>
      </w:tr>
      <w:tr w:rsidR="004B6A32" w:rsidRPr="005B380D" w14:paraId="5501A67A" w14:textId="77777777" w:rsidTr="00DE64A9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5199AC26" w14:textId="77777777" w:rsidR="004B6A32" w:rsidRPr="005B380D" w:rsidRDefault="004B6A32" w:rsidP="004B6A32">
            <w:pPr>
              <w:tabs>
                <w:tab w:val="clear" w:pos="227"/>
                <w:tab w:val="left" w:pos="15"/>
                <w:tab w:val="left" w:pos="184"/>
                <w:tab w:val="decimal" w:pos="454"/>
              </w:tabs>
              <w:spacing w:line="240" w:lineRule="auto"/>
              <w:ind w:left="184" w:hanging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F6E0433" w14:textId="23059578" w:rsidR="004B6A32" w:rsidRPr="005B380D" w:rsidRDefault="006A00FB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C4BAF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9" w:type="dxa"/>
          </w:tcPr>
          <w:p w14:paraId="0AA3DC91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4B515774" w14:textId="4E3D0C5C" w:rsidR="004B6A32" w:rsidRPr="005B380D" w:rsidRDefault="004B6A32" w:rsidP="004B6A3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378</w:t>
            </w:r>
          </w:p>
        </w:tc>
        <w:tc>
          <w:tcPr>
            <w:tcW w:w="205" w:type="dxa"/>
            <w:gridSpan w:val="2"/>
          </w:tcPr>
          <w:p w14:paraId="0A94E080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53C6F" w14:textId="65100E05" w:rsidR="004B6A32" w:rsidRPr="005B380D" w:rsidRDefault="001C4BAF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4588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43</w:t>
            </w:r>
          </w:p>
        </w:tc>
        <w:tc>
          <w:tcPr>
            <w:tcW w:w="187" w:type="dxa"/>
            <w:gridSpan w:val="2"/>
          </w:tcPr>
          <w:p w14:paraId="089C2F11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</w:tcPr>
          <w:p w14:paraId="6AC65040" w14:textId="506FAE5A" w:rsidR="004B6A32" w:rsidRPr="005B380D" w:rsidRDefault="004B6A32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113</w:t>
            </w:r>
          </w:p>
        </w:tc>
      </w:tr>
      <w:tr w:rsidR="004B6A32" w:rsidRPr="005B380D" w14:paraId="03733584" w14:textId="77777777" w:rsidTr="00DE64A9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3B5C80A5" w14:textId="77777777" w:rsidR="004B6A32" w:rsidRPr="005B380D" w:rsidRDefault="004B6A32" w:rsidP="004B6A32">
            <w:pPr>
              <w:tabs>
                <w:tab w:val="clear" w:pos="227"/>
                <w:tab w:val="left" w:pos="15"/>
                <w:tab w:val="left" w:pos="184"/>
                <w:tab w:val="decimal" w:pos="454"/>
              </w:tabs>
              <w:spacing w:line="240" w:lineRule="auto"/>
              <w:ind w:left="184" w:hanging="184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6C00A1D" w14:textId="2318887D" w:rsidR="004B6A32" w:rsidRPr="005B380D" w:rsidRDefault="006A00FB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7050E202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9FB6102" w14:textId="17100E40" w:rsidR="004B6A32" w:rsidRPr="005B380D" w:rsidRDefault="004B6A32" w:rsidP="004B6A3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05" w:type="dxa"/>
            <w:gridSpan w:val="2"/>
          </w:tcPr>
          <w:p w14:paraId="6BC57459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D6662" w14:textId="648D170C" w:rsidR="004B6A32" w:rsidRPr="005B380D" w:rsidRDefault="0074742A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4A1D6E61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bottom"/>
          </w:tcPr>
          <w:p w14:paraId="66206297" w14:textId="678093A7" w:rsidR="004B6A32" w:rsidRPr="005B380D" w:rsidRDefault="004B6A32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4B6A32" w:rsidRPr="005B380D" w14:paraId="11E3B821" w14:textId="77777777" w:rsidTr="00DE64A9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75D8C9B0" w14:textId="77777777" w:rsidR="004B6A32" w:rsidRPr="005B380D" w:rsidRDefault="004B6A32" w:rsidP="004B6A32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8BE62BF" w14:textId="41135937" w:rsidR="004B6A32" w:rsidRPr="005B380D" w:rsidRDefault="006A00FB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C4B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89" w:type="dxa"/>
          </w:tcPr>
          <w:p w14:paraId="5ADEEBF6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50F2D83" w14:textId="5DFF6525" w:rsidR="004B6A32" w:rsidRPr="005B380D" w:rsidRDefault="004B6A32" w:rsidP="004B6A3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378</w:t>
            </w:r>
          </w:p>
        </w:tc>
        <w:tc>
          <w:tcPr>
            <w:tcW w:w="205" w:type="dxa"/>
            <w:gridSpan w:val="2"/>
          </w:tcPr>
          <w:p w14:paraId="2251B8B5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7C17C" w14:textId="3B26E920" w:rsidR="004B6A32" w:rsidRPr="005B380D" w:rsidRDefault="001C4BAF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458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43</w:t>
            </w:r>
          </w:p>
        </w:tc>
        <w:tc>
          <w:tcPr>
            <w:tcW w:w="187" w:type="dxa"/>
            <w:gridSpan w:val="2"/>
          </w:tcPr>
          <w:p w14:paraId="743681B1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1A66B9" w14:textId="4AAD4928" w:rsidR="004B6A32" w:rsidRPr="005B380D" w:rsidRDefault="004B6A32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113</w:t>
            </w:r>
          </w:p>
        </w:tc>
      </w:tr>
      <w:tr w:rsidR="002A1463" w:rsidRPr="005B380D" w14:paraId="6F7354DC" w14:textId="77777777" w:rsidTr="00DE64A9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00A22477" w14:textId="77777777" w:rsidR="002A1463" w:rsidRPr="005B42E2" w:rsidRDefault="002A1463" w:rsidP="004B6A32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675D9DC1" w14:textId="77777777" w:rsidR="002A1463" w:rsidRPr="005B42E2" w:rsidRDefault="002A1463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9" w:type="dxa"/>
          </w:tcPr>
          <w:p w14:paraId="0D79DB9F" w14:textId="77777777" w:rsidR="002A1463" w:rsidRPr="005B42E2" w:rsidRDefault="002A1463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6EB0DEC" w14:textId="77777777" w:rsidR="002A1463" w:rsidRPr="005B42E2" w:rsidRDefault="002A1463" w:rsidP="004B6A3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5281E230" w14:textId="77777777" w:rsidR="002A1463" w:rsidRPr="005B42E2" w:rsidRDefault="002A1463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3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BCF21E7" w14:textId="77777777" w:rsidR="002A1463" w:rsidRPr="005B42E2" w:rsidRDefault="002A1463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34548C49" w14:textId="77777777" w:rsidR="002A1463" w:rsidRPr="005B42E2" w:rsidRDefault="002A1463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3" w:type="dxa"/>
            <w:gridSpan w:val="2"/>
            <w:tcBorders>
              <w:top w:val="double" w:sz="4" w:space="0" w:color="auto"/>
            </w:tcBorders>
          </w:tcPr>
          <w:p w14:paraId="2A969F8B" w14:textId="77777777" w:rsidR="002A1463" w:rsidRPr="005B42E2" w:rsidRDefault="002A1463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</w:tr>
      <w:tr w:rsidR="002A1463" w14:paraId="24248496" w14:textId="77777777" w:rsidTr="00DE64A9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2500CF83" w14:textId="77777777" w:rsidR="002A1463" w:rsidRPr="00131E73" w:rsidRDefault="002A1463" w:rsidP="002A1463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077" w:type="dxa"/>
          </w:tcPr>
          <w:p w14:paraId="2B25AC55" w14:textId="77777777" w:rsidR="002A1463" w:rsidRPr="002A1463" w:rsidRDefault="002A1463" w:rsidP="002A146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" w:type="dxa"/>
          </w:tcPr>
          <w:p w14:paraId="5F510741" w14:textId="77777777" w:rsidR="002A1463" w:rsidRPr="002A1463" w:rsidRDefault="002A1463" w:rsidP="002A146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4290224D" w14:textId="77777777" w:rsidR="002A1463" w:rsidRPr="002A1463" w:rsidRDefault="002A1463" w:rsidP="002A146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2E80CE13" w14:textId="77777777" w:rsidR="002A1463" w:rsidRPr="002A1463" w:rsidRDefault="002A1463" w:rsidP="002A146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1E6E6A2C" w14:textId="77777777" w:rsidR="002A1463" w:rsidRPr="002A1463" w:rsidRDefault="002A1463" w:rsidP="002A146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0CEBE777" w14:textId="77777777" w:rsidR="002A1463" w:rsidRPr="002A1463" w:rsidRDefault="002A1463" w:rsidP="002A146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511B6CAA" w14:textId="77777777" w:rsidR="002A1463" w:rsidRPr="002A1463" w:rsidRDefault="002A1463" w:rsidP="002A146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131E73" w14:paraId="543A26C7" w14:textId="77777777" w:rsidTr="00DE64A9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27FF2544" w14:textId="77777777" w:rsidR="00131E73" w:rsidRPr="002A1463" w:rsidRDefault="00131E73" w:rsidP="00131E73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2A146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7" w:type="dxa"/>
          </w:tcPr>
          <w:p w14:paraId="02457314" w14:textId="537F098A" w:rsidR="00131E73" w:rsidRPr="002A1463" w:rsidRDefault="007B038C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3D5C83C8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1386E5F" w14:textId="585E2D8E" w:rsidR="00131E73" w:rsidRPr="002A1463" w:rsidRDefault="00131E73" w:rsidP="00131E7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4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" w:type="dxa"/>
            <w:gridSpan w:val="2"/>
          </w:tcPr>
          <w:p w14:paraId="0CEEED69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45167FC7" w14:textId="5FA2F925" w:rsidR="00131E73" w:rsidRPr="002A1463" w:rsidRDefault="0074742A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25,605</w:t>
            </w:r>
          </w:p>
        </w:tc>
        <w:tc>
          <w:tcPr>
            <w:tcW w:w="187" w:type="dxa"/>
            <w:gridSpan w:val="2"/>
          </w:tcPr>
          <w:p w14:paraId="0B30DCB3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6C8F659D" w14:textId="5012730B" w:rsidR="00131E73" w:rsidRPr="002A146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14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21,391</w:t>
            </w:r>
          </w:p>
        </w:tc>
      </w:tr>
      <w:tr w:rsidR="00131E73" w14:paraId="77888710" w14:textId="77777777" w:rsidTr="00DE64A9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55EE8C1D" w14:textId="77777777" w:rsidR="00131E73" w:rsidRPr="002A1463" w:rsidRDefault="00131E73" w:rsidP="00131E73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2A146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B821CFC" w14:textId="63627713" w:rsidR="00131E73" w:rsidRPr="002A1463" w:rsidRDefault="007B038C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B038C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89" w:type="dxa"/>
          </w:tcPr>
          <w:p w14:paraId="099ED155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CD15EEE" w14:textId="0570A3CE" w:rsidR="00131E73" w:rsidRPr="002A1463" w:rsidRDefault="00131E73" w:rsidP="00131E7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463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205" w:type="dxa"/>
            <w:gridSpan w:val="2"/>
          </w:tcPr>
          <w:p w14:paraId="77339B03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1CEB808" w14:textId="0A3CE7D9" w:rsidR="00131E73" w:rsidRPr="002A1463" w:rsidRDefault="0074742A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4276BAC9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</w:tcPr>
          <w:p w14:paraId="5FE88D7B" w14:textId="5FA2FD71" w:rsidR="00131E73" w:rsidRPr="002A146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14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31E73" w14:paraId="01783E4A" w14:textId="77777777" w:rsidTr="00DE64A9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4BB279C8" w14:textId="77777777" w:rsidR="00131E73" w:rsidRPr="002A1463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8F6C8FF" w14:textId="60A2A1E8" w:rsidR="00131E73" w:rsidRPr="002A1463" w:rsidRDefault="007B038C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B038C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89" w:type="dxa"/>
          </w:tcPr>
          <w:p w14:paraId="4E89A239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11213868" w14:textId="7D45C963" w:rsidR="00131E73" w:rsidRPr="002A1463" w:rsidRDefault="00131E73" w:rsidP="00131E7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463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205" w:type="dxa"/>
            <w:gridSpan w:val="2"/>
          </w:tcPr>
          <w:p w14:paraId="427D9D23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80219C2" w14:textId="6A32B53B" w:rsidR="00131E73" w:rsidRPr="002A1463" w:rsidRDefault="0074742A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25,605</w:t>
            </w:r>
          </w:p>
        </w:tc>
        <w:tc>
          <w:tcPr>
            <w:tcW w:w="187" w:type="dxa"/>
            <w:gridSpan w:val="2"/>
          </w:tcPr>
          <w:p w14:paraId="33A323B5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</w:tcPr>
          <w:p w14:paraId="149DB6BD" w14:textId="0F558ACC" w:rsidR="00131E73" w:rsidRPr="002A146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14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21,391</w:t>
            </w:r>
          </w:p>
        </w:tc>
      </w:tr>
      <w:tr w:rsidR="00131E73" w14:paraId="1B1F1B79" w14:textId="77777777" w:rsidTr="00DE64A9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7CFA5740" w14:textId="476D008D" w:rsidR="00131E73" w:rsidRPr="002A1463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AF21F33" w14:textId="58234A3E" w:rsidR="00131E73" w:rsidRPr="002D439B" w:rsidRDefault="007B038C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D43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25A3AA97" w14:textId="77777777" w:rsidR="00131E73" w:rsidRPr="002D439B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2D42C23" w14:textId="6AA8BA75" w:rsidR="00131E73" w:rsidRPr="002D439B" w:rsidRDefault="00131E73" w:rsidP="00131E7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D43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" w:type="dxa"/>
            <w:gridSpan w:val="2"/>
          </w:tcPr>
          <w:p w14:paraId="70AE06EA" w14:textId="77777777" w:rsidR="00131E73" w:rsidRPr="002D439B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F4C34CB" w14:textId="365F9065" w:rsidR="00131E73" w:rsidRPr="002D439B" w:rsidRDefault="0074742A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D43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09923E45" w14:textId="77777777" w:rsidR="00131E73" w:rsidRPr="002D439B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</w:tcPr>
          <w:p w14:paraId="4A6B8D78" w14:textId="0D80B307" w:rsidR="00131E73" w:rsidRPr="002D439B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D43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31E73" w14:paraId="593E748F" w14:textId="77777777" w:rsidTr="00DE64A9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136DB37F" w14:textId="77777777" w:rsidR="00131E73" w:rsidRPr="002A1463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14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28BCE00" w14:textId="35508AF0" w:rsidR="00131E73" w:rsidRPr="002A1463" w:rsidRDefault="007B038C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</w:t>
            </w:r>
          </w:p>
        </w:tc>
        <w:tc>
          <w:tcPr>
            <w:tcW w:w="189" w:type="dxa"/>
          </w:tcPr>
          <w:p w14:paraId="786ABF0C" w14:textId="77777777" w:rsidR="00131E7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23022AD" w14:textId="10334659" w:rsidR="00131E73" w:rsidRDefault="00131E73" w:rsidP="00131E7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2A14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</w:t>
            </w:r>
          </w:p>
        </w:tc>
        <w:tc>
          <w:tcPr>
            <w:tcW w:w="205" w:type="dxa"/>
            <w:gridSpan w:val="2"/>
          </w:tcPr>
          <w:p w14:paraId="7BAF0F4D" w14:textId="77777777" w:rsidR="00131E7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AEF9E" w14:textId="74F1CF2C" w:rsidR="00131E73" w:rsidRPr="002A1463" w:rsidRDefault="0074742A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25,605</w:t>
            </w:r>
          </w:p>
        </w:tc>
        <w:tc>
          <w:tcPr>
            <w:tcW w:w="187" w:type="dxa"/>
            <w:gridSpan w:val="2"/>
          </w:tcPr>
          <w:p w14:paraId="20F73094" w14:textId="77777777" w:rsidR="00131E7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0F6FBD" w14:textId="27EA7805" w:rsidR="00131E73" w:rsidRPr="002A146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2A14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21,391</w:t>
            </w:r>
          </w:p>
        </w:tc>
      </w:tr>
      <w:tr w:rsidR="00131E73" w14:paraId="5684C3C9" w14:textId="77777777" w:rsidTr="00DE64A9">
        <w:trPr>
          <w:gridAfter w:val="2"/>
          <w:wAfter w:w="36" w:type="dxa"/>
          <w:cantSplit/>
          <w:tblHeader/>
        </w:trPr>
        <w:tc>
          <w:tcPr>
            <w:tcW w:w="4223" w:type="dxa"/>
            <w:vAlign w:val="bottom"/>
          </w:tcPr>
          <w:p w14:paraId="1C8D8B67" w14:textId="77777777" w:rsidR="00131E73" w:rsidRPr="005B42E2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7" w:type="dxa"/>
          </w:tcPr>
          <w:p w14:paraId="7D29A244" w14:textId="7FC2C5C8" w:rsidR="00131E73" w:rsidRPr="005B42E2" w:rsidRDefault="00131E73" w:rsidP="00131E7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89" w:type="dxa"/>
          </w:tcPr>
          <w:p w14:paraId="4142FF38" w14:textId="77777777" w:rsidR="00131E73" w:rsidRPr="005B42E2" w:rsidRDefault="00131E73" w:rsidP="00131E73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8" w:type="dxa"/>
          </w:tcPr>
          <w:p w14:paraId="4245CC34" w14:textId="6E6DA794" w:rsidR="00131E73" w:rsidRPr="005B42E2" w:rsidRDefault="00131E73" w:rsidP="00CB4A77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0AB7BDF6" w14:textId="77777777" w:rsidR="00131E73" w:rsidRPr="005B42E2" w:rsidRDefault="00131E73" w:rsidP="00131E73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45FF3C64" w14:textId="1A2A939D" w:rsidR="00131E73" w:rsidRPr="005B42E2" w:rsidRDefault="00131E73" w:rsidP="00131E7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6BBCA0BE" w14:textId="77777777" w:rsidR="00131E73" w:rsidRPr="005B42E2" w:rsidRDefault="00131E73" w:rsidP="00131E73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6" w:type="dxa"/>
          </w:tcPr>
          <w:p w14:paraId="3E6F7FC0" w14:textId="0F17ABE8" w:rsidR="00131E73" w:rsidRPr="005B42E2" w:rsidRDefault="00131E73" w:rsidP="00131E7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</w:tr>
      <w:tr w:rsidR="00131E73" w14:paraId="640BD426" w14:textId="77777777" w:rsidTr="00DE64A9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1A09A297" w14:textId="1444D8D9" w:rsidR="00131E73" w:rsidRPr="007129F5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12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1077" w:type="dxa"/>
          </w:tcPr>
          <w:p w14:paraId="7EAF3944" w14:textId="77777777" w:rsidR="00131E73" w:rsidRPr="002A1463" w:rsidRDefault="00131E73" w:rsidP="00131E73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" w:type="dxa"/>
          </w:tcPr>
          <w:p w14:paraId="2334F1AC" w14:textId="77777777" w:rsidR="00131E73" w:rsidRPr="002A1463" w:rsidRDefault="00131E73" w:rsidP="00131E73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412812A6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396048DD" w14:textId="77777777" w:rsidR="00131E73" w:rsidRPr="002A1463" w:rsidRDefault="00131E73" w:rsidP="00131E73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3DD828F7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28A86E0A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60923518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131E73" w14:paraId="22535C4E" w14:textId="77777777" w:rsidTr="00DE64A9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34D6AE5E" w14:textId="77777777" w:rsidR="00131E73" w:rsidRPr="00131E73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2AEC0997" w14:textId="5A1846F1" w:rsidR="00131E73" w:rsidRPr="007129F5" w:rsidRDefault="008C20E2" w:rsidP="00131E73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</w:t>
            </w:r>
            <w:r w:rsidR="006A45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89" w:type="dxa"/>
          </w:tcPr>
          <w:p w14:paraId="3C38BD99" w14:textId="77777777" w:rsidR="00131E73" w:rsidRPr="007129F5" w:rsidRDefault="00131E73" w:rsidP="00131E73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67CE64F4" w14:textId="7462B773" w:rsidR="00131E73" w:rsidRPr="007129F5" w:rsidRDefault="007129F5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712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2,206</w:t>
            </w:r>
          </w:p>
        </w:tc>
        <w:tc>
          <w:tcPr>
            <w:tcW w:w="205" w:type="dxa"/>
            <w:gridSpan w:val="2"/>
          </w:tcPr>
          <w:p w14:paraId="7403E4B1" w14:textId="77777777" w:rsidR="00131E73" w:rsidRPr="007129F5" w:rsidRDefault="00131E73" w:rsidP="00131E73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4694466" w14:textId="578511CE" w:rsidR="00131E73" w:rsidRPr="007129F5" w:rsidRDefault="0074742A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6571DEAF" w14:textId="77777777" w:rsidR="00131E73" w:rsidRPr="007129F5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</w:tcPr>
          <w:p w14:paraId="5C78D369" w14:textId="77777777" w:rsidR="00131E73" w:rsidRPr="007129F5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129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131E73" w14:paraId="6A070956" w14:textId="77777777" w:rsidTr="00DE64A9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7308EB28" w14:textId="77777777" w:rsidR="00131E73" w:rsidRPr="00A031C0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38326108" w14:textId="77777777" w:rsidR="00131E73" w:rsidRPr="00A031C0" w:rsidRDefault="00131E73" w:rsidP="00131E73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" w:type="dxa"/>
          </w:tcPr>
          <w:p w14:paraId="7FC1415A" w14:textId="77777777" w:rsidR="00131E73" w:rsidRPr="00A031C0" w:rsidRDefault="00131E73" w:rsidP="00131E73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33F5048B" w14:textId="77777777" w:rsidR="00131E73" w:rsidRPr="00A031C0" w:rsidRDefault="00131E73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59BC233C" w14:textId="77777777" w:rsidR="00131E73" w:rsidRPr="00A031C0" w:rsidRDefault="00131E73" w:rsidP="00131E73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1A08D5D" w14:textId="77777777" w:rsidR="00131E73" w:rsidRPr="00A031C0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275BF716" w14:textId="77777777" w:rsidR="00131E73" w:rsidRPr="00A031C0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0E22D9B7" w14:textId="77777777" w:rsidR="00131E73" w:rsidRPr="00A031C0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131E73" w14:paraId="79C5A99D" w14:textId="77777777" w:rsidTr="009A415D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2AFE0980" w14:textId="77777777" w:rsidR="00131E73" w:rsidRPr="007129F5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12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77" w:type="dxa"/>
          </w:tcPr>
          <w:p w14:paraId="6EBF447F" w14:textId="77777777" w:rsidR="00131E73" w:rsidRPr="002A1463" w:rsidRDefault="00131E73" w:rsidP="00131E73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" w:type="dxa"/>
          </w:tcPr>
          <w:p w14:paraId="3AB3A38A" w14:textId="77777777" w:rsidR="00131E73" w:rsidRPr="002A1463" w:rsidRDefault="00131E73" w:rsidP="00131E73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1895B216" w14:textId="77777777" w:rsidR="00131E73" w:rsidRPr="002A1463" w:rsidRDefault="00131E73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41DDBE60" w14:textId="77777777" w:rsidR="00131E73" w:rsidRPr="002A1463" w:rsidRDefault="00131E73" w:rsidP="00131E73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72DD2E2E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2A419B97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31FAB384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7129F5" w14:paraId="79A3E620" w14:textId="77777777" w:rsidTr="009A415D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4BF37600" w14:textId="77777777" w:rsidR="007129F5" w:rsidRPr="00131E73" w:rsidRDefault="007129F5" w:rsidP="007129F5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602CE2B" w14:textId="235BBF84" w:rsidR="007129F5" w:rsidRPr="00CC1581" w:rsidRDefault="006A00FB" w:rsidP="007129F5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15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89" w:type="dxa"/>
          </w:tcPr>
          <w:p w14:paraId="44AC1E3D" w14:textId="77777777" w:rsidR="007129F5" w:rsidRPr="00CC1581" w:rsidRDefault="007129F5" w:rsidP="007129F5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A10E31A" w14:textId="1D66ADB9" w:rsidR="007129F5" w:rsidRPr="00CC1581" w:rsidRDefault="007129F5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CC15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05" w:type="dxa"/>
            <w:gridSpan w:val="2"/>
          </w:tcPr>
          <w:p w14:paraId="14E5273A" w14:textId="77777777" w:rsidR="007129F5" w:rsidRPr="00CC1581" w:rsidRDefault="007129F5" w:rsidP="007129F5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61E9A30" w14:textId="1E6AEC79" w:rsidR="007129F5" w:rsidRPr="00CC1581" w:rsidRDefault="0074742A" w:rsidP="007129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C15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4F0DED2B" w14:textId="77777777" w:rsidR="007129F5" w:rsidRPr="00CC1581" w:rsidRDefault="007129F5" w:rsidP="007129F5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4505A45" w14:textId="77777777" w:rsidR="007129F5" w:rsidRPr="00CC1581" w:rsidRDefault="007129F5" w:rsidP="007129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C15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131E73" w14:paraId="155CEC9E" w14:textId="77777777" w:rsidTr="00DE64A9">
        <w:trPr>
          <w:gridAfter w:val="2"/>
          <w:wAfter w:w="36" w:type="dxa"/>
          <w:cantSplit/>
          <w:trHeight w:val="312"/>
        </w:trPr>
        <w:tc>
          <w:tcPr>
            <w:tcW w:w="4223" w:type="dxa"/>
            <w:vAlign w:val="bottom"/>
          </w:tcPr>
          <w:p w14:paraId="5D7FD1A7" w14:textId="77777777" w:rsidR="00131E73" w:rsidRPr="005B42E2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0B9ADC92" w14:textId="77777777" w:rsidR="00131E73" w:rsidRPr="005B42E2" w:rsidRDefault="00131E73" w:rsidP="00131E73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89" w:type="dxa"/>
          </w:tcPr>
          <w:p w14:paraId="4F0C8BE7" w14:textId="77777777" w:rsidR="00131E73" w:rsidRPr="005B42E2" w:rsidRDefault="00131E73" w:rsidP="00131E73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2F6005F8" w14:textId="77777777" w:rsidR="00131E73" w:rsidRPr="005B42E2" w:rsidRDefault="00131E73" w:rsidP="00131E7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11D1C7E6" w14:textId="77777777" w:rsidR="00131E73" w:rsidRPr="005B42E2" w:rsidRDefault="00131E73" w:rsidP="00131E73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3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7EE7D00" w14:textId="77777777" w:rsidR="00131E73" w:rsidRPr="005B42E2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533E368D" w14:textId="77777777" w:rsidR="00131E73" w:rsidRPr="005B42E2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14BF98FD" w14:textId="77777777" w:rsidR="00131E73" w:rsidRPr="005B42E2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</w:tr>
      <w:tr w:rsidR="00131E73" w14:paraId="67D5A922" w14:textId="77777777" w:rsidTr="00DE64A9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28EE208C" w14:textId="77777777" w:rsidR="00131E73" w:rsidRPr="007129F5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12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77" w:type="dxa"/>
          </w:tcPr>
          <w:p w14:paraId="526368B6" w14:textId="77777777" w:rsidR="00131E73" w:rsidRPr="002A1463" w:rsidRDefault="00131E73" w:rsidP="00131E73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" w:type="dxa"/>
          </w:tcPr>
          <w:p w14:paraId="4AB4DD64" w14:textId="77777777" w:rsidR="00131E73" w:rsidRPr="002A1463" w:rsidRDefault="00131E73" w:rsidP="00131E73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179E25EA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29213AA8" w14:textId="77777777" w:rsidR="00131E73" w:rsidRPr="002A1463" w:rsidRDefault="00131E73" w:rsidP="00131E73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7AD3FECB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31E2A1B1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5E61C529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7129F5" w14:paraId="49472B8B" w14:textId="77777777" w:rsidTr="00DE64A9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0AC66521" w14:textId="77777777" w:rsidR="007129F5" w:rsidRPr="00131E73" w:rsidRDefault="007129F5" w:rsidP="007129F5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77" w:type="dxa"/>
          </w:tcPr>
          <w:p w14:paraId="78226C6A" w14:textId="1B4FE840" w:rsidR="007129F5" w:rsidRPr="00131E73" w:rsidRDefault="006A00FB" w:rsidP="007129F5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89" w:type="dxa"/>
          </w:tcPr>
          <w:p w14:paraId="5BA61F02" w14:textId="77777777" w:rsidR="007129F5" w:rsidRPr="00131E73" w:rsidRDefault="007129F5" w:rsidP="007129F5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F007D5A" w14:textId="7A46BDC2" w:rsidR="007129F5" w:rsidRPr="00131E73" w:rsidRDefault="007129F5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205" w:type="dxa"/>
            <w:gridSpan w:val="2"/>
          </w:tcPr>
          <w:p w14:paraId="20D58F35" w14:textId="77777777" w:rsidR="007129F5" w:rsidRPr="00131E73" w:rsidRDefault="007129F5" w:rsidP="007129F5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3BE3AFDB" w14:textId="2BF8D07E" w:rsidR="007129F5" w:rsidRPr="00131E73" w:rsidRDefault="0074742A" w:rsidP="007129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7" w:type="dxa"/>
            <w:gridSpan w:val="2"/>
          </w:tcPr>
          <w:p w14:paraId="28DE48F7" w14:textId="77777777" w:rsidR="007129F5" w:rsidRPr="00131E73" w:rsidRDefault="007129F5" w:rsidP="007129F5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2A1EE7D" w14:textId="1ADD9D3C" w:rsidR="007129F5" w:rsidRPr="00131E73" w:rsidRDefault="007129F5" w:rsidP="007129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129F5" w14:paraId="6003DF6C" w14:textId="77777777" w:rsidTr="00DE64A9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4A5E5055" w14:textId="77777777" w:rsidR="007129F5" w:rsidRPr="00131E73" w:rsidRDefault="007129F5" w:rsidP="007129F5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7" w:type="dxa"/>
          </w:tcPr>
          <w:p w14:paraId="1F3CA8BE" w14:textId="32761438" w:rsidR="007129F5" w:rsidRPr="00131E73" w:rsidRDefault="00AF0F75" w:rsidP="007129F5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75224F05" w14:textId="77777777" w:rsidR="007129F5" w:rsidRPr="00131E73" w:rsidRDefault="007129F5" w:rsidP="007129F5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03E7664" w14:textId="73603449" w:rsidR="007129F5" w:rsidRPr="00131E73" w:rsidRDefault="007129F5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" w:type="dxa"/>
            <w:gridSpan w:val="2"/>
          </w:tcPr>
          <w:p w14:paraId="3750B2AB" w14:textId="77777777" w:rsidR="007129F5" w:rsidRPr="00131E73" w:rsidRDefault="007129F5" w:rsidP="007129F5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2DE329E2" w14:textId="361A75F6" w:rsidR="007129F5" w:rsidRPr="00131E73" w:rsidRDefault="0074742A" w:rsidP="007129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187" w:type="dxa"/>
            <w:gridSpan w:val="2"/>
          </w:tcPr>
          <w:p w14:paraId="7ECA7BD2" w14:textId="77777777" w:rsidR="007129F5" w:rsidRPr="00131E73" w:rsidRDefault="007129F5" w:rsidP="007129F5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8FD1463" w14:textId="06B40CBA" w:rsidR="007129F5" w:rsidRPr="00131E73" w:rsidRDefault="007129F5" w:rsidP="007129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</w:tr>
      <w:tr w:rsidR="007129F5" w14:paraId="019F6EF4" w14:textId="77777777" w:rsidTr="00DE64A9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0F9F1AB0" w14:textId="77777777" w:rsidR="007129F5" w:rsidRPr="00131E73" w:rsidRDefault="007129F5" w:rsidP="007129F5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7" w:type="dxa"/>
          </w:tcPr>
          <w:p w14:paraId="65CF8D5B" w14:textId="49E3B400" w:rsidR="007129F5" w:rsidRPr="00131E73" w:rsidRDefault="006A00FB" w:rsidP="007129F5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9" w:type="dxa"/>
          </w:tcPr>
          <w:p w14:paraId="666EB778" w14:textId="77777777" w:rsidR="007129F5" w:rsidRPr="00131E73" w:rsidRDefault="007129F5" w:rsidP="007129F5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0816783" w14:textId="698CED32" w:rsidR="007129F5" w:rsidRPr="00131E73" w:rsidRDefault="007129F5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05" w:type="dxa"/>
            <w:gridSpan w:val="2"/>
          </w:tcPr>
          <w:p w14:paraId="3F6CDC2A" w14:textId="77777777" w:rsidR="007129F5" w:rsidRPr="00131E73" w:rsidRDefault="007129F5" w:rsidP="007129F5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4E470D5A" w14:textId="302C2FBE" w:rsidR="007129F5" w:rsidRPr="00131E73" w:rsidRDefault="0074742A" w:rsidP="007129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16D80439" w14:textId="77777777" w:rsidR="007129F5" w:rsidRPr="00131E73" w:rsidRDefault="007129F5" w:rsidP="007129F5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826BFF7" w14:textId="259D7117" w:rsidR="007129F5" w:rsidRPr="00131E73" w:rsidRDefault="007129F5" w:rsidP="007129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129F5" w14:paraId="31959979" w14:textId="77777777" w:rsidTr="00DE64A9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5C7042CE" w14:textId="77777777" w:rsidR="007129F5" w:rsidRPr="00131E73" w:rsidRDefault="007129F5" w:rsidP="007129F5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9BFD392" w14:textId="5B36C52F" w:rsidR="007129F5" w:rsidRPr="00004FCD" w:rsidRDefault="00AF0F75" w:rsidP="007129F5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4FCD">
              <w:rPr>
                <w:rFonts w:asciiTheme="majorBidi" w:hAnsiTheme="majorBidi" w:cstheme="majorBidi"/>
                <w:sz w:val="28"/>
                <w:szCs w:val="28"/>
              </w:rPr>
              <w:t>1,03</w:t>
            </w:r>
            <w:r w:rsidR="001C4BA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9" w:type="dxa"/>
          </w:tcPr>
          <w:p w14:paraId="2F245B36" w14:textId="77777777" w:rsidR="007129F5" w:rsidRPr="00131E73" w:rsidRDefault="007129F5" w:rsidP="007129F5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0CBF1EC" w14:textId="3786FDDA" w:rsidR="007129F5" w:rsidRPr="00131E73" w:rsidRDefault="007129F5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  <w:tc>
          <w:tcPr>
            <w:tcW w:w="205" w:type="dxa"/>
            <w:gridSpan w:val="2"/>
          </w:tcPr>
          <w:p w14:paraId="4B0CB344" w14:textId="77777777" w:rsidR="007129F5" w:rsidRPr="00131E73" w:rsidRDefault="007129F5" w:rsidP="007129F5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1460AF3" w14:textId="198211D8" w:rsidR="007129F5" w:rsidRPr="00131E73" w:rsidRDefault="0074742A" w:rsidP="007129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87" w:type="dxa"/>
            <w:gridSpan w:val="2"/>
          </w:tcPr>
          <w:p w14:paraId="371EDE8D" w14:textId="77777777" w:rsidR="007129F5" w:rsidRPr="00131E73" w:rsidRDefault="007129F5" w:rsidP="007129F5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364C8BA2" w14:textId="6C30A8EA" w:rsidR="007129F5" w:rsidRPr="00131E73" w:rsidRDefault="007129F5" w:rsidP="007129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</w:tr>
      <w:tr w:rsidR="007129F5" w14:paraId="25161AA5" w14:textId="77777777" w:rsidTr="00DE64A9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532D85B5" w14:textId="77777777" w:rsidR="007129F5" w:rsidRPr="002A1463" w:rsidRDefault="007129F5" w:rsidP="007129F5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14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46F46ED" w14:textId="6FAD4CEA" w:rsidR="007129F5" w:rsidRPr="00004FCD" w:rsidRDefault="006A00FB" w:rsidP="007129F5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4F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AF0F75" w:rsidRPr="00004F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1C4B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9" w:type="dxa"/>
          </w:tcPr>
          <w:p w14:paraId="0C00A13B" w14:textId="77777777" w:rsidR="007129F5" w:rsidRPr="002A1463" w:rsidRDefault="007129F5" w:rsidP="007129F5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F361194" w14:textId="3DE2260F" w:rsidR="007129F5" w:rsidRDefault="007129F5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1,275</w:t>
            </w:r>
          </w:p>
        </w:tc>
        <w:tc>
          <w:tcPr>
            <w:tcW w:w="205" w:type="dxa"/>
            <w:gridSpan w:val="2"/>
          </w:tcPr>
          <w:p w14:paraId="284D16A3" w14:textId="77777777" w:rsidR="007129F5" w:rsidRPr="002A1463" w:rsidRDefault="007129F5" w:rsidP="007129F5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A23B6" w14:textId="692FC40A" w:rsidR="007129F5" w:rsidRPr="002A1463" w:rsidRDefault="0074742A" w:rsidP="007129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187" w:type="dxa"/>
            <w:gridSpan w:val="2"/>
          </w:tcPr>
          <w:p w14:paraId="72E8D54E" w14:textId="77777777" w:rsidR="007129F5" w:rsidRDefault="007129F5" w:rsidP="007129F5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694C0985" w14:textId="5410A127" w:rsidR="007129F5" w:rsidRPr="002A1463" w:rsidRDefault="007129F5" w:rsidP="007129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2A14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</w:t>
            </w:r>
          </w:p>
        </w:tc>
      </w:tr>
      <w:tr w:rsidR="00131E73" w14:paraId="6EF646DA" w14:textId="77777777" w:rsidTr="00DE64A9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5C08F1EC" w14:textId="77777777" w:rsidR="00131E73" w:rsidRPr="005B42E2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5E35DD99" w14:textId="77777777" w:rsidR="00131E73" w:rsidRPr="005B42E2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89" w:type="dxa"/>
          </w:tcPr>
          <w:p w14:paraId="538321E1" w14:textId="77777777" w:rsidR="00131E73" w:rsidRPr="005B42E2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68B792C5" w14:textId="77777777" w:rsidR="00131E73" w:rsidRPr="005B42E2" w:rsidRDefault="00131E73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65868E31" w14:textId="77777777" w:rsidR="00131E73" w:rsidRPr="005B42E2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3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609ECF3" w14:textId="77777777" w:rsidR="00131E73" w:rsidRPr="005B42E2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75D42FD8" w14:textId="77777777" w:rsidR="00131E73" w:rsidRPr="005B42E2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683C5E30" w14:textId="77777777" w:rsidR="00131E73" w:rsidRPr="005B42E2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</w:tr>
      <w:tr w:rsidR="00131E73" w14:paraId="2364C98A" w14:textId="77777777" w:rsidTr="00DE64A9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79091D37" w14:textId="77777777" w:rsidR="00131E73" w:rsidRPr="007129F5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12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1077" w:type="dxa"/>
          </w:tcPr>
          <w:p w14:paraId="6DB2C947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" w:type="dxa"/>
          </w:tcPr>
          <w:p w14:paraId="7EE0A432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0B0818AA" w14:textId="77777777" w:rsidR="00131E73" w:rsidRPr="002A1463" w:rsidRDefault="00131E73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50A6E708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2DF9FD5E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6A79C25B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5C221AA3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131E73" w14:paraId="6C3F7941" w14:textId="77777777" w:rsidTr="00DE64A9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6C94834E" w14:textId="77777777" w:rsidR="00131E73" w:rsidRPr="00131E73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187E2ED1" w14:textId="6DEEDAF9" w:rsidR="00131E73" w:rsidRPr="007129F5" w:rsidRDefault="007B038C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3BD6B58F" w14:textId="77777777" w:rsidR="00131E73" w:rsidRPr="007129F5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36FFFA2E" w14:textId="77777777" w:rsidR="00131E73" w:rsidRPr="007129F5" w:rsidRDefault="00131E73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7129F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05" w:type="dxa"/>
            <w:gridSpan w:val="2"/>
          </w:tcPr>
          <w:p w14:paraId="152D7847" w14:textId="77777777" w:rsidR="00131E73" w:rsidRPr="007129F5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C6BECCD" w14:textId="4FE130F5" w:rsidR="00131E73" w:rsidRPr="007129F5" w:rsidRDefault="0074742A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4,966</w:t>
            </w:r>
          </w:p>
        </w:tc>
        <w:tc>
          <w:tcPr>
            <w:tcW w:w="187" w:type="dxa"/>
            <w:gridSpan w:val="2"/>
          </w:tcPr>
          <w:p w14:paraId="23682002" w14:textId="77777777" w:rsidR="00131E73" w:rsidRPr="007129F5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</w:tcPr>
          <w:p w14:paraId="6CA0B4A8" w14:textId="39BFB9A8" w:rsidR="00131E73" w:rsidRPr="007129F5" w:rsidRDefault="007129F5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129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6,939</w:t>
            </w:r>
          </w:p>
        </w:tc>
      </w:tr>
      <w:tr w:rsidR="00131E73" w14:paraId="761516B0" w14:textId="77777777" w:rsidTr="00DE64A9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5A1BA5ED" w14:textId="77777777" w:rsidR="00131E73" w:rsidRPr="00F855FF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71B963EA" w14:textId="77777777" w:rsidR="00131E73" w:rsidRPr="00F855FF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89" w:type="dxa"/>
          </w:tcPr>
          <w:p w14:paraId="703AFAA5" w14:textId="77777777" w:rsidR="00131E73" w:rsidRPr="00F855FF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21AE88D9" w14:textId="77777777" w:rsidR="00131E73" w:rsidRPr="00F855FF" w:rsidRDefault="00131E73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3FC4BEE1" w14:textId="77777777" w:rsidR="00131E73" w:rsidRPr="00F855FF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3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9DB939A" w14:textId="77777777" w:rsidR="00131E73" w:rsidRPr="00F855FF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77BA814A" w14:textId="77777777" w:rsidR="00131E73" w:rsidRPr="00F855FF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48FEE7F2" w14:textId="77777777" w:rsidR="00131E73" w:rsidRPr="00F855FF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</w:tr>
      <w:tr w:rsidR="00131E73" w14:paraId="5C204927" w14:textId="77777777" w:rsidTr="00DE64A9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22144DBC" w14:textId="77777777" w:rsidR="00131E73" w:rsidRPr="007129F5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12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7" w:type="dxa"/>
          </w:tcPr>
          <w:p w14:paraId="7FF6D912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" w:type="dxa"/>
          </w:tcPr>
          <w:p w14:paraId="3BF27516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5F82960C" w14:textId="77777777" w:rsidR="00131E73" w:rsidRPr="002A1463" w:rsidRDefault="00131E73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2FC32805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6CE3239A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60D9B857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1B81C2F1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CB4A77" w14:paraId="63880714" w14:textId="77777777" w:rsidTr="00DE64A9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5DA34072" w14:textId="77777777" w:rsidR="00CB4A77" w:rsidRPr="00131E73" w:rsidRDefault="00CB4A77" w:rsidP="00CB4A77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77" w:type="dxa"/>
          </w:tcPr>
          <w:p w14:paraId="5AEC491A" w14:textId="5EDD4AB7" w:rsidR="00CB4A77" w:rsidRPr="000C1C2F" w:rsidRDefault="000C1C2F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2,952</w:t>
            </w:r>
          </w:p>
        </w:tc>
        <w:tc>
          <w:tcPr>
            <w:tcW w:w="189" w:type="dxa"/>
          </w:tcPr>
          <w:p w14:paraId="35BD55AB" w14:textId="77777777" w:rsidR="00CB4A77" w:rsidRPr="00131E73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B8C5830" w14:textId="18468DA1" w:rsidR="00CB4A77" w:rsidRPr="00131E73" w:rsidRDefault="00CB4A77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2,987</w:t>
            </w:r>
          </w:p>
        </w:tc>
        <w:tc>
          <w:tcPr>
            <w:tcW w:w="205" w:type="dxa"/>
            <w:gridSpan w:val="2"/>
          </w:tcPr>
          <w:p w14:paraId="122005D4" w14:textId="77777777" w:rsidR="00CB4A77" w:rsidRPr="00131E73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718C4811" w14:textId="0D201873" w:rsidR="00CB4A77" w:rsidRPr="00131E73" w:rsidRDefault="0074742A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2DB59AE7" w14:textId="77777777" w:rsidR="00CB4A77" w:rsidRPr="00131E73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2B046AF5" w14:textId="42905F3A" w:rsidR="00CB4A77" w:rsidRPr="00131E73" w:rsidRDefault="00CB4A77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B4A77" w14:paraId="1E3B61A8" w14:textId="77777777" w:rsidTr="00DE64A9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74846E71" w14:textId="77777777" w:rsidR="00CB4A77" w:rsidRPr="00131E73" w:rsidRDefault="00CB4A77" w:rsidP="00CB4A77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7" w:type="dxa"/>
          </w:tcPr>
          <w:p w14:paraId="178DDFA3" w14:textId="6A883714" w:rsidR="00CB4A77" w:rsidRPr="00131E73" w:rsidRDefault="000C1C2F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38C929FC" w14:textId="77777777" w:rsidR="00CB4A77" w:rsidRPr="00131E73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85C841D" w14:textId="48FA5F0A" w:rsidR="00CB4A77" w:rsidRPr="00131E73" w:rsidRDefault="00CB4A77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" w:type="dxa"/>
            <w:gridSpan w:val="2"/>
          </w:tcPr>
          <w:p w14:paraId="3044FEAA" w14:textId="77777777" w:rsidR="00CB4A77" w:rsidRPr="00131E73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61EA8716" w14:textId="4E60FA07" w:rsidR="00CB4A77" w:rsidRPr="00131E73" w:rsidRDefault="0074742A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7" w:type="dxa"/>
            <w:gridSpan w:val="2"/>
          </w:tcPr>
          <w:p w14:paraId="7D4D5432" w14:textId="77777777" w:rsidR="00CB4A77" w:rsidRPr="00131E73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1AA3F003" w14:textId="5D98055A" w:rsidR="00CB4A77" w:rsidRPr="00131E73" w:rsidRDefault="00CB4A77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</w:tr>
      <w:tr w:rsidR="00CB4A77" w14:paraId="43D168B9" w14:textId="77777777" w:rsidTr="00DE64A9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671E3735" w14:textId="77777777" w:rsidR="00CB4A77" w:rsidRPr="00131E73" w:rsidRDefault="00CB4A77" w:rsidP="00CB4A77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D38C98B" w14:textId="6A5B2B66" w:rsidR="00CB4A77" w:rsidRPr="00131E73" w:rsidRDefault="000C1C2F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11,30</w:t>
            </w:r>
            <w:r w:rsidR="005C573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9" w:type="dxa"/>
          </w:tcPr>
          <w:p w14:paraId="56989271" w14:textId="77777777" w:rsidR="00CB4A77" w:rsidRPr="00131E73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636D4B0" w14:textId="14BBF138" w:rsidR="00CB4A77" w:rsidRPr="00131E73" w:rsidRDefault="00CB4A77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11,532</w:t>
            </w:r>
          </w:p>
        </w:tc>
        <w:tc>
          <w:tcPr>
            <w:tcW w:w="205" w:type="dxa"/>
            <w:gridSpan w:val="2"/>
          </w:tcPr>
          <w:p w14:paraId="708A4365" w14:textId="77777777" w:rsidR="00CB4A77" w:rsidRPr="00131E73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3486345" w14:textId="50100D69" w:rsidR="00CB4A77" w:rsidRPr="00131E73" w:rsidRDefault="001C4BAF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187" w:type="dxa"/>
            <w:gridSpan w:val="2"/>
          </w:tcPr>
          <w:p w14:paraId="0B14FF00" w14:textId="77777777" w:rsidR="00CB4A77" w:rsidRPr="00131E73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3F874791" w14:textId="5149B002" w:rsidR="00CB4A77" w:rsidRPr="00131E73" w:rsidRDefault="00CB4A77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</w:tr>
      <w:tr w:rsidR="00CB4A77" w14:paraId="631F89C7" w14:textId="77777777" w:rsidTr="00DE64A9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53AB50B4" w14:textId="77777777" w:rsidR="00CB4A77" w:rsidRPr="002A1463" w:rsidRDefault="00CB4A77" w:rsidP="00CB4A77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14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E43FEE0" w14:textId="7CC94D9F" w:rsidR="00CB4A77" w:rsidRDefault="000C1C2F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14,25</w:t>
            </w:r>
            <w:r w:rsidR="006A45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9" w:type="dxa"/>
          </w:tcPr>
          <w:p w14:paraId="4195D062" w14:textId="77777777" w:rsidR="00CB4A77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B6826EE" w14:textId="6E2C7662" w:rsidR="00CB4A77" w:rsidRDefault="00CB4A77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14,519</w:t>
            </w:r>
          </w:p>
        </w:tc>
        <w:tc>
          <w:tcPr>
            <w:tcW w:w="205" w:type="dxa"/>
            <w:gridSpan w:val="2"/>
          </w:tcPr>
          <w:p w14:paraId="55AA3E71" w14:textId="77777777" w:rsidR="00CB4A77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2A67EA" w14:textId="3ED9B4F1" w:rsidR="00CB4A77" w:rsidRPr="002A1463" w:rsidRDefault="001C4BAF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187" w:type="dxa"/>
            <w:gridSpan w:val="2"/>
          </w:tcPr>
          <w:p w14:paraId="18E1674F" w14:textId="77777777" w:rsidR="00CB4A77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1A44F960" w14:textId="6C6F8950" w:rsidR="00CB4A77" w:rsidRPr="002A1463" w:rsidRDefault="00CB4A77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2A14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</w:t>
            </w:r>
          </w:p>
        </w:tc>
      </w:tr>
      <w:tr w:rsidR="00131E73" w14:paraId="68991806" w14:textId="77777777" w:rsidTr="00A031C0">
        <w:trPr>
          <w:gridAfter w:val="2"/>
          <w:wAfter w:w="36" w:type="dxa"/>
          <w:cantSplit/>
          <w:trHeight w:val="36"/>
        </w:trPr>
        <w:tc>
          <w:tcPr>
            <w:tcW w:w="4223" w:type="dxa"/>
            <w:vAlign w:val="bottom"/>
          </w:tcPr>
          <w:p w14:paraId="4BF57015" w14:textId="3532347D" w:rsidR="00CB4A77" w:rsidRPr="005B42E2" w:rsidRDefault="00CB4A77" w:rsidP="00A92573">
            <w:pPr>
              <w:tabs>
                <w:tab w:val="clear" w:pos="227"/>
                <w:tab w:val="left" w:pos="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21D9B8D6" w14:textId="77777777" w:rsidR="00131E73" w:rsidRPr="005B42E2" w:rsidRDefault="00131E73" w:rsidP="00131E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9" w:type="dxa"/>
          </w:tcPr>
          <w:p w14:paraId="3894B01A" w14:textId="77777777" w:rsidR="00131E73" w:rsidRPr="005B42E2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3B349E6D" w14:textId="77777777" w:rsidR="00131E73" w:rsidRPr="005B42E2" w:rsidRDefault="00131E73" w:rsidP="00131E7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6CAE924A" w14:textId="77777777" w:rsidR="00131E73" w:rsidRPr="005B42E2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3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02F00CC" w14:textId="77777777" w:rsidR="00131E73" w:rsidRPr="005B42E2" w:rsidRDefault="00131E73" w:rsidP="00131E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263E3268" w14:textId="77777777" w:rsidR="00131E73" w:rsidRPr="005B42E2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3B207E46" w14:textId="77777777" w:rsidR="00131E73" w:rsidRPr="005B42E2" w:rsidRDefault="00131E73" w:rsidP="00131E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</w:tr>
      <w:tr w:rsidR="00131E73" w14:paraId="75808574" w14:textId="77777777" w:rsidTr="00DE64A9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543B7ACA" w14:textId="77777777" w:rsidR="00131E73" w:rsidRPr="001D720F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2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รายได้ค่าเช่ารอรับรู้</w:t>
            </w:r>
          </w:p>
        </w:tc>
        <w:tc>
          <w:tcPr>
            <w:tcW w:w="1077" w:type="dxa"/>
          </w:tcPr>
          <w:p w14:paraId="08E284B5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" w:type="dxa"/>
          </w:tcPr>
          <w:p w14:paraId="7509C7C0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13411334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428A6E82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53BE490B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46050057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48EADF2C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376673" w14:paraId="0A20F953" w14:textId="77777777" w:rsidTr="00DE64A9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5E8CB79D" w14:textId="77777777" w:rsidR="00376673" w:rsidRPr="00131E73" w:rsidRDefault="00376673" w:rsidP="003766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576CE145" w14:textId="21128F72" w:rsidR="00376673" w:rsidRPr="00486B90" w:rsidRDefault="00486B90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5,417</w:t>
            </w:r>
          </w:p>
        </w:tc>
        <w:tc>
          <w:tcPr>
            <w:tcW w:w="189" w:type="dxa"/>
          </w:tcPr>
          <w:p w14:paraId="070AE8BD" w14:textId="77777777" w:rsidR="00376673" w:rsidRPr="001D720F" w:rsidRDefault="00376673" w:rsidP="00376673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488F57E0" w14:textId="450AAA7D" w:rsidR="00376673" w:rsidRPr="001D720F" w:rsidRDefault="00376673" w:rsidP="0054375F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1D72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5,458</w:t>
            </w:r>
          </w:p>
        </w:tc>
        <w:tc>
          <w:tcPr>
            <w:tcW w:w="205" w:type="dxa"/>
            <w:gridSpan w:val="2"/>
          </w:tcPr>
          <w:p w14:paraId="3E2B1593" w14:textId="77777777" w:rsidR="00376673" w:rsidRPr="001D720F" w:rsidRDefault="00376673" w:rsidP="00376673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15E78325" w14:textId="0AA981B0" w:rsidR="00376673" w:rsidRPr="001D720F" w:rsidRDefault="0074742A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6D9ED4A4" w14:textId="77777777" w:rsidR="00376673" w:rsidRPr="001D720F" w:rsidRDefault="00376673" w:rsidP="00376673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</w:tcPr>
          <w:p w14:paraId="01508C3F" w14:textId="52C4FFF3" w:rsidR="00376673" w:rsidRPr="001D720F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1D72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376673" w14:paraId="2A2FB3A4" w14:textId="77777777" w:rsidTr="00DE64A9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2E098D9E" w14:textId="77777777" w:rsidR="00376673" w:rsidRPr="005B42E2" w:rsidRDefault="00376673" w:rsidP="003766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3F8AA8AC" w14:textId="77777777" w:rsidR="00376673" w:rsidRPr="005B42E2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89" w:type="dxa"/>
          </w:tcPr>
          <w:p w14:paraId="4575AE81" w14:textId="77777777" w:rsidR="00376673" w:rsidRPr="005B42E2" w:rsidRDefault="00376673" w:rsidP="00376673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4EB46F1E" w14:textId="77777777" w:rsidR="00376673" w:rsidRPr="005B42E2" w:rsidRDefault="00376673" w:rsidP="0037667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7B17AD15" w14:textId="77777777" w:rsidR="00376673" w:rsidRPr="005B42E2" w:rsidRDefault="00376673" w:rsidP="00376673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3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6580101" w14:textId="77777777" w:rsidR="00376673" w:rsidRPr="005B42E2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092B5F4E" w14:textId="77777777" w:rsidR="00376673" w:rsidRPr="005B42E2" w:rsidRDefault="00376673" w:rsidP="00376673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5FF3E1F1" w14:textId="77777777" w:rsidR="00376673" w:rsidRPr="005B42E2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</w:tr>
      <w:tr w:rsidR="00376673" w14:paraId="46A74380" w14:textId="77777777" w:rsidTr="00DE64A9">
        <w:tblPrEx>
          <w:tblLook w:val="0020" w:firstRow="1" w:lastRow="0" w:firstColumn="0" w:lastColumn="0" w:noHBand="0" w:noVBand="0"/>
        </w:tblPrEx>
        <w:trPr>
          <w:gridAfter w:val="2"/>
          <w:wAfter w:w="36" w:type="dxa"/>
          <w:cantSplit/>
        </w:trPr>
        <w:tc>
          <w:tcPr>
            <w:tcW w:w="4223" w:type="dxa"/>
          </w:tcPr>
          <w:p w14:paraId="7043BF29" w14:textId="37EDB12E" w:rsidR="00376673" w:rsidRDefault="00376673" w:rsidP="00376673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หนี้สินไม่หมุนเวียนอื่น</w:t>
            </w:r>
          </w:p>
        </w:tc>
        <w:tc>
          <w:tcPr>
            <w:tcW w:w="1077" w:type="dxa"/>
            <w:vAlign w:val="bottom"/>
          </w:tcPr>
          <w:p w14:paraId="720984B9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" w:type="dxa"/>
            <w:vAlign w:val="bottom"/>
          </w:tcPr>
          <w:p w14:paraId="72359EB8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8" w:type="dxa"/>
            <w:vAlign w:val="bottom"/>
          </w:tcPr>
          <w:p w14:paraId="0E17003E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92" w:type="dxa"/>
            <w:vAlign w:val="bottom"/>
          </w:tcPr>
          <w:p w14:paraId="237106B1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5" w:type="dxa"/>
            <w:gridSpan w:val="4"/>
            <w:vAlign w:val="bottom"/>
          </w:tcPr>
          <w:p w14:paraId="421A88AC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  <w:vAlign w:val="bottom"/>
          </w:tcPr>
          <w:p w14:paraId="0EF9F632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56" w:type="dxa"/>
            <w:vAlign w:val="bottom"/>
          </w:tcPr>
          <w:p w14:paraId="2666891F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376673" w14:paraId="6D51F7FD" w14:textId="77777777" w:rsidTr="00DE64A9">
        <w:tblPrEx>
          <w:tblLook w:val="0020" w:firstRow="1" w:lastRow="0" w:firstColumn="0" w:lastColumn="0" w:noHBand="0" w:noVBand="0"/>
        </w:tblPrEx>
        <w:trPr>
          <w:gridAfter w:val="2"/>
          <w:wAfter w:w="36" w:type="dxa"/>
          <w:cantSplit/>
        </w:trPr>
        <w:tc>
          <w:tcPr>
            <w:tcW w:w="4223" w:type="dxa"/>
            <w:hideMark/>
          </w:tcPr>
          <w:p w14:paraId="1F127DA7" w14:textId="77777777" w:rsidR="00376673" w:rsidRDefault="00376673" w:rsidP="00376673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บริษัทใหญ่</w:t>
            </w:r>
          </w:p>
        </w:tc>
        <w:tc>
          <w:tcPr>
            <w:tcW w:w="1077" w:type="dxa"/>
            <w:vAlign w:val="bottom"/>
          </w:tcPr>
          <w:p w14:paraId="236B40D1" w14:textId="02BA3F1E" w:rsidR="00376673" w:rsidRDefault="006A00FB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9" w:type="dxa"/>
            <w:vAlign w:val="bottom"/>
          </w:tcPr>
          <w:p w14:paraId="64A260E6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8" w:type="dxa"/>
            <w:vAlign w:val="bottom"/>
            <w:hideMark/>
          </w:tcPr>
          <w:p w14:paraId="446C42A1" w14:textId="1021C8D7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0844E39F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5" w:type="dxa"/>
            <w:gridSpan w:val="4"/>
            <w:vAlign w:val="bottom"/>
          </w:tcPr>
          <w:p w14:paraId="55DD0907" w14:textId="23E0EF11" w:rsidR="00376673" w:rsidRDefault="0074742A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  <w:vAlign w:val="bottom"/>
          </w:tcPr>
          <w:p w14:paraId="1BB02936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56" w:type="dxa"/>
            <w:vAlign w:val="bottom"/>
            <w:hideMark/>
          </w:tcPr>
          <w:p w14:paraId="5029C406" w14:textId="7CDE25EC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376673" w14:paraId="07A23565" w14:textId="77777777" w:rsidTr="00DE64A9">
        <w:tblPrEx>
          <w:tblLook w:val="0020" w:firstRow="1" w:lastRow="0" w:firstColumn="0" w:lastColumn="0" w:noHBand="0" w:noVBand="0"/>
        </w:tblPrEx>
        <w:trPr>
          <w:gridAfter w:val="2"/>
          <w:wAfter w:w="36" w:type="dxa"/>
          <w:cantSplit/>
        </w:trPr>
        <w:tc>
          <w:tcPr>
            <w:tcW w:w="4223" w:type="dxa"/>
            <w:hideMark/>
          </w:tcPr>
          <w:p w14:paraId="7CA38EA1" w14:textId="77777777" w:rsidR="00376673" w:rsidRDefault="00376673" w:rsidP="00376673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077" w:type="dxa"/>
            <w:vAlign w:val="bottom"/>
          </w:tcPr>
          <w:p w14:paraId="29A3C215" w14:textId="3E1419B8" w:rsidR="00376673" w:rsidRDefault="006A00FB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0A596265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78" w:type="dxa"/>
            <w:vAlign w:val="bottom"/>
            <w:hideMark/>
          </w:tcPr>
          <w:p w14:paraId="22206A1A" w14:textId="78EC0824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50931DC5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5" w:type="dxa"/>
            <w:gridSpan w:val="4"/>
            <w:vAlign w:val="bottom"/>
          </w:tcPr>
          <w:p w14:paraId="36E9DC7E" w14:textId="07402683" w:rsidR="00376673" w:rsidRDefault="0074742A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178" w:type="dxa"/>
            <w:vAlign w:val="bottom"/>
          </w:tcPr>
          <w:p w14:paraId="44BCA404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56" w:type="dxa"/>
            <w:vAlign w:val="bottom"/>
            <w:hideMark/>
          </w:tcPr>
          <w:p w14:paraId="13ED09EB" w14:textId="51E7AC84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</w:tr>
      <w:tr w:rsidR="00376673" w14:paraId="4F69651E" w14:textId="77777777" w:rsidTr="00DE64A9">
        <w:tblPrEx>
          <w:tblLook w:val="0020" w:firstRow="1" w:lastRow="0" w:firstColumn="0" w:lastColumn="0" w:noHBand="0" w:noVBand="0"/>
        </w:tblPrEx>
        <w:trPr>
          <w:gridAfter w:val="2"/>
          <w:wAfter w:w="36" w:type="dxa"/>
          <w:cantSplit/>
        </w:trPr>
        <w:tc>
          <w:tcPr>
            <w:tcW w:w="4223" w:type="dxa"/>
            <w:hideMark/>
          </w:tcPr>
          <w:p w14:paraId="74E71FEE" w14:textId="77777777" w:rsidR="00376673" w:rsidRDefault="00376673" w:rsidP="00376673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บริษัทร่วม</w:t>
            </w:r>
          </w:p>
        </w:tc>
        <w:tc>
          <w:tcPr>
            <w:tcW w:w="1077" w:type="dxa"/>
            <w:vAlign w:val="bottom"/>
          </w:tcPr>
          <w:p w14:paraId="61C0EF29" w14:textId="35F549E9" w:rsidR="00376673" w:rsidRDefault="006A00FB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48</w:t>
            </w:r>
          </w:p>
        </w:tc>
        <w:tc>
          <w:tcPr>
            <w:tcW w:w="189" w:type="dxa"/>
            <w:vAlign w:val="bottom"/>
          </w:tcPr>
          <w:p w14:paraId="41A3E1EB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78" w:type="dxa"/>
            <w:vAlign w:val="bottom"/>
            <w:hideMark/>
          </w:tcPr>
          <w:p w14:paraId="471ECF09" w14:textId="57B68CA0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44</w:t>
            </w:r>
          </w:p>
        </w:tc>
        <w:tc>
          <w:tcPr>
            <w:tcW w:w="192" w:type="dxa"/>
            <w:vAlign w:val="bottom"/>
          </w:tcPr>
          <w:p w14:paraId="03F95DDF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5" w:type="dxa"/>
            <w:gridSpan w:val="4"/>
            <w:vAlign w:val="bottom"/>
          </w:tcPr>
          <w:p w14:paraId="1092E013" w14:textId="43122012" w:rsidR="00376673" w:rsidRDefault="0074742A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  <w:vAlign w:val="bottom"/>
          </w:tcPr>
          <w:p w14:paraId="6DAAE4E2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56" w:type="dxa"/>
            <w:vAlign w:val="bottom"/>
            <w:hideMark/>
          </w:tcPr>
          <w:p w14:paraId="501BA3D8" w14:textId="7AC246EF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376673" w14:paraId="6334ACD5" w14:textId="77777777" w:rsidTr="00DE64A9">
        <w:tblPrEx>
          <w:tblLook w:val="0020" w:firstRow="1" w:lastRow="0" w:firstColumn="0" w:lastColumn="0" w:noHBand="0" w:noVBand="0"/>
        </w:tblPrEx>
        <w:trPr>
          <w:gridAfter w:val="2"/>
          <w:wAfter w:w="36" w:type="dxa"/>
          <w:cantSplit/>
        </w:trPr>
        <w:tc>
          <w:tcPr>
            <w:tcW w:w="4223" w:type="dxa"/>
            <w:hideMark/>
          </w:tcPr>
          <w:p w14:paraId="19590CF6" w14:textId="77777777" w:rsidR="00376673" w:rsidRDefault="00376673" w:rsidP="00376673">
            <w:pPr>
              <w:ind w:left="185" w:hanging="15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บุคคลหรือกิจการอื่นที่เกี่ยวข้องกัน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5303C6" w14:textId="589595B4" w:rsidR="00376673" w:rsidRDefault="006A00FB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106</w:t>
            </w:r>
          </w:p>
        </w:tc>
        <w:tc>
          <w:tcPr>
            <w:tcW w:w="189" w:type="dxa"/>
            <w:vAlign w:val="bottom"/>
          </w:tcPr>
          <w:p w14:paraId="73C48490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1E8D02" w14:textId="084674E1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151</w:t>
            </w:r>
          </w:p>
        </w:tc>
        <w:tc>
          <w:tcPr>
            <w:tcW w:w="192" w:type="dxa"/>
            <w:vAlign w:val="bottom"/>
          </w:tcPr>
          <w:p w14:paraId="101479F2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96E1D2" w14:textId="29651A06" w:rsidR="00376673" w:rsidRDefault="0074742A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  <w:vAlign w:val="bottom"/>
          </w:tcPr>
          <w:p w14:paraId="43623C3C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ADA8E2" w14:textId="41AE27D4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376673" w14:paraId="0C2AF86F" w14:textId="77777777" w:rsidTr="00DE64A9">
        <w:tblPrEx>
          <w:tblLook w:val="0020" w:firstRow="1" w:lastRow="0" w:firstColumn="0" w:lastColumn="0" w:noHBand="0" w:noVBand="0"/>
        </w:tblPrEx>
        <w:trPr>
          <w:gridAfter w:val="2"/>
          <w:wAfter w:w="36" w:type="dxa"/>
          <w:cantSplit/>
        </w:trPr>
        <w:tc>
          <w:tcPr>
            <w:tcW w:w="4223" w:type="dxa"/>
            <w:hideMark/>
          </w:tcPr>
          <w:p w14:paraId="76D75333" w14:textId="77777777" w:rsidR="00376673" w:rsidRDefault="00376673" w:rsidP="00376673">
            <w:pPr>
              <w:ind w:left="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9FB3FA" w14:textId="064A1F89" w:rsidR="00376673" w:rsidRDefault="006A00FB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155</w:t>
            </w:r>
          </w:p>
        </w:tc>
        <w:tc>
          <w:tcPr>
            <w:tcW w:w="189" w:type="dxa"/>
            <w:vAlign w:val="bottom"/>
          </w:tcPr>
          <w:p w14:paraId="32C85FC1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C0E3219" w14:textId="6C72F20A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195</w:t>
            </w:r>
          </w:p>
        </w:tc>
        <w:tc>
          <w:tcPr>
            <w:tcW w:w="192" w:type="dxa"/>
            <w:vAlign w:val="bottom"/>
          </w:tcPr>
          <w:p w14:paraId="57A4D1C1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5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0FCFCC" w14:textId="26A41699" w:rsidR="00376673" w:rsidRDefault="0074742A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178" w:type="dxa"/>
            <w:vAlign w:val="bottom"/>
          </w:tcPr>
          <w:p w14:paraId="1EA3BA86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37725C" w14:textId="5869FC34" w:rsidR="00376673" w:rsidRDefault="00376673" w:rsidP="003766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</w:p>
        </w:tc>
      </w:tr>
      <w:tr w:rsidR="00376673" w14:paraId="3CB756C8" w14:textId="77777777" w:rsidTr="00DE64A9">
        <w:tblPrEx>
          <w:tblLook w:val="0020" w:firstRow="1" w:lastRow="0" w:firstColumn="0" w:lastColumn="0" w:noHBand="0" w:noVBand="0"/>
        </w:tblPrEx>
        <w:trPr>
          <w:gridAfter w:val="2"/>
          <w:wAfter w:w="36" w:type="dxa"/>
          <w:cantSplit/>
        </w:trPr>
        <w:tc>
          <w:tcPr>
            <w:tcW w:w="4223" w:type="dxa"/>
          </w:tcPr>
          <w:p w14:paraId="54EC226B" w14:textId="77777777" w:rsidR="00376673" w:rsidRPr="001D720F" w:rsidRDefault="00376673" w:rsidP="00376673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77" w:type="dxa"/>
          </w:tcPr>
          <w:p w14:paraId="01F156DD" w14:textId="77777777" w:rsidR="00376673" w:rsidRPr="001D720F" w:rsidRDefault="00376673" w:rsidP="0037667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89" w:type="dxa"/>
          </w:tcPr>
          <w:p w14:paraId="229E16A8" w14:textId="77777777" w:rsidR="00376673" w:rsidRPr="001D720F" w:rsidRDefault="00376673" w:rsidP="00376673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1078" w:type="dxa"/>
          </w:tcPr>
          <w:p w14:paraId="25D7F19E" w14:textId="77777777" w:rsidR="00376673" w:rsidRPr="001D720F" w:rsidRDefault="00376673" w:rsidP="0037667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92" w:type="dxa"/>
          </w:tcPr>
          <w:p w14:paraId="685D08EC" w14:textId="77777777" w:rsidR="00376673" w:rsidRPr="001D720F" w:rsidRDefault="00376673" w:rsidP="00376673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075" w:type="dxa"/>
            <w:gridSpan w:val="4"/>
          </w:tcPr>
          <w:p w14:paraId="542C2D5C" w14:textId="77777777" w:rsidR="00376673" w:rsidRPr="001D720F" w:rsidRDefault="00376673" w:rsidP="0037667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78" w:type="dxa"/>
          </w:tcPr>
          <w:p w14:paraId="3DD50447" w14:textId="77777777" w:rsidR="00376673" w:rsidRPr="001D720F" w:rsidRDefault="00376673" w:rsidP="00376673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056" w:type="dxa"/>
          </w:tcPr>
          <w:p w14:paraId="3011FA2D" w14:textId="77777777" w:rsidR="00376673" w:rsidRPr="001D720F" w:rsidRDefault="00376673" w:rsidP="00376673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898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376673" w14:paraId="4BC79244" w14:textId="77777777" w:rsidTr="00DE64A9">
        <w:tblPrEx>
          <w:tblLook w:val="0020" w:firstRow="1" w:lastRow="0" w:firstColumn="0" w:lastColumn="0" w:noHBand="0" w:noVBand="0"/>
        </w:tblPrEx>
        <w:trPr>
          <w:gridAfter w:val="2"/>
          <w:wAfter w:w="36" w:type="dxa"/>
          <w:cantSplit/>
        </w:trPr>
        <w:tc>
          <w:tcPr>
            <w:tcW w:w="4223" w:type="dxa"/>
          </w:tcPr>
          <w:p w14:paraId="751B9E40" w14:textId="188FAA45" w:rsidR="00376673" w:rsidRDefault="00376673" w:rsidP="0037667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D72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ภาระผูกพันอื่นๆ</w:t>
            </w:r>
          </w:p>
        </w:tc>
        <w:tc>
          <w:tcPr>
            <w:tcW w:w="1077" w:type="dxa"/>
          </w:tcPr>
          <w:p w14:paraId="3F92E553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" w:type="dxa"/>
          </w:tcPr>
          <w:p w14:paraId="01748689" w14:textId="77777777" w:rsidR="00376673" w:rsidRDefault="00376673" w:rsidP="00376673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78" w:type="dxa"/>
          </w:tcPr>
          <w:p w14:paraId="6E59E007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2" w:type="dxa"/>
          </w:tcPr>
          <w:p w14:paraId="08F45778" w14:textId="77777777" w:rsidR="00376673" w:rsidRDefault="00376673" w:rsidP="00376673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5" w:type="dxa"/>
            <w:gridSpan w:val="4"/>
          </w:tcPr>
          <w:p w14:paraId="20CC5D67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5B2804D8" w14:textId="77777777" w:rsidR="00376673" w:rsidRDefault="00376673" w:rsidP="00376673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6" w:type="dxa"/>
          </w:tcPr>
          <w:p w14:paraId="294EB6CD" w14:textId="77777777" w:rsidR="00376673" w:rsidRDefault="00376673" w:rsidP="00376673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898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376673" w14:paraId="17CB3317" w14:textId="77777777" w:rsidTr="00B43679">
        <w:tblPrEx>
          <w:tblLook w:val="0020" w:firstRow="1" w:lastRow="0" w:firstColumn="0" w:lastColumn="0" w:noHBand="0" w:noVBand="0"/>
        </w:tblPrEx>
        <w:trPr>
          <w:gridAfter w:val="2"/>
          <w:wAfter w:w="36" w:type="dxa"/>
          <w:cantSplit/>
        </w:trPr>
        <w:tc>
          <w:tcPr>
            <w:tcW w:w="4223" w:type="dxa"/>
            <w:hideMark/>
          </w:tcPr>
          <w:p w14:paraId="7C0A2847" w14:textId="77777777" w:rsidR="00376673" w:rsidRDefault="00376673" w:rsidP="0037667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สัญญาบริการ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2CB817EA" w14:textId="6DA27D8C" w:rsidR="00376673" w:rsidRPr="00B43679" w:rsidRDefault="0074742A" w:rsidP="0037667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B4367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233</w:t>
            </w:r>
          </w:p>
        </w:tc>
        <w:tc>
          <w:tcPr>
            <w:tcW w:w="189" w:type="dxa"/>
          </w:tcPr>
          <w:p w14:paraId="2D7A4A0B" w14:textId="77777777" w:rsidR="00376673" w:rsidRPr="00B43679" w:rsidRDefault="00376673" w:rsidP="00376673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hideMark/>
          </w:tcPr>
          <w:p w14:paraId="47776043" w14:textId="25E4B7B2" w:rsidR="00376673" w:rsidRPr="00B43679" w:rsidRDefault="00376673" w:rsidP="0054375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4367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310</w:t>
            </w:r>
          </w:p>
        </w:tc>
        <w:tc>
          <w:tcPr>
            <w:tcW w:w="192" w:type="dxa"/>
          </w:tcPr>
          <w:p w14:paraId="49B4C321" w14:textId="77777777" w:rsidR="00376673" w:rsidRPr="00B43679" w:rsidRDefault="00376673" w:rsidP="00376673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5" w:type="dxa"/>
            <w:gridSpan w:val="4"/>
            <w:tcBorders>
              <w:bottom w:val="double" w:sz="4" w:space="0" w:color="auto"/>
            </w:tcBorders>
          </w:tcPr>
          <w:p w14:paraId="36AEAC32" w14:textId="1D7A737D" w:rsidR="00376673" w:rsidRPr="00B43679" w:rsidRDefault="0074742A" w:rsidP="0037667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4367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233</w:t>
            </w:r>
          </w:p>
        </w:tc>
        <w:tc>
          <w:tcPr>
            <w:tcW w:w="178" w:type="dxa"/>
          </w:tcPr>
          <w:p w14:paraId="6610C085" w14:textId="77777777" w:rsidR="00376673" w:rsidRPr="00B43679" w:rsidRDefault="00376673" w:rsidP="00376673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hideMark/>
          </w:tcPr>
          <w:p w14:paraId="2BB69DA9" w14:textId="304067BC" w:rsidR="00376673" w:rsidRPr="00B43679" w:rsidRDefault="00376673" w:rsidP="0054375F">
            <w:pPr>
              <w:pStyle w:val="acctfourfigures"/>
              <w:tabs>
                <w:tab w:val="clear" w:pos="765"/>
                <w:tab w:val="left" w:pos="461"/>
                <w:tab w:val="decimal" w:pos="898"/>
              </w:tabs>
              <w:spacing w:line="240" w:lineRule="auto"/>
              <w:ind w:left="-72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B4367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310</w:t>
            </w:r>
          </w:p>
        </w:tc>
      </w:tr>
    </w:tbl>
    <w:p w14:paraId="7BF23A9B" w14:textId="77777777" w:rsidR="00AD3103" w:rsidRPr="00AD3103" w:rsidRDefault="00AD3103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1E35E8B" w14:textId="6B7B8034" w:rsidR="009030AC" w:rsidRPr="005B380D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3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การค้ำประกันวงเงินสินเชื่อ</w:t>
      </w:r>
    </w:p>
    <w:p w14:paraId="2AAEC979" w14:textId="77777777" w:rsidR="009030AC" w:rsidRPr="00C31D87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E73EBAB" w14:textId="25861FB9" w:rsidR="009030AC" w:rsidRPr="005B380D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913A0" w:rsidRPr="005B380D">
        <w:rPr>
          <w:rFonts w:asciiTheme="majorBidi" w:hAnsiTheme="majorBidi" w:cstheme="majorBidi"/>
          <w:sz w:val="28"/>
          <w:szCs w:val="28"/>
        </w:rPr>
        <w:t>3</w:t>
      </w:r>
      <w:r w:rsidR="00793289" w:rsidRPr="005B380D">
        <w:rPr>
          <w:rFonts w:asciiTheme="majorBidi" w:hAnsiTheme="majorBidi" w:cstheme="majorBidi"/>
          <w:sz w:val="28"/>
          <w:szCs w:val="28"/>
        </w:rPr>
        <w:t xml:space="preserve">1 </w:t>
      </w:r>
      <w:r w:rsidR="00793289" w:rsidRPr="005B380D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5B380D">
        <w:rPr>
          <w:rFonts w:asciiTheme="majorBidi" w:hAnsiTheme="majorBidi" w:cstheme="majorBidi"/>
          <w:sz w:val="28"/>
          <w:szCs w:val="28"/>
        </w:rPr>
        <w:t>256</w:t>
      </w:r>
      <w:r w:rsidR="00793289" w:rsidRPr="005B380D">
        <w:rPr>
          <w:rFonts w:asciiTheme="majorBidi" w:hAnsiTheme="majorBidi" w:cstheme="majorBidi"/>
          <w:sz w:val="28"/>
          <w:szCs w:val="28"/>
        </w:rPr>
        <w:t>5</w:t>
      </w:r>
      <w:r w:rsidRPr="005B380D">
        <w:rPr>
          <w:rFonts w:asciiTheme="majorBidi" w:hAnsiTheme="majorBidi" w:cstheme="majorBidi"/>
          <w:sz w:val="28"/>
          <w:szCs w:val="28"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  <w:cs/>
        </w:rPr>
        <w:t>บริษัทเป็นผู้ค้ำประกันวงเงินสินเชื่อจากสถาบันการเงินหลายแห่งให้แก่กิจการที่เกี่ยวข้องกัน</w:t>
      </w:r>
      <w:r w:rsidR="002D439B">
        <w:rPr>
          <w:rFonts w:asciiTheme="majorBidi" w:hAnsiTheme="majorBidi" w:cstheme="majorBidi"/>
          <w:sz w:val="28"/>
          <w:szCs w:val="28"/>
        </w:rPr>
        <w:br/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หลายแห่ง เป็นจำนวนเงิน </w:t>
      </w:r>
      <w:r w:rsidR="0074742A">
        <w:rPr>
          <w:rFonts w:asciiTheme="majorBidi" w:hAnsiTheme="majorBidi" w:cstheme="majorBidi"/>
          <w:sz w:val="28"/>
          <w:szCs w:val="28"/>
        </w:rPr>
        <w:t>10,212</w:t>
      </w:r>
      <w:r w:rsidR="00BA0CF6" w:rsidRPr="005B380D">
        <w:rPr>
          <w:rFonts w:asciiTheme="majorBidi" w:hAnsiTheme="majorBidi" w:cstheme="majorBidi"/>
          <w:sz w:val="28"/>
          <w:szCs w:val="28"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1024C841" w14:textId="06EFED36" w:rsidR="002A4E98" w:rsidRPr="00C31D87" w:rsidRDefault="002A4E98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1F7AA86" w14:textId="77777777" w:rsidR="00AD3103" w:rsidRDefault="00AD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E2323E0" w14:textId="7D398030" w:rsidR="009030AC" w:rsidRPr="005B380D" w:rsidRDefault="009030AC" w:rsidP="009030A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3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สัญญาสำคัญที่ทำกับกิจการที่เกี่ยวข้องกัน</w:t>
      </w:r>
    </w:p>
    <w:p w14:paraId="1CE3006C" w14:textId="77777777" w:rsidR="00623BE2" w:rsidRPr="00623BE2" w:rsidRDefault="00623BE2" w:rsidP="00623BE2">
      <w:pPr>
        <w:rPr>
          <w:rFonts w:asciiTheme="majorBidi" w:hAnsiTheme="majorBidi" w:cstheme="majorBidi"/>
          <w:sz w:val="20"/>
          <w:szCs w:val="20"/>
        </w:rPr>
      </w:pPr>
    </w:p>
    <w:p w14:paraId="4B93E2DC" w14:textId="77777777" w:rsidR="00623BE2" w:rsidRDefault="00623BE2" w:rsidP="00623BE2">
      <w:pPr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623BE2">
        <w:rPr>
          <w:rFonts w:asciiTheme="majorBidi" w:hAnsiTheme="majorBidi"/>
          <w:i/>
          <w:iCs/>
          <w:sz w:val="28"/>
          <w:szCs w:val="28"/>
          <w:cs/>
        </w:rPr>
        <w:t>สัญญาบริการด้านความปลอดภัยของข้อมูล</w:t>
      </w:r>
    </w:p>
    <w:p w14:paraId="0372F189" w14:textId="77777777" w:rsidR="00623BE2" w:rsidRPr="00623BE2" w:rsidRDefault="00623BE2" w:rsidP="00623BE2">
      <w:pPr>
        <w:rPr>
          <w:rFonts w:asciiTheme="majorBidi" w:hAnsiTheme="majorBidi" w:cstheme="majorBidi"/>
          <w:sz w:val="20"/>
          <w:szCs w:val="20"/>
        </w:rPr>
      </w:pPr>
    </w:p>
    <w:p w14:paraId="6BA8BF8D" w14:textId="68A3928E" w:rsidR="00623BE2" w:rsidRPr="00623BE2" w:rsidRDefault="00AC09D1" w:rsidP="00623BE2">
      <w:pPr>
        <w:ind w:left="54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ในปี </w:t>
      </w:r>
      <w:r>
        <w:rPr>
          <w:rFonts w:asciiTheme="majorBidi" w:hAnsiTheme="majorBidi"/>
          <w:sz w:val="28"/>
          <w:szCs w:val="28"/>
        </w:rPr>
        <w:t xml:space="preserve">2565 </w:t>
      </w:r>
      <w:r w:rsidR="00623BE2" w:rsidRPr="00623BE2">
        <w:rPr>
          <w:rFonts w:asciiTheme="majorBidi" w:hAnsiTheme="majorBidi"/>
          <w:sz w:val="28"/>
          <w:szCs w:val="28"/>
          <w:cs/>
        </w:rPr>
        <w:t xml:space="preserve">บริษัทได้ทำสัญญาเพื่อให้บริการให้คำปรึกษา ตรวจสอบ การจัดการหรือบริการอื่นๆ ที่เกี่ยวข้องกับความปลอดภัยของข้อมูลส่วนบุคคลให้แก่กิจการที่เกี่ยวข้องกันหลายแห่งเป็นระยะเวลา </w:t>
      </w:r>
      <w:r w:rsidR="00623BE2">
        <w:rPr>
          <w:rFonts w:asciiTheme="majorBidi" w:hAnsiTheme="majorBidi"/>
          <w:sz w:val="28"/>
          <w:szCs w:val="28"/>
        </w:rPr>
        <w:t>1</w:t>
      </w:r>
      <w:r w:rsidR="00623BE2" w:rsidRPr="00623BE2">
        <w:rPr>
          <w:rFonts w:asciiTheme="majorBidi" w:hAnsiTheme="majorBidi"/>
          <w:sz w:val="28"/>
          <w:szCs w:val="28"/>
        </w:rPr>
        <w:t xml:space="preserve"> </w:t>
      </w:r>
      <w:r w:rsidR="00623BE2" w:rsidRPr="00623BE2">
        <w:rPr>
          <w:rFonts w:asciiTheme="majorBidi" w:hAnsiTheme="majorBidi"/>
          <w:sz w:val="28"/>
          <w:szCs w:val="28"/>
          <w:cs/>
        </w:rPr>
        <w:t xml:space="preserve">ปี กิจการที่เกี่ยวข้องกันตกลงชำระค่าบริการตามที่ระบุในสัญญา ซึ่งคู่สัญญาฝ่ายใดฝ่ายหนึ่งสามารถบอกเลิกสัญญาโดยแจ้งเป็นลายลักษณ์อักษรล่วงหน้า </w:t>
      </w:r>
      <w:r>
        <w:rPr>
          <w:rFonts w:asciiTheme="majorBidi" w:hAnsiTheme="majorBidi"/>
          <w:sz w:val="28"/>
          <w:szCs w:val="28"/>
        </w:rPr>
        <w:br/>
      </w:r>
      <w:r w:rsidR="00623BE2">
        <w:rPr>
          <w:rFonts w:asciiTheme="majorBidi" w:hAnsiTheme="majorBidi"/>
          <w:sz w:val="28"/>
          <w:szCs w:val="28"/>
        </w:rPr>
        <w:t>30</w:t>
      </w:r>
      <w:r w:rsidR="00623BE2" w:rsidRPr="00623BE2">
        <w:rPr>
          <w:rFonts w:asciiTheme="majorBidi" w:hAnsiTheme="majorBidi"/>
          <w:sz w:val="28"/>
          <w:szCs w:val="28"/>
        </w:rPr>
        <w:t xml:space="preserve"> </w:t>
      </w:r>
      <w:r w:rsidR="00623BE2" w:rsidRPr="00623BE2">
        <w:rPr>
          <w:rFonts w:asciiTheme="majorBidi" w:hAnsiTheme="majorBidi"/>
          <w:sz w:val="28"/>
          <w:szCs w:val="28"/>
          <w:cs/>
        </w:rPr>
        <w:t>วัน</w:t>
      </w:r>
    </w:p>
    <w:p w14:paraId="49877127" w14:textId="77777777" w:rsidR="00C31D87" w:rsidRPr="00C31D87" w:rsidRDefault="00C31D87" w:rsidP="00C31D8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both"/>
        <w:rPr>
          <w:b/>
          <w:i/>
          <w:iCs/>
          <w:color w:val="0000FF"/>
          <w:sz w:val="20"/>
          <w:szCs w:val="20"/>
          <w:shd w:val="clear" w:color="auto" w:fill="D9D9D9" w:themeFill="background1" w:themeFillShade="D9"/>
        </w:rPr>
      </w:pPr>
    </w:p>
    <w:p w14:paraId="220E70E7" w14:textId="5DF8763E" w:rsidR="00C70D34" w:rsidRDefault="002A3D30" w:rsidP="00C70D34">
      <w:pPr>
        <w:ind w:firstLine="540"/>
        <w:rPr>
          <w:rFonts w:ascii="Tahoma" w:hAnsi="Tahoma" w:cs="Tahoma"/>
          <w:sz w:val="24"/>
          <w:szCs w:val="24"/>
        </w:rPr>
      </w:pPr>
      <w:r w:rsidRPr="002A3D30">
        <w:rPr>
          <w:rFonts w:asciiTheme="majorBidi" w:hAnsiTheme="majorBidi"/>
          <w:i/>
          <w:iCs/>
          <w:sz w:val="28"/>
          <w:szCs w:val="28"/>
          <w:cs/>
        </w:rPr>
        <w:t>สัญญาบริการบัตรสมาชิก</w:t>
      </w:r>
    </w:p>
    <w:p w14:paraId="1F0E1D0B" w14:textId="77777777" w:rsidR="00C70D34" w:rsidRPr="00E31400" w:rsidRDefault="00C70D34" w:rsidP="00C70D34">
      <w:pPr>
        <w:rPr>
          <w:rFonts w:asciiTheme="majorBidi" w:hAnsiTheme="majorBidi" w:cstheme="majorBidi"/>
          <w:sz w:val="20"/>
          <w:szCs w:val="20"/>
        </w:rPr>
      </w:pPr>
    </w:p>
    <w:p w14:paraId="7B7D01A4" w14:textId="087FB898" w:rsidR="00C70D34" w:rsidRDefault="002B4C4C" w:rsidP="00C70D34">
      <w:pPr>
        <w:ind w:left="54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ในปี </w:t>
      </w:r>
      <w:r>
        <w:rPr>
          <w:rFonts w:asciiTheme="majorBidi" w:hAnsiTheme="majorBidi"/>
          <w:sz w:val="28"/>
          <w:szCs w:val="28"/>
        </w:rPr>
        <w:t xml:space="preserve">2565 </w:t>
      </w:r>
      <w:r w:rsidR="0079157C" w:rsidRPr="0079157C">
        <w:rPr>
          <w:rFonts w:asciiTheme="majorBidi" w:hAnsiTheme="majorBidi"/>
          <w:sz w:val="28"/>
          <w:szCs w:val="28"/>
          <w:cs/>
        </w:rPr>
        <w:t>กลุ่มบริษัทได้ทำสัญญาแนบท้ายจากสัญญาบริการบัตรสมาชิก โดยเป็นสัญญารับบริการแพลตฟอร์มเทคโนโลยีการตลาดจากกิจการที่เกี่ยวข้องกันแห่งหนึ่ง</w:t>
      </w:r>
      <w:r w:rsidR="002A3D30" w:rsidRPr="002A3D30">
        <w:rPr>
          <w:rFonts w:asciiTheme="majorBidi" w:hAnsiTheme="majorBidi"/>
          <w:sz w:val="28"/>
          <w:szCs w:val="28"/>
          <w:cs/>
        </w:rPr>
        <w:t xml:space="preserve"> โดยบริษัทดังกล่าวจะให้บริการเป็นระยะเวลา </w:t>
      </w:r>
      <w:r w:rsidR="00965399">
        <w:rPr>
          <w:rFonts w:asciiTheme="majorBidi" w:hAnsiTheme="majorBidi"/>
          <w:sz w:val="28"/>
          <w:szCs w:val="28"/>
        </w:rPr>
        <w:t>2</w:t>
      </w:r>
      <w:r w:rsidR="002A3D30" w:rsidRPr="002A3D30">
        <w:rPr>
          <w:rFonts w:asciiTheme="majorBidi" w:hAnsiTheme="majorBidi"/>
          <w:sz w:val="28"/>
          <w:szCs w:val="28"/>
          <w:cs/>
        </w:rPr>
        <w:t xml:space="preserve"> ปี กลุ่มบริษัทตกลงชำระค่าบริการตามที่ระบุในสัญญา ซึ่งคู่สัญญาฝ่ายใดฝ่ายหนึ่งสามารถบอกเลิกสัญญาโดยแจ้งเป็นลายลักษณ์อักษรล่วงหน้า </w:t>
      </w:r>
      <w:r w:rsidR="00852F45">
        <w:rPr>
          <w:rFonts w:asciiTheme="majorBidi" w:hAnsiTheme="majorBidi"/>
          <w:sz w:val="28"/>
          <w:szCs w:val="28"/>
        </w:rPr>
        <w:br/>
      </w:r>
      <w:r w:rsidR="00965399">
        <w:rPr>
          <w:rFonts w:asciiTheme="majorBidi" w:hAnsiTheme="majorBidi"/>
          <w:sz w:val="28"/>
          <w:szCs w:val="28"/>
        </w:rPr>
        <w:t>30</w:t>
      </w:r>
      <w:r w:rsidR="002A3D30" w:rsidRPr="002A3D30">
        <w:rPr>
          <w:rFonts w:asciiTheme="majorBidi" w:hAnsiTheme="majorBidi"/>
          <w:sz w:val="28"/>
          <w:szCs w:val="28"/>
          <w:cs/>
        </w:rPr>
        <w:t xml:space="preserve"> วัน มิฉะนั้นจะถือว่าสัญญาจะต่ออายุอัตโนมัติอีกครั้งละ </w:t>
      </w:r>
      <w:r w:rsidR="00965399">
        <w:rPr>
          <w:rFonts w:asciiTheme="majorBidi" w:hAnsiTheme="majorBidi"/>
          <w:sz w:val="28"/>
          <w:szCs w:val="28"/>
        </w:rPr>
        <w:t>2</w:t>
      </w:r>
      <w:r w:rsidR="002A3D30" w:rsidRPr="002A3D30">
        <w:rPr>
          <w:rFonts w:asciiTheme="majorBidi" w:hAnsiTheme="majorBidi"/>
          <w:sz w:val="28"/>
          <w:szCs w:val="28"/>
          <w:cs/>
        </w:rPr>
        <w:t xml:space="preserve"> ปี</w:t>
      </w:r>
    </w:p>
    <w:p w14:paraId="060B1ED4" w14:textId="05B4D7D5" w:rsidR="00C31D87" w:rsidRPr="00C31D87" w:rsidRDefault="00C31D87" w:rsidP="009030A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12EDE7" w14:textId="4CD2FBAB" w:rsidR="009030AC" w:rsidRPr="005B380D" w:rsidRDefault="009030AC" w:rsidP="00730E28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4928"/>
          <w:tab w:val="left" w:pos="540"/>
        </w:tabs>
        <w:spacing w:line="34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</w:rPr>
        <w:t>อสังหาริมทรัพย์เพื่อการลงทุน</w:t>
      </w:r>
    </w:p>
    <w:p w14:paraId="403D8A04" w14:textId="23C722FB" w:rsidR="009030AC" w:rsidRPr="001F112D" w:rsidRDefault="009030AC" w:rsidP="005A350E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080"/>
        <w:gridCol w:w="181"/>
        <w:gridCol w:w="1799"/>
      </w:tblGrid>
      <w:tr w:rsidR="00E85561" w:rsidRPr="005B380D" w14:paraId="4FEDB2AB" w14:textId="77777777" w:rsidTr="00E85561">
        <w:trPr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63BFCB4C" w14:textId="6FAE1084" w:rsidR="00E85561" w:rsidRPr="005B380D" w:rsidRDefault="00E85561" w:rsidP="00794D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5B3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5B3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080" w:type="dxa"/>
          </w:tcPr>
          <w:p w14:paraId="4FE7115B" w14:textId="77777777" w:rsidR="00E85561" w:rsidRPr="005B380D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</w:tcPr>
          <w:p w14:paraId="6E91A300" w14:textId="77777777" w:rsidR="00E85561" w:rsidRPr="005B380D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799" w:type="dxa"/>
          </w:tcPr>
          <w:p w14:paraId="64273A1F" w14:textId="77777777" w:rsidR="00E85561" w:rsidRPr="005B380D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85561" w:rsidRPr="005B380D" w14:paraId="2DC1E20D" w14:textId="77777777" w:rsidTr="00E85561">
        <w:trPr>
          <w:trHeight w:val="20"/>
          <w:tblHeader/>
        </w:trPr>
        <w:tc>
          <w:tcPr>
            <w:tcW w:w="5940" w:type="dxa"/>
          </w:tcPr>
          <w:p w14:paraId="6CEC2A2D" w14:textId="77777777" w:rsidR="00E85561" w:rsidRPr="005B380D" w:rsidRDefault="00E85561" w:rsidP="00794D2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1AFB4E" w14:textId="77777777" w:rsidR="00E85561" w:rsidRPr="005B380D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1527BC06" w14:textId="77777777" w:rsidR="00E85561" w:rsidRPr="005B380D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99" w:type="dxa"/>
          </w:tcPr>
          <w:p w14:paraId="3065001B" w14:textId="77777777" w:rsidR="00E85561" w:rsidRPr="005B380D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C37B7" w:rsidRPr="005B380D" w14:paraId="613F36EF" w14:textId="77777777" w:rsidTr="00E85561">
        <w:trPr>
          <w:trHeight w:val="20"/>
        </w:trPr>
        <w:tc>
          <w:tcPr>
            <w:tcW w:w="5940" w:type="dxa"/>
          </w:tcPr>
          <w:p w14:paraId="70244A79" w14:textId="2487F7EA" w:rsidR="006C37B7" w:rsidRPr="006C37B7" w:rsidRDefault="006C37B7" w:rsidP="006C37B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080" w:type="dxa"/>
          </w:tcPr>
          <w:p w14:paraId="3B49FFF7" w14:textId="77777777" w:rsidR="006C37B7" w:rsidRPr="005B380D" w:rsidRDefault="006C37B7" w:rsidP="006C37B7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20ED71E3" w14:textId="77777777" w:rsidR="006C37B7" w:rsidRPr="005B380D" w:rsidRDefault="006C37B7" w:rsidP="006C37B7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5036CC0F" w14:textId="19A6BDCB" w:rsidR="006C37B7" w:rsidRPr="005B380D" w:rsidRDefault="009F7E68" w:rsidP="006C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6C37B7" w:rsidRPr="005B380D" w14:paraId="0B186275" w14:textId="77777777" w:rsidTr="00E85561">
        <w:trPr>
          <w:trHeight w:val="20"/>
        </w:trPr>
        <w:tc>
          <w:tcPr>
            <w:tcW w:w="5940" w:type="dxa"/>
          </w:tcPr>
          <w:p w14:paraId="512B66B5" w14:textId="6F735E43" w:rsidR="006C37B7" w:rsidRPr="006C37B7" w:rsidRDefault="006C37B7" w:rsidP="006C37B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080" w:type="dxa"/>
          </w:tcPr>
          <w:p w14:paraId="09101F93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4A97FA82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4372183B" w14:textId="3B0AB853" w:rsidR="006C37B7" w:rsidRPr="005B380D" w:rsidRDefault="0029585C" w:rsidP="006C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655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C37B7" w:rsidRPr="005B380D" w14:paraId="277F0A54" w14:textId="77777777" w:rsidTr="00E85561">
        <w:trPr>
          <w:trHeight w:val="20"/>
        </w:trPr>
        <w:tc>
          <w:tcPr>
            <w:tcW w:w="5940" w:type="dxa"/>
          </w:tcPr>
          <w:p w14:paraId="4185DFDF" w14:textId="2D5BDD3A" w:rsidR="006C37B7" w:rsidRPr="006C37B7" w:rsidRDefault="006C37B7" w:rsidP="006C37B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โอนจากที่ดิน อาคารและอุปกรณ์ - ราคาตามบัญชีสุทธิ</w:t>
            </w:r>
          </w:p>
        </w:tc>
        <w:tc>
          <w:tcPr>
            <w:tcW w:w="1080" w:type="dxa"/>
          </w:tcPr>
          <w:p w14:paraId="47EA3EC9" w14:textId="4FF532C9" w:rsidR="006C37B7" w:rsidRPr="001F112D" w:rsidRDefault="00730E28" w:rsidP="006C37B7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1" w:type="dxa"/>
          </w:tcPr>
          <w:p w14:paraId="00777785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0230DC46" w14:textId="507CC5BF" w:rsidR="006C37B7" w:rsidRPr="005B380D" w:rsidRDefault="009F7E68" w:rsidP="006C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9585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6C37B7" w:rsidRPr="005B380D" w14:paraId="7FB2C6AC" w14:textId="77777777" w:rsidTr="00E85561">
        <w:trPr>
          <w:trHeight w:val="20"/>
        </w:trPr>
        <w:tc>
          <w:tcPr>
            <w:tcW w:w="5940" w:type="dxa"/>
          </w:tcPr>
          <w:p w14:paraId="4FBBED86" w14:textId="4B065C9C" w:rsidR="006C37B7" w:rsidRPr="006C37B7" w:rsidRDefault="006C37B7" w:rsidP="006C37B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 w:rsidR="00730E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ไป</w:t>
            </w: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 - ราคาตามบัญชีสุทธิ</w:t>
            </w:r>
          </w:p>
        </w:tc>
        <w:tc>
          <w:tcPr>
            <w:tcW w:w="1080" w:type="dxa"/>
          </w:tcPr>
          <w:p w14:paraId="7794174A" w14:textId="7775332B" w:rsidR="006C37B7" w:rsidRPr="001F112D" w:rsidRDefault="00730E28" w:rsidP="001F112D">
            <w:pPr>
              <w:tabs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81" w:type="dxa"/>
          </w:tcPr>
          <w:p w14:paraId="074E5FBB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64BB477F" w14:textId="54CA6AE5" w:rsidR="006C37B7" w:rsidRPr="005B380D" w:rsidRDefault="009F7E68" w:rsidP="006C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(1,212)</w:t>
            </w:r>
          </w:p>
        </w:tc>
      </w:tr>
      <w:tr w:rsidR="006C37B7" w:rsidRPr="005B380D" w14:paraId="5D09A58F" w14:textId="77777777" w:rsidTr="006C37B7">
        <w:trPr>
          <w:trHeight w:val="20"/>
        </w:trPr>
        <w:tc>
          <w:tcPr>
            <w:tcW w:w="5940" w:type="dxa"/>
          </w:tcPr>
          <w:p w14:paraId="087CB823" w14:textId="089BB443" w:rsidR="006C37B7" w:rsidRPr="006C37B7" w:rsidRDefault="006C37B7" w:rsidP="006C37B7">
            <w:pPr>
              <w:pStyle w:val="acctfourfigures"/>
              <w:tabs>
                <w:tab w:val="clear" w:pos="765"/>
                <w:tab w:val="decimal" w:pos="103"/>
              </w:tabs>
              <w:spacing w:line="240" w:lineRule="atLeast"/>
              <w:ind w:left="193" w:hanging="1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80" w:type="dxa"/>
          </w:tcPr>
          <w:p w14:paraId="33B0CFBD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211E41E8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20D31642" w14:textId="42105838" w:rsidR="006C37B7" w:rsidRPr="005B380D" w:rsidRDefault="00C535D9" w:rsidP="006C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E6550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C37B7" w:rsidRPr="005B380D" w14:paraId="5FB6B247" w14:textId="77777777" w:rsidTr="006C37B7">
        <w:trPr>
          <w:trHeight w:val="20"/>
        </w:trPr>
        <w:tc>
          <w:tcPr>
            <w:tcW w:w="5940" w:type="dxa"/>
          </w:tcPr>
          <w:p w14:paraId="56215902" w14:textId="56C627E5" w:rsidR="006C37B7" w:rsidRPr="006C37B7" w:rsidRDefault="006C37B7" w:rsidP="006C37B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58607772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07D32277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right w:val="nil"/>
            </w:tcBorders>
            <w:vAlign w:val="bottom"/>
          </w:tcPr>
          <w:p w14:paraId="49DDDEBC" w14:textId="2424523D" w:rsidR="006C37B7" w:rsidRPr="005B380D" w:rsidRDefault="00C535D9" w:rsidP="006C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29585C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0019402E" w14:textId="77777777" w:rsidR="00E85561" w:rsidRPr="008C691D" w:rsidRDefault="00E85561" w:rsidP="005A350E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E7026D1" w14:textId="53801CC8" w:rsidR="009030AC" w:rsidRPr="005B380D" w:rsidRDefault="009030AC" w:rsidP="00AB12C6">
      <w:pPr>
        <w:pStyle w:val="Heading1"/>
        <w:keepLines/>
        <w:numPr>
          <w:ilvl w:val="0"/>
          <w:numId w:val="4"/>
        </w:numPr>
        <w:shd w:val="clear" w:color="auto" w:fill="auto"/>
        <w:spacing w:line="34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ที่ดิน อาคารและอุปกรณ์ </w:t>
      </w:r>
    </w:p>
    <w:p w14:paraId="3F8E00E2" w14:textId="60500F23" w:rsidR="009030AC" w:rsidRPr="008C691D" w:rsidRDefault="009030AC" w:rsidP="005A35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rPr>
          <w:rFonts w:asciiTheme="majorBidi" w:hAnsiTheme="majorBidi" w:cstheme="majorBidi"/>
          <w:bCs/>
          <w:color w:val="0000FF"/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882F21" w14:paraId="468214FC" w14:textId="77777777" w:rsidTr="00882F21">
        <w:trPr>
          <w:cantSplit/>
          <w:tblHeader/>
        </w:trPr>
        <w:tc>
          <w:tcPr>
            <w:tcW w:w="5940" w:type="dxa"/>
            <w:vAlign w:val="bottom"/>
            <w:hideMark/>
          </w:tcPr>
          <w:p w14:paraId="33E6E411" w14:textId="38368D9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5B3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5B3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3BC83D76" w14:textId="77777777" w:rsidR="00882F21" w:rsidRPr="00882F21" w:rsidRDefault="00882F2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0BEAB72E" w14:textId="77777777" w:rsidR="00882F21" w:rsidRPr="00882F21" w:rsidRDefault="00882F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F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882F21" w14:paraId="235279BE" w14:textId="77777777" w:rsidTr="00882F21">
        <w:trPr>
          <w:cantSplit/>
        </w:trPr>
        <w:tc>
          <w:tcPr>
            <w:tcW w:w="5940" w:type="dxa"/>
          </w:tcPr>
          <w:p w14:paraId="076BE702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5189FAF0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  <w:hideMark/>
          </w:tcPr>
          <w:p w14:paraId="356CA068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82F21" w14:paraId="4A6EE0C2" w14:textId="77777777" w:rsidTr="00882F21">
        <w:trPr>
          <w:cantSplit/>
        </w:trPr>
        <w:tc>
          <w:tcPr>
            <w:tcW w:w="5940" w:type="dxa"/>
            <w:hideMark/>
          </w:tcPr>
          <w:p w14:paraId="2E153E33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7FFFEBA3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7FFC680" w14:textId="26EFB8BD" w:rsidR="00882F21" w:rsidRPr="00882F21" w:rsidRDefault="006A3A82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</w:t>
            </w:r>
            <w:r w:rsidR="007D68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</w:tr>
      <w:tr w:rsidR="00882F21" w14:paraId="2269935E" w14:textId="77777777" w:rsidTr="00882F21">
        <w:trPr>
          <w:cantSplit/>
        </w:trPr>
        <w:tc>
          <w:tcPr>
            <w:tcW w:w="5940" w:type="dxa"/>
            <w:hideMark/>
          </w:tcPr>
          <w:p w14:paraId="5614A27E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70AA9A41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5BECB1B0" w14:textId="51DA6484" w:rsidR="00882F21" w:rsidRPr="00882F21" w:rsidRDefault="006A3A82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</w:tr>
      <w:tr w:rsidR="00882F21" w14:paraId="6BA2BE27" w14:textId="77777777" w:rsidTr="00882F21">
        <w:trPr>
          <w:cantSplit/>
        </w:trPr>
        <w:tc>
          <w:tcPr>
            <w:tcW w:w="5940" w:type="dxa"/>
            <w:hideMark/>
          </w:tcPr>
          <w:p w14:paraId="47473C3D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  <w:hideMark/>
          </w:tcPr>
          <w:p w14:paraId="12DEC7C1" w14:textId="61A6EDC6" w:rsidR="00882F21" w:rsidRPr="00882F21" w:rsidRDefault="00730E28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980" w:type="dxa"/>
            <w:vAlign w:val="bottom"/>
          </w:tcPr>
          <w:p w14:paraId="07A1F78E" w14:textId="7E44AE66" w:rsidR="00882F21" w:rsidRPr="00882F21" w:rsidRDefault="006A3A82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(41</w:t>
            </w:r>
            <w:r w:rsidR="0005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82F21" w14:paraId="69D31164" w14:textId="77777777" w:rsidTr="00882F21">
        <w:trPr>
          <w:cantSplit/>
        </w:trPr>
        <w:tc>
          <w:tcPr>
            <w:tcW w:w="5940" w:type="dxa"/>
            <w:hideMark/>
          </w:tcPr>
          <w:p w14:paraId="5D65C784" w14:textId="169B8378" w:rsidR="00882F21" w:rsidRPr="00882F21" w:rsidRDefault="003B72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788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การกลับรายการ</w:t>
            </w:r>
            <w:r w:rsidR="00882F21" w:rsidRPr="00C6788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24A3FBC8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1FEDF8E" w14:textId="086E2524" w:rsidR="00882F21" w:rsidRPr="00882F21" w:rsidRDefault="006A3A82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</w:tr>
      <w:tr w:rsidR="00882F21" w14:paraId="61E736F6" w14:textId="77777777" w:rsidTr="00882F21">
        <w:trPr>
          <w:cantSplit/>
        </w:trPr>
        <w:tc>
          <w:tcPr>
            <w:tcW w:w="5940" w:type="dxa"/>
            <w:hideMark/>
          </w:tcPr>
          <w:p w14:paraId="614F1C1E" w14:textId="77777777" w:rsidR="00882F21" w:rsidRPr="00882F21" w:rsidRDefault="00882F21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32F68F3B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7E1863A" w14:textId="4E15FAD2" w:rsidR="00882F21" w:rsidRPr="00882F21" w:rsidRDefault="006A3A82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A23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205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82F21" w14:paraId="534C8432" w14:textId="77777777" w:rsidTr="00882F21">
        <w:trPr>
          <w:cantSplit/>
        </w:trPr>
        <w:tc>
          <w:tcPr>
            <w:tcW w:w="5940" w:type="dxa"/>
            <w:hideMark/>
          </w:tcPr>
          <w:p w14:paraId="7E3457AD" w14:textId="77777777" w:rsidR="00882F21" w:rsidRPr="00882F21" w:rsidRDefault="00882F21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9147FA9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2723AF4" w14:textId="6C3970C0" w:rsidR="00882F21" w:rsidRPr="00882F21" w:rsidRDefault="00DA2398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A3A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1,465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47328B79" w14:textId="46E7B540" w:rsidR="009030AC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สินทรัพย์สิทธิการใช้</w:t>
      </w:r>
    </w:p>
    <w:p w14:paraId="1197D734" w14:textId="77777777" w:rsidR="00882F21" w:rsidRPr="00882F21" w:rsidRDefault="00882F21" w:rsidP="00882F21">
      <w:pPr>
        <w:rPr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882F21" w14:paraId="00C773AE" w14:textId="77777777" w:rsidTr="00882F21">
        <w:trPr>
          <w:cantSplit/>
          <w:tblHeader/>
        </w:trPr>
        <w:tc>
          <w:tcPr>
            <w:tcW w:w="5940" w:type="dxa"/>
            <w:vAlign w:val="bottom"/>
            <w:hideMark/>
          </w:tcPr>
          <w:p w14:paraId="683FF93D" w14:textId="3D0B006C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5B3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5B3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79499982" w14:textId="77777777" w:rsidR="00882F21" w:rsidRPr="00882F21" w:rsidRDefault="00882F2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17931633" w14:textId="77777777" w:rsidR="00882F21" w:rsidRPr="00882F21" w:rsidRDefault="00882F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F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882F21" w14:paraId="11D69E98" w14:textId="77777777" w:rsidTr="00882F21">
        <w:trPr>
          <w:cantSplit/>
        </w:trPr>
        <w:tc>
          <w:tcPr>
            <w:tcW w:w="5940" w:type="dxa"/>
          </w:tcPr>
          <w:p w14:paraId="7EAD82D2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1809D5C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  <w:hideMark/>
          </w:tcPr>
          <w:p w14:paraId="1E21CD88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82F21" w14:paraId="26EFAD7E" w14:textId="77777777" w:rsidTr="00882F21">
        <w:trPr>
          <w:cantSplit/>
        </w:trPr>
        <w:tc>
          <w:tcPr>
            <w:tcW w:w="5940" w:type="dxa"/>
            <w:hideMark/>
          </w:tcPr>
          <w:p w14:paraId="718EEBEE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12FE0AF1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6F66E3B" w14:textId="104B0629" w:rsidR="00882F21" w:rsidRPr="00882F21" w:rsidRDefault="00951FE5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378</w:t>
            </w:r>
          </w:p>
        </w:tc>
      </w:tr>
      <w:tr w:rsidR="00882F21" w14:paraId="182EDC7A" w14:textId="77777777" w:rsidTr="00882F21">
        <w:trPr>
          <w:cantSplit/>
        </w:trPr>
        <w:tc>
          <w:tcPr>
            <w:tcW w:w="5940" w:type="dxa"/>
            <w:hideMark/>
          </w:tcPr>
          <w:p w14:paraId="53DF8F5E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การวัดมูลค่าใหม่ - ราคาตามบัญชีสุทธิ</w:t>
            </w:r>
          </w:p>
        </w:tc>
        <w:tc>
          <w:tcPr>
            <w:tcW w:w="1170" w:type="dxa"/>
          </w:tcPr>
          <w:p w14:paraId="428BE5C3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0BFA30CD" w14:textId="489373AC" w:rsidR="00882F21" w:rsidRPr="00882F21" w:rsidRDefault="006F388D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886</w:t>
            </w:r>
          </w:p>
        </w:tc>
      </w:tr>
      <w:tr w:rsidR="00882F21" w14:paraId="3C1D68D5" w14:textId="77777777" w:rsidTr="00882F21">
        <w:trPr>
          <w:cantSplit/>
        </w:trPr>
        <w:tc>
          <w:tcPr>
            <w:tcW w:w="5940" w:type="dxa"/>
            <w:hideMark/>
          </w:tcPr>
          <w:p w14:paraId="5739DD50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61EC340E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D95EFCD" w14:textId="742329C8" w:rsidR="00882F21" w:rsidRPr="00882F21" w:rsidRDefault="00E0751A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(480)</w:t>
            </w:r>
          </w:p>
        </w:tc>
      </w:tr>
      <w:tr w:rsidR="00882F21" w14:paraId="119EBF5B" w14:textId="77777777" w:rsidTr="00882F21">
        <w:trPr>
          <w:cantSplit/>
        </w:trPr>
        <w:tc>
          <w:tcPr>
            <w:tcW w:w="5940" w:type="dxa"/>
            <w:hideMark/>
          </w:tcPr>
          <w:p w14:paraId="4F4B99A8" w14:textId="1DBE15C3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 w:rsidR="00730E2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  <w:hideMark/>
          </w:tcPr>
          <w:p w14:paraId="2252998D" w14:textId="03505AD6" w:rsidR="00882F21" w:rsidRPr="00882F21" w:rsidRDefault="00730E28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980" w:type="dxa"/>
            <w:vAlign w:val="bottom"/>
          </w:tcPr>
          <w:p w14:paraId="55D96FB1" w14:textId="25F35FA8" w:rsidR="00882F21" w:rsidRPr="00882F21" w:rsidRDefault="00E0751A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1,212</w:t>
            </w:r>
          </w:p>
        </w:tc>
      </w:tr>
      <w:tr w:rsidR="00882F21" w14:paraId="6BE12C3B" w14:textId="77777777" w:rsidTr="00AB2BD6">
        <w:trPr>
          <w:cantSplit/>
        </w:trPr>
        <w:tc>
          <w:tcPr>
            <w:tcW w:w="5940" w:type="dxa"/>
            <w:hideMark/>
          </w:tcPr>
          <w:p w14:paraId="121FC8AC" w14:textId="722AEF3A" w:rsidR="00882F21" w:rsidRPr="004953A3" w:rsidRDefault="004953A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360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การกลับรายการ</w:t>
            </w:r>
            <w:r w:rsidRPr="00AB2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68623451" w14:textId="77777777" w:rsidR="00882F21" w:rsidRPr="004953A3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A7DEC5B" w14:textId="1E1C2E3F" w:rsidR="00882F21" w:rsidRPr="004953A3" w:rsidRDefault="00E0751A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B2BD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82F21" w14:paraId="7EF08900" w14:textId="77777777" w:rsidTr="00882F21">
        <w:trPr>
          <w:cantSplit/>
        </w:trPr>
        <w:tc>
          <w:tcPr>
            <w:tcW w:w="5940" w:type="dxa"/>
            <w:hideMark/>
          </w:tcPr>
          <w:p w14:paraId="386AD715" w14:textId="77777777" w:rsidR="00882F21" w:rsidRPr="00882F21" w:rsidRDefault="00882F21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75CA2002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63AF5B2" w14:textId="32B2A468" w:rsidR="00882F21" w:rsidRPr="00882F21" w:rsidRDefault="00E0751A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(435)</w:t>
            </w:r>
          </w:p>
        </w:tc>
      </w:tr>
      <w:tr w:rsidR="00882F21" w14:paraId="32F85D0C" w14:textId="77777777" w:rsidTr="00882F21">
        <w:trPr>
          <w:cantSplit/>
        </w:trPr>
        <w:tc>
          <w:tcPr>
            <w:tcW w:w="5940" w:type="dxa"/>
            <w:hideMark/>
          </w:tcPr>
          <w:p w14:paraId="6CC4AEF2" w14:textId="77777777" w:rsidR="00882F21" w:rsidRPr="00882F21" w:rsidRDefault="00882F21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5078741F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80BACFE" w14:textId="4FAAB06A" w:rsidR="00882F21" w:rsidRPr="00882F21" w:rsidRDefault="00730E28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E075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4511FABA" w14:textId="77777777" w:rsidR="00882F21" w:rsidRPr="00882F21" w:rsidRDefault="00882F21" w:rsidP="009030AC">
      <w:pPr>
        <w:rPr>
          <w:sz w:val="20"/>
          <w:szCs w:val="20"/>
          <w:highlight w:val="cyan"/>
        </w:rPr>
      </w:pPr>
    </w:p>
    <w:p w14:paraId="2CE3F2CE" w14:textId="2C65DB33" w:rsidR="005F3EFC" w:rsidRDefault="00882F21" w:rsidP="00882F21">
      <w:pPr>
        <w:ind w:left="540"/>
        <w:jc w:val="thaiDistribute"/>
        <w:rPr>
          <w:sz w:val="28"/>
          <w:szCs w:val="28"/>
        </w:rPr>
      </w:pPr>
      <w:r w:rsidRPr="00882F21">
        <w:rPr>
          <w:sz w:val="28"/>
          <w:szCs w:val="28"/>
          <w:cs/>
        </w:rPr>
        <w:t xml:space="preserve">ในปี </w:t>
      </w:r>
      <w:r w:rsidRPr="00882F21">
        <w:rPr>
          <w:sz w:val="28"/>
          <w:szCs w:val="28"/>
        </w:rPr>
        <w:t>2565</w:t>
      </w:r>
      <w:r w:rsidRPr="00882F21">
        <w:rPr>
          <w:sz w:val="28"/>
          <w:szCs w:val="28"/>
          <w:cs/>
        </w:rPr>
        <w:t xml:space="preserve"> กลุ่มบริษัทได้รับการลดค่าเช่าที่เกี่ยวข้องกับ </w:t>
      </w:r>
      <w:r w:rsidRPr="00882F21">
        <w:rPr>
          <w:sz w:val="28"/>
          <w:szCs w:val="28"/>
        </w:rPr>
        <w:t>COVID-19</w:t>
      </w:r>
      <w:r w:rsidRPr="00882F21">
        <w:rPr>
          <w:sz w:val="28"/>
          <w:szCs w:val="28"/>
          <w:cs/>
        </w:rPr>
        <w:t xml:space="preserve"> ทำให้ค่าเช่าสำหรับงวด</w:t>
      </w:r>
      <w:r>
        <w:rPr>
          <w:rFonts w:hint="cs"/>
          <w:sz w:val="28"/>
          <w:szCs w:val="28"/>
          <w:cs/>
        </w:rPr>
        <w:t>สาม</w:t>
      </w:r>
      <w:r w:rsidRPr="00882F21">
        <w:rPr>
          <w:sz w:val="28"/>
          <w:szCs w:val="28"/>
          <w:cs/>
        </w:rPr>
        <w:t xml:space="preserve">เดือนสิ้นสุดวันที่ </w:t>
      </w:r>
      <w:r w:rsidR="000912B0">
        <w:rPr>
          <w:sz w:val="28"/>
          <w:szCs w:val="28"/>
        </w:rPr>
        <w:br/>
      </w:r>
      <w:r w:rsidRPr="00882F21">
        <w:rPr>
          <w:sz w:val="28"/>
          <w:szCs w:val="28"/>
        </w:rPr>
        <w:t>3</w:t>
      </w:r>
      <w:r>
        <w:rPr>
          <w:rFonts w:hint="cs"/>
          <w:sz w:val="28"/>
          <w:szCs w:val="28"/>
          <w:cs/>
        </w:rPr>
        <w:t>1</w:t>
      </w:r>
      <w:r w:rsidRPr="00882F21"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cs/>
        </w:rPr>
        <w:t>มีนาคม</w:t>
      </w:r>
      <w:r w:rsidRPr="00882F21">
        <w:rPr>
          <w:sz w:val="28"/>
          <w:szCs w:val="28"/>
          <w:cs/>
        </w:rPr>
        <w:t xml:space="preserve"> </w:t>
      </w:r>
      <w:r w:rsidRPr="00882F21">
        <w:rPr>
          <w:sz w:val="28"/>
          <w:szCs w:val="28"/>
        </w:rPr>
        <w:t xml:space="preserve">2565 </w:t>
      </w:r>
      <w:r w:rsidRPr="00882F21">
        <w:rPr>
          <w:sz w:val="28"/>
          <w:szCs w:val="28"/>
          <w:cs/>
        </w:rPr>
        <w:t>ลดลงเป็น</w:t>
      </w:r>
      <w:r w:rsidRPr="001C42F0">
        <w:rPr>
          <w:sz w:val="28"/>
          <w:szCs w:val="28"/>
          <w:cs/>
        </w:rPr>
        <w:t>จำนว</w:t>
      </w:r>
      <w:r w:rsidR="001C42F0">
        <w:rPr>
          <w:rFonts w:hint="cs"/>
          <w:sz w:val="28"/>
          <w:szCs w:val="28"/>
          <w:cs/>
        </w:rPr>
        <w:t xml:space="preserve">น </w:t>
      </w:r>
      <w:r w:rsidR="001C42F0">
        <w:rPr>
          <w:sz w:val="28"/>
          <w:szCs w:val="28"/>
        </w:rPr>
        <w:t xml:space="preserve">45 </w:t>
      </w:r>
      <w:r w:rsidRPr="001C42F0">
        <w:rPr>
          <w:sz w:val="28"/>
          <w:szCs w:val="28"/>
          <w:cs/>
        </w:rPr>
        <w:t>ล้</w:t>
      </w:r>
      <w:r w:rsidRPr="00882F21">
        <w:rPr>
          <w:sz w:val="28"/>
          <w:szCs w:val="28"/>
          <w:cs/>
        </w:rPr>
        <w:t>านบาท</w:t>
      </w:r>
    </w:p>
    <w:p w14:paraId="19163DAD" w14:textId="77777777" w:rsidR="00F855FF" w:rsidRPr="00F855FF" w:rsidRDefault="00F855FF" w:rsidP="00882F21">
      <w:pPr>
        <w:ind w:left="540"/>
        <w:jc w:val="thaiDistribute"/>
        <w:rPr>
          <w:sz w:val="20"/>
          <w:szCs w:val="20"/>
        </w:rPr>
      </w:pPr>
    </w:p>
    <w:p w14:paraId="41D4D73C" w14:textId="77777777" w:rsidR="009030AC" w:rsidRPr="005B380D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1D51FD5A" w14:textId="77777777" w:rsidR="009030AC" w:rsidRPr="00882F21" w:rsidRDefault="009030AC" w:rsidP="009030AC">
      <w:pPr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D713664" w14:textId="24D7019B" w:rsidR="009030AC" w:rsidRPr="00B058DD" w:rsidRDefault="00FC10CD" w:rsidP="009030A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ปี </w:t>
      </w:r>
      <w:r w:rsidR="009030AC" w:rsidRPr="005B380D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5</w:t>
      </w:r>
      <w:r w:rsidR="009030AC" w:rsidRPr="005B380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</w:t>
      </w:r>
      <w:r w:rsidR="0026536F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ได้เข้า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ทำตั๋วสัญญาใช้เงิน</w:t>
      </w:r>
      <w:r w:rsidR="009030AC" w:rsidRPr="005B380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เงินเบิกเกินบัญชี</w:t>
      </w:r>
      <w:r w:rsidR="009030AC" w:rsidRPr="005B380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สัญญาเงินกู้ยืมระยะสั้น</w:t>
      </w:r>
      <w:r w:rsidR="002E60CD" w:rsidRPr="005B380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และวงเงินสินเชื่อจากสถาบันการเงินหลายแห่ง</w:t>
      </w:r>
      <w:r w:rsidR="009030AC" w:rsidRPr="005B380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ซึ่งมีกำหนดชำระคืนเมื่อทวงถาม</w:t>
      </w:r>
      <w:r w:rsidR="008D15D7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และ</w:t>
      </w:r>
      <w:r w:rsidR="008D15D7" w:rsidRPr="00773766">
        <w:rPr>
          <w:rFonts w:asciiTheme="majorBidi" w:hAnsiTheme="majorBidi" w:cstheme="majorBidi"/>
          <w:sz w:val="28"/>
          <w:szCs w:val="28"/>
          <w:cs/>
          <w:lang w:val="en-US" w:bidi="th-TH"/>
        </w:rPr>
        <w:t>ภายใน</w:t>
      </w:r>
      <w:r w:rsidR="00F70EE5" w:rsidRPr="00B058D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เดือนมีนาคม</w:t>
      </w:r>
      <w:r w:rsidR="00773766" w:rsidRPr="00B058D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970E48" w:rsidRPr="00B058DD">
        <w:rPr>
          <w:rFonts w:asciiTheme="majorBidi" w:hAnsiTheme="majorBidi" w:cstheme="majorBidi"/>
          <w:sz w:val="28"/>
          <w:szCs w:val="28"/>
          <w:lang w:val="en-US" w:bidi="th-TH"/>
        </w:rPr>
        <w:t>25</w:t>
      </w:r>
      <w:r w:rsidR="00F70EE5" w:rsidRPr="00B058D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66</w:t>
      </w:r>
      <w:r w:rsidR="009030AC" w:rsidRPr="00B058DD">
        <w:rPr>
          <w:rFonts w:asciiTheme="majorBidi" w:hAnsiTheme="majorBidi" w:cstheme="majorBidi"/>
          <w:sz w:val="28"/>
          <w:szCs w:val="28"/>
          <w:rtl/>
          <w:cs/>
          <w:lang w:val="en-US"/>
        </w:rPr>
        <w:t xml:space="preserve"> </w:t>
      </w:r>
      <w:r w:rsidR="009030AC" w:rsidRPr="00B058DD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โดยมีอัตราดอกเบี้ยคงที่และผันแปร</w:t>
      </w:r>
    </w:p>
    <w:p w14:paraId="2B408C39" w14:textId="77777777" w:rsidR="009030AC" w:rsidRPr="00B058DD" w:rsidRDefault="009030AC" w:rsidP="009030A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lang w:val="en-US" w:bidi="th-TH"/>
        </w:rPr>
      </w:pPr>
    </w:p>
    <w:p w14:paraId="66501DC7" w14:textId="5C1B2004" w:rsidR="009030AC" w:rsidRPr="005B380D" w:rsidRDefault="00FC10CD" w:rsidP="009030A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B058D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</w:t>
      </w:r>
      <w:r w:rsidRPr="00B058D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ปี </w:t>
      </w:r>
      <w:r w:rsidRPr="00B058DD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Pr="00B058D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5</w:t>
      </w:r>
      <w:r w:rsidRPr="00B058D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70E48" w:rsidRPr="00B058DD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</w:t>
      </w:r>
      <w:r w:rsidR="0026536F" w:rsidRPr="00B058DD">
        <w:rPr>
          <w:rFonts w:asciiTheme="majorBidi" w:hAnsiTheme="majorBidi" w:cstheme="majorBidi"/>
          <w:sz w:val="28"/>
          <w:szCs w:val="28"/>
          <w:cs/>
          <w:lang w:val="en-US" w:bidi="th-TH"/>
        </w:rPr>
        <w:t>ได้เข้า</w:t>
      </w:r>
      <w:r w:rsidR="009030AC" w:rsidRPr="00B058DD">
        <w:rPr>
          <w:rFonts w:asciiTheme="majorBidi" w:hAnsiTheme="majorBidi" w:cstheme="majorBidi"/>
          <w:sz w:val="28"/>
          <w:szCs w:val="28"/>
          <w:cs/>
          <w:lang w:val="en-US" w:bidi="th-TH"/>
        </w:rPr>
        <w:t>ทำสัญญาเงินกู้ยืมระยะยาวจากสถาบันการเงินหลายแห่ง</w:t>
      </w:r>
      <w:r w:rsidR="009030AC" w:rsidRPr="00B058D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030AC" w:rsidRPr="00B058DD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ซึ่งมีกำหนดชำระคืนภายในปี</w:t>
      </w:r>
      <w:r w:rsidR="009030AC" w:rsidRPr="00B058DD">
        <w:rPr>
          <w:rFonts w:asciiTheme="majorBidi" w:hAnsiTheme="majorBidi" w:cstheme="majorBidi"/>
          <w:sz w:val="28"/>
          <w:szCs w:val="28"/>
          <w:rtl/>
          <w:cs/>
          <w:lang w:val="en-US"/>
        </w:rPr>
        <w:t xml:space="preserve"> </w:t>
      </w:r>
      <w:r w:rsidR="00773766" w:rsidRPr="00B058D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2572</w:t>
      </w:r>
      <w:r w:rsidR="009030AC" w:rsidRPr="00B058DD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โดยมีอัตราดอกเบี้ย</w:t>
      </w:r>
      <w:r w:rsidR="00361E0A" w:rsidRPr="00B058D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คงที่และ</w:t>
      </w:r>
      <w:r w:rsidR="009030AC" w:rsidRPr="00B058DD">
        <w:rPr>
          <w:rFonts w:asciiTheme="majorBidi" w:hAnsiTheme="majorBidi" w:cstheme="majorBidi"/>
          <w:sz w:val="28"/>
          <w:szCs w:val="28"/>
          <w:cs/>
          <w:lang w:val="en-US" w:bidi="th-TH"/>
        </w:rPr>
        <w:t>ผันแปร</w:t>
      </w:r>
    </w:p>
    <w:p w14:paraId="513E8040" w14:textId="77777777" w:rsidR="009030AC" w:rsidRPr="00FC10CD" w:rsidRDefault="009030AC" w:rsidP="009030AC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26425C72" w14:textId="4445933A" w:rsidR="00AB12C6" w:rsidRPr="005B380D" w:rsidRDefault="00AB12C6" w:rsidP="0079143C">
      <w:pPr>
        <w:rPr>
          <w:rFonts w:asciiTheme="majorBidi" w:hAnsiTheme="majorBidi" w:cstheme="majorBidi"/>
          <w:sz w:val="28"/>
          <w:szCs w:val="28"/>
        </w:rPr>
        <w:sectPr w:rsidR="00AB12C6" w:rsidRPr="005B380D" w:rsidSect="00076A4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152" w:right="1289" w:bottom="1152" w:left="1080" w:header="720" w:footer="720" w:gutter="0"/>
          <w:pgNumType w:start="13"/>
          <w:cols w:space="720"/>
          <w:docGrid w:linePitch="360"/>
        </w:sectPr>
      </w:pPr>
    </w:p>
    <w:p w14:paraId="719A3A03" w14:textId="20B4CC0F" w:rsidR="00FC10CD" w:rsidRDefault="00FC10CD" w:rsidP="00FC10CD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5305269A" w14:textId="77777777" w:rsidR="00FC10CD" w:rsidRPr="00FC10CD" w:rsidRDefault="00FC10CD" w:rsidP="00FC10CD">
      <w:pPr>
        <w:rPr>
          <w:sz w:val="20"/>
          <w:szCs w:val="20"/>
        </w:rPr>
      </w:pPr>
    </w:p>
    <w:tbl>
      <w:tblPr>
        <w:tblW w:w="14384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311"/>
        <w:gridCol w:w="981"/>
        <w:gridCol w:w="240"/>
        <w:gridCol w:w="1013"/>
        <w:gridCol w:w="236"/>
        <w:gridCol w:w="1042"/>
        <w:gridCol w:w="272"/>
        <w:gridCol w:w="1033"/>
        <w:gridCol w:w="270"/>
        <w:gridCol w:w="1008"/>
        <w:gridCol w:w="270"/>
        <w:gridCol w:w="1044"/>
        <w:gridCol w:w="323"/>
        <w:gridCol w:w="1047"/>
        <w:gridCol w:w="270"/>
        <w:gridCol w:w="1024"/>
      </w:tblGrid>
      <w:tr w:rsidR="006C2393" w:rsidRPr="005B380D" w14:paraId="6BC1EA3A" w14:textId="77777777" w:rsidTr="00794D29">
        <w:trPr>
          <w:trHeight w:val="74"/>
          <w:tblHeader/>
        </w:trPr>
        <w:tc>
          <w:tcPr>
            <w:tcW w:w="4311" w:type="dxa"/>
            <w:vAlign w:val="bottom"/>
          </w:tcPr>
          <w:p w14:paraId="5DAEB9CC" w14:textId="40976D6F" w:rsidR="006C2393" w:rsidRPr="005B380D" w:rsidRDefault="006C2393" w:rsidP="00794D2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234" w:type="dxa"/>
            <w:gridSpan w:val="3"/>
          </w:tcPr>
          <w:p w14:paraId="131AA646" w14:textId="77777777" w:rsidR="006C2393" w:rsidRPr="005B380D" w:rsidRDefault="006C2393" w:rsidP="00794D2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36" w:type="dxa"/>
          </w:tcPr>
          <w:p w14:paraId="006989C6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7" w:type="dxa"/>
            <w:gridSpan w:val="3"/>
          </w:tcPr>
          <w:p w14:paraId="6BD72933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70" w:type="dxa"/>
          </w:tcPr>
          <w:p w14:paraId="3854732E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22" w:type="dxa"/>
            <w:gridSpan w:val="3"/>
          </w:tcPr>
          <w:p w14:paraId="1AD371EC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323" w:type="dxa"/>
          </w:tcPr>
          <w:p w14:paraId="3CC625C7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1" w:type="dxa"/>
            <w:gridSpan w:val="3"/>
          </w:tcPr>
          <w:p w14:paraId="18A4223B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6C2393" w:rsidRPr="005B380D" w14:paraId="1986AFE2" w14:textId="77777777" w:rsidTr="00794D29">
        <w:trPr>
          <w:trHeight w:val="74"/>
          <w:tblHeader/>
        </w:trPr>
        <w:tc>
          <w:tcPr>
            <w:tcW w:w="4311" w:type="dxa"/>
            <w:vAlign w:val="bottom"/>
          </w:tcPr>
          <w:p w14:paraId="0943A723" w14:textId="77777777" w:rsidR="006C2393" w:rsidRPr="005B380D" w:rsidRDefault="006C2393" w:rsidP="00794D29">
            <w:pPr>
              <w:tabs>
                <w:tab w:val="clear" w:pos="227"/>
              </w:tabs>
              <w:ind w:left="251" w:hanging="27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31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81" w:type="dxa"/>
          </w:tcPr>
          <w:p w14:paraId="036FAB22" w14:textId="1F7BA93E" w:rsidR="006C2393" w:rsidRPr="005B380D" w:rsidRDefault="006C2393" w:rsidP="00794D29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40" w:type="dxa"/>
          </w:tcPr>
          <w:p w14:paraId="6E04DA6A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13" w:type="dxa"/>
          </w:tcPr>
          <w:p w14:paraId="4B3C1502" w14:textId="51781EB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5AFEDB58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2" w:type="dxa"/>
          </w:tcPr>
          <w:p w14:paraId="7E31B534" w14:textId="78F34A36" w:rsidR="006C2393" w:rsidRPr="005B380D" w:rsidRDefault="006C2393" w:rsidP="00794D29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2" w:type="dxa"/>
          </w:tcPr>
          <w:p w14:paraId="54017DDB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33" w:type="dxa"/>
          </w:tcPr>
          <w:p w14:paraId="58461F09" w14:textId="5B65BBCD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5218C5D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08" w:type="dxa"/>
          </w:tcPr>
          <w:p w14:paraId="43129B6F" w14:textId="54344F7C" w:rsidR="006C2393" w:rsidRPr="005B380D" w:rsidRDefault="006C2393" w:rsidP="00794D29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BE1CE63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4" w:type="dxa"/>
          </w:tcPr>
          <w:p w14:paraId="60B7765E" w14:textId="4CEB2C48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323" w:type="dxa"/>
          </w:tcPr>
          <w:p w14:paraId="7944DC25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7" w:type="dxa"/>
          </w:tcPr>
          <w:p w14:paraId="61BE7C23" w14:textId="4ED1B7A7" w:rsidR="006C2393" w:rsidRPr="005B380D" w:rsidRDefault="006C2393" w:rsidP="00794D29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3AD3EED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24" w:type="dxa"/>
          </w:tcPr>
          <w:p w14:paraId="0853FFBD" w14:textId="54F7F224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  <w:tr w:rsidR="006C2393" w:rsidRPr="005B380D" w14:paraId="3E9F1388" w14:textId="77777777" w:rsidTr="00794D29">
        <w:trPr>
          <w:tblHeader/>
        </w:trPr>
        <w:tc>
          <w:tcPr>
            <w:tcW w:w="4311" w:type="dxa"/>
            <w:vAlign w:val="bottom"/>
          </w:tcPr>
          <w:p w14:paraId="5F1629BF" w14:textId="77777777" w:rsidR="006C2393" w:rsidRPr="005B380D" w:rsidRDefault="006C2393" w:rsidP="00794D29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073" w:type="dxa"/>
            <w:gridSpan w:val="15"/>
            <w:vAlign w:val="bottom"/>
          </w:tcPr>
          <w:p w14:paraId="704C6A83" w14:textId="77777777" w:rsidR="006C2393" w:rsidRPr="005B380D" w:rsidRDefault="006C2393" w:rsidP="00794D29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6C2393" w:rsidRPr="005B380D" w14:paraId="5201EEA9" w14:textId="77777777" w:rsidTr="00794D29">
        <w:tc>
          <w:tcPr>
            <w:tcW w:w="4311" w:type="dxa"/>
            <w:vAlign w:val="bottom"/>
          </w:tcPr>
          <w:p w14:paraId="77BD30A1" w14:textId="77777777" w:rsidR="006C2393" w:rsidRPr="005B380D" w:rsidRDefault="006C2393" w:rsidP="00794D29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81" w:type="dxa"/>
            <w:vAlign w:val="bottom"/>
          </w:tcPr>
          <w:p w14:paraId="2FFF83BB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86D5E7E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6CF0582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12F7E9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35BD7B83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41383093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3AC4508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E0FE47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C87B060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8630C2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309732A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4C9419A7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68A8FE32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2CBEE6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DA44542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2393" w:rsidRPr="005B380D" w14:paraId="04406B23" w14:textId="77777777" w:rsidTr="00794D29">
        <w:tc>
          <w:tcPr>
            <w:tcW w:w="4311" w:type="dxa"/>
            <w:vAlign w:val="bottom"/>
            <w:hideMark/>
          </w:tcPr>
          <w:p w14:paraId="2F2DA2A3" w14:textId="77777777" w:rsidR="006C2393" w:rsidRPr="005B380D" w:rsidRDefault="006C2393" w:rsidP="006C2393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81" w:type="dxa"/>
            <w:vAlign w:val="bottom"/>
          </w:tcPr>
          <w:p w14:paraId="04C50782" w14:textId="440E9819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</w:t>
            </w:r>
            <w:r w:rsidR="00B058D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40" w:type="dxa"/>
          </w:tcPr>
          <w:p w14:paraId="15BDB3D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  <w:hideMark/>
          </w:tcPr>
          <w:p w14:paraId="29A9CA27" w14:textId="3F035EEB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10,845</w:t>
            </w:r>
          </w:p>
        </w:tc>
        <w:tc>
          <w:tcPr>
            <w:tcW w:w="236" w:type="dxa"/>
          </w:tcPr>
          <w:p w14:paraId="71BCFBB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7A120C4C" w14:textId="1BBFC7E3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21,483</w:t>
            </w:r>
          </w:p>
        </w:tc>
        <w:tc>
          <w:tcPr>
            <w:tcW w:w="272" w:type="dxa"/>
          </w:tcPr>
          <w:p w14:paraId="216EB805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hideMark/>
          </w:tcPr>
          <w:p w14:paraId="2F966DC3" w14:textId="033A8CC8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19,260</w:t>
            </w:r>
          </w:p>
        </w:tc>
        <w:tc>
          <w:tcPr>
            <w:tcW w:w="270" w:type="dxa"/>
          </w:tcPr>
          <w:p w14:paraId="38FD926E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2E74F76" w14:textId="27593FB5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18,323</w:t>
            </w:r>
          </w:p>
        </w:tc>
        <w:tc>
          <w:tcPr>
            <w:tcW w:w="270" w:type="dxa"/>
          </w:tcPr>
          <w:p w14:paraId="2EE0695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7235F1AA" w14:textId="49E6F2A4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15,373</w:t>
            </w:r>
          </w:p>
        </w:tc>
        <w:tc>
          <w:tcPr>
            <w:tcW w:w="323" w:type="dxa"/>
          </w:tcPr>
          <w:p w14:paraId="1A84F66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79ED99C4" w14:textId="3EA4752C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52,5</w:t>
            </w:r>
            <w:r w:rsidR="00B058DD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270" w:type="dxa"/>
          </w:tcPr>
          <w:p w14:paraId="2B30F7EE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10A42587" w14:textId="45B0FEEF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45,478</w:t>
            </w:r>
          </w:p>
        </w:tc>
      </w:tr>
      <w:tr w:rsidR="006C2393" w:rsidRPr="005B380D" w14:paraId="1A6BDFAF" w14:textId="77777777" w:rsidTr="00794D29">
        <w:tc>
          <w:tcPr>
            <w:tcW w:w="4311" w:type="dxa"/>
            <w:vAlign w:val="bottom"/>
            <w:hideMark/>
          </w:tcPr>
          <w:p w14:paraId="365ACEF2" w14:textId="77777777" w:rsidR="006C2393" w:rsidRPr="005B380D" w:rsidRDefault="006C2393" w:rsidP="006C2393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ar-SA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C1DA5A" w14:textId="711825C5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5,328</w:t>
            </w:r>
          </w:p>
        </w:tc>
        <w:tc>
          <w:tcPr>
            <w:tcW w:w="240" w:type="dxa"/>
          </w:tcPr>
          <w:p w14:paraId="2BE290A1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D3337A" w14:textId="36D99BC1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236" w:type="dxa"/>
          </w:tcPr>
          <w:p w14:paraId="1A6A91A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1C42E" w14:textId="28A1FA38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1,258</w:t>
            </w:r>
          </w:p>
        </w:tc>
        <w:tc>
          <w:tcPr>
            <w:tcW w:w="272" w:type="dxa"/>
          </w:tcPr>
          <w:p w14:paraId="12AFC16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9B31BB" w14:textId="04715D69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270" w:type="dxa"/>
          </w:tcPr>
          <w:p w14:paraId="0BCFBE4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49B6A" w14:textId="3515AB07" w:rsidR="006C2393" w:rsidRPr="005B380D" w:rsidRDefault="00B058DD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270" w:type="dxa"/>
          </w:tcPr>
          <w:p w14:paraId="008B0CA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7004CD" w14:textId="1B882E0B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323" w:type="dxa"/>
          </w:tcPr>
          <w:p w14:paraId="717532E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E5B53" w14:textId="3A7783D2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6,88</w:t>
            </w:r>
            <w:r w:rsidR="00B058D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5725AC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11D6D7" w14:textId="1CB282BB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1,487</w:t>
            </w:r>
          </w:p>
        </w:tc>
      </w:tr>
      <w:tr w:rsidR="006C2393" w:rsidRPr="005B380D" w14:paraId="6F007895" w14:textId="77777777" w:rsidTr="00794D29">
        <w:trPr>
          <w:trHeight w:val="280"/>
        </w:trPr>
        <w:tc>
          <w:tcPr>
            <w:tcW w:w="4311" w:type="dxa"/>
            <w:vAlign w:val="bottom"/>
            <w:hideMark/>
          </w:tcPr>
          <w:p w14:paraId="3770ED81" w14:textId="77777777" w:rsidR="006C2393" w:rsidRPr="005B380D" w:rsidRDefault="006C2393" w:rsidP="006C2393">
            <w:pPr>
              <w:ind w:right="-115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5B38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5438CC" w14:textId="67A8303F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</w:t>
            </w:r>
            <w:r w:rsidR="00B05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40" w:type="dxa"/>
          </w:tcPr>
          <w:p w14:paraId="74138FC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806CF7" w14:textId="09502D0B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11,669</w:t>
            </w:r>
          </w:p>
        </w:tc>
        <w:tc>
          <w:tcPr>
            <w:tcW w:w="236" w:type="dxa"/>
          </w:tcPr>
          <w:p w14:paraId="32E100D8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EA3263" w14:textId="5F3FBA4D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22,741</w:t>
            </w:r>
          </w:p>
        </w:tc>
        <w:tc>
          <w:tcPr>
            <w:tcW w:w="272" w:type="dxa"/>
          </w:tcPr>
          <w:p w14:paraId="3F9BEA9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B83689D" w14:textId="3EDD3A9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19,649</w:t>
            </w:r>
          </w:p>
        </w:tc>
        <w:tc>
          <w:tcPr>
            <w:tcW w:w="270" w:type="dxa"/>
          </w:tcPr>
          <w:p w14:paraId="5B512CFE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3803EF" w14:textId="3E247997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18,62</w:t>
            </w:r>
            <w:r w:rsidR="00B05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3FBC4BD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CB74320" w14:textId="0EC8B474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15,647</w:t>
            </w:r>
          </w:p>
        </w:tc>
        <w:tc>
          <w:tcPr>
            <w:tcW w:w="323" w:type="dxa"/>
          </w:tcPr>
          <w:p w14:paraId="4D9712DE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BBAC62" w14:textId="0F3C283A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</w:t>
            </w:r>
            <w:r w:rsidR="00B05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394</w:t>
            </w:r>
          </w:p>
        </w:tc>
        <w:tc>
          <w:tcPr>
            <w:tcW w:w="270" w:type="dxa"/>
          </w:tcPr>
          <w:p w14:paraId="35D10E5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20A256" w14:textId="573495A6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46,965</w:t>
            </w:r>
          </w:p>
        </w:tc>
      </w:tr>
      <w:tr w:rsidR="006C2393" w:rsidRPr="005B380D" w14:paraId="70DEF97A" w14:textId="77777777" w:rsidTr="00794D29">
        <w:trPr>
          <w:trHeight w:val="74"/>
        </w:trPr>
        <w:tc>
          <w:tcPr>
            <w:tcW w:w="4311" w:type="dxa"/>
            <w:vAlign w:val="bottom"/>
          </w:tcPr>
          <w:p w14:paraId="001EE6F1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81" w:type="dxa"/>
          </w:tcPr>
          <w:p w14:paraId="3C8E53F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B36F45B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6492AF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0117E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4FE9CC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76D28B43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6357DC8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271F9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0F4F8E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FE274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13511B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5BF5E4F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035E89C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D85A9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317BDF3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2393" w:rsidRPr="005B380D" w14:paraId="4D3872B1" w14:textId="77777777" w:rsidTr="00794D29">
        <w:tc>
          <w:tcPr>
            <w:tcW w:w="4311" w:type="dxa"/>
          </w:tcPr>
          <w:p w14:paraId="3515B43C" w14:textId="77777777" w:rsidR="006C2393" w:rsidRPr="005B380D" w:rsidRDefault="006C2393" w:rsidP="006C2393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81" w:type="dxa"/>
          </w:tcPr>
          <w:p w14:paraId="1CB01F7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2BB3DE8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</w:tcPr>
          <w:p w14:paraId="2E6C2FF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778F18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45D74108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DE69A15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42B2111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44663C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5B6E29D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47526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47310F9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402FC2F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0358210E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6F8D1F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729B5C7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6C2393" w:rsidRPr="005B380D" w14:paraId="0A4195C3" w14:textId="77777777" w:rsidTr="00794D29">
        <w:tc>
          <w:tcPr>
            <w:tcW w:w="4311" w:type="dxa"/>
          </w:tcPr>
          <w:p w14:paraId="0994C233" w14:textId="77777777" w:rsidR="006C2393" w:rsidRPr="005B380D" w:rsidRDefault="006C2393" w:rsidP="006C2393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981" w:type="dxa"/>
          </w:tcPr>
          <w:p w14:paraId="2AEAE67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1097FEBB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</w:tcPr>
          <w:p w14:paraId="321418D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808A4F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EADD441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DB4756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4F08448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B391E8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2953BDDD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784F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11A44AED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66DB281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009E94FD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C6671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7C6D5ACE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6C2393" w:rsidRPr="005B380D" w14:paraId="70FFB716" w14:textId="77777777" w:rsidTr="00794D29">
        <w:tc>
          <w:tcPr>
            <w:tcW w:w="4311" w:type="dxa"/>
          </w:tcPr>
          <w:p w14:paraId="111B164F" w14:textId="77777777" w:rsidR="006C2393" w:rsidRPr="005B380D" w:rsidRDefault="006C2393" w:rsidP="006C2393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81" w:type="dxa"/>
          </w:tcPr>
          <w:p w14:paraId="57339E94" w14:textId="325E509A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</w:t>
            </w:r>
            <w:r w:rsidR="00B058D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728D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0" w:type="dxa"/>
          </w:tcPr>
          <w:p w14:paraId="72577159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FA45E84" w14:textId="2244F9D3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9,053</w:t>
            </w:r>
          </w:p>
        </w:tc>
        <w:tc>
          <w:tcPr>
            <w:tcW w:w="236" w:type="dxa"/>
          </w:tcPr>
          <w:p w14:paraId="7FCAB91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1F2C21C5" w14:textId="28418DA8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10,33</w:t>
            </w:r>
            <w:r w:rsidR="00B058D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2" w:type="dxa"/>
          </w:tcPr>
          <w:p w14:paraId="7B1837D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B231290" w14:textId="2E83732B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9,753</w:t>
            </w:r>
          </w:p>
        </w:tc>
        <w:tc>
          <w:tcPr>
            <w:tcW w:w="270" w:type="dxa"/>
          </w:tcPr>
          <w:p w14:paraId="3B8C0809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61D2680" w14:textId="2391DEF0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</w:t>
            </w:r>
            <w:r w:rsidR="00B058D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728D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75ABF3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F65613D" w14:textId="026F9FA4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12,931</w:t>
            </w:r>
          </w:p>
        </w:tc>
        <w:tc>
          <w:tcPr>
            <w:tcW w:w="323" w:type="dxa"/>
          </w:tcPr>
          <w:p w14:paraId="4F5041F8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4FF94A5" w14:textId="5377497B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35,9</w:t>
            </w:r>
            <w:r w:rsidR="00B058DD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70" w:type="dxa"/>
          </w:tcPr>
          <w:p w14:paraId="6BF657B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48F8575" w14:textId="073F8585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31,737</w:t>
            </w:r>
          </w:p>
        </w:tc>
      </w:tr>
      <w:tr w:rsidR="006C2393" w:rsidRPr="005B380D" w14:paraId="41636FD5" w14:textId="77777777" w:rsidTr="00794D29">
        <w:tc>
          <w:tcPr>
            <w:tcW w:w="4311" w:type="dxa"/>
          </w:tcPr>
          <w:p w14:paraId="1D1FC22D" w14:textId="77777777" w:rsidR="006C2393" w:rsidRPr="005B380D" w:rsidRDefault="006C2393" w:rsidP="006C2393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81" w:type="dxa"/>
          </w:tcPr>
          <w:p w14:paraId="66690380" w14:textId="0CC3590E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2,54</w:t>
            </w:r>
            <w:r w:rsidR="00B058D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0" w:type="dxa"/>
          </w:tcPr>
          <w:p w14:paraId="65B82675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4A831FD" w14:textId="2BA9F3C3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1,745</w:t>
            </w:r>
          </w:p>
        </w:tc>
        <w:tc>
          <w:tcPr>
            <w:tcW w:w="236" w:type="dxa"/>
          </w:tcPr>
          <w:p w14:paraId="2392AEC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D489390" w14:textId="551C5997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7451D1C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1E9B0AA" w14:textId="2A25E426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2B167D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90AA41B" w14:textId="720EF737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46A9E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9F0D3C4" w14:textId="73418BB9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3" w:type="dxa"/>
          </w:tcPr>
          <w:p w14:paraId="66F8DFA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74A97850" w14:textId="2B59783D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2,54</w:t>
            </w:r>
            <w:r w:rsidR="00B058D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479830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4A5A2CD" w14:textId="21EA65AB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1,745</w:t>
            </w:r>
          </w:p>
        </w:tc>
      </w:tr>
      <w:tr w:rsidR="006C2393" w:rsidRPr="005B380D" w14:paraId="269E4D1C" w14:textId="77777777" w:rsidTr="00794D29">
        <w:tc>
          <w:tcPr>
            <w:tcW w:w="4311" w:type="dxa"/>
          </w:tcPr>
          <w:p w14:paraId="1EC624A9" w14:textId="77777777" w:rsidR="006C2393" w:rsidRPr="005B380D" w:rsidRDefault="006C2393" w:rsidP="006C2393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81" w:type="dxa"/>
          </w:tcPr>
          <w:p w14:paraId="3279188C" w14:textId="289A042B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728D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0" w:type="dxa"/>
          </w:tcPr>
          <w:p w14:paraId="6AAF92B1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C9B765A" w14:textId="43E7116C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36" w:type="dxa"/>
          </w:tcPr>
          <w:p w14:paraId="231843A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74E8E364" w14:textId="442851E0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11,147</w:t>
            </w:r>
          </w:p>
        </w:tc>
        <w:tc>
          <w:tcPr>
            <w:tcW w:w="272" w:type="dxa"/>
          </w:tcPr>
          <w:p w14:paraId="25685F3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019FD20" w14:textId="5A53BFC1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9,505</w:t>
            </w:r>
          </w:p>
        </w:tc>
        <w:tc>
          <w:tcPr>
            <w:tcW w:w="270" w:type="dxa"/>
          </w:tcPr>
          <w:p w14:paraId="70109248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6C8D64E" w14:textId="7AE3FD38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</w:t>
            </w:r>
            <w:r w:rsidR="000728D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1D25BC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E18D623" w14:textId="19E357CC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2,442</w:t>
            </w:r>
          </w:p>
        </w:tc>
        <w:tc>
          <w:tcPr>
            <w:tcW w:w="323" w:type="dxa"/>
          </w:tcPr>
          <w:p w14:paraId="39DBD08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0DCE19B" w14:textId="762C6751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14,022</w:t>
            </w:r>
          </w:p>
        </w:tc>
        <w:tc>
          <w:tcPr>
            <w:tcW w:w="270" w:type="dxa"/>
          </w:tcPr>
          <w:p w14:paraId="74C7C11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E484C27" w14:textId="30B4567D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11,976</w:t>
            </w:r>
          </w:p>
        </w:tc>
      </w:tr>
      <w:tr w:rsidR="006C2393" w:rsidRPr="005B380D" w14:paraId="5E7A9DEE" w14:textId="77777777" w:rsidTr="00794D29">
        <w:trPr>
          <w:trHeight w:val="92"/>
        </w:trPr>
        <w:tc>
          <w:tcPr>
            <w:tcW w:w="4311" w:type="dxa"/>
          </w:tcPr>
          <w:p w14:paraId="2200F5F4" w14:textId="77777777" w:rsidR="006C2393" w:rsidRPr="005B380D" w:rsidRDefault="006C2393" w:rsidP="006C2393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9E84FC2" w14:textId="7676298B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0488F3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7AAAB3E6" w14:textId="5844E718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36" w:type="dxa"/>
          </w:tcPr>
          <w:p w14:paraId="01C481F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6ABB52F9" w14:textId="6D7CEE03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2F6AFDA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3692401F" w14:textId="7205F4C5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3B2A52D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77786DE" w14:textId="0D849D37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7DAC1E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340E0F3" w14:textId="795DD1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3" w:type="dxa"/>
          </w:tcPr>
          <w:p w14:paraId="1B02B341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51A38A85" w14:textId="7FC45550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05FC3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2A9930A" w14:textId="2EE30585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6C2393" w:rsidRPr="005B380D" w14:paraId="7E35D0E1" w14:textId="77777777" w:rsidTr="00794D29">
        <w:trPr>
          <w:trHeight w:val="92"/>
        </w:trPr>
        <w:tc>
          <w:tcPr>
            <w:tcW w:w="4311" w:type="dxa"/>
          </w:tcPr>
          <w:p w14:paraId="21098F40" w14:textId="77777777" w:rsidR="006C2393" w:rsidRPr="005B380D" w:rsidRDefault="006C2393" w:rsidP="006C2393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6C95149" w14:textId="1836A104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12,7</w:t>
            </w:r>
            <w:r w:rsidR="00B05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A308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0" w:type="dxa"/>
          </w:tcPr>
          <w:p w14:paraId="7440187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9F84B60" w14:textId="68A0321E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10,845</w:t>
            </w:r>
          </w:p>
        </w:tc>
        <w:tc>
          <w:tcPr>
            <w:tcW w:w="236" w:type="dxa"/>
          </w:tcPr>
          <w:p w14:paraId="2570854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68B6DC99" w14:textId="4E39F94A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21,48</w:t>
            </w:r>
            <w:r w:rsidR="00B05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2" w:type="dxa"/>
          </w:tcPr>
          <w:p w14:paraId="4A39BC9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2403B821" w14:textId="3E625C63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19,260</w:t>
            </w:r>
          </w:p>
        </w:tc>
        <w:tc>
          <w:tcPr>
            <w:tcW w:w="270" w:type="dxa"/>
          </w:tcPr>
          <w:p w14:paraId="3DBB9F55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1DC5572" w14:textId="19225ACB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18,32</w:t>
            </w:r>
            <w:r w:rsidR="002038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CC6E0E3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54AE4293" w14:textId="0266F638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15,373</w:t>
            </w:r>
          </w:p>
        </w:tc>
        <w:tc>
          <w:tcPr>
            <w:tcW w:w="323" w:type="dxa"/>
          </w:tcPr>
          <w:p w14:paraId="3C3CE0A3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682A1E3" w14:textId="509701EA" w:rsidR="006C2393" w:rsidRPr="005B380D" w:rsidRDefault="00331A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52,5</w:t>
            </w:r>
            <w:r w:rsidR="00B05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270" w:type="dxa"/>
          </w:tcPr>
          <w:p w14:paraId="5C893EAE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836826A" w14:textId="793109FC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45,478</w:t>
            </w:r>
          </w:p>
        </w:tc>
      </w:tr>
      <w:tr w:rsidR="006C2393" w:rsidRPr="005B380D" w14:paraId="3A3E2FE2" w14:textId="77777777" w:rsidTr="00794D29">
        <w:trPr>
          <w:trHeight w:val="92"/>
        </w:trPr>
        <w:tc>
          <w:tcPr>
            <w:tcW w:w="4311" w:type="dxa"/>
          </w:tcPr>
          <w:p w14:paraId="719B46AA" w14:textId="77777777" w:rsidR="006C2393" w:rsidRPr="005B380D" w:rsidRDefault="006C2393" w:rsidP="006C2393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CF2DC9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C04ADC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1A8B4B9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F9E58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59CA828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8FEC99D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718971E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E4DF3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7548239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14897D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5EEB76D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0A3C2999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41148B3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2E163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F166C1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C2393" w:rsidRPr="005B380D" w14:paraId="6086D731" w14:textId="77777777" w:rsidTr="00794D29">
        <w:trPr>
          <w:trHeight w:val="92"/>
        </w:trPr>
        <w:tc>
          <w:tcPr>
            <w:tcW w:w="4311" w:type="dxa"/>
          </w:tcPr>
          <w:p w14:paraId="7EBFD667" w14:textId="77777777" w:rsidR="006C2393" w:rsidRPr="005B380D" w:rsidRDefault="006C2393" w:rsidP="006C2393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20911D7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A231A71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2FBA493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9715F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7731DEB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F3B2C9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2C296EC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8C63D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40DE55B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8B32E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732DD26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3FEE134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2B679FA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63CCD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CB6166B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C2393" w:rsidRPr="005B380D" w14:paraId="55D049EE" w14:textId="77777777" w:rsidTr="00794D29">
        <w:trPr>
          <w:trHeight w:val="92"/>
        </w:trPr>
        <w:tc>
          <w:tcPr>
            <w:tcW w:w="4311" w:type="dxa"/>
          </w:tcPr>
          <w:p w14:paraId="2FFA6837" w14:textId="77777777" w:rsidR="006C2393" w:rsidRPr="005B380D" w:rsidRDefault="006C2393" w:rsidP="006C2393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347CD1A9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3840568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6AD0256B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387461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66D5867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894DCF9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71EE1073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F9FD5E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1579E71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A29B4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792B77F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13A606A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635A7528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4D71B9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610992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C2393" w:rsidRPr="005B380D" w14:paraId="7495B436" w14:textId="77777777" w:rsidTr="00794D29">
        <w:trPr>
          <w:trHeight w:val="92"/>
        </w:trPr>
        <w:tc>
          <w:tcPr>
            <w:tcW w:w="4311" w:type="dxa"/>
          </w:tcPr>
          <w:p w14:paraId="32B1045B" w14:textId="77777777" w:rsidR="006C2393" w:rsidRPr="005B380D" w:rsidRDefault="006C2393" w:rsidP="006C2393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4C00E92E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59FE668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0FB0E4B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0435B3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030EDD78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C52F69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45CA1ECD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0C6E45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55EF381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46A65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126819F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3EB9FC91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001B119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7F335D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FE2384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C2393" w:rsidRPr="005B380D" w14:paraId="11425F94" w14:textId="77777777" w:rsidTr="00794D29">
        <w:trPr>
          <w:trHeight w:val="92"/>
        </w:trPr>
        <w:tc>
          <w:tcPr>
            <w:tcW w:w="4311" w:type="dxa"/>
          </w:tcPr>
          <w:p w14:paraId="6A519F2B" w14:textId="77777777" w:rsidR="006C2393" w:rsidRPr="005B380D" w:rsidRDefault="006C2393" w:rsidP="006C2393">
            <w:pPr>
              <w:ind w:left="208" w:right="-115" w:hanging="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981" w:type="dxa"/>
          </w:tcPr>
          <w:p w14:paraId="58542E7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086FF51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5FDA4D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A97A7D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36CCD199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91994B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6EB2D3B8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71354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B14B86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F2632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1D31AC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3AB5FF15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73079F78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7DAC71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E4D299E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2393" w:rsidRPr="005B380D" w14:paraId="564B3E09" w14:textId="77777777" w:rsidTr="00794D29">
        <w:tc>
          <w:tcPr>
            <w:tcW w:w="4311" w:type="dxa"/>
          </w:tcPr>
          <w:p w14:paraId="3A5967B0" w14:textId="77777777" w:rsidR="006C2393" w:rsidRPr="005B380D" w:rsidRDefault="006C2393" w:rsidP="006C2393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981" w:type="dxa"/>
          </w:tcPr>
          <w:p w14:paraId="12EBAA40" w14:textId="0E56D8BF" w:rsidR="006C2393" w:rsidRPr="005B380D" w:rsidRDefault="00C07F1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11,496</w:t>
            </w:r>
          </w:p>
        </w:tc>
        <w:tc>
          <w:tcPr>
            <w:tcW w:w="240" w:type="dxa"/>
          </w:tcPr>
          <w:p w14:paraId="75EF0E85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F0D0A23" w14:textId="2DCB6D9B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9,750</w:t>
            </w:r>
          </w:p>
        </w:tc>
        <w:tc>
          <w:tcPr>
            <w:tcW w:w="236" w:type="dxa"/>
          </w:tcPr>
          <w:p w14:paraId="624ACA7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6A450FEA" w14:textId="55ED441B" w:rsidR="006C2393" w:rsidRPr="005B380D" w:rsidRDefault="00C07F1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21,006</w:t>
            </w:r>
          </w:p>
        </w:tc>
        <w:tc>
          <w:tcPr>
            <w:tcW w:w="272" w:type="dxa"/>
          </w:tcPr>
          <w:p w14:paraId="76806D0E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7E4A540" w14:textId="7A980342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18,763</w:t>
            </w:r>
          </w:p>
        </w:tc>
        <w:tc>
          <w:tcPr>
            <w:tcW w:w="270" w:type="dxa"/>
          </w:tcPr>
          <w:p w14:paraId="59A4692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36211E0" w14:textId="3F678BE7" w:rsidR="006C2393" w:rsidRPr="005B380D" w:rsidRDefault="00C07F1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18,192</w:t>
            </w:r>
          </w:p>
        </w:tc>
        <w:tc>
          <w:tcPr>
            <w:tcW w:w="270" w:type="dxa"/>
          </w:tcPr>
          <w:p w14:paraId="34546DA8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5FF911C" w14:textId="03C53680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15,236</w:t>
            </w:r>
          </w:p>
        </w:tc>
        <w:tc>
          <w:tcPr>
            <w:tcW w:w="323" w:type="dxa"/>
          </w:tcPr>
          <w:p w14:paraId="586EB929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AC23981" w14:textId="230C283C" w:rsidR="006C2393" w:rsidRPr="005B380D" w:rsidRDefault="00C07F1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50,694</w:t>
            </w:r>
          </w:p>
        </w:tc>
        <w:tc>
          <w:tcPr>
            <w:tcW w:w="270" w:type="dxa"/>
          </w:tcPr>
          <w:p w14:paraId="7824DB0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8F2D111" w14:textId="48F3D665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43,749</w:t>
            </w:r>
          </w:p>
        </w:tc>
      </w:tr>
      <w:tr w:rsidR="006C2393" w:rsidRPr="005B380D" w14:paraId="60237C5C" w14:textId="77777777" w:rsidTr="00794D29">
        <w:tc>
          <w:tcPr>
            <w:tcW w:w="4311" w:type="dxa"/>
          </w:tcPr>
          <w:p w14:paraId="1F97B657" w14:textId="77777777" w:rsidR="006C2393" w:rsidRPr="005B380D" w:rsidRDefault="006C2393" w:rsidP="006C2393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การให้บริการเช่า</w:t>
            </w:r>
          </w:p>
        </w:tc>
        <w:tc>
          <w:tcPr>
            <w:tcW w:w="981" w:type="dxa"/>
          </w:tcPr>
          <w:p w14:paraId="1A3ADDA2" w14:textId="5E5AD81A" w:rsidR="006C2393" w:rsidRPr="005B380D" w:rsidRDefault="00C07F1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</w:t>
            </w:r>
            <w:r w:rsidR="000728D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0" w:type="dxa"/>
          </w:tcPr>
          <w:p w14:paraId="5F5541E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4CE21A5" w14:textId="448ED392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  <w:tc>
          <w:tcPr>
            <w:tcW w:w="236" w:type="dxa"/>
          </w:tcPr>
          <w:p w14:paraId="52ED91E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7F033862" w14:textId="79929D89" w:rsidR="006C2393" w:rsidRPr="005B380D" w:rsidRDefault="00C07F1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272" w:type="dxa"/>
          </w:tcPr>
          <w:p w14:paraId="3997164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43E028C" w14:textId="0F5B1638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270" w:type="dxa"/>
          </w:tcPr>
          <w:p w14:paraId="09F49885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78BC9E9" w14:textId="3BB758AA" w:rsidR="006C2393" w:rsidRPr="005B380D" w:rsidRDefault="00C07F1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0728D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8CDADD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592BB71" w14:textId="08A370D8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323" w:type="dxa"/>
          </w:tcPr>
          <w:p w14:paraId="092DA995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37CF7034" w14:textId="7FDFEDE5" w:rsidR="006C2393" w:rsidRPr="005B380D" w:rsidRDefault="00C07F1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</w:t>
            </w:r>
            <w:r w:rsidR="000A5A2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C1041C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6B81C54" w14:textId="12D13D52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1,388</w:t>
            </w:r>
          </w:p>
        </w:tc>
      </w:tr>
      <w:tr w:rsidR="006C2393" w:rsidRPr="005B380D" w14:paraId="5BFBFEAA" w14:textId="77777777" w:rsidTr="00794D29">
        <w:trPr>
          <w:trHeight w:val="119"/>
        </w:trPr>
        <w:tc>
          <w:tcPr>
            <w:tcW w:w="4311" w:type="dxa"/>
          </w:tcPr>
          <w:p w14:paraId="4C66B7F4" w14:textId="77777777" w:rsidR="006C2393" w:rsidRPr="005B380D" w:rsidRDefault="006C2393" w:rsidP="006C2393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81" w:type="dxa"/>
          </w:tcPr>
          <w:p w14:paraId="1BABE003" w14:textId="6614A6C0" w:rsidR="006C2393" w:rsidRPr="005B380D" w:rsidRDefault="00C07F1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240" w:type="dxa"/>
          </w:tcPr>
          <w:p w14:paraId="2BBD9AC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3E8576F" w14:textId="4FE2D6F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236" w:type="dxa"/>
          </w:tcPr>
          <w:p w14:paraId="236EF03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7201BB2D" w14:textId="457F54E1" w:rsidR="006C2393" w:rsidRPr="005B380D" w:rsidRDefault="00C07F1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272" w:type="dxa"/>
          </w:tcPr>
          <w:p w14:paraId="4776A7B5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E0C960F" w14:textId="4C357D1F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70" w:type="dxa"/>
          </w:tcPr>
          <w:p w14:paraId="33E585FB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751C16F" w14:textId="2A144E50" w:rsidR="006C2393" w:rsidRPr="005B380D" w:rsidRDefault="00C07F1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6766B3B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7FCA134" w14:textId="2EB16039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323" w:type="dxa"/>
          </w:tcPr>
          <w:p w14:paraId="61C141D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E08FD20" w14:textId="046B16E1" w:rsidR="006C2393" w:rsidRPr="005B380D" w:rsidRDefault="00C07F1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270" w:type="dxa"/>
          </w:tcPr>
          <w:p w14:paraId="49E38ACB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50633D" w14:textId="6F29EC6B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</w:tr>
      <w:tr w:rsidR="006C2393" w:rsidRPr="005B380D" w14:paraId="273B35BB" w14:textId="77777777" w:rsidTr="00794D29">
        <w:tc>
          <w:tcPr>
            <w:tcW w:w="4311" w:type="dxa"/>
          </w:tcPr>
          <w:p w14:paraId="6D65A1FD" w14:textId="77777777" w:rsidR="006C2393" w:rsidRPr="005B380D" w:rsidRDefault="006C2393" w:rsidP="006C2393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81" w:type="dxa"/>
          </w:tcPr>
          <w:p w14:paraId="6F0445C4" w14:textId="12C003C9" w:rsidR="006C2393" w:rsidRPr="005B380D" w:rsidRDefault="000A5A26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728D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0" w:type="dxa"/>
          </w:tcPr>
          <w:p w14:paraId="11F56EE9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FAC9A1E" w14:textId="3CA4D30B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6" w:type="dxa"/>
          </w:tcPr>
          <w:p w14:paraId="6BA1309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1D1D378" w14:textId="2490496B" w:rsidR="006C2393" w:rsidRPr="005B380D" w:rsidRDefault="00C07F1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72" w:type="dxa"/>
          </w:tcPr>
          <w:p w14:paraId="09AA6881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977E265" w14:textId="22653E66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37352C1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DEA0BD6" w14:textId="244E4236" w:rsidR="006C2393" w:rsidRPr="005B380D" w:rsidRDefault="000728DD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6D4C62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BC326A8" w14:textId="5A5C9D9F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23" w:type="dxa"/>
          </w:tcPr>
          <w:p w14:paraId="58AEB60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188F5F7" w14:textId="1723642A" w:rsidR="006C2393" w:rsidRPr="005B380D" w:rsidRDefault="000A5A26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70" w:type="dxa"/>
          </w:tcPr>
          <w:p w14:paraId="3E50E803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0E1886B" w14:textId="13D041C3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6C2393" w:rsidRPr="005B380D" w14:paraId="7F96AF0F" w14:textId="77777777" w:rsidTr="00794D29">
        <w:tc>
          <w:tcPr>
            <w:tcW w:w="4311" w:type="dxa"/>
          </w:tcPr>
          <w:p w14:paraId="25891E01" w14:textId="77777777" w:rsidR="006C2393" w:rsidRPr="005B380D" w:rsidRDefault="006C2393" w:rsidP="006C2393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850C264" w14:textId="3196DA9E" w:rsidR="006C2393" w:rsidRPr="005B380D" w:rsidRDefault="00C07F1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12,7</w:t>
            </w:r>
            <w:r w:rsidR="000A5A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2038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0" w:type="dxa"/>
          </w:tcPr>
          <w:p w14:paraId="6D3E2861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049FF7F8" w14:textId="4CEF5A48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10,845</w:t>
            </w:r>
          </w:p>
        </w:tc>
        <w:tc>
          <w:tcPr>
            <w:tcW w:w="236" w:type="dxa"/>
          </w:tcPr>
          <w:p w14:paraId="07F899C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672FE8A4" w14:textId="68D224B1" w:rsidR="006C2393" w:rsidRPr="005B380D" w:rsidRDefault="00C07F1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21,483</w:t>
            </w:r>
          </w:p>
        </w:tc>
        <w:tc>
          <w:tcPr>
            <w:tcW w:w="272" w:type="dxa"/>
          </w:tcPr>
          <w:p w14:paraId="33FCBFC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025549B3" w14:textId="22A05769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19,260</w:t>
            </w:r>
          </w:p>
        </w:tc>
        <w:tc>
          <w:tcPr>
            <w:tcW w:w="270" w:type="dxa"/>
          </w:tcPr>
          <w:p w14:paraId="1CF911CD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A2C9AAD" w14:textId="2DC5130E" w:rsidR="006C2393" w:rsidRPr="005B380D" w:rsidRDefault="00C07F1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18,32</w:t>
            </w:r>
            <w:r w:rsidR="002038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C36A7F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17D70674" w14:textId="5EA5650A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15,373</w:t>
            </w:r>
          </w:p>
        </w:tc>
        <w:tc>
          <w:tcPr>
            <w:tcW w:w="323" w:type="dxa"/>
          </w:tcPr>
          <w:p w14:paraId="2F1F417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5D1E79D2" w14:textId="26DE50DA" w:rsidR="006C2393" w:rsidRPr="005B380D" w:rsidRDefault="00C07F1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52,5</w:t>
            </w:r>
            <w:r w:rsidR="000A5A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270" w:type="dxa"/>
          </w:tcPr>
          <w:p w14:paraId="75344B19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231E7CE" w14:textId="00D5CEDA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45,478</w:t>
            </w:r>
          </w:p>
        </w:tc>
      </w:tr>
      <w:tr w:rsidR="006C2393" w:rsidRPr="005B380D" w14:paraId="6BE7A6F8" w14:textId="77777777" w:rsidTr="00794D29">
        <w:tc>
          <w:tcPr>
            <w:tcW w:w="4311" w:type="dxa"/>
          </w:tcPr>
          <w:p w14:paraId="3F812C3E" w14:textId="77777777" w:rsidR="006C2393" w:rsidRPr="005F0D83" w:rsidRDefault="006C2393" w:rsidP="006C2393">
            <w:pPr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98B23E2" w14:textId="77777777" w:rsidR="006C2393" w:rsidRPr="005F0D83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49EC7B61" w14:textId="77777777" w:rsidR="006C2393" w:rsidRPr="005F0D83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10460FC2" w14:textId="77777777" w:rsidR="006C2393" w:rsidRPr="005F0D83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6AD73EF2" w14:textId="77777777" w:rsidR="006C2393" w:rsidRPr="005F0D83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5E96AFF7" w14:textId="77777777" w:rsidR="006C2393" w:rsidRPr="005F0D83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2" w:type="dxa"/>
          </w:tcPr>
          <w:p w14:paraId="55E97FDB" w14:textId="77777777" w:rsidR="006C2393" w:rsidRPr="005F0D83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79DAC853" w14:textId="77777777" w:rsidR="006C2393" w:rsidRPr="005F0D83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9441B33" w14:textId="77777777" w:rsidR="006C2393" w:rsidRPr="005F0D83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4D467E5" w14:textId="77777777" w:rsidR="006C2393" w:rsidRPr="005F0D83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3A2730B" w14:textId="77777777" w:rsidR="006C2393" w:rsidRPr="005F0D83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0A241EFA" w14:textId="77777777" w:rsidR="006C2393" w:rsidRPr="005F0D83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3" w:type="dxa"/>
          </w:tcPr>
          <w:p w14:paraId="26C51638" w14:textId="77777777" w:rsidR="006C2393" w:rsidRPr="005F0D83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71F21B10" w14:textId="77777777" w:rsidR="006C2393" w:rsidRPr="005F0D83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00521E8" w14:textId="77777777" w:rsidR="006C2393" w:rsidRPr="005F0D83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FF2AD1B" w14:textId="77777777" w:rsidR="006C2393" w:rsidRPr="005F0D83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C2393" w:rsidRPr="005B380D" w14:paraId="5823EBE3" w14:textId="77777777" w:rsidTr="00794D29">
        <w:tc>
          <w:tcPr>
            <w:tcW w:w="4311" w:type="dxa"/>
          </w:tcPr>
          <w:p w14:paraId="30FD60D8" w14:textId="77777777" w:rsidR="006C2393" w:rsidRPr="005B380D" w:rsidRDefault="006C2393" w:rsidP="006C2393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 (ขาดทุน) ตามส่วนงาน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81" w:type="dxa"/>
          </w:tcPr>
          <w:p w14:paraId="037915EA" w14:textId="1DC9AF5E" w:rsidR="006C2393" w:rsidRPr="005B380D" w:rsidRDefault="00565C0C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0A5A2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C4BA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574A648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5BFEB966" w14:textId="63FD5515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(1,174)</w:t>
            </w:r>
          </w:p>
        </w:tc>
        <w:tc>
          <w:tcPr>
            <w:tcW w:w="236" w:type="dxa"/>
          </w:tcPr>
          <w:p w14:paraId="561B66A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743E0462" w14:textId="7632BA6E" w:rsidR="006C2393" w:rsidRPr="005B380D" w:rsidRDefault="00F546D8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  <w:tc>
          <w:tcPr>
            <w:tcW w:w="272" w:type="dxa"/>
          </w:tcPr>
          <w:p w14:paraId="0A3B1D2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8D9932C" w14:textId="7FA88D48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270" w:type="dxa"/>
          </w:tcPr>
          <w:p w14:paraId="6DEFAF1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F1CD05C" w14:textId="7E764A48" w:rsidR="006C2393" w:rsidRPr="005B380D" w:rsidRDefault="00565C0C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1C4BAF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70" w:type="dxa"/>
          </w:tcPr>
          <w:p w14:paraId="2F722C85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A22AEA7" w14:textId="2E8518AF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45508A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323" w:type="dxa"/>
          </w:tcPr>
          <w:p w14:paraId="2F93095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36D961A9" w14:textId="1E610138" w:rsidR="006C2393" w:rsidRPr="005B380D" w:rsidRDefault="00565C0C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4F089F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270" w:type="dxa"/>
          </w:tcPr>
          <w:p w14:paraId="4C84663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511875" w14:textId="4264C57A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</w:tr>
      <w:tr w:rsidR="006C2393" w:rsidRPr="005B380D" w14:paraId="2D539D3B" w14:textId="77777777" w:rsidTr="00794D29">
        <w:tc>
          <w:tcPr>
            <w:tcW w:w="4311" w:type="dxa"/>
          </w:tcPr>
          <w:p w14:paraId="751D43D2" w14:textId="77777777" w:rsidR="006C2393" w:rsidRPr="005B380D" w:rsidRDefault="006C2393" w:rsidP="006C2393">
            <w:pPr>
              <w:shd w:val="clear" w:color="auto" w:fill="FFFFFF"/>
              <w:tabs>
                <w:tab w:val="clear" w:pos="227"/>
                <w:tab w:val="clear" w:pos="454"/>
                <w:tab w:val="left" w:pos="-10"/>
              </w:tabs>
              <w:ind w:right="-79" w:hanging="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กำไรตามส่วนงาน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ก่อนดอกเบี้ย ภาษี</w:t>
            </w:r>
            <w:r w:rsidRPr="005B380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เงินได้</w:t>
            </w:r>
          </w:p>
          <w:p w14:paraId="7EBFBFC1" w14:textId="77777777" w:rsidR="006C2393" w:rsidRPr="005B380D" w:rsidRDefault="006C2393" w:rsidP="006C2393">
            <w:pPr>
              <w:tabs>
                <w:tab w:val="clear" w:pos="227"/>
                <w:tab w:val="left" w:pos="157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81" w:type="dxa"/>
          </w:tcPr>
          <w:p w14:paraId="6879421C" w14:textId="77777777" w:rsidR="006C2393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E07FB6" w14:textId="656A0A71" w:rsidR="00565C0C" w:rsidRPr="005B380D" w:rsidRDefault="00565C0C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B058D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A5A26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40" w:type="dxa"/>
          </w:tcPr>
          <w:p w14:paraId="5090383E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490BB83E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FDD9DF" w14:textId="61A7FA43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1,635</w:t>
            </w:r>
          </w:p>
        </w:tc>
        <w:tc>
          <w:tcPr>
            <w:tcW w:w="236" w:type="dxa"/>
          </w:tcPr>
          <w:p w14:paraId="719C2563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36881730" w14:textId="77777777" w:rsidR="006C2393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7C7E34" w14:textId="591321E5" w:rsidR="00565C0C" w:rsidRPr="005B380D" w:rsidRDefault="00565C0C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7D4903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3813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2" w:type="dxa"/>
          </w:tcPr>
          <w:p w14:paraId="05024C1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73C4869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8C3B6B" w14:textId="3EB2D6C9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1,747</w:t>
            </w:r>
          </w:p>
        </w:tc>
        <w:tc>
          <w:tcPr>
            <w:tcW w:w="270" w:type="dxa"/>
          </w:tcPr>
          <w:p w14:paraId="49D0465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EBF1421" w14:textId="77777777" w:rsidR="006C2393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B33365" w14:textId="04D269D1" w:rsidR="00565C0C" w:rsidRPr="005B380D" w:rsidRDefault="00565C0C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</w:t>
            </w:r>
            <w:r w:rsidR="001C4BAF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70" w:type="dxa"/>
          </w:tcPr>
          <w:p w14:paraId="72C76555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59ADE1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3588CA" w14:textId="4BECF33B" w:rsidR="006C2393" w:rsidRPr="005B380D" w:rsidRDefault="003D4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C4B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5508A">
              <w:rPr>
                <w:rFonts w:asciiTheme="majorBidi" w:hAnsiTheme="majorBidi" w:cstheme="majorBidi"/>
                <w:sz w:val="28"/>
                <w:szCs w:val="28"/>
              </w:rPr>
              <w:t>016</w:t>
            </w:r>
          </w:p>
        </w:tc>
        <w:tc>
          <w:tcPr>
            <w:tcW w:w="323" w:type="dxa"/>
          </w:tcPr>
          <w:p w14:paraId="0ACDAB6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1B24CB83" w14:textId="77777777" w:rsidR="006C2393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6F5690" w14:textId="57F21B9A" w:rsidR="00565C0C" w:rsidRPr="005B380D" w:rsidRDefault="00565C0C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B058D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F089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0EC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3588D6E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A4E19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DFEB52" w14:textId="716EAA74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</w:rPr>
              <w:t>5,398</w:t>
            </w:r>
          </w:p>
        </w:tc>
      </w:tr>
      <w:tr w:rsidR="00782B20" w:rsidRPr="005B380D" w14:paraId="5129F5AE" w14:textId="77777777" w:rsidTr="00794D29">
        <w:trPr>
          <w:trHeight w:val="70"/>
        </w:trPr>
        <w:tc>
          <w:tcPr>
            <w:tcW w:w="4311" w:type="dxa"/>
          </w:tcPr>
          <w:p w14:paraId="7BC39E3F" w14:textId="77777777" w:rsidR="00782B20" w:rsidRPr="005B380D" w:rsidRDefault="00782B20" w:rsidP="00782B20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ณ วันที่ 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มีนาคม/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81" w:type="dxa"/>
          </w:tcPr>
          <w:p w14:paraId="1A9AD179" w14:textId="6A1FE3DE" w:rsidR="00782B20" w:rsidRPr="005B380D" w:rsidRDefault="00565C0C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105,2</w:t>
            </w:r>
            <w:r w:rsidR="001C4BAF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40" w:type="dxa"/>
          </w:tcPr>
          <w:p w14:paraId="4062C8BA" w14:textId="77777777" w:rsidR="00782B20" w:rsidRPr="005B380D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28BB6322" w14:textId="1F8CF811" w:rsidR="00782B20" w:rsidRPr="00782B20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B2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109,364</w:t>
            </w:r>
          </w:p>
        </w:tc>
        <w:tc>
          <w:tcPr>
            <w:tcW w:w="236" w:type="dxa"/>
          </w:tcPr>
          <w:p w14:paraId="37D6E7D8" w14:textId="77777777" w:rsidR="00782B20" w:rsidRPr="00782B20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4A8910CD" w14:textId="456493BB" w:rsidR="00782B20" w:rsidRPr="00782B20" w:rsidRDefault="00565C0C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</w:t>
            </w:r>
            <w:r w:rsidR="001C4BA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F089F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72" w:type="dxa"/>
          </w:tcPr>
          <w:p w14:paraId="07565F51" w14:textId="77777777" w:rsidR="00782B20" w:rsidRPr="00782B20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7936DE9" w14:textId="49BE2E42" w:rsidR="00782B20" w:rsidRPr="00782B20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782B2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83,451</w:t>
            </w:r>
          </w:p>
        </w:tc>
        <w:tc>
          <w:tcPr>
            <w:tcW w:w="270" w:type="dxa"/>
          </w:tcPr>
          <w:p w14:paraId="0DEC4210" w14:textId="77777777" w:rsidR="00782B20" w:rsidRPr="00782B20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BAF1F0D" w14:textId="443D1F7C" w:rsidR="00782B20" w:rsidRPr="00782B20" w:rsidRDefault="00565C0C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69,820</w:t>
            </w:r>
          </w:p>
        </w:tc>
        <w:tc>
          <w:tcPr>
            <w:tcW w:w="270" w:type="dxa"/>
          </w:tcPr>
          <w:p w14:paraId="48471B40" w14:textId="77777777" w:rsidR="00782B20" w:rsidRPr="00782B20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AED44CF" w14:textId="6228544D" w:rsidR="00782B20" w:rsidRPr="00782B20" w:rsidRDefault="0045508A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70,413</w:t>
            </w:r>
          </w:p>
        </w:tc>
        <w:tc>
          <w:tcPr>
            <w:tcW w:w="323" w:type="dxa"/>
          </w:tcPr>
          <w:p w14:paraId="2B759BE2" w14:textId="77777777" w:rsidR="00782B20" w:rsidRPr="00782B20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9E9E91E" w14:textId="3190627B" w:rsidR="00782B20" w:rsidRPr="00782B20" w:rsidRDefault="00565C0C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5508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213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F089F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70" w:type="dxa"/>
          </w:tcPr>
          <w:p w14:paraId="7DA110B1" w14:textId="77777777" w:rsidR="00782B20" w:rsidRPr="00782B20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70A4C9D" w14:textId="29D12AC2" w:rsidR="00782B20" w:rsidRPr="00782B20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B2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263,228</w:t>
            </w:r>
          </w:p>
        </w:tc>
      </w:tr>
      <w:tr w:rsidR="00782B20" w:rsidRPr="005B380D" w14:paraId="73B72E9D" w14:textId="77777777" w:rsidTr="00794D29">
        <w:tc>
          <w:tcPr>
            <w:tcW w:w="4311" w:type="dxa"/>
          </w:tcPr>
          <w:p w14:paraId="51C2FB76" w14:textId="77777777" w:rsidR="00782B20" w:rsidRPr="005B380D" w:rsidRDefault="00782B20" w:rsidP="00782B20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หนี้สินส่วนงาน 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มีนาคม/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81" w:type="dxa"/>
          </w:tcPr>
          <w:p w14:paraId="4035C33F" w14:textId="6171E8FE" w:rsidR="00782B20" w:rsidRPr="005B380D" w:rsidRDefault="00565C0C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134,1</w:t>
            </w:r>
            <w:r w:rsidR="001C4BAF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240" w:type="dxa"/>
          </w:tcPr>
          <w:p w14:paraId="69901882" w14:textId="77777777" w:rsidR="00782B20" w:rsidRPr="005B380D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58091E26" w14:textId="14716C1A" w:rsidR="00782B20" w:rsidRPr="00782B20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B2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138,904</w:t>
            </w:r>
          </w:p>
        </w:tc>
        <w:tc>
          <w:tcPr>
            <w:tcW w:w="236" w:type="dxa"/>
          </w:tcPr>
          <w:p w14:paraId="70D6795C" w14:textId="77777777" w:rsidR="00782B20" w:rsidRPr="00782B20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6EFAAB4A" w14:textId="398A1C2C" w:rsidR="00782B20" w:rsidRPr="00782B20" w:rsidRDefault="00565C0C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</w:t>
            </w:r>
            <w:r w:rsidR="001C4BAF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272" w:type="dxa"/>
          </w:tcPr>
          <w:p w14:paraId="218A333D" w14:textId="77777777" w:rsidR="00782B20" w:rsidRPr="00782B20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DDC80A7" w14:textId="74997584" w:rsidR="00782B20" w:rsidRPr="00782B20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782B2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32,014</w:t>
            </w:r>
          </w:p>
        </w:tc>
        <w:tc>
          <w:tcPr>
            <w:tcW w:w="270" w:type="dxa"/>
          </w:tcPr>
          <w:p w14:paraId="1F406A2D" w14:textId="77777777" w:rsidR="00782B20" w:rsidRPr="00782B20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535FC38" w14:textId="23C25EE2" w:rsidR="00782B20" w:rsidRPr="00782B20" w:rsidRDefault="00565C0C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32,317</w:t>
            </w:r>
          </w:p>
        </w:tc>
        <w:tc>
          <w:tcPr>
            <w:tcW w:w="270" w:type="dxa"/>
          </w:tcPr>
          <w:p w14:paraId="0319A8D8" w14:textId="77777777" w:rsidR="00782B20" w:rsidRPr="00782B20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A6F184D" w14:textId="30F5D871" w:rsidR="00782B20" w:rsidRPr="00782B20" w:rsidRDefault="0045508A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33</w:t>
            </w:r>
            <w:r w:rsidR="00782B20" w:rsidRPr="00782B2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229</w:t>
            </w:r>
          </w:p>
        </w:tc>
        <w:tc>
          <w:tcPr>
            <w:tcW w:w="323" w:type="dxa"/>
          </w:tcPr>
          <w:p w14:paraId="6303ED6E" w14:textId="77777777" w:rsidR="00782B20" w:rsidRPr="00782B20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8B89348" w14:textId="1C9268E7" w:rsidR="00782B20" w:rsidRPr="00782B20" w:rsidRDefault="00565C0C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194,</w:t>
            </w:r>
            <w:r w:rsidR="00682131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270" w:type="dxa"/>
          </w:tcPr>
          <w:p w14:paraId="4BF70527" w14:textId="77777777" w:rsidR="00782B20" w:rsidRPr="00782B20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8D7465" w14:textId="460E33D6" w:rsidR="00782B20" w:rsidRPr="00782B20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B2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204,147</w:t>
            </w:r>
          </w:p>
        </w:tc>
      </w:tr>
    </w:tbl>
    <w:p w14:paraId="49D63B46" w14:textId="3AACC97E" w:rsidR="00AB12C6" w:rsidRPr="005B380D" w:rsidRDefault="00AB12C6">
      <w:pPr>
        <w:rPr>
          <w:rFonts w:asciiTheme="majorBidi" w:hAnsiTheme="majorBidi" w:cstheme="majorBidi"/>
          <w:sz w:val="28"/>
          <w:szCs w:val="28"/>
        </w:rPr>
      </w:pPr>
    </w:p>
    <w:p w14:paraId="495B71B6" w14:textId="77777777" w:rsidR="009030AC" w:rsidRPr="005B380D" w:rsidRDefault="009030AC" w:rsidP="009030AC">
      <w:pPr>
        <w:tabs>
          <w:tab w:val="clear" w:pos="454"/>
          <w:tab w:val="decimal" w:pos="436"/>
        </w:tabs>
        <w:rPr>
          <w:rFonts w:asciiTheme="majorBidi" w:hAnsiTheme="majorBidi" w:cstheme="majorBidi"/>
          <w:sz w:val="28"/>
          <w:szCs w:val="28"/>
          <w:cs/>
        </w:rPr>
        <w:sectPr w:rsidR="009030AC" w:rsidRPr="005B380D" w:rsidSect="00240FB9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52B57BB" w14:textId="77777777" w:rsidR="0070469D" w:rsidRPr="00A84745" w:rsidRDefault="0070469D" w:rsidP="00F85E57">
      <w:pPr>
        <w:pStyle w:val="Heading1"/>
        <w:keepLines/>
        <w:numPr>
          <w:ilvl w:val="0"/>
          <w:numId w:val="4"/>
        </w:numPr>
        <w:shd w:val="clear" w:color="auto" w:fill="auto"/>
        <w:ind w:left="900" w:right="-45" w:hanging="45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A84745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3AD1554F" w14:textId="77777777" w:rsidR="0070469D" w:rsidRPr="00782B20" w:rsidRDefault="0070469D" w:rsidP="0070469D">
      <w:pPr>
        <w:rPr>
          <w:rFonts w:asciiTheme="majorBidi" w:hAnsiTheme="majorBidi" w:cstheme="majorBidi"/>
          <w:sz w:val="20"/>
          <w:szCs w:val="20"/>
        </w:rPr>
      </w:pPr>
    </w:p>
    <w:p w14:paraId="0BC29045" w14:textId="77777777" w:rsidR="0070469D" w:rsidRPr="005B380D" w:rsidRDefault="0070469D" w:rsidP="00F85E57">
      <w:pPr>
        <w:ind w:firstLine="90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42254F01" w14:textId="77777777" w:rsidR="0070469D" w:rsidRPr="00782B20" w:rsidRDefault="0070469D" w:rsidP="00977EA9">
      <w:pPr>
        <w:ind w:firstLine="81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C54AC16" w14:textId="79E671E6" w:rsidR="0070469D" w:rsidRDefault="0070469D" w:rsidP="00F85E57">
      <w:pPr>
        <w:tabs>
          <w:tab w:val="clear" w:pos="454"/>
        </w:tabs>
        <w:ind w:left="900" w:right="357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8AC8F79" w14:textId="2F08E5CE" w:rsidR="00542330" w:rsidRPr="00652C51" w:rsidRDefault="00542330" w:rsidP="0070469D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40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239"/>
        <w:gridCol w:w="1291"/>
        <w:gridCol w:w="236"/>
        <w:gridCol w:w="1564"/>
        <w:gridCol w:w="236"/>
        <w:gridCol w:w="1654"/>
        <w:gridCol w:w="244"/>
        <w:gridCol w:w="837"/>
        <w:gridCol w:w="236"/>
        <w:gridCol w:w="900"/>
        <w:gridCol w:w="236"/>
        <w:gridCol w:w="900"/>
        <w:gridCol w:w="236"/>
        <w:gridCol w:w="900"/>
        <w:gridCol w:w="236"/>
        <w:gridCol w:w="946"/>
      </w:tblGrid>
      <w:tr w:rsidR="00542330" w:rsidRPr="005B380D" w14:paraId="5F7DECAA" w14:textId="77777777" w:rsidTr="00F85E57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06B65FE8" w14:textId="77777777" w:rsidR="00542330" w:rsidRPr="005B380D" w:rsidRDefault="00542330" w:rsidP="002217CC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D8A009B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52" w:type="dxa"/>
            <w:gridSpan w:val="15"/>
            <w:vAlign w:val="bottom"/>
          </w:tcPr>
          <w:p w14:paraId="5245EC0F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42330" w:rsidRPr="005B380D" w14:paraId="08717CDF" w14:textId="77777777" w:rsidTr="00F85E57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7CED2134" w14:textId="77777777" w:rsidR="00542330" w:rsidRPr="005B380D" w:rsidRDefault="00542330" w:rsidP="002217CC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01FB3DD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62" w:type="dxa"/>
            <w:gridSpan w:val="7"/>
            <w:vAlign w:val="bottom"/>
          </w:tcPr>
          <w:p w14:paraId="4B43F562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929911D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1AB0B737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42330" w:rsidRPr="005B380D" w14:paraId="2B3A2537" w14:textId="77777777" w:rsidTr="00F85E57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04D019DB" w14:textId="77777777" w:rsidR="00542330" w:rsidRPr="005B380D" w:rsidRDefault="00542330" w:rsidP="002217CC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E7CABCB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  <w:vAlign w:val="bottom"/>
          </w:tcPr>
          <w:p w14:paraId="4FD75E4A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</w:t>
            </w:r>
          </w:p>
          <w:p w14:paraId="14492B08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560485D5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068F1180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99F1C2A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80847BC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0B4ADEB" w14:textId="77777777" w:rsidR="00542330" w:rsidRPr="005B380D" w:rsidRDefault="00542330" w:rsidP="002217CC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E80FA2C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50A2FBF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2D669FB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26ACB9D9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B627074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1A80FBF1" w14:textId="77777777" w:rsidR="00542330" w:rsidRPr="005B380D" w:rsidRDefault="00542330" w:rsidP="002217CC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14E124F" w14:textId="77777777" w:rsidR="00542330" w:rsidRPr="005B380D" w:rsidRDefault="00542330" w:rsidP="002217CC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B213EAA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156DAAB2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42330" w:rsidRPr="005B380D" w14:paraId="14CEE7F6" w14:textId="77777777" w:rsidTr="00F85E57">
        <w:trPr>
          <w:trHeight w:val="261"/>
          <w:tblHeader/>
        </w:trPr>
        <w:tc>
          <w:tcPr>
            <w:tcW w:w="3510" w:type="dxa"/>
            <w:shd w:val="clear" w:color="auto" w:fill="auto"/>
          </w:tcPr>
          <w:p w14:paraId="70B26B72" w14:textId="77777777" w:rsidR="00542330" w:rsidRPr="005B380D" w:rsidRDefault="00542330" w:rsidP="002217CC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07D0E4A9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52" w:type="dxa"/>
            <w:gridSpan w:val="15"/>
          </w:tcPr>
          <w:p w14:paraId="73E0DEC4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42330" w:rsidRPr="005B380D" w14:paraId="050ED175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60A58B6D" w14:textId="77777777" w:rsidR="00542330" w:rsidRPr="005B380D" w:rsidRDefault="00542330" w:rsidP="002217CC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B3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39" w:type="dxa"/>
          </w:tcPr>
          <w:p w14:paraId="49E2C43E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1B8F4ABA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3290FE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25F14ECB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689884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08AFC078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9777E21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582E9D37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523009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096FB5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0F5391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0588DD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60600D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519D6D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113C1B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</w:tcPr>
          <w:p w14:paraId="043BCC07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330" w:rsidRPr="005B380D" w14:paraId="372A638F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24862FBA" w14:textId="77777777" w:rsidR="00542330" w:rsidRPr="005B380D" w:rsidRDefault="00542330" w:rsidP="002217CC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9" w:type="dxa"/>
          </w:tcPr>
          <w:p w14:paraId="4AE1AB37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4E72431B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8552C1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5C477D3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35BEF5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51EB86A8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399CA13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4DEA1C15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444206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A5A557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C4C72E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1A21FA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964DCE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533DDCF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11F58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</w:tcPr>
          <w:p w14:paraId="7EAC684E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330" w:rsidRPr="005B380D" w14:paraId="5183E1C0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17B65584" w14:textId="77777777" w:rsidR="00542330" w:rsidRPr="005B380D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B20">
              <w:rPr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39" w:type="dxa"/>
          </w:tcPr>
          <w:p w14:paraId="48FB7980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72710774" w14:textId="454708B3" w:rsidR="00542330" w:rsidRPr="0074742A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37D2D1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99F887E" w14:textId="5125A606" w:rsidR="00542330" w:rsidRPr="0074742A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44519E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6FFC0060" w14:textId="4EFE76AA" w:rsidR="00542330" w:rsidRPr="0074742A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="00127A38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44" w:type="dxa"/>
          </w:tcPr>
          <w:p w14:paraId="31A744F5" w14:textId="77777777" w:rsidR="00542330" w:rsidRPr="0074742A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7" w:type="dxa"/>
          </w:tcPr>
          <w:p w14:paraId="790D3C00" w14:textId="03706351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="00127A38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36" w:type="dxa"/>
          </w:tcPr>
          <w:p w14:paraId="0BC3B368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C6435E" w14:textId="66611C30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135BE4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B925A7" w14:textId="36833F4B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E639C1" w14:textId="77777777" w:rsidR="00542330" w:rsidRPr="0074742A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4B4282E5" w14:textId="6B237DF5" w:rsidR="00542330" w:rsidRPr="0074742A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="00127A38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36" w:type="dxa"/>
          </w:tcPr>
          <w:p w14:paraId="51A466AE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</w:tcPr>
          <w:p w14:paraId="2B03F2BC" w14:textId="77A333BB" w:rsidR="00542330" w:rsidRPr="0074742A" w:rsidRDefault="00542330" w:rsidP="00977EA9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="00127A38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542330" w:rsidRPr="005B380D" w14:paraId="387BB98E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4B785938" w14:textId="77777777" w:rsidR="00542330" w:rsidRPr="00782B20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239" w:type="dxa"/>
          </w:tcPr>
          <w:p w14:paraId="63038458" w14:textId="77777777" w:rsidR="00542330" w:rsidRPr="00782B20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291" w:type="dxa"/>
          </w:tcPr>
          <w:p w14:paraId="18F91D5B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74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7E7E96D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06F2CB60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B70CE02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19BFC0B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820F940" w14:textId="77777777" w:rsidR="00542330" w:rsidRPr="0074742A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2407027D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BF7412A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8BB43D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8E42AD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A0E1BC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40009894" w14:textId="77777777" w:rsidR="00542330" w:rsidRPr="0074742A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EA30D7" w14:textId="77777777" w:rsidR="00542330" w:rsidRPr="0074742A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60A875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</w:tcPr>
          <w:p w14:paraId="572B7030" w14:textId="77777777" w:rsidR="00542330" w:rsidRPr="0074742A" w:rsidRDefault="00542330" w:rsidP="00977EA9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42330" w:rsidRPr="005B380D" w14:paraId="463B4DA8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7D8A4770" w14:textId="7ABBB8B3" w:rsidR="00542330" w:rsidRPr="005B380D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สัญญาแลกเปลี่ยนอัตราดอกเบี้ยที่ใช้</w:t>
            </w:r>
            <w:r w:rsidR="00CD236B">
              <w:rPr>
                <w:rFonts w:asciiTheme="majorBidi" w:hAnsiTheme="majorBidi"/>
                <w:sz w:val="28"/>
                <w:szCs w:val="28"/>
              </w:rPr>
              <w:br/>
            </w:r>
            <w:r>
              <w:rPr>
                <w:rFonts w:asciiTheme="majorBidi" w:hAnsiTheme="majorBidi"/>
                <w:sz w:val="28"/>
                <w:szCs w:val="28"/>
                <w:cs/>
              </w:rPr>
              <w:t>ในการป้องกันความเสี่ยง</w:t>
            </w:r>
          </w:p>
        </w:tc>
        <w:tc>
          <w:tcPr>
            <w:tcW w:w="239" w:type="dxa"/>
          </w:tcPr>
          <w:p w14:paraId="3CE37F23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7E912778" w14:textId="77777777" w:rsidR="00542330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A42AEB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320F4AD2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0FB61EC7" w14:textId="77777777" w:rsidR="00542330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C76C84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759AF4F1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4B3BE75" w14:textId="77777777" w:rsidR="00542330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9E608E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CEAD717" w14:textId="77777777" w:rsidR="00542330" w:rsidRPr="005B380D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084A6D58" w14:textId="77777777" w:rsidR="0054233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A51704F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236" w:type="dxa"/>
          </w:tcPr>
          <w:p w14:paraId="114E480A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2E6A19" w14:textId="77777777" w:rsidR="0054233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A8F8FB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647BFE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F5A2B5" w14:textId="77777777" w:rsidR="0054233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26FAEA8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236" w:type="dxa"/>
          </w:tcPr>
          <w:p w14:paraId="318C1FA6" w14:textId="77777777" w:rsidR="00542330" w:rsidRPr="005B380D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A6FB1E" w14:textId="77777777" w:rsidR="00542330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FCA99C" w14:textId="77777777" w:rsidR="00542330" w:rsidRPr="005B380D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0374E0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</w:tcPr>
          <w:p w14:paraId="5AA79FD9" w14:textId="77777777" w:rsidR="00542330" w:rsidRDefault="00542330" w:rsidP="00977EA9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AC2604" w14:textId="77777777" w:rsidR="00542330" w:rsidRPr="005B380D" w:rsidRDefault="00542330" w:rsidP="00977EA9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542330" w:rsidRPr="005B380D" w14:paraId="7410BF01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6C1EF694" w14:textId="77777777" w:rsidR="00542330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AE66FB7" w14:textId="77777777" w:rsidR="00542330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558CBAB" w14:textId="77777777" w:rsidR="00542330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A8A59A0" w14:textId="77777777" w:rsidR="00542330" w:rsidRPr="00782B20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9" w:type="dxa"/>
          </w:tcPr>
          <w:p w14:paraId="589D4EBA" w14:textId="77777777" w:rsidR="00542330" w:rsidRPr="00782B20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291" w:type="dxa"/>
          </w:tcPr>
          <w:p w14:paraId="25E21C39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6E618AB3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4" w:type="dxa"/>
          </w:tcPr>
          <w:p w14:paraId="2F12E69F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3262354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</w:tcPr>
          <w:p w14:paraId="6925FE84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4" w:type="dxa"/>
          </w:tcPr>
          <w:p w14:paraId="71A20636" w14:textId="77777777" w:rsidR="00542330" w:rsidRPr="00782B20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</w:tcPr>
          <w:p w14:paraId="6FD54AE9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64A7D23D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5396945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6884040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415BC54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0E6BDA2" w14:textId="77777777" w:rsidR="00542330" w:rsidRPr="00782B20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059E87" w14:textId="77777777" w:rsidR="00542330" w:rsidRPr="00782B20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59FA778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46" w:type="dxa"/>
          </w:tcPr>
          <w:p w14:paraId="28E854FA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542330" w:rsidRPr="005B380D" w14:paraId="369F7099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417C6E71" w14:textId="77777777" w:rsidR="00542330" w:rsidRPr="005B380D" w:rsidRDefault="00542330" w:rsidP="002217CC">
            <w:pPr>
              <w:ind w:left="168" w:right="-90" w:hanging="16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39" w:type="dxa"/>
          </w:tcPr>
          <w:p w14:paraId="5DA5C03D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3ACCC02C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F533EC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8D5B9B3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42077A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0225D267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00056F4C" w14:textId="77777777" w:rsidR="00542330" w:rsidRPr="005B380D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6B8B5ABA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C24712C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168BB5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FAA014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DC0CE2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E73056" w14:textId="77777777" w:rsidR="00542330" w:rsidRPr="005B380D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36455C" w14:textId="77777777" w:rsidR="00542330" w:rsidRPr="005B380D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0FA67A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</w:tcPr>
          <w:p w14:paraId="4D7257CF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330" w:rsidRPr="005B380D" w14:paraId="473E712A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1DAF739A" w14:textId="77777777" w:rsidR="00542330" w:rsidRPr="005B380D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39" w:type="dxa"/>
          </w:tcPr>
          <w:p w14:paraId="6EF2A280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6D50F43F" w14:textId="77777777" w:rsidR="00542330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B6F684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1C19DD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C19336A" w14:textId="77777777" w:rsidR="00542330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D6343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0D9DD922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B9F94D6" w14:textId="77777777" w:rsidR="00542330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1DCB61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61028F8" w14:textId="77777777" w:rsidR="00542330" w:rsidRPr="005B380D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65009F0A" w14:textId="77777777" w:rsidR="0054233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3E220AA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750C1862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1066C1" w14:textId="77777777" w:rsidR="0054233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42DD65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343918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7F198C" w14:textId="77777777" w:rsidR="0054233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903E2CE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6520D598" w14:textId="77777777" w:rsidR="00542330" w:rsidRPr="005B380D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AF237A" w14:textId="77777777" w:rsidR="00542330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F0D171" w14:textId="77777777" w:rsidR="00542330" w:rsidRPr="005B380D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9FB8E3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</w:tcPr>
          <w:p w14:paraId="4B84B854" w14:textId="77777777" w:rsidR="00542330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A03C84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542330" w:rsidRPr="005B380D" w14:paraId="73AE825B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41883099" w14:textId="77777777" w:rsidR="00542330" w:rsidRPr="00782B20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9" w:type="dxa"/>
          </w:tcPr>
          <w:p w14:paraId="20BD3D58" w14:textId="77777777" w:rsidR="00542330" w:rsidRPr="00782B20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291" w:type="dxa"/>
          </w:tcPr>
          <w:p w14:paraId="16E711B1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</w:tcPr>
          <w:p w14:paraId="399E7A09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4" w:type="dxa"/>
          </w:tcPr>
          <w:p w14:paraId="0FBC70BB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B3D7805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</w:tcPr>
          <w:p w14:paraId="1032399A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4" w:type="dxa"/>
          </w:tcPr>
          <w:p w14:paraId="71D87DFE" w14:textId="77777777" w:rsidR="00542330" w:rsidRPr="00782B20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</w:tcPr>
          <w:p w14:paraId="19666A31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904A974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2E57DD7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9196B83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F3E423A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27F8969" w14:textId="77777777" w:rsidR="00542330" w:rsidRPr="00782B20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C7288E" w14:textId="77777777" w:rsidR="00542330" w:rsidRPr="00782B20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06BBE43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46" w:type="dxa"/>
          </w:tcPr>
          <w:p w14:paraId="406EBF52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542330" w:rsidRPr="005B380D" w14:paraId="66DDF010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08CBD300" w14:textId="77777777" w:rsidR="00542330" w:rsidRPr="005B380D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0E6A56E2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2093D234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F3CDE9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12F4640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A6E09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3602C471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2336F6E6" w14:textId="77777777" w:rsidR="00542330" w:rsidRPr="005B380D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0EAA92D9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0D058A3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E53BD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353351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FE9B90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A2EE27" w14:textId="77777777" w:rsidR="00542330" w:rsidRPr="005B380D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973E56" w14:textId="77777777" w:rsidR="00542330" w:rsidRPr="005B380D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3F3FDC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</w:tcPr>
          <w:p w14:paraId="0C81B3DD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330" w:rsidRPr="005B380D" w14:paraId="36D3B813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6B4F7A4A" w14:textId="77777777" w:rsidR="00542330" w:rsidRPr="005B380D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9" w:type="dxa"/>
          </w:tcPr>
          <w:p w14:paraId="631358F9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78493E77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EE5EA8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4FB21D9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25D310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691F0944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66B36AAA" w14:textId="77777777" w:rsidR="00542330" w:rsidRPr="005B380D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0C0FEA5B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99E5C6E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4CCAB8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09B7C1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DB48D2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8574BD" w14:textId="77777777" w:rsidR="00542330" w:rsidRPr="005B380D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DC1EF9" w14:textId="77777777" w:rsidR="00542330" w:rsidRPr="005B380D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9D05A8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</w:tcPr>
          <w:p w14:paraId="05EED7A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330" w:rsidRPr="005B380D" w14:paraId="2D906B20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7349704A" w14:textId="77777777" w:rsidR="00542330" w:rsidRPr="00782B20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B20">
              <w:rPr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39" w:type="dxa"/>
          </w:tcPr>
          <w:p w14:paraId="6365BA58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50AABEB9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4163A99B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276E7674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288</w:t>
            </w:r>
          </w:p>
        </w:tc>
        <w:tc>
          <w:tcPr>
            <w:tcW w:w="236" w:type="dxa"/>
          </w:tcPr>
          <w:p w14:paraId="53C2FD22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7A75D5A5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592020C" w14:textId="77777777" w:rsidR="00542330" w:rsidRPr="005B380D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1D653771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288</w:t>
            </w:r>
          </w:p>
        </w:tc>
        <w:tc>
          <w:tcPr>
            <w:tcW w:w="236" w:type="dxa"/>
          </w:tcPr>
          <w:p w14:paraId="4F0C9C8D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DEB76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288</w:t>
            </w:r>
          </w:p>
        </w:tc>
        <w:tc>
          <w:tcPr>
            <w:tcW w:w="236" w:type="dxa"/>
          </w:tcPr>
          <w:p w14:paraId="482E864B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E2B49A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03374B1F" w14:textId="77777777" w:rsidR="00542330" w:rsidRPr="005B380D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498933" w14:textId="77777777" w:rsidR="00542330" w:rsidRPr="005B380D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F21586C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</w:tcPr>
          <w:p w14:paraId="4D4A118F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288</w:t>
            </w:r>
          </w:p>
        </w:tc>
      </w:tr>
      <w:tr w:rsidR="00542330" w:rsidRPr="005B380D" w14:paraId="509D26E7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186A6BBE" w14:textId="77777777" w:rsidR="00542330" w:rsidRPr="00782B20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B20">
              <w:rPr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39" w:type="dxa"/>
          </w:tcPr>
          <w:p w14:paraId="45B40594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2646E964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09746704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51A0B515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1D4FBC0D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16EDF4E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1,617</w:t>
            </w:r>
          </w:p>
        </w:tc>
        <w:tc>
          <w:tcPr>
            <w:tcW w:w="244" w:type="dxa"/>
            <w:shd w:val="clear" w:color="auto" w:fill="auto"/>
          </w:tcPr>
          <w:p w14:paraId="41D8DB8B" w14:textId="77777777" w:rsidR="00542330" w:rsidRPr="005B380D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376B41FB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1,617</w:t>
            </w:r>
          </w:p>
        </w:tc>
        <w:tc>
          <w:tcPr>
            <w:tcW w:w="236" w:type="dxa"/>
          </w:tcPr>
          <w:p w14:paraId="28CF15E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87D89F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158E0ADB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4324CA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7BE719D1" w14:textId="77777777" w:rsidR="00542330" w:rsidRPr="005B380D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D66F38" w14:textId="77777777" w:rsidR="00542330" w:rsidRPr="005B380D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1,617</w:t>
            </w:r>
          </w:p>
        </w:tc>
        <w:tc>
          <w:tcPr>
            <w:tcW w:w="236" w:type="dxa"/>
          </w:tcPr>
          <w:p w14:paraId="1C75A0C5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</w:tcPr>
          <w:p w14:paraId="67A56EEB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1,617</w:t>
            </w:r>
          </w:p>
        </w:tc>
      </w:tr>
      <w:tr w:rsidR="00542330" w:rsidRPr="005B380D" w14:paraId="1BB0BDD8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37EA5D96" w14:textId="77777777" w:rsidR="00542330" w:rsidRPr="00782B20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239" w:type="dxa"/>
          </w:tcPr>
          <w:p w14:paraId="35150C06" w14:textId="77777777" w:rsidR="00542330" w:rsidRPr="00782B20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291" w:type="dxa"/>
          </w:tcPr>
          <w:p w14:paraId="037B156E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36" w:type="dxa"/>
          </w:tcPr>
          <w:p w14:paraId="23F1C8DF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4" w:type="dxa"/>
          </w:tcPr>
          <w:p w14:paraId="0DB3D76D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236" w:type="dxa"/>
          </w:tcPr>
          <w:p w14:paraId="475C1DDB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  <w:shd w:val="clear" w:color="auto" w:fill="auto"/>
          </w:tcPr>
          <w:p w14:paraId="33F2294F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C2791DD" w14:textId="77777777" w:rsidR="00542330" w:rsidRPr="00782B20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</w:tcPr>
          <w:p w14:paraId="4513C724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236" w:type="dxa"/>
          </w:tcPr>
          <w:p w14:paraId="22CB93A9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6EC7D3A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698D1B2B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65583F9F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236" w:type="dxa"/>
          </w:tcPr>
          <w:p w14:paraId="058DB266" w14:textId="77777777" w:rsidR="00542330" w:rsidRPr="00782B20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019B4B" w14:textId="77777777" w:rsidR="00542330" w:rsidRPr="00782B20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0AF547A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46" w:type="dxa"/>
            <w:shd w:val="clear" w:color="auto" w:fill="auto"/>
          </w:tcPr>
          <w:p w14:paraId="4148AA0E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</w:tr>
      <w:tr w:rsidR="00542330" w:rsidRPr="005B380D" w14:paraId="584996AC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666FCA61" w14:textId="77777777" w:rsidR="00542330" w:rsidRPr="00782B20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9" w:type="dxa"/>
          </w:tcPr>
          <w:p w14:paraId="69B3CCF1" w14:textId="77777777" w:rsidR="00542330" w:rsidRPr="00782B20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291" w:type="dxa"/>
          </w:tcPr>
          <w:p w14:paraId="31CA345C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5477C19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4" w:type="dxa"/>
          </w:tcPr>
          <w:p w14:paraId="12709A49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4DB95C6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  <w:shd w:val="clear" w:color="auto" w:fill="auto"/>
          </w:tcPr>
          <w:p w14:paraId="770D89B2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5D68576A" w14:textId="77777777" w:rsidR="00542330" w:rsidRPr="00782B20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</w:tcPr>
          <w:p w14:paraId="06EE7120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04769685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54792124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5F93E17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5CFD44C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1101638" w14:textId="77777777" w:rsidR="00542330" w:rsidRPr="00782B20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1311512" w14:textId="77777777" w:rsidR="00542330" w:rsidRPr="00782B20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43022C41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46" w:type="dxa"/>
            <w:shd w:val="clear" w:color="auto" w:fill="auto"/>
          </w:tcPr>
          <w:p w14:paraId="456895DA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542330" w:rsidRPr="005B380D" w14:paraId="5977A183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1A263375" w14:textId="77777777" w:rsidR="00542330" w:rsidRPr="005B380D" w:rsidRDefault="00542330" w:rsidP="002217CC">
            <w:pPr>
              <w:ind w:left="168" w:right="-90" w:hanging="16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39" w:type="dxa"/>
          </w:tcPr>
          <w:p w14:paraId="4690C35B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3AA3483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160467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58B3B384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FAAF77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2C2A19E9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6630C387" w14:textId="77777777" w:rsidR="00542330" w:rsidRPr="005B380D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77CA0D1C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D65E575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207DC3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858DE4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A1147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9AA1EC" w14:textId="77777777" w:rsidR="00542330" w:rsidRPr="005B380D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42B745" w14:textId="77777777" w:rsidR="00542330" w:rsidRPr="005B380D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7DB86C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</w:tcPr>
          <w:p w14:paraId="1D18BF82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330" w:rsidRPr="005B380D" w14:paraId="1DE590DA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5D7BFCC6" w14:textId="77777777" w:rsidR="00542330" w:rsidRPr="005B380D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39" w:type="dxa"/>
          </w:tcPr>
          <w:p w14:paraId="789D1E21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  <w:vAlign w:val="bottom"/>
          </w:tcPr>
          <w:p w14:paraId="3E99CEE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36" w:type="dxa"/>
            <w:vAlign w:val="bottom"/>
          </w:tcPr>
          <w:p w14:paraId="2DA3319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68B20DC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</w:t>
            </w:r>
          </w:p>
        </w:tc>
        <w:tc>
          <w:tcPr>
            <w:tcW w:w="236" w:type="dxa"/>
            <w:vAlign w:val="bottom"/>
          </w:tcPr>
          <w:p w14:paraId="11C74D4F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5ED8427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3F38557" w14:textId="77777777" w:rsidR="00542330" w:rsidRPr="005B380D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04F24C9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</w:t>
            </w:r>
          </w:p>
        </w:tc>
        <w:tc>
          <w:tcPr>
            <w:tcW w:w="236" w:type="dxa"/>
            <w:vAlign w:val="bottom"/>
          </w:tcPr>
          <w:p w14:paraId="0743061E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4E713C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95AD773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0829A7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</w:t>
            </w:r>
          </w:p>
        </w:tc>
        <w:tc>
          <w:tcPr>
            <w:tcW w:w="236" w:type="dxa"/>
            <w:vAlign w:val="bottom"/>
          </w:tcPr>
          <w:p w14:paraId="5D329B19" w14:textId="77777777" w:rsidR="00542330" w:rsidRPr="005B380D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74E718" w14:textId="77777777" w:rsidR="00542330" w:rsidRPr="005B380D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4D27BD5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69E55472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</w:t>
            </w:r>
          </w:p>
        </w:tc>
      </w:tr>
    </w:tbl>
    <w:p w14:paraId="0364E94E" w14:textId="4A6141F2" w:rsidR="00542330" w:rsidRPr="00542330" w:rsidRDefault="00542330" w:rsidP="0070469D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405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410"/>
        <w:gridCol w:w="540"/>
        <w:gridCol w:w="1620"/>
        <w:gridCol w:w="236"/>
        <w:gridCol w:w="1654"/>
        <w:gridCol w:w="236"/>
        <w:gridCol w:w="934"/>
        <w:gridCol w:w="270"/>
        <w:gridCol w:w="900"/>
        <w:gridCol w:w="236"/>
        <w:gridCol w:w="934"/>
        <w:gridCol w:w="236"/>
        <w:gridCol w:w="934"/>
        <w:gridCol w:w="236"/>
        <w:gridCol w:w="1029"/>
      </w:tblGrid>
      <w:tr w:rsidR="00542330" w:rsidRPr="00802A34" w14:paraId="19BB1467" w14:textId="77777777" w:rsidTr="00F85E57">
        <w:trPr>
          <w:trHeight w:val="261"/>
          <w:tblHeader/>
        </w:trPr>
        <w:tc>
          <w:tcPr>
            <w:tcW w:w="4410" w:type="dxa"/>
            <w:vAlign w:val="bottom"/>
          </w:tcPr>
          <w:p w14:paraId="20579110" w14:textId="77777777" w:rsidR="00542330" w:rsidRPr="00802A34" w:rsidRDefault="00542330" w:rsidP="002217C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5A64E635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5" w:type="dxa"/>
            <w:gridSpan w:val="13"/>
            <w:vAlign w:val="bottom"/>
          </w:tcPr>
          <w:p w14:paraId="6BE05F76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42330" w:rsidRPr="00802A34" w14:paraId="077091C0" w14:textId="77777777" w:rsidTr="00F85E57">
        <w:trPr>
          <w:trHeight w:val="261"/>
          <w:tblHeader/>
        </w:trPr>
        <w:tc>
          <w:tcPr>
            <w:tcW w:w="4410" w:type="dxa"/>
            <w:vAlign w:val="bottom"/>
          </w:tcPr>
          <w:p w14:paraId="390A6180" w14:textId="77777777" w:rsidR="00542330" w:rsidRPr="00802A34" w:rsidRDefault="00542330" w:rsidP="002217C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5E4B3A2C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680" w:type="dxa"/>
            <w:gridSpan w:val="5"/>
            <w:vAlign w:val="bottom"/>
          </w:tcPr>
          <w:p w14:paraId="07039F8D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10C977A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5" w:type="dxa"/>
            <w:gridSpan w:val="7"/>
            <w:vAlign w:val="bottom"/>
          </w:tcPr>
          <w:p w14:paraId="4B1BE016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42330" w:rsidRPr="00802A34" w14:paraId="17F7CA31" w14:textId="77777777" w:rsidTr="00F85E57">
        <w:trPr>
          <w:trHeight w:val="261"/>
          <w:tblHeader/>
        </w:trPr>
        <w:tc>
          <w:tcPr>
            <w:tcW w:w="4410" w:type="dxa"/>
            <w:vAlign w:val="bottom"/>
            <w:hideMark/>
          </w:tcPr>
          <w:p w14:paraId="0494197E" w14:textId="543C94E7" w:rsidR="00542330" w:rsidRPr="00802A34" w:rsidRDefault="00542330" w:rsidP="002217C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40A2A6BA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  <w:hideMark/>
          </w:tcPr>
          <w:p w14:paraId="3AE31100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4100844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6619D551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819829C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55B449A7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07A613E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71F12544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4B2FA62D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7E06F71E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6C4333E1" w14:textId="77777777" w:rsidR="00542330" w:rsidRPr="00802A34" w:rsidRDefault="00542330" w:rsidP="002217C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  <w:hideMark/>
          </w:tcPr>
          <w:p w14:paraId="692A33D9" w14:textId="77777777" w:rsidR="00542330" w:rsidRPr="00802A34" w:rsidRDefault="00542330" w:rsidP="002217C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13140871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9" w:type="dxa"/>
            <w:vAlign w:val="bottom"/>
            <w:hideMark/>
          </w:tcPr>
          <w:p w14:paraId="02948D27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42330" w:rsidRPr="00802A34" w14:paraId="69C97A24" w14:textId="77777777" w:rsidTr="00F85E57">
        <w:trPr>
          <w:trHeight w:val="261"/>
        </w:trPr>
        <w:tc>
          <w:tcPr>
            <w:tcW w:w="4410" w:type="dxa"/>
          </w:tcPr>
          <w:p w14:paraId="1814760C" w14:textId="77777777" w:rsidR="00542330" w:rsidRPr="00802A34" w:rsidRDefault="00542330" w:rsidP="002217C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0" w:type="dxa"/>
          </w:tcPr>
          <w:p w14:paraId="64017656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455" w:type="dxa"/>
            <w:gridSpan w:val="13"/>
            <w:vAlign w:val="bottom"/>
          </w:tcPr>
          <w:p w14:paraId="2725A220" w14:textId="77777777" w:rsidR="00542330" w:rsidRPr="00802A34" w:rsidRDefault="00542330" w:rsidP="002217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29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42330" w:rsidRPr="00802A34" w14:paraId="715BCE66" w14:textId="77777777" w:rsidTr="00F85E57">
        <w:trPr>
          <w:trHeight w:val="261"/>
        </w:trPr>
        <w:tc>
          <w:tcPr>
            <w:tcW w:w="4410" w:type="dxa"/>
          </w:tcPr>
          <w:p w14:paraId="715FB315" w14:textId="60E73E65" w:rsidR="00542330" w:rsidRPr="00542330" w:rsidRDefault="00542330" w:rsidP="0054233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540" w:type="dxa"/>
          </w:tcPr>
          <w:p w14:paraId="7F661E11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0B9C72AE" w14:textId="77777777" w:rsidR="00542330" w:rsidRPr="00802A34" w:rsidRDefault="00542330" w:rsidP="002217C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E84479" w14:textId="77777777" w:rsidR="00542330" w:rsidRPr="00802A34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68977F77" w14:textId="77777777" w:rsidR="00542330" w:rsidRPr="00802A34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01EA33" w14:textId="77777777" w:rsidR="00542330" w:rsidRPr="00802A34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F826491" w14:textId="77777777" w:rsidR="00542330" w:rsidRPr="00802A34" w:rsidRDefault="00542330" w:rsidP="002217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58F7CE" w14:textId="77777777" w:rsidR="00542330" w:rsidRPr="00802A34" w:rsidRDefault="00542330" w:rsidP="002217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27473E" w14:textId="77777777" w:rsidR="00542330" w:rsidRPr="00802A34" w:rsidRDefault="00542330" w:rsidP="002217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E4F235" w14:textId="77777777" w:rsidR="00542330" w:rsidRPr="00802A34" w:rsidRDefault="00542330" w:rsidP="002217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B2CCF8A" w14:textId="77777777" w:rsidR="00542330" w:rsidRPr="00802A34" w:rsidRDefault="00542330" w:rsidP="002217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22DDBD" w14:textId="77777777" w:rsidR="00542330" w:rsidRPr="00802A34" w:rsidRDefault="00542330" w:rsidP="002217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1A17833" w14:textId="77777777" w:rsidR="00542330" w:rsidRPr="00802A34" w:rsidRDefault="00542330" w:rsidP="002217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8CFC84" w14:textId="77777777" w:rsidR="00542330" w:rsidRPr="00802A34" w:rsidRDefault="00542330" w:rsidP="002217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DC03271" w14:textId="77777777" w:rsidR="00542330" w:rsidRPr="00802A34" w:rsidRDefault="00542330" w:rsidP="002217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330" w:rsidRPr="00802A34" w14:paraId="6D17F5E2" w14:textId="77777777" w:rsidTr="00F85E57">
        <w:trPr>
          <w:trHeight w:val="261"/>
        </w:trPr>
        <w:tc>
          <w:tcPr>
            <w:tcW w:w="4410" w:type="dxa"/>
            <w:hideMark/>
          </w:tcPr>
          <w:p w14:paraId="6A0A057B" w14:textId="77777777" w:rsidR="00542330" w:rsidRPr="00417233" w:rsidRDefault="00542330" w:rsidP="0054233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17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1D812537" w14:textId="77777777" w:rsidR="00542330" w:rsidRPr="00802A34" w:rsidRDefault="00542330" w:rsidP="0054233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7E7D672C" w14:textId="77777777" w:rsidR="00542330" w:rsidRPr="00802A34" w:rsidRDefault="00542330" w:rsidP="0054233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EC0C08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9964AED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C52C88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84A2D5A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BACEA2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95D6C6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5D2D12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596C0ED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741AD4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836073A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C013DA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62C650D5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330" w:rsidRPr="00802A34" w14:paraId="7083BE42" w14:textId="77777777" w:rsidTr="00F85E57">
        <w:trPr>
          <w:trHeight w:val="261"/>
        </w:trPr>
        <w:tc>
          <w:tcPr>
            <w:tcW w:w="4410" w:type="dxa"/>
            <w:hideMark/>
          </w:tcPr>
          <w:p w14:paraId="4B40DEA1" w14:textId="77777777" w:rsidR="00542330" w:rsidRPr="00802A34" w:rsidRDefault="00542330" w:rsidP="0054233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540" w:type="dxa"/>
          </w:tcPr>
          <w:p w14:paraId="12A9A653" w14:textId="77777777" w:rsidR="00542330" w:rsidRPr="00802A34" w:rsidRDefault="00542330" w:rsidP="0054233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15E7DD8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0E8A14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55D40D76" w14:textId="77777777" w:rsidR="00542330" w:rsidRPr="00FE783C" w:rsidRDefault="00542330" w:rsidP="005423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43154CCC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32FFB4A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  <w:vAlign w:val="bottom"/>
          </w:tcPr>
          <w:p w14:paraId="02C7FCCF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3A4A25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03B4915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D6F7ABB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8C41215" w14:textId="77777777" w:rsidR="00542330" w:rsidRPr="00802A34" w:rsidRDefault="00542330" w:rsidP="0054233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4F6614E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5AFFD795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3FE5EB3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542330" w:rsidRPr="00802A34" w14:paraId="3B739B34" w14:textId="77777777" w:rsidTr="00F85E57">
        <w:trPr>
          <w:trHeight w:val="261"/>
        </w:trPr>
        <w:tc>
          <w:tcPr>
            <w:tcW w:w="4410" w:type="dxa"/>
          </w:tcPr>
          <w:p w14:paraId="4162F7E4" w14:textId="48D0349D" w:rsidR="00542330" w:rsidRDefault="00542330" w:rsidP="00542330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สัญญาแลกเปลี่ยนอัตราดอกเบี้ยที่ใช้ในการ</w:t>
            </w:r>
            <w:r w:rsidR="00A80194">
              <w:rPr>
                <w:rFonts w:asciiTheme="majorBidi" w:hAnsiTheme="majorBidi"/>
                <w:sz w:val="28"/>
                <w:szCs w:val="28"/>
              </w:rPr>
              <w:br/>
            </w:r>
            <w:r>
              <w:rPr>
                <w:rFonts w:asciiTheme="majorBidi" w:hAnsiTheme="majorBidi"/>
                <w:sz w:val="28"/>
                <w:szCs w:val="28"/>
                <w:cs/>
              </w:rPr>
              <w:t>ป้องกันความเสี่ยง</w:t>
            </w:r>
          </w:p>
        </w:tc>
        <w:tc>
          <w:tcPr>
            <w:tcW w:w="540" w:type="dxa"/>
          </w:tcPr>
          <w:p w14:paraId="0CCCB448" w14:textId="77777777" w:rsidR="00542330" w:rsidRPr="00802A34" w:rsidRDefault="00542330" w:rsidP="0054233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242CE874" w14:textId="1DD8EEBA" w:rsidR="00542330" w:rsidRDefault="00542330" w:rsidP="0054233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69DE69C1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148BF31F" w14:textId="264B0946" w:rsidR="00542330" w:rsidRDefault="00542330" w:rsidP="005423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FAB637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82D4089" w14:textId="1333C0F9" w:rsidR="00542330" w:rsidRDefault="00542330" w:rsidP="005423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  <w:vAlign w:val="bottom"/>
          </w:tcPr>
          <w:p w14:paraId="0B119879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12FF1F" w14:textId="437EB971" w:rsidR="00542330" w:rsidRDefault="00542330" w:rsidP="005423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CD225B3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4FD0AE9" w14:textId="76D2EDD5" w:rsidR="00542330" w:rsidRDefault="00542330" w:rsidP="005423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6" w:type="dxa"/>
            <w:vAlign w:val="bottom"/>
          </w:tcPr>
          <w:p w14:paraId="3A98600A" w14:textId="77777777" w:rsidR="00542330" w:rsidRPr="00802A34" w:rsidRDefault="00542330" w:rsidP="0054233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2A93FD8" w14:textId="14FAEAF5" w:rsidR="00542330" w:rsidRDefault="00542330" w:rsidP="005423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02FDA3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7C92A96" w14:textId="4D880C32" w:rsidR="00542330" w:rsidRDefault="00542330" w:rsidP="005423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542330" w:rsidRPr="00802A34" w14:paraId="1ABF3805" w14:textId="77777777" w:rsidTr="00F85E57">
        <w:trPr>
          <w:trHeight w:val="261"/>
        </w:trPr>
        <w:tc>
          <w:tcPr>
            <w:tcW w:w="4410" w:type="dxa"/>
          </w:tcPr>
          <w:p w14:paraId="0926E3E3" w14:textId="77777777" w:rsidR="00542330" w:rsidRPr="00802A34" w:rsidRDefault="00542330" w:rsidP="0054233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34014352" w14:textId="77777777" w:rsidR="00542330" w:rsidRPr="00802A34" w:rsidRDefault="00542330" w:rsidP="0054233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2F80820C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09D75B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4497A576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B36CD2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6627CAB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5597CA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AD2142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E1CB01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23599AA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54E05B" w14:textId="77777777" w:rsidR="00542330" w:rsidRPr="00802A34" w:rsidRDefault="00542330" w:rsidP="0054233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C2FD57A" w14:textId="77777777" w:rsidR="00542330" w:rsidRPr="00802A34" w:rsidRDefault="00542330" w:rsidP="0054233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1DA208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5DDD849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330" w:rsidRPr="00802A34" w14:paraId="48E778B2" w14:textId="77777777" w:rsidTr="00F85E57">
        <w:trPr>
          <w:trHeight w:val="261"/>
        </w:trPr>
        <w:tc>
          <w:tcPr>
            <w:tcW w:w="4410" w:type="dxa"/>
            <w:vAlign w:val="bottom"/>
          </w:tcPr>
          <w:p w14:paraId="34D4E6F1" w14:textId="7A6DB8AB" w:rsidR="00542330" w:rsidRPr="00802A34" w:rsidRDefault="00542330" w:rsidP="0054233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40" w:type="dxa"/>
          </w:tcPr>
          <w:p w14:paraId="66AC7E32" w14:textId="77777777" w:rsidR="00542330" w:rsidRPr="00802A34" w:rsidRDefault="00542330" w:rsidP="0054233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2722B6B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F866E2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048FE318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07C4FF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81D23BC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F0A682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30A072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87F95F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276A80C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19BBD6" w14:textId="77777777" w:rsidR="00542330" w:rsidRPr="00802A34" w:rsidRDefault="00542330" w:rsidP="0054233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F47D4BC" w14:textId="77777777" w:rsidR="00542330" w:rsidRPr="00802A34" w:rsidRDefault="00542330" w:rsidP="0054233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B921E4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655E964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330" w:rsidRPr="00802A34" w14:paraId="10CDBD1E" w14:textId="77777777" w:rsidTr="00F85E57">
        <w:trPr>
          <w:trHeight w:val="261"/>
        </w:trPr>
        <w:tc>
          <w:tcPr>
            <w:tcW w:w="4410" w:type="dxa"/>
            <w:hideMark/>
          </w:tcPr>
          <w:p w14:paraId="730E168F" w14:textId="77777777" w:rsidR="00542330" w:rsidRPr="00417233" w:rsidRDefault="00542330" w:rsidP="0054233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17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7E845A3D" w14:textId="77777777" w:rsidR="00542330" w:rsidRPr="00802A34" w:rsidRDefault="00542330" w:rsidP="0054233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3686E4C0" w14:textId="77777777" w:rsidR="00542330" w:rsidRPr="00802A34" w:rsidRDefault="00542330" w:rsidP="0054233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0266B3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72ACFC6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71A464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2BC526B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28E4A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09884C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BE9629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89398D4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5AF97A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A21657C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3F0750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3084F0F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330" w:rsidRPr="00802A34" w14:paraId="39D435DD" w14:textId="77777777" w:rsidTr="00F85E57">
        <w:trPr>
          <w:trHeight w:val="261"/>
        </w:trPr>
        <w:tc>
          <w:tcPr>
            <w:tcW w:w="4410" w:type="dxa"/>
            <w:hideMark/>
          </w:tcPr>
          <w:p w14:paraId="3FDCEEBE" w14:textId="77777777" w:rsidR="00542330" w:rsidRPr="00802A34" w:rsidRDefault="00542330" w:rsidP="0054233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540" w:type="dxa"/>
          </w:tcPr>
          <w:p w14:paraId="19BFD21E" w14:textId="77777777" w:rsidR="00542330" w:rsidRPr="00802A34" w:rsidRDefault="00542330" w:rsidP="0054233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EEC9805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90F0D4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2473B5FB" w14:textId="42230B95" w:rsidR="00542330" w:rsidRPr="00802A34" w:rsidRDefault="00542330" w:rsidP="00542330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0619242C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D8D5220" w14:textId="30FF3B21" w:rsidR="00542330" w:rsidRPr="00802A34" w:rsidRDefault="00542330" w:rsidP="00542330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  <w:vAlign w:val="bottom"/>
          </w:tcPr>
          <w:p w14:paraId="01945A90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62FDFC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7B684CF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01203DB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2AB429" w14:textId="77777777" w:rsidR="00542330" w:rsidRPr="00802A34" w:rsidRDefault="00542330" w:rsidP="0054233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74E6D4D" w14:textId="7F77B72B" w:rsidR="00542330" w:rsidRPr="00802A34" w:rsidRDefault="00542330" w:rsidP="005423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66C3E5BB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4513112" w14:textId="5438EB1B" w:rsidR="00542330" w:rsidRPr="00802A34" w:rsidRDefault="00542330" w:rsidP="005423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</w:tbl>
    <w:p w14:paraId="102BBC1B" w14:textId="77777777" w:rsidR="00542330" w:rsidRPr="005B380D" w:rsidRDefault="00542330" w:rsidP="0070469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E74CA2" w14:textId="77777777" w:rsidR="007416B3" w:rsidRDefault="007416B3" w:rsidP="002B4016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7416B3" w:rsidSect="007416B3">
          <w:headerReference w:type="default" r:id="rId16"/>
          <w:pgSz w:w="16834" w:h="11909" w:orient="landscape" w:code="9"/>
          <w:pgMar w:top="1080" w:right="691" w:bottom="1152" w:left="576" w:header="720" w:footer="720" w:gutter="0"/>
          <w:cols w:space="720"/>
          <w:docGrid w:linePitch="408"/>
        </w:sectPr>
      </w:pPr>
    </w:p>
    <w:tbl>
      <w:tblPr>
        <w:tblW w:w="927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1080"/>
        <w:gridCol w:w="180"/>
        <w:gridCol w:w="984"/>
        <w:gridCol w:w="6"/>
        <w:gridCol w:w="172"/>
        <w:gridCol w:w="6"/>
        <w:gridCol w:w="1082"/>
        <w:gridCol w:w="180"/>
        <w:gridCol w:w="993"/>
      </w:tblGrid>
      <w:tr w:rsidR="004A1425" w:rsidRPr="005B380D" w14:paraId="029832FB" w14:textId="77777777" w:rsidTr="00D75A11">
        <w:trPr>
          <w:cantSplit/>
          <w:tblHeader/>
        </w:trPr>
        <w:tc>
          <w:tcPr>
            <w:tcW w:w="4590" w:type="dxa"/>
            <w:vAlign w:val="bottom"/>
            <w:hideMark/>
          </w:tcPr>
          <w:p w14:paraId="6A3D4548" w14:textId="37F43F13" w:rsidR="004A1425" w:rsidRPr="005B380D" w:rsidRDefault="004A1425" w:rsidP="002E60CD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bookmarkStart w:id="0" w:name="_Hlk74905001"/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2244" w:type="dxa"/>
            <w:gridSpan w:val="3"/>
            <w:vAlign w:val="bottom"/>
          </w:tcPr>
          <w:p w14:paraId="18E46B55" w14:textId="6130AC07" w:rsidR="004A1425" w:rsidRPr="005B380D" w:rsidRDefault="004A1425" w:rsidP="002E60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gridSpan w:val="2"/>
          </w:tcPr>
          <w:p w14:paraId="0DF66636" w14:textId="77777777" w:rsidR="004A1425" w:rsidRPr="005B380D" w:rsidRDefault="004A1425" w:rsidP="002E60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61" w:type="dxa"/>
            <w:gridSpan w:val="4"/>
            <w:vAlign w:val="bottom"/>
          </w:tcPr>
          <w:p w14:paraId="40BBE049" w14:textId="2D70C5A2" w:rsidR="004A1425" w:rsidRPr="005B380D" w:rsidRDefault="004A1425" w:rsidP="002E60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A1425" w:rsidRPr="005B380D" w14:paraId="30259C94" w14:textId="77777777" w:rsidTr="00D75A11">
        <w:trPr>
          <w:cantSplit/>
          <w:tblHeader/>
        </w:trPr>
        <w:tc>
          <w:tcPr>
            <w:tcW w:w="4590" w:type="dxa"/>
            <w:vAlign w:val="bottom"/>
          </w:tcPr>
          <w:p w14:paraId="23E86E39" w14:textId="1450C49C" w:rsidR="004A1425" w:rsidRPr="005B380D" w:rsidRDefault="004A1425" w:rsidP="005362DE">
            <w:pPr>
              <w:pStyle w:val="acctfourfigures"/>
              <w:tabs>
                <w:tab w:val="left" w:pos="720"/>
              </w:tabs>
              <w:spacing w:line="240" w:lineRule="auto"/>
              <w:ind w:left="188" w:right="-77" w:firstLine="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794D29" w:rsidRPr="005B3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="00794D29"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1 </w:t>
            </w:r>
            <w:r w:rsidR="00794D29" w:rsidRPr="005B3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794D29"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080" w:type="dxa"/>
            <w:vAlign w:val="bottom"/>
          </w:tcPr>
          <w:p w14:paraId="795A0DB7" w14:textId="77777777" w:rsidR="004A1425" w:rsidRPr="005B380D" w:rsidRDefault="004A1425" w:rsidP="002E60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0ECD1F8B" w14:textId="77777777" w:rsidR="004A1425" w:rsidRPr="005B380D" w:rsidRDefault="004A1425" w:rsidP="002E60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E3FC6EC" w14:textId="77777777" w:rsidR="004A1425" w:rsidRPr="005B380D" w:rsidRDefault="004A1425" w:rsidP="002E60C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  <w:gridSpan w:val="2"/>
          </w:tcPr>
          <w:p w14:paraId="1FBF4B1D" w14:textId="77777777" w:rsidR="004A1425" w:rsidRPr="005B380D" w:rsidRDefault="004A1425" w:rsidP="002E60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8B16949" w14:textId="77777777" w:rsidR="004A1425" w:rsidRPr="005B380D" w:rsidRDefault="004A1425" w:rsidP="002E60C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1920CF84" w14:textId="77777777" w:rsidR="004A1425" w:rsidRPr="005B380D" w:rsidRDefault="004A1425" w:rsidP="002E60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AC5C50F" w14:textId="77777777" w:rsidR="004A1425" w:rsidRPr="005B380D" w:rsidRDefault="004A1425" w:rsidP="002E60CD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</w:tr>
      <w:tr w:rsidR="004A1425" w:rsidRPr="005B380D" w14:paraId="37DE2696" w14:textId="77777777" w:rsidTr="00D75A11">
        <w:trPr>
          <w:cantSplit/>
          <w:tblHeader/>
        </w:trPr>
        <w:tc>
          <w:tcPr>
            <w:tcW w:w="4590" w:type="dxa"/>
            <w:vAlign w:val="bottom"/>
            <w:hideMark/>
          </w:tcPr>
          <w:p w14:paraId="2DF4A239" w14:textId="2344786A" w:rsidR="004A1425" w:rsidRPr="005B380D" w:rsidRDefault="004A1425" w:rsidP="002E60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4683" w:type="dxa"/>
            <w:gridSpan w:val="9"/>
            <w:vAlign w:val="bottom"/>
            <w:hideMark/>
          </w:tcPr>
          <w:p w14:paraId="2B6409F1" w14:textId="77777777" w:rsidR="004A1425" w:rsidRPr="005B380D" w:rsidRDefault="004A1425" w:rsidP="002E60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B37EA" w:rsidRPr="005B380D" w14:paraId="007FDF6D" w14:textId="77777777" w:rsidTr="00D75A11">
        <w:trPr>
          <w:cantSplit/>
        </w:trPr>
        <w:tc>
          <w:tcPr>
            <w:tcW w:w="4590" w:type="dxa"/>
          </w:tcPr>
          <w:p w14:paraId="607B1FA2" w14:textId="77777777" w:rsidR="004B37EA" w:rsidRPr="005B380D" w:rsidRDefault="004B37EA" w:rsidP="004B37EA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35F5E8C" w14:textId="174E5A8D" w:rsidR="004B37EA" w:rsidRPr="00065B29" w:rsidRDefault="004E7E6B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5B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80" w:type="dxa"/>
          </w:tcPr>
          <w:p w14:paraId="3CBB0809" w14:textId="77777777" w:rsidR="004B37EA" w:rsidRPr="005B380D" w:rsidRDefault="004B37EA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E301FAD" w14:textId="298D9485" w:rsidR="004B37EA" w:rsidRPr="005B380D" w:rsidRDefault="004E7E6B" w:rsidP="004B37E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473C2AF4" w14:textId="77777777" w:rsidR="004B37EA" w:rsidRPr="005B380D" w:rsidRDefault="004B37EA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A48BD43" w14:textId="46407E8B" w:rsidR="004B37EA" w:rsidRPr="005B380D" w:rsidRDefault="00B55733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3919F64" w14:textId="77777777" w:rsidR="004B37EA" w:rsidRPr="005B380D" w:rsidRDefault="004B37EA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49C6FF6" w14:textId="33437742" w:rsidR="004B37EA" w:rsidRPr="005B380D" w:rsidRDefault="00B55733" w:rsidP="004B37EA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37EA" w:rsidRPr="005B380D" w14:paraId="38B65F85" w14:textId="77777777" w:rsidTr="00D75A11">
        <w:trPr>
          <w:cantSplit/>
        </w:trPr>
        <w:tc>
          <w:tcPr>
            <w:tcW w:w="4590" w:type="dxa"/>
          </w:tcPr>
          <w:p w14:paraId="44AB0EC5" w14:textId="16204E12" w:rsidR="004B37EA" w:rsidRPr="005B380D" w:rsidRDefault="004B37EA" w:rsidP="004B37EA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6B1EFE51" w14:textId="487B6035" w:rsidR="004B37EA" w:rsidRPr="00065B29" w:rsidRDefault="004E7E6B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5B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180" w:type="dxa"/>
          </w:tcPr>
          <w:p w14:paraId="1F0F63A3" w14:textId="77777777" w:rsidR="004B37EA" w:rsidRPr="005B380D" w:rsidRDefault="004B37EA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C6E2195" w14:textId="378771EE" w:rsidR="004B37EA" w:rsidRPr="004E7E6B" w:rsidRDefault="004E7E6B" w:rsidP="004B37E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180B21E8" w14:textId="77777777" w:rsidR="004B37EA" w:rsidRPr="005B380D" w:rsidRDefault="004B37EA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E206D69" w14:textId="29928423" w:rsidR="004B37EA" w:rsidRPr="005B380D" w:rsidRDefault="00B55733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D1254D3" w14:textId="77777777" w:rsidR="004B37EA" w:rsidRPr="005B380D" w:rsidRDefault="004B37EA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34CE9EA" w14:textId="3E42F3DF" w:rsidR="004B37EA" w:rsidRPr="005B380D" w:rsidRDefault="00B55733" w:rsidP="004B37EA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0"/>
    </w:tbl>
    <w:p w14:paraId="1F58A1CA" w14:textId="77777777" w:rsidR="00963637" w:rsidRPr="00494B82" w:rsidRDefault="00963637" w:rsidP="00AE6944">
      <w:pPr>
        <w:rPr>
          <w:rFonts w:asciiTheme="majorBidi" w:hAnsiTheme="majorBidi" w:cstheme="majorBidi"/>
          <w:sz w:val="20"/>
          <w:szCs w:val="20"/>
        </w:rPr>
      </w:pPr>
    </w:p>
    <w:p w14:paraId="15261FFB" w14:textId="16DB8EAC" w:rsidR="00626BE1" w:rsidRPr="005B380D" w:rsidRDefault="00626BE1" w:rsidP="00D75A11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72A5A68A" w14:textId="61946CBF" w:rsidR="00626BE1" w:rsidRPr="00DC2D1A" w:rsidRDefault="00626BE1" w:rsidP="00626BE1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highlight w:val="cyan"/>
          <w:lang w:val="en-US" w:bidi="th-TH"/>
        </w:rPr>
      </w:pPr>
    </w:p>
    <w:tbl>
      <w:tblPr>
        <w:tblW w:w="926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7732"/>
        <w:gridCol w:w="1530"/>
      </w:tblGrid>
      <w:tr w:rsidR="00794D29" w:rsidRPr="005B380D" w14:paraId="6999CA07" w14:textId="77777777" w:rsidTr="00794D29">
        <w:trPr>
          <w:tblHeader/>
        </w:trPr>
        <w:tc>
          <w:tcPr>
            <w:tcW w:w="4174" w:type="pct"/>
          </w:tcPr>
          <w:p w14:paraId="061CD67F" w14:textId="5AD2F8A4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826" w:type="pct"/>
          </w:tcPr>
          <w:p w14:paraId="1B5D6935" w14:textId="77777777" w:rsidR="00794D29" w:rsidRPr="005B380D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94D29" w:rsidRPr="005B380D" w14:paraId="221A8511" w14:textId="77777777" w:rsidTr="00794D29">
        <w:trPr>
          <w:tblHeader/>
        </w:trPr>
        <w:tc>
          <w:tcPr>
            <w:tcW w:w="4174" w:type="pct"/>
          </w:tcPr>
          <w:p w14:paraId="4BE85C16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6" w:type="pct"/>
          </w:tcPr>
          <w:p w14:paraId="2C21A743" w14:textId="77777777" w:rsidR="00794D29" w:rsidRPr="005B380D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94D29" w:rsidRPr="005B380D" w14:paraId="2E39AC47" w14:textId="77777777" w:rsidTr="00794D29">
        <w:tc>
          <w:tcPr>
            <w:tcW w:w="4174" w:type="pct"/>
          </w:tcPr>
          <w:p w14:paraId="6E6F9AD7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826" w:type="pct"/>
          </w:tcPr>
          <w:p w14:paraId="4A9416C0" w14:textId="77777777" w:rsidR="00794D29" w:rsidRPr="005B380D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3D30" w:rsidRPr="005B380D" w14:paraId="6CA355F4" w14:textId="77777777" w:rsidTr="00794D29">
        <w:tc>
          <w:tcPr>
            <w:tcW w:w="4174" w:type="pct"/>
          </w:tcPr>
          <w:p w14:paraId="5EBE8924" w14:textId="2C2D8C0E" w:rsidR="002A3D30" w:rsidRPr="002A3D30" w:rsidRDefault="002A3D30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D3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826" w:type="pct"/>
          </w:tcPr>
          <w:p w14:paraId="4EA009C3" w14:textId="6FD4326D" w:rsidR="002A3D30" w:rsidRPr="002A3D30" w:rsidRDefault="002A3D30" w:rsidP="002A3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</w:tr>
      <w:tr w:rsidR="00794D29" w:rsidRPr="005B380D" w14:paraId="3E4DAF5E" w14:textId="77777777" w:rsidTr="00794D29">
        <w:tc>
          <w:tcPr>
            <w:tcW w:w="4174" w:type="pct"/>
          </w:tcPr>
          <w:p w14:paraId="7592E22D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826" w:type="pct"/>
          </w:tcPr>
          <w:p w14:paraId="1EFBD601" w14:textId="78970C60" w:rsidR="00794D29" w:rsidRPr="005B380D" w:rsidRDefault="002A3D30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127A38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</w:tr>
      <w:tr w:rsidR="00794D29" w:rsidRPr="005B380D" w14:paraId="72208A77" w14:textId="77777777" w:rsidTr="00794D29">
        <w:tc>
          <w:tcPr>
            <w:tcW w:w="4174" w:type="pct"/>
          </w:tcPr>
          <w:p w14:paraId="454D7C2B" w14:textId="77777777" w:rsidR="00794D29" w:rsidRPr="005B380D" w:rsidRDefault="00794D29" w:rsidP="00794D29">
            <w:pPr>
              <w:tabs>
                <w:tab w:val="clear" w:pos="454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อุปกรณ์ระบบสารสนเทศ</w:t>
            </w:r>
          </w:p>
        </w:tc>
        <w:tc>
          <w:tcPr>
            <w:tcW w:w="826" w:type="pct"/>
          </w:tcPr>
          <w:p w14:paraId="48A1615A" w14:textId="30EF90B7" w:rsidR="00794D29" w:rsidRPr="005B380D" w:rsidRDefault="002A3D30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794D29" w:rsidRPr="005B380D" w14:paraId="7AEF1C9C" w14:textId="77777777" w:rsidTr="00794D29">
        <w:tc>
          <w:tcPr>
            <w:tcW w:w="4174" w:type="pct"/>
          </w:tcPr>
          <w:p w14:paraId="656CF016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826" w:type="pct"/>
          </w:tcPr>
          <w:p w14:paraId="1F437BBF" w14:textId="5F4CFA20" w:rsidR="00794D29" w:rsidRPr="005B380D" w:rsidRDefault="00127A38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794D29" w:rsidRPr="005B380D" w14:paraId="74E2A52C" w14:textId="77777777" w:rsidTr="00794D29">
        <w:tc>
          <w:tcPr>
            <w:tcW w:w="4174" w:type="pct"/>
          </w:tcPr>
          <w:p w14:paraId="42297ECA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4CF1D76F" w14:textId="4C03B47F" w:rsidR="00794D29" w:rsidRPr="005B380D" w:rsidRDefault="002A3D30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127A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684</w:t>
            </w:r>
          </w:p>
        </w:tc>
      </w:tr>
      <w:tr w:rsidR="00794D29" w:rsidRPr="005B380D" w14:paraId="1D127536" w14:textId="77777777" w:rsidTr="00794D29">
        <w:tc>
          <w:tcPr>
            <w:tcW w:w="4174" w:type="pct"/>
          </w:tcPr>
          <w:p w14:paraId="35E77FBF" w14:textId="77777777" w:rsidR="00794D29" w:rsidRPr="00DC2D1A" w:rsidRDefault="00794D29" w:rsidP="00794D29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pct"/>
          </w:tcPr>
          <w:p w14:paraId="0D1C987C" w14:textId="77777777" w:rsidR="00794D29" w:rsidRPr="00DC2D1A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94D29" w:rsidRPr="005B380D" w14:paraId="49061D61" w14:textId="77777777" w:rsidTr="00794D29">
        <w:tc>
          <w:tcPr>
            <w:tcW w:w="4174" w:type="pct"/>
          </w:tcPr>
          <w:p w14:paraId="682759E1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  <w:p w14:paraId="48AFEE98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4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826" w:type="pct"/>
          </w:tcPr>
          <w:p w14:paraId="20611F9A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D29" w:rsidRPr="005B380D" w14:paraId="64DF1302" w14:textId="77777777" w:rsidTr="00794D29">
        <w:tc>
          <w:tcPr>
            <w:tcW w:w="4174" w:type="pct"/>
          </w:tcPr>
          <w:p w14:paraId="0AA1E231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ภายใน</w:t>
            </w:r>
            <w:r w:rsidRPr="005B380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1 </w:t>
            </w: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</w:tcPr>
          <w:p w14:paraId="7F6F1E01" w14:textId="18681FD0" w:rsidR="00794D29" w:rsidRPr="005B380D" w:rsidRDefault="00065272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794D29" w:rsidRPr="005B380D" w14:paraId="41C61DC3" w14:textId="77777777" w:rsidTr="00794D29">
        <w:tc>
          <w:tcPr>
            <w:tcW w:w="4174" w:type="pct"/>
          </w:tcPr>
          <w:p w14:paraId="5CE91D4D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1 - 5 </w:t>
            </w: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  <w:vAlign w:val="bottom"/>
          </w:tcPr>
          <w:p w14:paraId="7615EA30" w14:textId="285F586D" w:rsidR="00794D29" w:rsidRPr="005B380D" w:rsidRDefault="00065272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27A3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794D29" w:rsidRPr="005B380D" w14:paraId="0B126912" w14:textId="77777777" w:rsidTr="00794D29">
        <w:tc>
          <w:tcPr>
            <w:tcW w:w="4174" w:type="pct"/>
            <w:vAlign w:val="bottom"/>
          </w:tcPr>
          <w:p w14:paraId="2C421C0C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7F3ABA84" w14:textId="48DCFDCA" w:rsidR="00794D29" w:rsidRPr="005B380D" w:rsidRDefault="00891610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127A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794D29" w:rsidRPr="005B380D" w14:paraId="7FCF6A82" w14:textId="77777777" w:rsidTr="00794D29">
        <w:tc>
          <w:tcPr>
            <w:tcW w:w="4174" w:type="pct"/>
            <w:vAlign w:val="bottom"/>
          </w:tcPr>
          <w:p w14:paraId="5C55889E" w14:textId="77777777" w:rsidR="00794D29" w:rsidRPr="00DC2D1A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26" w:type="pct"/>
            <w:tcBorders>
              <w:top w:val="double" w:sz="4" w:space="0" w:color="auto"/>
            </w:tcBorders>
          </w:tcPr>
          <w:p w14:paraId="5866EE43" w14:textId="77777777" w:rsidR="00794D29" w:rsidRPr="00DC2D1A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94D29" w:rsidRPr="005B380D" w14:paraId="1E943AB4" w14:textId="77777777" w:rsidTr="00794D29">
        <w:tc>
          <w:tcPr>
            <w:tcW w:w="4174" w:type="pct"/>
          </w:tcPr>
          <w:p w14:paraId="53360C30" w14:textId="77777777" w:rsidR="00794D29" w:rsidRPr="00DC2D1A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2D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826" w:type="pct"/>
          </w:tcPr>
          <w:p w14:paraId="5B7E7D27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4D29" w:rsidRPr="005B380D" w14:paraId="71E9D868" w14:textId="77777777" w:rsidTr="00794D29">
        <w:tc>
          <w:tcPr>
            <w:tcW w:w="4174" w:type="pct"/>
          </w:tcPr>
          <w:p w14:paraId="379CD6B2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26" w:type="pct"/>
          </w:tcPr>
          <w:p w14:paraId="16E53333" w14:textId="7AB66B33" w:rsidR="00794D29" w:rsidRPr="005B380D" w:rsidRDefault="002A3D30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</w:t>
            </w:r>
            <w:r w:rsidR="00127A38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</w:tr>
      <w:tr w:rsidR="00794D29" w:rsidRPr="005B380D" w14:paraId="7D948C84" w14:textId="77777777" w:rsidTr="00794D29">
        <w:tc>
          <w:tcPr>
            <w:tcW w:w="4174" w:type="pct"/>
          </w:tcPr>
          <w:p w14:paraId="3320066B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826" w:type="pct"/>
          </w:tcPr>
          <w:p w14:paraId="6EA2FB6E" w14:textId="5DFDE351" w:rsidR="00794D29" w:rsidRPr="005B380D" w:rsidRDefault="002A3D30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127A38"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</w:tr>
      <w:tr w:rsidR="00794D29" w:rsidRPr="005B380D" w14:paraId="130EF425" w14:textId="77777777" w:rsidTr="00794D29">
        <w:tc>
          <w:tcPr>
            <w:tcW w:w="4174" w:type="pct"/>
          </w:tcPr>
          <w:p w14:paraId="46DF90F9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14:paraId="09C98564" w14:textId="42501F22" w:rsidR="00794D29" w:rsidRPr="005B380D" w:rsidRDefault="002A3D30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794D29" w:rsidRPr="005B380D" w14:paraId="12823D5C" w14:textId="77777777" w:rsidTr="00794D29">
        <w:tc>
          <w:tcPr>
            <w:tcW w:w="4174" w:type="pct"/>
          </w:tcPr>
          <w:p w14:paraId="3FB8E65D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336A5D18" w14:textId="7B9795FF" w:rsidR="00794D29" w:rsidRPr="005B380D" w:rsidRDefault="002A3D30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</w:t>
            </w:r>
            <w:r w:rsidR="00127A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685</w:t>
            </w:r>
          </w:p>
        </w:tc>
      </w:tr>
    </w:tbl>
    <w:p w14:paraId="75680EC4" w14:textId="7B8D82EE" w:rsidR="00626BE1" w:rsidRPr="005B380D" w:rsidRDefault="00626BE1" w:rsidP="00626BE1">
      <w:pPr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</w:rPr>
        <w:br w:type="page"/>
      </w:r>
    </w:p>
    <w:p w14:paraId="25DD8C45" w14:textId="77777777" w:rsidR="009030AC" w:rsidRPr="00A04F5F" w:rsidRDefault="009030AC" w:rsidP="00D56C0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04F5F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หนี้สินที่อาจเกิดขึ้น</w:t>
      </w:r>
    </w:p>
    <w:p w14:paraId="3F5AED23" w14:textId="77777777" w:rsidR="009030AC" w:rsidRPr="00D56C03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p w14:paraId="1E4828CA" w14:textId="77777777" w:rsidR="009030AC" w:rsidRPr="005B380D" w:rsidRDefault="009030AC" w:rsidP="009030AC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กรณีพิพาทเกี่ยวกับขอบเขตของที่ดินเช่า</w:t>
      </w:r>
    </w:p>
    <w:p w14:paraId="51519563" w14:textId="77777777" w:rsidR="009030AC" w:rsidRPr="00D56C03" w:rsidRDefault="009030AC" w:rsidP="009030AC">
      <w:pPr>
        <w:pStyle w:val="ListParagraph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C99FE18" w14:textId="6E3DE3F2" w:rsidR="00963637" w:rsidRDefault="004B7730" w:rsidP="009030AC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4B7730">
        <w:rPr>
          <w:rFonts w:asciiTheme="majorBidi" w:hAnsiTheme="majorBidi"/>
          <w:sz w:val="28"/>
          <w:szCs w:val="28"/>
          <w:cs/>
        </w:rPr>
        <w:t xml:space="preserve">ในระหว่างปี </w:t>
      </w:r>
      <w:r>
        <w:rPr>
          <w:rFonts w:asciiTheme="majorBidi" w:hAnsiTheme="majorBidi"/>
          <w:sz w:val="28"/>
          <w:szCs w:val="28"/>
        </w:rPr>
        <w:t xml:space="preserve">2562 </w:t>
      </w:r>
      <w:r w:rsidRPr="004B7730">
        <w:rPr>
          <w:rFonts w:asciiTheme="majorBidi" w:hAnsiTheme="majorBidi"/>
          <w:sz w:val="28"/>
          <w:szCs w:val="28"/>
          <w:cs/>
        </w:rPr>
        <w:t xml:space="preserve">กลุ่มบริษัทถูกฟ้องโดยเจ้าของที่ดินแห่งหนึ่งซึ่งสัญญาเช่าสิ้นสุด เนื่องจากกรณีพิพาทเกี่ยวกับขอบเขตของแปลงที่ดิน ให้ชำระค่าเสียหายเป็นจำนวน </w:t>
      </w:r>
      <w:r>
        <w:rPr>
          <w:rFonts w:asciiTheme="majorBidi" w:hAnsiTheme="majorBidi"/>
          <w:sz w:val="28"/>
          <w:szCs w:val="28"/>
        </w:rPr>
        <w:t>3,815</w:t>
      </w:r>
      <w:r w:rsidRPr="004B7730">
        <w:rPr>
          <w:rFonts w:asciiTheme="majorBidi" w:hAnsiTheme="majorBidi"/>
          <w:sz w:val="28"/>
          <w:szCs w:val="28"/>
          <w:cs/>
        </w:rPr>
        <w:t xml:space="preserve"> ล้านบาท ศาลชั้นต้นพิพากษายกฟ้องคดีเมื่อวันที่ </w:t>
      </w:r>
      <w:r>
        <w:rPr>
          <w:rFonts w:asciiTheme="majorBidi" w:hAnsiTheme="majorBidi"/>
          <w:sz w:val="28"/>
          <w:szCs w:val="28"/>
        </w:rPr>
        <w:t>2</w:t>
      </w:r>
      <w:r w:rsidRPr="004B7730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>
        <w:rPr>
          <w:rFonts w:asciiTheme="majorBidi" w:hAnsiTheme="majorBidi"/>
          <w:sz w:val="28"/>
          <w:szCs w:val="28"/>
        </w:rPr>
        <w:t>2564</w:t>
      </w:r>
      <w:r w:rsidRPr="004B7730">
        <w:rPr>
          <w:rFonts w:asciiTheme="majorBidi" w:hAnsiTheme="majorBidi"/>
          <w:sz w:val="28"/>
          <w:szCs w:val="28"/>
          <w:cs/>
        </w:rPr>
        <w:t xml:space="preserve"> ต่อมาโจทก์ได้ยื่นอุทธรณ์คัดค้านคำพิพากษาของศาลชั้นต้น กลุ่มบริษัทได้ยื่นคำแก้อุทธรณ์เมื่อวันที่ </w:t>
      </w:r>
      <w:r>
        <w:rPr>
          <w:rFonts w:asciiTheme="majorBidi" w:hAnsiTheme="majorBidi"/>
          <w:sz w:val="28"/>
          <w:szCs w:val="28"/>
        </w:rPr>
        <w:t>8</w:t>
      </w:r>
      <w:r w:rsidRPr="004B7730">
        <w:rPr>
          <w:rFonts w:asciiTheme="majorBidi" w:hAnsiTheme="majorBidi"/>
          <w:sz w:val="28"/>
          <w:szCs w:val="28"/>
          <w:cs/>
        </w:rPr>
        <w:t xml:space="preserve"> ธันวาคม </w:t>
      </w:r>
      <w:r>
        <w:rPr>
          <w:rFonts w:asciiTheme="majorBidi" w:hAnsiTheme="majorBidi"/>
          <w:sz w:val="28"/>
          <w:szCs w:val="28"/>
        </w:rPr>
        <w:t>2564</w:t>
      </w:r>
      <w:r w:rsidRPr="004B7730">
        <w:rPr>
          <w:rFonts w:asciiTheme="majorBidi" w:hAnsiTheme="majorBidi"/>
          <w:sz w:val="28"/>
          <w:szCs w:val="28"/>
          <w:cs/>
        </w:rPr>
        <w:t xml:space="preserve"> ขณะนี้คดีความอยู่ระหว่างการพิจารณาของศาลอุทธรณ์ โดยฝ่ายบริหารของกลุ่มบริษัทเชื่อว่าการเรียกร้องดังกล่าวของโจทก์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0F61AC35" w14:textId="77777777" w:rsidR="004B7730" w:rsidRPr="00D56C03" w:rsidRDefault="004B7730" w:rsidP="009030A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6727775" w14:textId="77777777" w:rsidR="009030AC" w:rsidRPr="005B380D" w:rsidRDefault="009030AC" w:rsidP="009030AC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105D896A" w14:textId="77777777" w:rsidR="009030AC" w:rsidRPr="00D56C03" w:rsidRDefault="009030AC" w:rsidP="009030AC">
      <w:pPr>
        <w:pStyle w:val="ListParagraph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4DD051C3" w14:textId="77777777" w:rsidR="00B640B4" w:rsidRPr="005B380D" w:rsidRDefault="00B640B4" w:rsidP="00B640B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>กลุ่มบริษัทเช่าห้างสรรพสินค้าที่ก่อสร้างโดยกิจการที่เกี่ยวข้องกันแห่งหนึ่ง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 ซึ่งเทศบาลกรุงโรมหรือเจ้าพนักงานที่ได้รับการแต่งตั้งเป็นการเฉพาะกิจอาจ (ก) มีคำสั่งให้รื้อถอนงานก่อสร้างและดัดแปลงทั้งหมดหรือบางส่วน คำสั่งให้</w:t>
      </w:r>
      <w:r w:rsidRPr="005B380D">
        <w:rPr>
          <w:rFonts w:asciiTheme="majorBidi" w:hAnsiTheme="majorBidi" w:cstheme="majorBidi"/>
          <w:sz w:val="28"/>
          <w:szCs w:val="28"/>
        </w:rPr>
        <w:br/>
      </w:r>
      <w:r w:rsidRPr="005B380D">
        <w:rPr>
          <w:rFonts w:asciiTheme="majorBidi" w:hAnsiTheme="majorBidi" w:cstheme="majorBidi"/>
          <w:sz w:val="28"/>
          <w:szCs w:val="28"/>
          <w:cs/>
        </w:rPr>
        <w:t>รื้อถอนดังกล่าวอาจเป็นการลดพื้นที่ขายสุทธิของห้างสรรพสินค้า ส่งผลให้กลุ่มบริษัทต้องปิดห้างสรรพสินค้าเป็นการชั่วคราว หรือ (ข) มีคำสั่งห้ามไม่ให้เข้าออกห้างสรรพสินค้า</w:t>
      </w:r>
      <w:r w:rsidRPr="005B380D">
        <w:rPr>
          <w:rFonts w:asciiTheme="majorBidi" w:hAnsiTheme="majorBidi" w:cstheme="majorBidi"/>
          <w:sz w:val="28"/>
          <w:szCs w:val="28"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  <w:cs/>
        </w:rPr>
        <w:t>หรือมีคำสั่งให้จ่ายค่าปรับอย่างน้อย</w:t>
      </w:r>
      <w:r w:rsidRPr="005B380D">
        <w:rPr>
          <w:rFonts w:asciiTheme="majorBidi" w:hAnsiTheme="majorBidi" w:cstheme="majorBidi"/>
          <w:sz w:val="28"/>
          <w:szCs w:val="28"/>
        </w:rPr>
        <w:t xml:space="preserve"> 40 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ล้านยูโร และ/หรือค่าเสียหาย </w:t>
      </w:r>
      <w:r w:rsidRPr="005B380D">
        <w:rPr>
          <w:rFonts w:asciiTheme="majorBidi" w:hAnsiTheme="majorBidi" w:cstheme="majorBidi"/>
          <w:sz w:val="28"/>
          <w:szCs w:val="28"/>
        </w:rPr>
        <w:t xml:space="preserve">5 </w:t>
      </w:r>
      <w:r w:rsidRPr="005B380D">
        <w:rPr>
          <w:rFonts w:asciiTheme="majorBidi" w:hAnsiTheme="majorBidi" w:cstheme="majorBidi"/>
          <w:sz w:val="28"/>
          <w:szCs w:val="28"/>
          <w:cs/>
        </w:rPr>
        <w:t>ล้านยูโรโดยประมาณ ในวันที่</w:t>
      </w:r>
      <w:r w:rsidRPr="005B380D">
        <w:rPr>
          <w:rFonts w:asciiTheme="majorBidi" w:hAnsiTheme="majorBidi" w:cstheme="majorBidi"/>
          <w:sz w:val="28"/>
          <w:szCs w:val="28"/>
        </w:rPr>
        <w:t xml:space="preserve"> 18 </w:t>
      </w:r>
      <w:r w:rsidRPr="005B380D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5B380D">
        <w:rPr>
          <w:rFonts w:asciiTheme="majorBidi" w:hAnsiTheme="majorBidi" w:cstheme="majorBidi"/>
          <w:sz w:val="28"/>
          <w:szCs w:val="28"/>
        </w:rPr>
        <w:t xml:space="preserve"> 2563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 ได้มีการพิจารณาคดีและสืบพยานในวันที่</w:t>
      </w:r>
      <w:r w:rsidRPr="005B380D">
        <w:rPr>
          <w:rFonts w:asciiTheme="majorBidi" w:hAnsiTheme="majorBidi" w:cstheme="majorBidi"/>
          <w:sz w:val="28"/>
          <w:szCs w:val="28"/>
        </w:rPr>
        <w:t xml:space="preserve"> 9 </w:t>
      </w:r>
      <w:r w:rsidRPr="005B380D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5B380D">
        <w:rPr>
          <w:rFonts w:asciiTheme="majorBidi" w:hAnsiTheme="majorBidi" w:cstheme="majorBidi"/>
          <w:sz w:val="28"/>
          <w:szCs w:val="28"/>
        </w:rPr>
        <w:t xml:space="preserve"> 2563 </w:t>
      </w:r>
      <w:r w:rsidRPr="005B380D">
        <w:rPr>
          <w:rFonts w:asciiTheme="majorBidi" w:hAnsiTheme="majorBidi" w:cstheme="majorBidi"/>
          <w:sz w:val="28"/>
          <w:szCs w:val="28"/>
          <w:cs/>
        </w:rPr>
        <w:t>คณะกรรมการกฤษฎีกาของประเทศอิตาลีได้มีคำวินิจฉัยปฏิเสธคำร้องคัดค้านใบอนุญาตการก่อสร้างให้เป็นโมฆะ เนื่องจากคณะกรรมการกฤษฎีกามีความเห็นว่าใบอนุญาตการก่อสร้างดังกล่าวได้ออกอย่างถูกต้องตามกฎหมายและมีผลสมบูรณ์ภายใต้อำนาจของเทศบาลแห่งกรุงโรม อย่างไรก็ดีผู้ร้องยังได้ยื่นคำร้อง</w:t>
      </w:r>
      <w:r>
        <w:rPr>
          <w:rFonts w:asciiTheme="majorBidi" w:hAnsiTheme="majorBidi" w:cstheme="majorBidi" w:hint="cs"/>
          <w:sz w:val="28"/>
          <w:szCs w:val="28"/>
          <w:cs/>
        </w:rPr>
        <w:t>ในข้อพิพาทเรื่องใบอนุญาตการก่อสร้างและเรียกค่าสินไหมทดแทนสำหรับความเสียหายของการก่อสร้างนี้</w:t>
      </w:r>
      <w:r w:rsidRPr="005B380D">
        <w:rPr>
          <w:rFonts w:asciiTheme="majorBidi" w:hAnsiTheme="majorBidi" w:cstheme="majorBidi"/>
          <w:sz w:val="28"/>
          <w:szCs w:val="28"/>
          <w:cs/>
        </w:rPr>
        <w:t>ต่อศาลปกครองภูมิภาค (</w:t>
      </w:r>
      <w:r>
        <w:rPr>
          <w:rFonts w:asciiTheme="majorBidi" w:hAnsiTheme="majorBidi" w:cstheme="majorBidi"/>
          <w:sz w:val="28"/>
          <w:szCs w:val="28"/>
        </w:rPr>
        <w:t xml:space="preserve">Regional </w:t>
      </w:r>
      <w:r w:rsidRPr="005B380D">
        <w:rPr>
          <w:rFonts w:asciiTheme="majorBidi" w:hAnsiTheme="majorBidi" w:cstheme="majorBidi"/>
          <w:sz w:val="28"/>
          <w:szCs w:val="28"/>
        </w:rPr>
        <w:t xml:space="preserve">Administrative Court) </w:t>
      </w:r>
      <w:r w:rsidRPr="005B380D">
        <w:rPr>
          <w:rFonts w:asciiTheme="majorBidi" w:hAnsiTheme="majorBidi" w:cstheme="majorBidi"/>
          <w:sz w:val="28"/>
          <w:szCs w:val="28"/>
          <w:cs/>
        </w:rPr>
        <w:t>ในส่วนเนื้อหาของใบอนุญาต</w:t>
      </w:r>
      <w:r w:rsidRPr="002B07F3">
        <w:rPr>
          <w:rFonts w:asciiTheme="majorBidi" w:hAnsiTheme="majorBidi" w:cstheme="majorBidi" w:hint="cs"/>
          <w:sz w:val="28"/>
          <w:szCs w:val="28"/>
          <w:cs/>
        </w:rPr>
        <w:t xml:space="preserve">จะมีการนัดไต่สวนพิจารณาคำร้องในวันที่ </w:t>
      </w:r>
      <w:r w:rsidRPr="002B07F3">
        <w:rPr>
          <w:rFonts w:asciiTheme="majorBidi" w:hAnsiTheme="majorBidi" w:cstheme="majorBidi"/>
          <w:sz w:val="28"/>
          <w:szCs w:val="28"/>
        </w:rPr>
        <w:t xml:space="preserve">25 </w:t>
      </w:r>
      <w:r w:rsidRPr="002B07F3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2B07F3">
        <w:rPr>
          <w:rFonts w:asciiTheme="majorBidi" w:hAnsiTheme="majorBidi" w:cstheme="majorBidi"/>
          <w:sz w:val="28"/>
          <w:szCs w:val="28"/>
        </w:rPr>
        <w:t xml:space="preserve">2565 </w:t>
      </w:r>
      <w:r w:rsidRPr="002B07F3">
        <w:rPr>
          <w:rFonts w:asciiTheme="majorBidi" w:hAnsiTheme="majorBidi" w:cstheme="majorBidi" w:hint="cs"/>
          <w:sz w:val="28"/>
          <w:szCs w:val="28"/>
          <w:cs/>
        </w:rPr>
        <w:t>ส่วน</w:t>
      </w:r>
      <w:r>
        <w:rPr>
          <w:rFonts w:asciiTheme="majorBidi" w:hAnsiTheme="majorBidi" w:cstheme="majorBidi" w:hint="cs"/>
          <w:sz w:val="28"/>
          <w:szCs w:val="28"/>
          <w:cs/>
        </w:rPr>
        <w:t>การเรียกร้องค่าสินไหมทดแทนศาลยังไม่กำหนดวันนัดไต่สวนพิจารณาคำร้อง ทั้งนี้</w:t>
      </w:r>
      <w:r w:rsidRPr="005B380D">
        <w:rPr>
          <w:rFonts w:asciiTheme="majorBidi" w:hAnsiTheme="majorBidi" w:cstheme="majorBidi"/>
          <w:sz w:val="28"/>
          <w:szCs w:val="28"/>
          <w:cs/>
        </w:rPr>
        <w:t>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53FD080D" w14:textId="77777777" w:rsidR="009030AC" w:rsidRPr="00C44CDC" w:rsidRDefault="009030AC" w:rsidP="009030A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D2AB876" w14:textId="77777777" w:rsidR="009030AC" w:rsidRPr="005B380D" w:rsidRDefault="009030AC" w:rsidP="009030AC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กรณีพิพาทเกี่ยวกับการผิดสัญญาจ้างการก่อสร้าง</w:t>
      </w:r>
    </w:p>
    <w:p w14:paraId="5AF34342" w14:textId="77777777" w:rsidR="009030AC" w:rsidRPr="00C44CDC" w:rsidRDefault="009030AC" w:rsidP="009030A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1682440" w14:textId="15748A4A" w:rsidR="009030AC" w:rsidRDefault="009030AC" w:rsidP="009030A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5B380D">
        <w:rPr>
          <w:rFonts w:asciiTheme="majorBidi" w:hAnsiTheme="majorBidi" w:cstheme="majorBidi"/>
          <w:sz w:val="28"/>
          <w:szCs w:val="28"/>
        </w:rPr>
        <w:t xml:space="preserve">2563 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กลุ่มบริษัทถูกฟ้องโดยบริษัทก่อสร้างแห่งหนึ่ง ให้ชำระค่าเสียหายเป็นจำนวน </w:t>
      </w:r>
      <w:r w:rsidRPr="005B380D">
        <w:rPr>
          <w:rFonts w:asciiTheme="majorBidi" w:hAnsiTheme="majorBidi" w:cstheme="majorBidi"/>
          <w:sz w:val="28"/>
          <w:szCs w:val="28"/>
        </w:rPr>
        <w:t xml:space="preserve">95 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ล้านบาท เนื่องจากกรณีพิพาทเกี่ยวกับการผิดสัญญาจ้างในส่วนของงานเพิ่มที่เกิดจากการแก้ไขเปลี่ยนแปลงแบบของโครงการห้างสรรพสินค้าแห่งหนึ่ง </w:t>
      </w:r>
      <w:r w:rsidRPr="00FF5670">
        <w:rPr>
          <w:rFonts w:asciiTheme="majorBidi" w:hAnsiTheme="majorBidi" w:cstheme="majorBidi"/>
          <w:sz w:val="28"/>
          <w:szCs w:val="28"/>
          <w:cs/>
        </w:rPr>
        <w:t>ขณะนี้คดีความอยู่ระหว่างการพิจารณาของศาลชั้นต้น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 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 </w:t>
      </w:r>
    </w:p>
    <w:p w14:paraId="04D74AB2" w14:textId="77777777" w:rsidR="00EA1101" w:rsidRPr="00EA1101" w:rsidRDefault="00EA1101" w:rsidP="009030A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9DAF67E" w14:textId="77777777" w:rsidR="00EA1101" w:rsidRDefault="00EA1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4D35F6F" w14:textId="647439D1" w:rsidR="00EA1101" w:rsidRPr="005156AE" w:rsidRDefault="00EA1101" w:rsidP="00EA1101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156AE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กรณีพิพาทเกี่ยวกับใบอนุญาตการก่อสร้างห้างสรรพสินค้า</w:t>
      </w:r>
    </w:p>
    <w:p w14:paraId="1C01120C" w14:textId="77777777" w:rsidR="00EA1101" w:rsidRPr="005156AE" w:rsidRDefault="00EA1101" w:rsidP="00EA1101">
      <w:pPr>
        <w:ind w:left="630"/>
        <w:rPr>
          <w:rFonts w:asciiTheme="majorBidi" w:hAnsiTheme="majorBidi" w:cstheme="majorBidi"/>
          <w:sz w:val="20"/>
          <w:szCs w:val="20"/>
        </w:rPr>
      </w:pPr>
    </w:p>
    <w:p w14:paraId="701E1F56" w14:textId="4F78C912" w:rsidR="00EA1101" w:rsidRPr="00DB77FE" w:rsidRDefault="00EA1101" w:rsidP="00EA1101">
      <w:pPr>
        <w:ind w:left="540"/>
        <w:jc w:val="thaiDistribute"/>
      </w:pPr>
      <w:r w:rsidRPr="005156AE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กลุ่มบริษัทเช่าที่ดินจากกิจการที่เกี่ยวข้องกันแห่งหนึ่ง เพื่อเปิดดำเนินโครงการห้างสรรพสินค้า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จังหวัดสระบุรี เพื่อขอให้เพิกถอนใบอนุญาตก่อสร้าง ในเดือนธันวาคม </w:t>
      </w:r>
      <w:r w:rsidRPr="005156AE">
        <w:rPr>
          <w:rFonts w:asciiTheme="majorBidi" w:hAnsiTheme="majorBidi" w:cstheme="majorBidi"/>
          <w:sz w:val="28"/>
          <w:szCs w:val="28"/>
        </w:rPr>
        <w:t xml:space="preserve">2559 </w:t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ศาลปกครองกลางออกคำสั่งให้กิจการที่เกี่ยวข้องกันรื้อถอนอาคาร ภายใน </w:t>
      </w:r>
      <w:r w:rsidRPr="005156AE">
        <w:rPr>
          <w:rFonts w:asciiTheme="majorBidi" w:hAnsiTheme="majorBidi" w:cstheme="majorBidi"/>
          <w:sz w:val="28"/>
          <w:szCs w:val="28"/>
        </w:rPr>
        <w:t xml:space="preserve">180 </w:t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วัน ต่อมาในเดือนมกราคม </w:t>
      </w:r>
      <w:r w:rsidRPr="005156AE">
        <w:rPr>
          <w:rFonts w:asciiTheme="majorBidi" w:hAnsiTheme="majorBidi" w:cstheme="majorBidi"/>
          <w:sz w:val="28"/>
          <w:szCs w:val="28"/>
        </w:rPr>
        <w:t xml:space="preserve">2560 </w:t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นายกองค์การบริหารส่วนตำบลฯ และกิจการที่เกี่ยวข้องกันได้ยื่นอุทธรณ์คดีนี้ต่อศาลปกครองสูงสุด </w:t>
      </w:r>
      <w:r w:rsidR="00557196">
        <w:rPr>
          <w:rFonts w:asciiTheme="majorBidi" w:hAnsiTheme="majorBidi" w:cstheme="majorBidi"/>
          <w:sz w:val="28"/>
          <w:szCs w:val="28"/>
          <w:cs/>
        </w:rPr>
        <w:br/>
      </w:r>
      <w:r w:rsidRPr="005156AE">
        <w:rPr>
          <w:rFonts w:asciiTheme="majorBidi" w:hAnsiTheme="majorBidi" w:cstheme="majorBidi"/>
          <w:sz w:val="28"/>
          <w:szCs w:val="28"/>
          <w:cs/>
        </w:rPr>
        <w:t>ศาลได้มีคำสั่งรับอุทธรณ์แล้ว ปัจจุบันคดีดังกล่าวอยู่ในระหว่างการพิจารณาของศาลปกครองสูงสุดและผู้บริหารเชื่อว่าไม่สามารถประเมินผลกระทบที่อาจจะเกิดขึ้นได้อย่างสมเหตุสมผล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11FD0">
        <w:rPr>
          <w:rFonts w:asciiTheme="majorBidi" w:hAnsiTheme="majorBidi" w:cstheme="majorBidi"/>
          <w:sz w:val="28"/>
          <w:szCs w:val="28"/>
          <w:cs/>
        </w:rPr>
        <w:t>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45DD6856" w14:textId="05918513" w:rsidR="001C14EA" w:rsidRPr="00D35F87" w:rsidRDefault="001C1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41E615D9" w14:textId="32C18A24" w:rsidR="001C14EA" w:rsidRPr="00270964" w:rsidRDefault="001C14EA" w:rsidP="001C14EA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4928"/>
          <w:tab w:val="num" w:pos="2458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270964">
        <w:rPr>
          <w:rFonts w:asciiTheme="majorBidi" w:hAnsiTheme="majorBidi" w:cstheme="majorBidi"/>
          <w:sz w:val="28"/>
          <w:szCs w:val="28"/>
          <w:u w:val="none"/>
          <w:cs/>
        </w:rPr>
        <w:t xml:space="preserve">เหตุการณ์ภายหลังรอบระยะเวลารายงาน </w:t>
      </w:r>
    </w:p>
    <w:p w14:paraId="32E0FEFF" w14:textId="77777777" w:rsidR="001C14EA" w:rsidRDefault="001C14EA" w:rsidP="009E170F">
      <w:pPr>
        <w:ind w:left="630"/>
        <w:rPr>
          <w:rFonts w:asciiTheme="majorBidi" w:hAnsiTheme="majorBidi" w:cstheme="majorBidi"/>
          <w:sz w:val="20"/>
          <w:szCs w:val="20"/>
        </w:rPr>
      </w:pPr>
    </w:p>
    <w:p w14:paraId="47515BC6" w14:textId="77777777" w:rsidR="009E170F" w:rsidRPr="009E170F" w:rsidRDefault="009E170F" w:rsidP="009E170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E170F">
        <w:rPr>
          <w:rFonts w:asciiTheme="majorBidi" w:hAnsiTheme="majorBidi" w:cstheme="majorBidi"/>
          <w:i/>
          <w:iCs/>
          <w:sz w:val="28"/>
          <w:szCs w:val="28"/>
          <w:cs/>
        </w:rPr>
        <w:t>การจ่ายเงินปันผล</w:t>
      </w:r>
    </w:p>
    <w:p w14:paraId="173A9D8A" w14:textId="77777777" w:rsidR="009E170F" w:rsidRPr="009E170F" w:rsidRDefault="009E170F" w:rsidP="009E170F">
      <w:pPr>
        <w:ind w:left="630"/>
        <w:rPr>
          <w:rFonts w:asciiTheme="majorBidi" w:hAnsiTheme="majorBidi" w:cstheme="majorBidi"/>
          <w:sz w:val="20"/>
          <w:szCs w:val="20"/>
        </w:rPr>
      </w:pPr>
    </w:p>
    <w:p w14:paraId="588592E1" w14:textId="3672548D" w:rsidR="001C14EA" w:rsidRDefault="009E170F" w:rsidP="009E170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E170F">
        <w:rPr>
          <w:rFonts w:asciiTheme="majorBidi" w:hAnsiTheme="majorBidi" w:cstheme="majorBidi"/>
          <w:sz w:val="28"/>
          <w:szCs w:val="28"/>
          <w:cs/>
        </w:rPr>
        <w:t xml:space="preserve">ในการประชุมสามัญผู้ถือหุ้นเมื่อวันที่ </w:t>
      </w:r>
      <w:r w:rsidRPr="009E170F">
        <w:rPr>
          <w:rFonts w:asciiTheme="majorBidi" w:hAnsiTheme="majorBidi" w:cstheme="majorBidi"/>
          <w:sz w:val="28"/>
          <w:szCs w:val="28"/>
        </w:rPr>
        <w:t xml:space="preserve">29 </w:t>
      </w:r>
      <w:r w:rsidRPr="009E170F"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 w:rsidRPr="009E170F">
        <w:rPr>
          <w:rFonts w:asciiTheme="majorBidi" w:hAnsiTheme="majorBidi" w:cstheme="majorBidi"/>
          <w:sz w:val="28"/>
          <w:szCs w:val="28"/>
        </w:rPr>
        <w:t xml:space="preserve">2565 </w:t>
      </w:r>
      <w:r w:rsidRPr="009E170F">
        <w:rPr>
          <w:rFonts w:asciiTheme="majorBidi" w:hAnsiTheme="majorBidi" w:cstheme="majorBidi" w:hint="cs"/>
          <w:sz w:val="28"/>
          <w:szCs w:val="28"/>
          <w:cs/>
        </w:rPr>
        <w:t xml:space="preserve">ผู้ถือหุ้นมีมติอนุมัติประกาศจ่ายเงินปันผลประจำปี สำหรับผลการดำเนินงานประจำปี </w:t>
      </w:r>
      <w:r w:rsidRPr="009E170F">
        <w:rPr>
          <w:rFonts w:asciiTheme="majorBidi" w:hAnsiTheme="majorBidi" w:cstheme="majorBidi"/>
          <w:sz w:val="28"/>
          <w:szCs w:val="28"/>
        </w:rPr>
        <w:t>2564</w:t>
      </w:r>
      <w:r w:rsidRPr="009E170F">
        <w:rPr>
          <w:rFonts w:asciiTheme="majorBidi" w:hAnsiTheme="majorBidi" w:cstheme="majorBidi" w:hint="cs"/>
          <w:sz w:val="28"/>
          <w:szCs w:val="28"/>
          <w:cs/>
        </w:rPr>
        <w:t xml:space="preserve"> จำนวน</w:t>
      </w:r>
      <w:r w:rsidRPr="009E170F">
        <w:rPr>
          <w:rFonts w:asciiTheme="majorBidi" w:hAnsiTheme="majorBidi" w:cstheme="majorBidi"/>
          <w:sz w:val="28"/>
          <w:szCs w:val="28"/>
        </w:rPr>
        <w:t xml:space="preserve"> 0.3 </w:t>
      </w:r>
      <w:r w:rsidRPr="009E170F">
        <w:rPr>
          <w:rFonts w:asciiTheme="majorBidi" w:hAnsiTheme="majorBidi" w:cstheme="majorBidi" w:hint="cs"/>
          <w:sz w:val="28"/>
          <w:szCs w:val="28"/>
          <w:cs/>
        </w:rPr>
        <w:t xml:space="preserve">บาทต่อหุ้น เป็นจำนวนเงินทั้งสิ้น </w:t>
      </w:r>
      <w:r w:rsidRPr="009E170F">
        <w:rPr>
          <w:rFonts w:asciiTheme="majorBidi" w:hAnsiTheme="majorBidi" w:cstheme="majorBidi"/>
          <w:sz w:val="28"/>
          <w:szCs w:val="28"/>
        </w:rPr>
        <w:t>1,809</w:t>
      </w:r>
      <w:r w:rsidR="00B75991">
        <w:rPr>
          <w:rFonts w:asciiTheme="majorBidi" w:hAnsiTheme="majorBidi" w:cstheme="majorBidi"/>
          <w:sz w:val="28"/>
          <w:szCs w:val="28"/>
        </w:rPr>
        <w:t>.3</w:t>
      </w:r>
      <w:r w:rsidRPr="009E170F">
        <w:rPr>
          <w:rFonts w:asciiTheme="majorBidi" w:hAnsiTheme="majorBidi" w:cstheme="majorBidi"/>
          <w:sz w:val="28"/>
          <w:szCs w:val="28"/>
        </w:rPr>
        <w:t xml:space="preserve"> </w:t>
      </w:r>
      <w:r w:rsidRPr="009E170F">
        <w:rPr>
          <w:rFonts w:asciiTheme="majorBidi" w:hAnsiTheme="majorBidi" w:cstheme="majorBidi" w:hint="cs"/>
          <w:sz w:val="28"/>
          <w:szCs w:val="28"/>
          <w:cs/>
        </w:rPr>
        <w:t>ล้านบาท เงินปันผลดังกล่าวจะจ่ายให้แก่</w:t>
      </w:r>
      <w:r w:rsidR="00C7228A">
        <w:rPr>
          <w:rFonts w:asciiTheme="majorBidi" w:hAnsiTheme="majorBidi" w:cstheme="majorBidi"/>
          <w:sz w:val="28"/>
          <w:szCs w:val="28"/>
        </w:rPr>
        <w:br/>
      </w:r>
      <w:r w:rsidRPr="009E170F">
        <w:rPr>
          <w:rFonts w:asciiTheme="majorBidi" w:hAnsiTheme="majorBidi" w:cstheme="majorBidi" w:hint="cs"/>
          <w:sz w:val="28"/>
          <w:szCs w:val="28"/>
          <w:cs/>
        </w:rPr>
        <w:t xml:space="preserve">ผู้ถือหุ้นในเดือนพฤษภาคม </w:t>
      </w:r>
      <w:r w:rsidRPr="009E170F">
        <w:rPr>
          <w:rFonts w:asciiTheme="majorBidi" w:hAnsiTheme="majorBidi" w:cstheme="majorBidi"/>
          <w:sz w:val="28"/>
          <w:szCs w:val="28"/>
        </w:rPr>
        <w:t>2565</w:t>
      </w:r>
    </w:p>
    <w:p w14:paraId="7195477E" w14:textId="77777777" w:rsidR="008C411A" w:rsidRPr="00DA6D51" w:rsidRDefault="008C411A" w:rsidP="009E170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2108B6" w14:textId="70CC147E" w:rsidR="008C411A" w:rsidRDefault="008C411A" w:rsidP="009E170F">
      <w:pPr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8C411A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การซื้อ</w:t>
      </w:r>
      <w:r w:rsidR="00923A9A" w:rsidRPr="00923A9A">
        <w:rPr>
          <w:rFonts w:asciiTheme="majorBidi" w:hAnsiTheme="majorBidi"/>
          <w:i/>
          <w:iCs/>
          <w:sz w:val="28"/>
          <w:szCs w:val="28"/>
          <w:cs/>
        </w:rPr>
        <w:t>บริษัท เอ็มพี ซินเนอร์จี จำกัด</w:t>
      </w:r>
    </w:p>
    <w:p w14:paraId="2F2E3364" w14:textId="77777777" w:rsidR="00923A9A" w:rsidRPr="00923A9A" w:rsidRDefault="00923A9A" w:rsidP="009E170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983DBB2" w14:textId="0D6BA562" w:rsidR="008C411A" w:rsidRDefault="006A4DDB" w:rsidP="006A4DDB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6A4DDB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/>
          <w:sz w:val="28"/>
          <w:szCs w:val="28"/>
        </w:rPr>
        <w:t>9</w:t>
      </w:r>
      <w:r w:rsidRPr="006A4DDB">
        <w:rPr>
          <w:rFonts w:asciiTheme="majorBidi" w:hAnsiTheme="majorBidi"/>
          <w:sz w:val="28"/>
          <w:szCs w:val="28"/>
          <w:cs/>
        </w:rPr>
        <w:t xml:space="preserve"> พฤษภาคม </w:t>
      </w:r>
      <w:r>
        <w:rPr>
          <w:rFonts w:asciiTheme="majorBidi" w:hAnsiTheme="majorBidi"/>
          <w:sz w:val="28"/>
          <w:szCs w:val="28"/>
        </w:rPr>
        <w:t>2565</w:t>
      </w:r>
      <w:r w:rsidRPr="006A4DDB">
        <w:rPr>
          <w:rFonts w:asciiTheme="majorBidi" w:hAnsiTheme="majorBidi"/>
          <w:sz w:val="28"/>
          <w:szCs w:val="28"/>
          <w:cs/>
        </w:rPr>
        <w:t xml:space="preserve"> กลุ่มบริษัทได้ลงนามในสัญญาซื้อขายหุ้น (</w:t>
      </w:r>
      <w:r w:rsidRPr="006A4DDB">
        <w:rPr>
          <w:rFonts w:asciiTheme="majorBidi" w:hAnsiTheme="majorBidi"/>
          <w:sz w:val="28"/>
          <w:szCs w:val="28"/>
        </w:rPr>
        <w:t xml:space="preserve">Share purchase agreement) </w:t>
      </w:r>
      <w:r w:rsidRPr="006A4DDB">
        <w:rPr>
          <w:rFonts w:asciiTheme="majorBidi" w:hAnsiTheme="majorBidi"/>
          <w:sz w:val="28"/>
          <w:szCs w:val="28"/>
          <w:cs/>
        </w:rPr>
        <w:t xml:space="preserve">เพื่อจะได้มาซึ่งอำนาจควบคุมในบริษัท </w:t>
      </w:r>
      <w:r w:rsidR="00923A9A" w:rsidRPr="00923A9A">
        <w:rPr>
          <w:rFonts w:asciiTheme="majorBidi" w:hAnsiTheme="majorBidi"/>
          <w:sz w:val="28"/>
          <w:szCs w:val="28"/>
          <w:cs/>
        </w:rPr>
        <w:t xml:space="preserve">เอ็มพี ซินเนอร์จี </w:t>
      </w:r>
      <w:r w:rsidRPr="006A4DDB">
        <w:rPr>
          <w:rFonts w:asciiTheme="majorBidi" w:hAnsiTheme="majorBidi"/>
          <w:sz w:val="28"/>
          <w:szCs w:val="28"/>
          <w:cs/>
        </w:rPr>
        <w:t xml:space="preserve">จำกัด ซึ่งเป็นผู้ผลิตและจำหน่ายเฟอร์นิเจอร์เพื่อสุขภาพ โดยการซื้อหุ้นทุนและสิทธิออกเสียงในบริษัทร้อยละ </w:t>
      </w:r>
      <w:r>
        <w:rPr>
          <w:rFonts w:asciiTheme="majorBidi" w:hAnsiTheme="majorBidi"/>
          <w:sz w:val="28"/>
          <w:szCs w:val="28"/>
        </w:rPr>
        <w:t>60</w:t>
      </w:r>
      <w:r w:rsidRPr="006A4DDB">
        <w:rPr>
          <w:rFonts w:asciiTheme="majorBidi" w:hAnsiTheme="majorBidi"/>
          <w:sz w:val="28"/>
          <w:szCs w:val="28"/>
          <w:cs/>
        </w:rPr>
        <w:t xml:space="preserve"> เป็นมูลค่าประมาณ </w:t>
      </w:r>
      <w:r>
        <w:rPr>
          <w:rFonts w:asciiTheme="majorBidi" w:hAnsiTheme="majorBidi"/>
          <w:sz w:val="28"/>
          <w:szCs w:val="28"/>
        </w:rPr>
        <w:t>2</w:t>
      </w:r>
      <w:r w:rsidR="00404ADB">
        <w:rPr>
          <w:rFonts w:asciiTheme="majorBidi" w:hAnsiTheme="majorBidi"/>
          <w:sz w:val="28"/>
          <w:szCs w:val="28"/>
        </w:rPr>
        <w:t>4</w:t>
      </w:r>
      <w:r>
        <w:rPr>
          <w:rFonts w:asciiTheme="majorBidi" w:hAnsiTheme="majorBidi"/>
          <w:sz w:val="28"/>
          <w:szCs w:val="28"/>
        </w:rPr>
        <w:t>0</w:t>
      </w:r>
      <w:r w:rsidRPr="006A4DDB">
        <w:rPr>
          <w:rFonts w:asciiTheme="majorBidi" w:hAnsiTheme="majorBidi"/>
          <w:sz w:val="28"/>
          <w:szCs w:val="28"/>
          <w:cs/>
        </w:rPr>
        <w:t xml:space="preserve"> ล้านบาท</w:t>
      </w:r>
    </w:p>
    <w:p w14:paraId="42BBF066" w14:textId="77777777" w:rsidR="005556F3" w:rsidRPr="00774029" w:rsidRDefault="005556F3" w:rsidP="006A4DDB">
      <w:pPr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5150AA6F" w14:textId="77777777" w:rsidR="005556F3" w:rsidRPr="005556F3" w:rsidRDefault="005556F3" w:rsidP="005556F3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56F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การจดทะเบียนจัดตั้งและการเพิ่มทุนในบริษัท </w:t>
      </w:r>
      <w:r w:rsidRPr="005556F3">
        <w:rPr>
          <w:rFonts w:asciiTheme="majorBidi" w:hAnsiTheme="majorBidi" w:cstheme="majorBidi"/>
          <w:i/>
          <w:iCs/>
          <w:sz w:val="28"/>
          <w:szCs w:val="28"/>
        </w:rPr>
        <w:t>Central Retail Investment Limited</w:t>
      </w:r>
    </w:p>
    <w:p w14:paraId="1EA74A9B" w14:textId="77777777" w:rsidR="005556F3" w:rsidRPr="005556F3" w:rsidRDefault="005556F3" w:rsidP="005556F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2DAFA7" w14:textId="50352AD4" w:rsidR="005556F3" w:rsidRPr="005B380D" w:rsidRDefault="005556F3" w:rsidP="001466F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56F3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5556F3">
        <w:rPr>
          <w:rFonts w:asciiTheme="majorBidi" w:hAnsiTheme="majorBidi" w:cstheme="majorBidi"/>
          <w:sz w:val="28"/>
          <w:szCs w:val="28"/>
        </w:rPr>
        <w:t>4</w:t>
      </w:r>
      <w:r w:rsidRPr="005556F3">
        <w:rPr>
          <w:rFonts w:asciiTheme="majorBidi" w:hAnsiTheme="majorBidi"/>
          <w:sz w:val="28"/>
          <w:szCs w:val="28"/>
          <w:cs/>
        </w:rPr>
        <w:t xml:space="preserve"> เมษายน </w:t>
      </w:r>
      <w:r w:rsidRPr="005556F3">
        <w:rPr>
          <w:rFonts w:asciiTheme="majorBidi" w:hAnsiTheme="majorBidi" w:cstheme="majorBidi"/>
          <w:sz w:val="28"/>
          <w:szCs w:val="28"/>
        </w:rPr>
        <w:t>2565</w:t>
      </w:r>
      <w:r w:rsidRPr="005556F3">
        <w:rPr>
          <w:rFonts w:asciiTheme="majorBidi" w:hAnsiTheme="majorBidi"/>
          <w:sz w:val="28"/>
          <w:szCs w:val="28"/>
          <w:cs/>
        </w:rPr>
        <w:t xml:space="preserve"> บริษัทได้จดทะเบียนจัดตั้งบริษัท </w:t>
      </w:r>
      <w:r w:rsidRPr="005556F3">
        <w:rPr>
          <w:rFonts w:asciiTheme="majorBidi" w:hAnsiTheme="majorBidi" w:cstheme="majorBidi"/>
          <w:sz w:val="28"/>
          <w:szCs w:val="28"/>
        </w:rPr>
        <w:t xml:space="preserve">Central Retail Investment Limited </w:t>
      </w:r>
      <w:r w:rsidRPr="005556F3">
        <w:rPr>
          <w:rFonts w:asciiTheme="majorBidi" w:hAnsiTheme="majorBidi"/>
          <w:sz w:val="28"/>
          <w:szCs w:val="28"/>
          <w:cs/>
        </w:rPr>
        <w:t xml:space="preserve">ที่ประเทศสหรัฐอเมริกา </w:t>
      </w:r>
      <w:r w:rsidR="005D6525">
        <w:rPr>
          <w:rFonts w:asciiTheme="majorBidi" w:hAnsiTheme="majorBidi" w:hint="cs"/>
          <w:sz w:val="28"/>
          <w:szCs w:val="28"/>
          <w:cs/>
        </w:rPr>
        <w:t>โดย</w:t>
      </w:r>
      <w:r w:rsidRPr="005556F3">
        <w:rPr>
          <w:rFonts w:asciiTheme="majorBidi" w:hAnsiTheme="majorBidi"/>
          <w:sz w:val="28"/>
          <w:szCs w:val="28"/>
          <w:cs/>
        </w:rPr>
        <w:t>มีทุนจด</w:t>
      </w:r>
      <w:r w:rsidR="001466F3">
        <w:rPr>
          <w:rFonts w:asciiTheme="majorBidi" w:hAnsiTheme="majorBidi" w:hint="cs"/>
          <w:sz w:val="28"/>
          <w:szCs w:val="28"/>
          <w:cs/>
        </w:rPr>
        <w:t>ทะ</w:t>
      </w:r>
      <w:r w:rsidRPr="005556F3">
        <w:rPr>
          <w:rFonts w:asciiTheme="majorBidi" w:hAnsiTheme="majorBidi"/>
          <w:sz w:val="28"/>
          <w:szCs w:val="28"/>
          <w:cs/>
        </w:rPr>
        <w:t xml:space="preserve">เบียนจำนวน </w:t>
      </w:r>
      <w:r w:rsidRPr="005556F3">
        <w:rPr>
          <w:rFonts w:asciiTheme="majorBidi" w:hAnsiTheme="majorBidi" w:cstheme="majorBidi"/>
          <w:sz w:val="28"/>
          <w:szCs w:val="28"/>
        </w:rPr>
        <w:t>5</w:t>
      </w:r>
      <w:r w:rsidRPr="005556F3">
        <w:rPr>
          <w:rFonts w:asciiTheme="majorBidi" w:hAnsiTheme="majorBidi"/>
          <w:sz w:val="28"/>
          <w:szCs w:val="28"/>
          <w:cs/>
        </w:rPr>
        <w:t xml:space="preserve"> ล้านยูโ</w:t>
      </w:r>
      <w:r w:rsidRPr="00FC4FA7">
        <w:rPr>
          <w:rFonts w:asciiTheme="majorBidi" w:hAnsiTheme="majorBidi"/>
          <w:sz w:val="28"/>
          <w:szCs w:val="28"/>
          <w:cs/>
        </w:rPr>
        <w:t>ร ซึ่งยังไม่ได้จ่ายชำระเงินลงทุน ทั้งนี้ เพื่อเป็นบริษัทสำหรับลงทุนและให้กู้ยืมกับบริษัท</w:t>
      </w:r>
      <w:r w:rsidR="00964408">
        <w:rPr>
          <w:rFonts w:asciiTheme="majorBidi" w:hAnsiTheme="majorBidi" w:hint="cs"/>
          <w:sz w:val="28"/>
          <w:szCs w:val="28"/>
          <w:cs/>
        </w:rPr>
        <w:t>ใน</w:t>
      </w:r>
      <w:r w:rsidRPr="00FC4FA7">
        <w:rPr>
          <w:rFonts w:asciiTheme="majorBidi" w:hAnsiTheme="majorBidi"/>
          <w:sz w:val="28"/>
          <w:szCs w:val="28"/>
          <w:cs/>
        </w:rPr>
        <w:t>ต่างประเทศ</w:t>
      </w:r>
      <w:r w:rsidR="00CA0C3F" w:rsidRPr="00FC4FA7">
        <w:rPr>
          <w:rFonts w:asciiTheme="majorBidi" w:hAnsiTheme="majorBidi" w:hint="cs"/>
          <w:sz w:val="28"/>
          <w:szCs w:val="28"/>
          <w:cs/>
        </w:rPr>
        <w:t>ของกลุ่มบริษัท</w:t>
      </w:r>
      <w:r w:rsidR="001466F3" w:rsidRPr="00FC4FA7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Pr="005556F3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5556F3">
        <w:rPr>
          <w:rFonts w:asciiTheme="majorBidi" w:hAnsiTheme="majorBidi" w:cstheme="majorBidi"/>
          <w:sz w:val="28"/>
          <w:szCs w:val="28"/>
        </w:rPr>
        <w:t xml:space="preserve">11 </w:t>
      </w:r>
      <w:r w:rsidRPr="005556F3">
        <w:rPr>
          <w:rFonts w:asciiTheme="majorBidi" w:hAnsiTheme="majorBidi"/>
          <w:sz w:val="28"/>
          <w:szCs w:val="28"/>
          <w:cs/>
        </w:rPr>
        <w:t xml:space="preserve">พฤษภาคม </w:t>
      </w:r>
      <w:r w:rsidRPr="005556F3">
        <w:rPr>
          <w:rFonts w:asciiTheme="majorBidi" w:hAnsiTheme="majorBidi" w:cstheme="majorBidi"/>
          <w:sz w:val="28"/>
          <w:szCs w:val="28"/>
        </w:rPr>
        <w:t xml:space="preserve">2565 </w:t>
      </w:r>
      <w:r w:rsidRPr="005556F3">
        <w:rPr>
          <w:rFonts w:asciiTheme="majorBidi" w:hAnsiTheme="majorBidi"/>
          <w:sz w:val="28"/>
          <w:szCs w:val="28"/>
          <w:cs/>
        </w:rPr>
        <w:t xml:space="preserve">คณะกรรมการบริษัทมีมติให้จดทะเบียนเพิ่มทุนในบริษัท </w:t>
      </w:r>
      <w:r w:rsidRPr="005556F3">
        <w:rPr>
          <w:rFonts w:asciiTheme="majorBidi" w:hAnsiTheme="majorBidi" w:cstheme="majorBidi"/>
          <w:sz w:val="28"/>
          <w:szCs w:val="28"/>
        </w:rPr>
        <w:t xml:space="preserve">Central Retail Investment Limited </w:t>
      </w:r>
      <w:r w:rsidRPr="005556F3">
        <w:rPr>
          <w:rFonts w:asciiTheme="majorBidi" w:hAnsiTheme="majorBidi"/>
          <w:sz w:val="28"/>
          <w:szCs w:val="28"/>
          <w:cs/>
        </w:rPr>
        <w:t>อีก</w:t>
      </w:r>
      <w:r w:rsidR="00CC39AF">
        <w:rPr>
          <w:rFonts w:asciiTheme="majorBidi" w:hAnsiTheme="majorBidi" w:hint="cs"/>
          <w:sz w:val="28"/>
          <w:szCs w:val="28"/>
          <w:cs/>
        </w:rPr>
        <w:t>จำนวน</w:t>
      </w:r>
      <w:r w:rsidRPr="005556F3">
        <w:rPr>
          <w:rFonts w:asciiTheme="majorBidi" w:hAnsiTheme="majorBidi"/>
          <w:sz w:val="28"/>
          <w:szCs w:val="28"/>
          <w:cs/>
        </w:rPr>
        <w:t xml:space="preserve"> </w:t>
      </w:r>
      <w:r w:rsidRPr="005556F3">
        <w:rPr>
          <w:rFonts w:asciiTheme="majorBidi" w:hAnsiTheme="majorBidi" w:cstheme="majorBidi"/>
          <w:sz w:val="28"/>
          <w:szCs w:val="28"/>
        </w:rPr>
        <w:t xml:space="preserve">195 </w:t>
      </w:r>
      <w:r w:rsidRPr="005556F3">
        <w:rPr>
          <w:rFonts w:asciiTheme="majorBidi" w:hAnsiTheme="majorBidi"/>
          <w:sz w:val="28"/>
          <w:szCs w:val="28"/>
          <w:cs/>
        </w:rPr>
        <w:t>ล้านยูโร</w:t>
      </w:r>
    </w:p>
    <w:sectPr w:rsidR="005556F3" w:rsidRPr="005B380D" w:rsidSect="000D0055">
      <w:headerReference w:type="default" r:id="rId17"/>
      <w:pgSz w:w="11909" w:h="16834" w:code="9"/>
      <w:pgMar w:top="691" w:right="1152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18877" w14:textId="77777777" w:rsidR="00626279" w:rsidRDefault="00626279">
      <w:r>
        <w:separator/>
      </w:r>
    </w:p>
  </w:endnote>
  <w:endnote w:type="continuationSeparator" w:id="0">
    <w:p w14:paraId="21A6B3F7" w14:textId="77777777" w:rsidR="00626279" w:rsidRDefault="00626279">
      <w:r>
        <w:continuationSeparator/>
      </w:r>
    </w:p>
  </w:endnote>
  <w:endnote w:type="continuationNotice" w:id="1">
    <w:p w14:paraId="6C8238F2" w14:textId="77777777" w:rsidR="00626279" w:rsidRDefault="0062627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4A7D3" w14:textId="77777777" w:rsidR="005B61A7" w:rsidRDefault="005B61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81247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CF704C4" w14:textId="1FC7A77F" w:rsidR="00470E18" w:rsidRPr="00476D5B" w:rsidRDefault="00470E18" w:rsidP="00236957">
        <w:pPr>
          <w:pStyle w:val="Footer"/>
          <w:jc w:val="center"/>
          <w:rPr>
            <w:rFonts w:asciiTheme="majorBidi" w:hAnsiTheme="majorBidi" w:cstheme="majorBidi"/>
            <w:noProof/>
            <w:sz w:val="28"/>
            <w:szCs w:val="28"/>
          </w:rPr>
        </w:pPr>
        <w:r w:rsidRPr="00476D5B">
          <w:rPr>
            <w:sz w:val="28"/>
            <w:szCs w:val="28"/>
          </w:rPr>
          <w:fldChar w:fldCharType="begin"/>
        </w:r>
        <w:r w:rsidRPr="00476D5B">
          <w:rPr>
            <w:sz w:val="28"/>
            <w:szCs w:val="28"/>
          </w:rPr>
          <w:instrText xml:space="preserve"> PAGE   \* MERGEFORMAT </w:instrText>
        </w:r>
        <w:r w:rsidRPr="00476D5B">
          <w:rPr>
            <w:sz w:val="28"/>
            <w:szCs w:val="28"/>
          </w:rPr>
          <w:fldChar w:fldCharType="separate"/>
        </w:r>
        <w:r w:rsidRPr="00476D5B">
          <w:rPr>
            <w:noProof/>
            <w:sz w:val="28"/>
            <w:szCs w:val="28"/>
          </w:rPr>
          <w:t>2</w:t>
        </w:r>
        <w:r w:rsidRPr="00476D5B">
          <w:rPr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237F" w14:textId="77777777" w:rsidR="005B61A7" w:rsidRDefault="005B61A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98197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7FD3258" w14:textId="77777777" w:rsidR="00470E18" w:rsidRPr="00476D5B" w:rsidRDefault="00470E18" w:rsidP="00236957">
        <w:pPr>
          <w:pStyle w:val="Footer"/>
          <w:jc w:val="center"/>
          <w:rPr>
            <w:rFonts w:asciiTheme="majorBidi" w:hAnsiTheme="majorBidi" w:cstheme="majorBidi"/>
            <w:noProof/>
            <w:sz w:val="28"/>
            <w:szCs w:val="28"/>
          </w:rPr>
        </w:pPr>
        <w:r w:rsidRPr="00476D5B">
          <w:rPr>
            <w:sz w:val="28"/>
            <w:szCs w:val="28"/>
          </w:rPr>
          <w:fldChar w:fldCharType="begin"/>
        </w:r>
        <w:r w:rsidRPr="00476D5B">
          <w:rPr>
            <w:sz w:val="28"/>
            <w:szCs w:val="28"/>
          </w:rPr>
          <w:instrText xml:space="preserve"> PAGE   \* MERGEFORMAT </w:instrText>
        </w:r>
        <w:r w:rsidRPr="00476D5B">
          <w:rPr>
            <w:sz w:val="28"/>
            <w:szCs w:val="28"/>
          </w:rPr>
          <w:fldChar w:fldCharType="separate"/>
        </w:r>
        <w:r w:rsidRPr="00476D5B">
          <w:rPr>
            <w:noProof/>
            <w:sz w:val="28"/>
            <w:szCs w:val="28"/>
          </w:rPr>
          <w:t>2</w:t>
        </w:r>
        <w:r w:rsidRPr="00476D5B">
          <w:rPr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A9801" w14:textId="77777777" w:rsidR="00626279" w:rsidRDefault="00626279">
      <w:r>
        <w:separator/>
      </w:r>
    </w:p>
  </w:footnote>
  <w:footnote w:type="continuationSeparator" w:id="0">
    <w:p w14:paraId="64100C4D" w14:textId="77777777" w:rsidR="00626279" w:rsidRDefault="00626279">
      <w:r>
        <w:continuationSeparator/>
      </w:r>
    </w:p>
  </w:footnote>
  <w:footnote w:type="continuationNotice" w:id="1">
    <w:p w14:paraId="70D5ED39" w14:textId="77777777" w:rsidR="00626279" w:rsidRDefault="0062627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1FC3" w14:textId="77777777" w:rsidR="005B61A7" w:rsidRDefault="005B61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9F68A" w14:textId="77777777" w:rsidR="00470E18" w:rsidRPr="006C37B7" w:rsidRDefault="00470E18" w:rsidP="008F0C0B">
    <w:pPr>
      <w:pStyle w:val="Header"/>
      <w:tabs>
        <w:tab w:val="clear" w:pos="4536"/>
        <w:tab w:val="clear" w:pos="9072"/>
      </w:tabs>
      <w:rPr>
        <w:b/>
        <w:bCs/>
      </w:rPr>
    </w:pPr>
    <w:r w:rsidRPr="006C37B7">
      <w:rPr>
        <w:b/>
        <w:bCs/>
        <w:cs/>
      </w:rPr>
      <w:t xml:space="preserve">บริษัท </w:t>
    </w:r>
    <w:r w:rsidRPr="006C37B7">
      <w:rPr>
        <w:rFonts w:hint="cs"/>
        <w:b/>
        <w:bCs/>
        <w:cs/>
      </w:rPr>
      <w:t>เซ็นทรัล รีเทล คอร์ปอเรชั่น</w:t>
    </w:r>
    <w:r w:rsidRPr="006C37B7">
      <w:rPr>
        <w:b/>
        <w:bCs/>
        <w:cs/>
      </w:rPr>
      <w:t xml:space="preserve"> จำกัด</w:t>
    </w:r>
    <w:r w:rsidRPr="006C37B7">
      <w:rPr>
        <w:rFonts w:hint="cs"/>
        <w:b/>
        <w:bCs/>
        <w:cs/>
      </w:rPr>
      <w:t xml:space="preserve"> (มหาชน)</w:t>
    </w:r>
    <w:r w:rsidRPr="006C37B7">
      <w:rPr>
        <w:b/>
        <w:bCs/>
      </w:rPr>
      <w:t xml:space="preserve"> </w:t>
    </w:r>
    <w:r w:rsidRPr="006C37B7">
      <w:rPr>
        <w:b/>
        <w:bCs/>
        <w:cs/>
      </w:rPr>
      <w:t>และบริษัทย่อย</w:t>
    </w:r>
  </w:p>
  <w:p w14:paraId="1AF3BFFC" w14:textId="77777777" w:rsidR="00470E18" w:rsidRPr="006C37B7" w:rsidRDefault="00470E18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cs/>
      </w:rPr>
    </w:pPr>
    <w:r w:rsidRPr="006C37B7">
      <w:rPr>
        <w:b/>
        <w:bCs/>
        <w:cs/>
      </w:rPr>
      <w:t>หมายเหตุประกอบ</w:t>
    </w:r>
    <w:r w:rsidRPr="006C37B7">
      <w:rPr>
        <w:rFonts w:hint="cs"/>
        <w:b/>
        <w:bCs/>
        <w:cs/>
      </w:rPr>
      <w:t>งบ</w:t>
    </w:r>
    <w:r w:rsidRPr="006C37B7">
      <w:rPr>
        <w:b/>
        <w:bCs/>
        <w:cs/>
      </w:rPr>
      <w:t>การเงินระหว่างกาล</w:t>
    </w:r>
    <w:r w:rsidRPr="006C37B7">
      <w:rPr>
        <w:rFonts w:hint="cs"/>
        <w:b/>
        <w:bCs/>
        <w:cs/>
      </w:rPr>
      <w:t>แบบย่อ</w:t>
    </w:r>
  </w:p>
  <w:p w14:paraId="1418F4B3" w14:textId="509BED2E" w:rsidR="00470E18" w:rsidRPr="006C37B7" w:rsidRDefault="00470E18" w:rsidP="008F0C0B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6C37B7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สำหรับงวดสามเดือนสิ้นสุดวันที่</w:t>
    </w:r>
    <w:r w:rsidRPr="006C37B7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 w:rsidRPr="006C37B7">
      <w:rPr>
        <w:rFonts w:ascii="Angsana New" w:hAnsi="Angsana New"/>
        <w:sz w:val="30"/>
        <w:szCs w:val="30"/>
        <w:lang w:val="en-US" w:bidi="th-TH"/>
      </w:rPr>
      <w:t xml:space="preserve">31 </w:t>
    </w:r>
    <w:r w:rsidRPr="006C37B7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มีนาคม </w:t>
    </w:r>
    <w:r w:rsidRPr="006C37B7">
      <w:rPr>
        <w:rFonts w:ascii="Angsana New" w:hAnsi="Angsana New"/>
        <w:sz w:val="30"/>
        <w:szCs w:val="30"/>
        <w:lang w:bidi="th-TH"/>
      </w:rPr>
      <w:t>256</w:t>
    </w:r>
    <w:r w:rsidRPr="006C37B7">
      <w:rPr>
        <w:rFonts w:ascii="Angsana New" w:hAnsi="Angsana New"/>
        <w:sz w:val="30"/>
        <w:szCs w:val="30"/>
        <w:lang w:val="en-US" w:bidi="th-TH"/>
      </w:rPr>
      <w:t>5</w:t>
    </w:r>
    <w:r w:rsidRPr="006C37B7">
      <w:rPr>
        <w:rFonts w:ascii="Angsana New" w:hAnsi="Angsana New"/>
        <w:b w:val="0"/>
        <w:bCs/>
        <w:sz w:val="30"/>
        <w:szCs w:val="30"/>
        <w:lang w:bidi="th-TH"/>
      </w:rPr>
      <w:t xml:space="preserve"> (</w:t>
    </w:r>
    <w:r w:rsidRPr="006C37B7">
      <w:rPr>
        <w:rFonts w:ascii="Angsana New" w:hAnsi="Angsana New"/>
        <w:b w:val="0"/>
        <w:bCs/>
        <w:sz w:val="30"/>
        <w:szCs w:val="30"/>
        <w:cs/>
        <w:lang w:bidi="th-TH"/>
      </w:rPr>
      <w:t>ไม่ได้ตรวจสอบ</w:t>
    </w:r>
    <w:r w:rsidRPr="006C37B7">
      <w:rPr>
        <w:rFonts w:ascii="Angsana New" w:hAnsi="Angsana New"/>
        <w:b w:val="0"/>
        <w:bCs/>
        <w:sz w:val="30"/>
        <w:szCs w:val="30"/>
        <w:lang w:val="en-US" w:bidi="th-TH"/>
      </w:rPr>
      <w:t>)</w:t>
    </w:r>
  </w:p>
  <w:p w14:paraId="1C703BD0" w14:textId="77777777" w:rsidR="00470E18" w:rsidRPr="00FC10CD" w:rsidRDefault="00470E18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C24F6" w14:textId="77777777" w:rsidR="005B61A7" w:rsidRDefault="005B61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86CD3" w14:textId="77777777" w:rsidR="00470E18" w:rsidRPr="00FC10CD" w:rsidRDefault="00470E18" w:rsidP="008F0C0B">
    <w:pPr>
      <w:pStyle w:val="Header"/>
      <w:tabs>
        <w:tab w:val="clear" w:pos="4536"/>
        <w:tab w:val="clear" w:pos="9072"/>
      </w:tabs>
      <w:rPr>
        <w:b/>
        <w:bCs/>
      </w:rPr>
    </w:pPr>
    <w:r w:rsidRPr="00FC10CD">
      <w:rPr>
        <w:b/>
        <w:bCs/>
        <w:cs/>
      </w:rPr>
      <w:t xml:space="preserve">บริษัท </w:t>
    </w:r>
    <w:r w:rsidRPr="00FC10CD">
      <w:rPr>
        <w:rFonts w:hint="cs"/>
        <w:b/>
        <w:bCs/>
        <w:cs/>
      </w:rPr>
      <w:t>เซ็นทรัล รีเทล คอร์ปอเรชั่น</w:t>
    </w:r>
    <w:r w:rsidRPr="00FC10CD">
      <w:rPr>
        <w:b/>
        <w:bCs/>
        <w:cs/>
      </w:rPr>
      <w:t xml:space="preserve"> จำกัด</w:t>
    </w:r>
    <w:r w:rsidRPr="00FC10CD">
      <w:rPr>
        <w:rFonts w:hint="cs"/>
        <w:b/>
        <w:bCs/>
        <w:cs/>
      </w:rPr>
      <w:t xml:space="preserve"> (มหาชน)</w:t>
    </w:r>
    <w:r w:rsidRPr="00FC10CD">
      <w:rPr>
        <w:b/>
        <w:bCs/>
      </w:rPr>
      <w:t xml:space="preserve"> </w:t>
    </w:r>
    <w:r w:rsidRPr="00FC10CD">
      <w:rPr>
        <w:b/>
        <w:bCs/>
        <w:cs/>
      </w:rPr>
      <w:t>และบริษัทย่อย</w:t>
    </w:r>
  </w:p>
  <w:p w14:paraId="3023B7A4" w14:textId="77777777" w:rsidR="00470E18" w:rsidRPr="00FC10CD" w:rsidRDefault="00470E18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cs/>
      </w:rPr>
    </w:pPr>
    <w:r w:rsidRPr="00FC10CD">
      <w:rPr>
        <w:b/>
        <w:bCs/>
        <w:cs/>
      </w:rPr>
      <w:t>หมายเหตุประกอบ</w:t>
    </w:r>
    <w:r w:rsidRPr="00FC10CD">
      <w:rPr>
        <w:rFonts w:hint="cs"/>
        <w:b/>
        <w:bCs/>
        <w:cs/>
      </w:rPr>
      <w:t>งบ</w:t>
    </w:r>
    <w:r w:rsidRPr="00FC10CD">
      <w:rPr>
        <w:b/>
        <w:bCs/>
        <w:cs/>
      </w:rPr>
      <w:t>การเงินระหว่างกาล</w:t>
    </w:r>
    <w:r w:rsidRPr="00FC10CD">
      <w:rPr>
        <w:rFonts w:hint="cs"/>
        <w:b/>
        <w:bCs/>
        <w:cs/>
      </w:rPr>
      <w:t>แบบย่อ</w:t>
    </w:r>
  </w:p>
  <w:p w14:paraId="6548D203" w14:textId="77777777" w:rsidR="00470E18" w:rsidRPr="00FC10CD" w:rsidRDefault="00470E18" w:rsidP="008F0C0B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FC10CD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สำหรับงวดสามเดือนสิ้นสุดวันที่</w:t>
    </w:r>
    <w:r w:rsidRPr="00FC10C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 w:rsidRPr="00FC10CD">
      <w:rPr>
        <w:rFonts w:ascii="Angsana New" w:hAnsi="Angsana New"/>
        <w:sz w:val="30"/>
        <w:szCs w:val="30"/>
        <w:lang w:val="en-US" w:bidi="th-TH"/>
      </w:rPr>
      <w:t xml:space="preserve">31 </w:t>
    </w:r>
    <w:r w:rsidRPr="00FC10C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มีนาคม </w:t>
    </w:r>
    <w:r w:rsidRPr="00FC10CD">
      <w:rPr>
        <w:rFonts w:ascii="Angsana New" w:hAnsi="Angsana New"/>
        <w:sz w:val="30"/>
        <w:szCs w:val="30"/>
        <w:lang w:bidi="th-TH"/>
      </w:rPr>
      <w:t>256</w:t>
    </w:r>
    <w:r w:rsidRPr="00FC10CD">
      <w:rPr>
        <w:rFonts w:ascii="Angsana New" w:hAnsi="Angsana New"/>
        <w:sz w:val="30"/>
        <w:szCs w:val="30"/>
        <w:lang w:val="en-US" w:bidi="th-TH"/>
      </w:rPr>
      <w:t>5</w:t>
    </w:r>
    <w:r w:rsidRPr="00FC10CD">
      <w:rPr>
        <w:rFonts w:ascii="Angsana New" w:hAnsi="Angsana New"/>
        <w:b w:val="0"/>
        <w:bCs/>
        <w:sz w:val="30"/>
        <w:szCs w:val="30"/>
        <w:lang w:bidi="th-TH"/>
      </w:rPr>
      <w:t xml:space="preserve"> (</w:t>
    </w:r>
    <w:r w:rsidRPr="00FC10CD">
      <w:rPr>
        <w:rFonts w:ascii="Angsana New" w:hAnsi="Angsana New"/>
        <w:b w:val="0"/>
        <w:bCs/>
        <w:sz w:val="30"/>
        <w:szCs w:val="30"/>
        <w:cs/>
        <w:lang w:bidi="th-TH"/>
      </w:rPr>
      <w:t>ไม่ได้ตรวจสอบ</w:t>
    </w:r>
    <w:r w:rsidRPr="00FC10CD">
      <w:rPr>
        <w:rFonts w:ascii="Angsana New" w:hAnsi="Angsana New"/>
        <w:b w:val="0"/>
        <w:bCs/>
        <w:sz w:val="30"/>
        <w:szCs w:val="30"/>
        <w:lang w:val="en-US" w:bidi="th-TH"/>
      </w:rPr>
      <w:t>)</w:t>
    </w:r>
  </w:p>
  <w:p w14:paraId="35ADA936" w14:textId="77777777" w:rsidR="00470E18" w:rsidRPr="00FC10CD" w:rsidRDefault="00470E18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4FAF1" w14:textId="77777777" w:rsidR="007416B3" w:rsidRPr="00D75A11" w:rsidRDefault="007416B3" w:rsidP="007416B3">
    <w:pPr>
      <w:pStyle w:val="Header"/>
      <w:tabs>
        <w:tab w:val="clear" w:pos="454"/>
        <w:tab w:val="clear" w:pos="4536"/>
        <w:tab w:val="clear" w:pos="9072"/>
        <w:tab w:val="left" w:pos="540"/>
      </w:tabs>
      <w:ind w:left="450"/>
      <w:rPr>
        <w:b/>
        <w:bCs/>
      </w:rPr>
    </w:pPr>
    <w:r w:rsidRPr="00D75A11">
      <w:rPr>
        <w:b/>
        <w:bCs/>
        <w:cs/>
      </w:rPr>
      <w:t xml:space="preserve">บริษัท </w:t>
    </w:r>
    <w:r w:rsidRPr="00D75A11">
      <w:rPr>
        <w:rFonts w:hint="cs"/>
        <w:b/>
        <w:bCs/>
        <w:cs/>
      </w:rPr>
      <w:t>เซ็นทรัล รีเทล คอร์ปอเรชั่น</w:t>
    </w:r>
    <w:r w:rsidRPr="00D75A11">
      <w:rPr>
        <w:b/>
        <w:bCs/>
        <w:cs/>
      </w:rPr>
      <w:t xml:space="preserve"> จำกัด</w:t>
    </w:r>
    <w:r w:rsidRPr="00D75A11">
      <w:rPr>
        <w:rFonts w:hint="cs"/>
        <w:b/>
        <w:bCs/>
        <w:cs/>
      </w:rPr>
      <w:t xml:space="preserve"> (มหาชน)</w:t>
    </w:r>
    <w:r w:rsidRPr="00D75A11">
      <w:rPr>
        <w:b/>
        <w:bCs/>
      </w:rPr>
      <w:t xml:space="preserve"> </w:t>
    </w:r>
    <w:r w:rsidRPr="00D75A11">
      <w:rPr>
        <w:b/>
        <w:bCs/>
        <w:cs/>
      </w:rPr>
      <w:t>และบริษัทย่อย</w:t>
    </w:r>
  </w:p>
  <w:p w14:paraId="031BC918" w14:textId="77777777" w:rsidR="007416B3" w:rsidRPr="00D75A11" w:rsidRDefault="007416B3" w:rsidP="007416B3">
    <w:pPr>
      <w:pStyle w:val="Header"/>
      <w:tabs>
        <w:tab w:val="clear" w:pos="4536"/>
        <w:tab w:val="clear" w:pos="9072"/>
      </w:tabs>
      <w:ind w:left="450"/>
      <w:rPr>
        <w:b/>
        <w:bCs/>
        <w:cs/>
      </w:rPr>
    </w:pPr>
    <w:r w:rsidRPr="00D75A11">
      <w:rPr>
        <w:b/>
        <w:bCs/>
        <w:cs/>
      </w:rPr>
      <w:t>หมายเหตุประกอบ</w:t>
    </w:r>
    <w:r w:rsidRPr="00D75A11">
      <w:rPr>
        <w:rFonts w:hint="cs"/>
        <w:b/>
        <w:bCs/>
        <w:cs/>
      </w:rPr>
      <w:t>งบ</w:t>
    </w:r>
    <w:r w:rsidRPr="00D75A11">
      <w:rPr>
        <w:b/>
        <w:bCs/>
        <w:cs/>
      </w:rPr>
      <w:t>การเงินระหว่างกาล</w:t>
    </w:r>
    <w:r w:rsidRPr="00D75A11">
      <w:rPr>
        <w:rFonts w:hint="cs"/>
        <w:b/>
        <w:bCs/>
        <w:cs/>
      </w:rPr>
      <w:t>แบบย่อ</w:t>
    </w:r>
  </w:p>
  <w:p w14:paraId="5BFE5384" w14:textId="77777777" w:rsidR="007416B3" w:rsidRPr="00D75A11" w:rsidRDefault="007416B3" w:rsidP="007416B3">
    <w:pPr>
      <w:pStyle w:val="Header"/>
      <w:tabs>
        <w:tab w:val="clear" w:pos="4536"/>
        <w:tab w:val="clear" w:pos="9072"/>
      </w:tabs>
      <w:ind w:left="450"/>
      <w:rPr>
        <w:b/>
        <w:bCs/>
      </w:rPr>
    </w:pPr>
    <w:r w:rsidRPr="007416B3">
      <w:rPr>
        <w:b/>
        <w:bCs/>
        <w:cs/>
      </w:rPr>
      <w:t>สำหรับงวดสามเดือนสิ้นสุดวันที่</w:t>
    </w:r>
    <w:r w:rsidRPr="007416B3">
      <w:rPr>
        <w:rFonts w:hint="cs"/>
        <w:b/>
        <w:bCs/>
        <w:cs/>
      </w:rPr>
      <w:t xml:space="preserve"> </w:t>
    </w:r>
    <w:r w:rsidRPr="007416B3">
      <w:rPr>
        <w:b/>
        <w:bCs/>
      </w:rPr>
      <w:t xml:space="preserve">31 </w:t>
    </w:r>
    <w:r w:rsidRPr="007416B3">
      <w:rPr>
        <w:rFonts w:hint="cs"/>
        <w:b/>
        <w:bCs/>
        <w:cs/>
      </w:rPr>
      <w:t xml:space="preserve">มีนาคม </w:t>
    </w:r>
    <w:r w:rsidRPr="007416B3">
      <w:rPr>
        <w:b/>
        <w:bCs/>
      </w:rPr>
      <w:t>2565 (</w:t>
    </w:r>
    <w:r w:rsidRPr="007416B3">
      <w:rPr>
        <w:b/>
        <w:bCs/>
        <w:cs/>
      </w:rPr>
      <w:t>ไม่ได้ตรวจสอบ</w:t>
    </w:r>
    <w:r w:rsidRPr="007416B3">
      <w:rPr>
        <w:b/>
        <w:bCs/>
      </w:rPr>
      <w:t>)</w:t>
    </w:r>
  </w:p>
  <w:p w14:paraId="46D6D8D4" w14:textId="77777777" w:rsidR="007416B3" w:rsidRPr="00D75A11" w:rsidRDefault="007416B3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9DB4A" w14:textId="77777777" w:rsidR="007416B3" w:rsidRPr="00D75A11" w:rsidRDefault="007416B3" w:rsidP="00D91009">
    <w:pPr>
      <w:pStyle w:val="Header"/>
      <w:tabs>
        <w:tab w:val="clear" w:pos="4536"/>
        <w:tab w:val="clear" w:pos="9072"/>
      </w:tabs>
      <w:rPr>
        <w:b/>
        <w:bCs/>
      </w:rPr>
    </w:pPr>
    <w:r w:rsidRPr="00D75A11">
      <w:rPr>
        <w:b/>
        <w:bCs/>
        <w:cs/>
      </w:rPr>
      <w:t xml:space="preserve">บริษัท </w:t>
    </w:r>
    <w:r w:rsidRPr="00D75A11">
      <w:rPr>
        <w:rFonts w:hint="cs"/>
        <w:b/>
        <w:bCs/>
        <w:cs/>
      </w:rPr>
      <w:t>เซ็นทรัล รีเทล คอร์ปอเรชั่น</w:t>
    </w:r>
    <w:r w:rsidRPr="00D75A11">
      <w:rPr>
        <w:b/>
        <w:bCs/>
        <w:cs/>
      </w:rPr>
      <w:t xml:space="preserve"> จำกัด</w:t>
    </w:r>
    <w:r w:rsidRPr="00D75A11">
      <w:rPr>
        <w:rFonts w:hint="cs"/>
        <w:b/>
        <w:bCs/>
        <w:cs/>
      </w:rPr>
      <w:t xml:space="preserve"> (มหาชน)</w:t>
    </w:r>
    <w:r w:rsidRPr="00D75A11">
      <w:rPr>
        <w:b/>
        <w:bCs/>
      </w:rPr>
      <w:t xml:space="preserve"> </w:t>
    </w:r>
    <w:r w:rsidRPr="00D75A11">
      <w:rPr>
        <w:b/>
        <w:bCs/>
        <w:cs/>
      </w:rPr>
      <w:t>และบริษัทย่อย</w:t>
    </w:r>
  </w:p>
  <w:p w14:paraId="364E9839" w14:textId="77777777" w:rsidR="007416B3" w:rsidRPr="00D75A11" w:rsidRDefault="007416B3" w:rsidP="00D910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cs/>
      </w:rPr>
    </w:pPr>
    <w:r w:rsidRPr="00D75A11">
      <w:rPr>
        <w:b/>
        <w:bCs/>
        <w:cs/>
      </w:rPr>
      <w:t>หมายเหตุประกอบ</w:t>
    </w:r>
    <w:r w:rsidRPr="00D75A11">
      <w:rPr>
        <w:rFonts w:hint="cs"/>
        <w:b/>
        <w:bCs/>
        <w:cs/>
      </w:rPr>
      <w:t>งบ</w:t>
    </w:r>
    <w:r w:rsidRPr="00D75A11">
      <w:rPr>
        <w:b/>
        <w:bCs/>
        <w:cs/>
      </w:rPr>
      <w:t>การเงินระหว่างกาล</w:t>
    </w:r>
    <w:r w:rsidRPr="00D75A11">
      <w:rPr>
        <w:rFonts w:hint="cs"/>
        <w:b/>
        <w:bCs/>
        <w:cs/>
      </w:rPr>
      <w:t>แบบย่อ</w:t>
    </w:r>
  </w:p>
  <w:p w14:paraId="0032A398" w14:textId="77777777" w:rsidR="007416B3" w:rsidRPr="00D75A11" w:rsidRDefault="007416B3" w:rsidP="00D91009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75A11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สำหรับงวดสามเดือนสิ้นสุดวันที่</w:t>
    </w:r>
    <w:r w:rsidRPr="00D75A1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 w:rsidRPr="00D75A11">
      <w:rPr>
        <w:rFonts w:ascii="Angsana New" w:hAnsi="Angsana New"/>
        <w:sz w:val="30"/>
        <w:szCs w:val="30"/>
        <w:lang w:val="en-US" w:bidi="th-TH"/>
      </w:rPr>
      <w:t xml:space="preserve">31 </w:t>
    </w:r>
    <w:r w:rsidRPr="00D75A1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มีนาคม </w:t>
    </w:r>
    <w:r w:rsidRPr="00D75A11">
      <w:rPr>
        <w:rFonts w:ascii="Angsana New" w:hAnsi="Angsana New"/>
        <w:sz w:val="30"/>
        <w:szCs w:val="30"/>
        <w:lang w:bidi="th-TH"/>
      </w:rPr>
      <w:t>256</w:t>
    </w:r>
    <w:r w:rsidRPr="00D75A11">
      <w:rPr>
        <w:rFonts w:ascii="Angsana New" w:hAnsi="Angsana New"/>
        <w:sz w:val="30"/>
        <w:szCs w:val="30"/>
        <w:lang w:val="en-US" w:bidi="th-TH"/>
      </w:rPr>
      <w:t>5</w:t>
    </w:r>
    <w:r w:rsidRPr="00D75A11">
      <w:rPr>
        <w:rFonts w:ascii="Angsana New" w:hAnsi="Angsana New"/>
        <w:b w:val="0"/>
        <w:bCs/>
        <w:sz w:val="30"/>
        <w:szCs w:val="30"/>
        <w:lang w:bidi="th-TH"/>
      </w:rPr>
      <w:t xml:space="preserve"> (</w:t>
    </w:r>
    <w:r w:rsidRPr="00D75A11">
      <w:rPr>
        <w:rFonts w:ascii="Angsana New" w:hAnsi="Angsana New"/>
        <w:b w:val="0"/>
        <w:bCs/>
        <w:sz w:val="30"/>
        <w:szCs w:val="30"/>
        <w:cs/>
        <w:lang w:bidi="th-TH"/>
      </w:rPr>
      <w:t>ไม่ได้ตรวจสอบ</w:t>
    </w:r>
    <w:r w:rsidRPr="00D75A11">
      <w:rPr>
        <w:rFonts w:ascii="Angsana New" w:hAnsi="Angsana New"/>
        <w:b w:val="0"/>
        <w:bCs/>
        <w:sz w:val="30"/>
        <w:szCs w:val="30"/>
        <w:lang w:val="en-US" w:bidi="th-TH"/>
      </w:rPr>
      <w:t>)</w:t>
    </w:r>
  </w:p>
  <w:p w14:paraId="31BAAC60" w14:textId="77777777" w:rsidR="007416B3" w:rsidRPr="00D75A11" w:rsidRDefault="007416B3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1CC214C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6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9280C2C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E342ED"/>
    <w:multiLevelType w:val="hybridMultilevel"/>
    <w:tmpl w:val="DC52F3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FE0F74"/>
    <w:multiLevelType w:val="hybridMultilevel"/>
    <w:tmpl w:val="119AACF0"/>
    <w:lvl w:ilvl="0" w:tplc="395267A8">
      <w:start w:val="13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A5F5063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567742B"/>
    <w:multiLevelType w:val="multilevel"/>
    <w:tmpl w:val="872E5744"/>
    <w:lvl w:ilvl="0">
      <w:start w:val="3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7465A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0"/>
  </w:num>
  <w:num w:numId="2">
    <w:abstractNumId w:val="7"/>
  </w:num>
  <w:num w:numId="3">
    <w:abstractNumId w:val="19"/>
  </w:num>
  <w:num w:numId="4">
    <w:abstractNumId w:val="31"/>
  </w:num>
  <w:num w:numId="5">
    <w:abstractNumId w:val="9"/>
  </w:num>
  <w:num w:numId="6">
    <w:abstractNumId w:val="10"/>
  </w:num>
  <w:num w:numId="7">
    <w:abstractNumId w:val="32"/>
  </w:num>
  <w:num w:numId="8">
    <w:abstractNumId w:val="34"/>
  </w:num>
  <w:num w:numId="9">
    <w:abstractNumId w:val="26"/>
  </w:num>
  <w:num w:numId="10">
    <w:abstractNumId w:val="20"/>
  </w:num>
  <w:num w:numId="11">
    <w:abstractNumId w:val="2"/>
  </w:num>
  <w:num w:numId="12">
    <w:abstractNumId w:val="24"/>
  </w:num>
  <w:num w:numId="13">
    <w:abstractNumId w:val="17"/>
  </w:num>
  <w:num w:numId="14">
    <w:abstractNumId w:val="8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2"/>
  </w:num>
  <w:num w:numId="18">
    <w:abstractNumId w:val="35"/>
  </w:num>
  <w:num w:numId="19">
    <w:abstractNumId w:val="29"/>
  </w:num>
  <w:num w:numId="20">
    <w:abstractNumId w:val="5"/>
  </w:num>
  <w:num w:numId="21">
    <w:abstractNumId w:val="28"/>
  </w:num>
  <w:num w:numId="22">
    <w:abstractNumId w:val="18"/>
  </w:num>
  <w:num w:numId="23">
    <w:abstractNumId w:val="30"/>
  </w:num>
  <w:num w:numId="24">
    <w:abstractNumId w:val="6"/>
  </w:num>
  <w:num w:numId="25">
    <w:abstractNumId w:val="12"/>
  </w:num>
  <w:num w:numId="26">
    <w:abstractNumId w:val="14"/>
  </w:num>
  <w:num w:numId="27">
    <w:abstractNumId w:val="15"/>
  </w:num>
  <w:num w:numId="28">
    <w:abstractNumId w:val="4"/>
  </w:num>
  <w:num w:numId="29">
    <w:abstractNumId w:val="3"/>
  </w:num>
  <w:num w:numId="30">
    <w:abstractNumId w:val="16"/>
  </w:num>
  <w:num w:numId="31">
    <w:abstractNumId w:val="27"/>
  </w:num>
  <w:num w:numId="32">
    <w:abstractNumId w:val="36"/>
  </w:num>
  <w:num w:numId="33">
    <w:abstractNumId w:val="25"/>
  </w:num>
  <w:num w:numId="34">
    <w:abstractNumId w:val="11"/>
  </w:num>
  <w:num w:numId="35">
    <w:abstractNumId w:val="21"/>
  </w:num>
  <w:num w:numId="36">
    <w:abstractNumId w:val="13"/>
  </w:num>
  <w:num w:numId="37">
    <w:abstractNumId w:val="37"/>
  </w:num>
  <w:num w:numId="38">
    <w:abstractNumId w:val="1"/>
  </w:num>
  <w:num w:numId="39">
    <w:abstractNumId w:val="0"/>
  </w:num>
  <w:num w:numId="40">
    <w:abstractNumId w:val="0"/>
  </w:num>
  <w:num w:numId="41">
    <w:abstractNumId w:val="23"/>
  </w:num>
  <w:num w:numId="42">
    <w:abstractNumId w:val="0"/>
  </w:num>
  <w:num w:numId="43">
    <w:abstractNumId w:val="0"/>
  </w:num>
  <w:num w:numId="44">
    <w:abstractNumId w:val="0"/>
  </w:num>
  <w:num w:numId="45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0"/>
  </w:num>
  <w:num w:numId="48">
    <w:abstractNumId w:val="0"/>
  </w:num>
  <w:num w:numId="49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4FCD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4E3"/>
    <w:rsid w:val="000106F7"/>
    <w:rsid w:val="000112EE"/>
    <w:rsid w:val="000115FB"/>
    <w:rsid w:val="0001192B"/>
    <w:rsid w:val="000123E7"/>
    <w:rsid w:val="00012E83"/>
    <w:rsid w:val="000135F7"/>
    <w:rsid w:val="0001364C"/>
    <w:rsid w:val="0001367E"/>
    <w:rsid w:val="00013716"/>
    <w:rsid w:val="000137F4"/>
    <w:rsid w:val="00013C02"/>
    <w:rsid w:val="00013E34"/>
    <w:rsid w:val="00014732"/>
    <w:rsid w:val="00014C2F"/>
    <w:rsid w:val="00015C52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306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16B"/>
    <w:rsid w:val="00025287"/>
    <w:rsid w:val="00025B1F"/>
    <w:rsid w:val="00025B80"/>
    <w:rsid w:val="00025CEC"/>
    <w:rsid w:val="00025FF3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616"/>
    <w:rsid w:val="00032ABF"/>
    <w:rsid w:val="0003340E"/>
    <w:rsid w:val="00033483"/>
    <w:rsid w:val="000339D5"/>
    <w:rsid w:val="00033D3C"/>
    <w:rsid w:val="00033EFB"/>
    <w:rsid w:val="00034C75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3AC"/>
    <w:rsid w:val="0005280B"/>
    <w:rsid w:val="000528EF"/>
    <w:rsid w:val="000529F4"/>
    <w:rsid w:val="00052EB3"/>
    <w:rsid w:val="00052FF6"/>
    <w:rsid w:val="00053C52"/>
    <w:rsid w:val="00053F34"/>
    <w:rsid w:val="00054433"/>
    <w:rsid w:val="00054663"/>
    <w:rsid w:val="000553C1"/>
    <w:rsid w:val="0005542F"/>
    <w:rsid w:val="00055589"/>
    <w:rsid w:val="000555DE"/>
    <w:rsid w:val="000558C4"/>
    <w:rsid w:val="00055A03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3AF"/>
    <w:rsid w:val="000639A9"/>
    <w:rsid w:val="00063A6E"/>
    <w:rsid w:val="00063DC3"/>
    <w:rsid w:val="000640C2"/>
    <w:rsid w:val="000643EC"/>
    <w:rsid w:val="00064837"/>
    <w:rsid w:val="00064DF1"/>
    <w:rsid w:val="00065008"/>
    <w:rsid w:val="00065272"/>
    <w:rsid w:val="0006537A"/>
    <w:rsid w:val="000654B1"/>
    <w:rsid w:val="00065604"/>
    <w:rsid w:val="00065B29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28DD"/>
    <w:rsid w:val="000732DB"/>
    <w:rsid w:val="00073367"/>
    <w:rsid w:val="000736E0"/>
    <w:rsid w:val="00073C23"/>
    <w:rsid w:val="00074621"/>
    <w:rsid w:val="0007484C"/>
    <w:rsid w:val="00074891"/>
    <w:rsid w:val="00074F14"/>
    <w:rsid w:val="00075445"/>
    <w:rsid w:val="00075907"/>
    <w:rsid w:val="00075927"/>
    <w:rsid w:val="00075BC1"/>
    <w:rsid w:val="00075D21"/>
    <w:rsid w:val="00075FFE"/>
    <w:rsid w:val="00076A48"/>
    <w:rsid w:val="00076AB3"/>
    <w:rsid w:val="00076BDC"/>
    <w:rsid w:val="00077245"/>
    <w:rsid w:val="000773D1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985"/>
    <w:rsid w:val="00090A18"/>
    <w:rsid w:val="00090B89"/>
    <w:rsid w:val="00090EBA"/>
    <w:rsid w:val="00090F48"/>
    <w:rsid w:val="000911C3"/>
    <w:rsid w:val="000912B0"/>
    <w:rsid w:val="000913A0"/>
    <w:rsid w:val="000915BE"/>
    <w:rsid w:val="000917CF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1EE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DF0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5A26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1C2F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13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841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4E8D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3C0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873"/>
    <w:rsid w:val="000F1A6F"/>
    <w:rsid w:val="000F2770"/>
    <w:rsid w:val="000F2C64"/>
    <w:rsid w:val="000F2EE7"/>
    <w:rsid w:val="000F3F74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2F4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27A38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73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4DF1"/>
    <w:rsid w:val="00135138"/>
    <w:rsid w:val="00135178"/>
    <w:rsid w:val="0013549D"/>
    <w:rsid w:val="00135511"/>
    <w:rsid w:val="0013557B"/>
    <w:rsid w:val="001357F2"/>
    <w:rsid w:val="00135AB7"/>
    <w:rsid w:val="00135D68"/>
    <w:rsid w:val="0013608A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6F3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1F2C"/>
    <w:rsid w:val="001520A3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B08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9FF"/>
    <w:rsid w:val="00173D47"/>
    <w:rsid w:val="0017400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0AA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BAA"/>
    <w:rsid w:val="00192F3E"/>
    <w:rsid w:val="00192F79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559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3658"/>
    <w:rsid w:val="001A442F"/>
    <w:rsid w:val="001A474D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AA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4EA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26A"/>
    <w:rsid w:val="001C351A"/>
    <w:rsid w:val="001C367A"/>
    <w:rsid w:val="001C3B09"/>
    <w:rsid w:val="001C42F0"/>
    <w:rsid w:val="001C4325"/>
    <w:rsid w:val="001C4BAF"/>
    <w:rsid w:val="001C50F2"/>
    <w:rsid w:val="001C5331"/>
    <w:rsid w:val="001C59AA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41A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20F"/>
    <w:rsid w:val="001D73E2"/>
    <w:rsid w:val="001D792D"/>
    <w:rsid w:val="001D7DA1"/>
    <w:rsid w:val="001E0465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12D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8D6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05FC"/>
    <w:rsid w:val="00211165"/>
    <w:rsid w:val="0021139F"/>
    <w:rsid w:val="002115C2"/>
    <w:rsid w:val="002115CB"/>
    <w:rsid w:val="002115E0"/>
    <w:rsid w:val="002116F0"/>
    <w:rsid w:val="00212214"/>
    <w:rsid w:val="00212488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DF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D3F"/>
    <w:rsid w:val="00217E08"/>
    <w:rsid w:val="00217F39"/>
    <w:rsid w:val="0022014A"/>
    <w:rsid w:val="00220F09"/>
    <w:rsid w:val="00220F81"/>
    <w:rsid w:val="00220FDE"/>
    <w:rsid w:val="0022127F"/>
    <w:rsid w:val="0022159F"/>
    <w:rsid w:val="002217CC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87"/>
    <w:rsid w:val="002269D4"/>
    <w:rsid w:val="00226C7A"/>
    <w:rsid w:val="00226F9A"/>
    <w:rsid w:val="00227207"/>
    <w:rsid w:val="0022736F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957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4E3F"/>
    <w:rsid w:val="00245271"/>
    <w:rsid w:val="00245379"/>
    <w:rsid w:val="00245AA3"/>
    <w:rsid w:val="002464FD"/>
    <w:rsid w:val="002469A7"/>
    <w:rsid w:val="00246C27"/>
    <w:rsid w:val="00246C64"/>
    <w:rsid w:val="002470E8"/>
    <w:rsid w:val="00247ADC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2C65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6F"/>
    <w:rsid w:val="00265382"/>
    <w:rsid w:val="00265F36"/>
    <w:rsid w:val="00265F65"/>
    <w:rsid w:val="00265FA1"/>
    <w:rsid w:val="002662D6"/>
    <w:rsid w:val="00266557"/>
    <w:rsid w:val="0026655C"/>
    <w:rsid w:val="002665F4"/>
    <w:rsid w:val="00266610"/>
    <w:rsid w:val="0026680E"/>
    <w:rsid w:val="00266A60"/>
    <w:rsid w:val="00266CF3"/>
    <w:rsid w:val="002672F7"/>
    <w:rsid w:val="00267877"/>
    <w:rsid w:val="00267B76"/>
    <w:rsid w:val="002701B3"/>
    <w:rsid w:val="00270429"/>
    <w:rsid w:val="00270964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077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5F2"/>
    <w:rsid w:val="00276F0F"/>
    <w:rsid w:val="0027701F"/>
    <w:rsid w:val="0027703D"/>
    <w:rsid w:val="002773C2"/>
    <w:rsid w:val="0027745D"/>
    <w:rsid w:val="002775DC"/>
    <w:rsid w:val="00277D19"/>
    <w:rsid w:val="0028029D"/>
    <w:rsid w:val="0028033A"/>
    <w:rsid w:val="002803F6"/>
    <w:rsid w:val="002807E8"/>
    <w:rsid w:val="00280B2C"/>
    <w:rsid w:val="00280FFC"/>
    <w:rsid w:val="002811B8"/>
    <w:rsid w:val="00281583"/>
    <w:rsid w:val="00282600"/>
    <w:rsid w:val="00283130"/>
    <w:rsid w:val="00283275"/>
    <w:rsid w:val="0028327B"/>
    <w:rsid w:val="002835CD"/>
    <w:rsid w:val="002835F6"/>
    <w:rsid w:val="00283882"/>
    <w:rsid w:val="00283DF8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85C"/>
    <w:rsid w:val="00295EA9"/>
    <w:rsid w:val="00295FF9"/>
    <w:rsid w:val="00296054"/>
    <w:rsid w:val="0029640F"/>
    <w:rsid w:val="0029672F"/>
    <w:rsid w:val="002968DE"/>
    <w:rsid w:val="00296A92"/>
    <w:rsid w:val="00297051"/>
    <w:rsid w:val="00297209"/>
    <w:rsid w:val="002975B1"/>
    <w:rsid w:val="002A03CB"/>
    <w:rsid w:val="002A03F0"/>
    <w:rsid w:val="002A09C2"/>
    <w:rsid w:val="002A11D5"/>
    <w:rsid w:val="002A1252"/>
    <w:rsid w:val="002A13CA"/>
    <w:rsid w:val="002A1463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30"/>
    <w:rsid w:val="002A443C"/>
    <w:rsid w:val="002A447F"/>
    <w:rsid w:val="002A495F"/>
    <w:rsid w:val="002A4B3E"/>
    <w:rsid w:val="002A4C02"/>
    <w:rsid w:val="002A4E98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0B53"/>
    <w:rsid w:val="002B13A8"/>
    <w:rsid w:val="002B15CA"/>
    <w:rsid w:val="002B1773"/>
    <w:rsid w:val="002B1A76"/>
    <w:rsid w:val="002B1CBF"/>
    <w:rsid w:val="002B1FC3"/>
    <w:rsid w:val="002B2149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016"/>
    <w:rsid w:val="002B41AE"/>
    <w:rsid w:val="002B4C4C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39B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A30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0CD"/>
    <w:rsid w:val="002E6263"/>
    <w:rsid w:val="002E62D3"/>
    <w:rsid w:val="002E654A"/>
    <w:rsid w:val="002E6584"/>
    <w:rsid w:val="002E6591"/>
    <w:rsid w:val="002E6728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33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292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1A93"/>
    <w:rsid w:val="00331EEA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1DB5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9AA"/>
    <w:rsid w:val="00356A90"/>
    <w:rsid w:val="00357151"/>
    <w:rsid w:val="003573DD"/>
    <w:rsid w:val="003574C6"/>
    <w:rsid w:val="00357553"/>
    <w:rsid w:val="0036011A"/>
    <w:rsid w:val="00360161"/>
    <w:rsid w:val="00361006"/>
    <w:rsid w:val="003610A2"/>
    <w:rsid w:val="00361401"/>
    <w:rsid w:val="003614E0"/>
    <w:rsid w:val="00361530"/>
    <w:rsid w:val="00361A9B"/>
    <w:rsid w:val="00361B11"/>
    <w:rsid w:val="00361BA2"/>
    <w:rsid w:val="00361E0A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2EB"/>
    <w:rsid w:val="00366510"/>
    <w:rsid w:val="00366622"/>
    <w:rsid w:val="00366A49"/>
    <w:rsid w:val="00366D94"/>
    <w:rsid w:val="003676C6"/>
    <w:rsid w:val="0036784A"/>
    <w:rsid w:val="00367877"/>
    <w:rsid w:val="003679C8"/>
    <w:rsid w:val="00367A81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67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35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CB2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8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B2F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AE7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256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393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0E3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9D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4ADB"/>
    <w:rsid w:val="00405062"/>
    <w:rsid w:val="004051D7"/>
    <w:rsid w:val="0040570A"/>
    <w:rsid w:val="00405A25"/>
    <w:rsid w:val="00405C7A"/>
    <w:rsid w:val="004062E3"/>
    <w:rsid w:val="00406404"/>
    <w:rsid w:val="004065C3"/>
    <w:rsid w:val="00406AA5"/>
    <w:rsid w:val="00406BBA"/>
    <w:rsid w:val="00406E82"/>
    <w:rsid w:val="004070F8"/>
    <w:rsid w:val="004103C9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2F2B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D66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2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4D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3CA"/>
    <w:rsid w:val="004434FD"/>
    <w:rsid w:val="00443954"/>
    <w:rsid w:val="0044411B"/>
    <w:rsid w:val="00444262"/>
    <w:rsid w:val="004445E1"/>
    <w:rsid w:val="004448EA"/>
    <w:rsid w:val="00444AA2"/>
    <w:rsid w:val="00445196"/>
    <w:rsid w:val="0044554D"/>
    <w:rsid w:val="0044588E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0EC3"/>
    <w:rsid w:val="004511FA"/>
    <w:rsid w:val="0045141E"/>
    <w:rsid w:val="00451838"/>
    <w:rsid w:val="00451BC0"/>
    <w:rsid w:val="00452011"/>
    <w:rsid w:val="0045203F"/>
    <w:rsid w:val="00452057"/>
    <w:rsid w:val="0045207E"/>
    <w:rsid w:val="00453F18"/>
    <w:rsid w:val="00454289"/>
    <w:rsid w:val="00454455"/>
    <w:rsid w:val="0045490C"/>
    <w:rsid w:val="00454974"/>
    <w:rsid w:val="0045508A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4F2F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1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6D5B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4CF5"/>
    <w:rsid w:val="004850EE"/>
    <w:rsid w:val="00485432"/>
    <w:rsid w:val="00485AA2"/>
    <w:rsid w:val="00485F7F"/>
    <w:rsid w:val="00486725"/>
    <w:rsid w:val="00486847"/>
    <w:rsid w:val="00486B90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3A0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4B82"/>
    <w:rsid w:val="004952F4"/>
    <w:rsid w:val="004953A3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20F"/>
    <w:rsid w:val="004A140B"/>
    <w:rsid w:val="004A1425"/>
    <w:rsid w:val="004A18D8"/>
    <w:rsid w:val="004A195A"/>
    <w:rsid w:val="004A1D06"/>
    <w:rsid w:val="004A218C"/>
    <w:rsid w:val="004A2683"/>
    <w:rsid w:val="004A276A"/>
    <w:rsid w:val="004A339F"/>
    <w:rsid w:val="004A351E"/>
    <w:rsid w:val="004A3819"/>
    <w:rsid w:val="004A406B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7EA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A32"/>
    <w:rsid w:val="004B6BB8"/>
    <w:rsid w:val="004B6C51"/>
    <w:rsid w:val="004B6DD6"/>
    <w:rsid w:val="004B6F50"/>
    <w:rsid w:val="004B7350"/>
    <w:rsid w:val="004B7730"/>
    <w:rsid w:val="004B7795"/>
    <w:rsid w:val="004B7953"/>
    <w:rsid w:val="004B7F7B"/>
    <w:rsid w:val="004C067E"/>
    <w:rsid w:val="004C08CA"/>
    <w:rsid w:val="004C0ADE"/>
    <w:rsid w:val="004C0FC7"/>
    <w:rsid w:val="004C1D19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10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11A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19C2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E7E6B"/>
    <w:rsid w:val="004F0116"/>
    <w:rsid w:val="004F03A3"/>
    <w:rsid w:val="004F04EA"/>
    <w:rsid w:val="004F06BB"/>
    <w:rsid w:val="004F089F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9E9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5FF3"/>
    <w:rsid w:val="00506248"/>
    <w:rsid w:val="0050643C"/>
    <w:rsid w:val="00506504"/>
    <w:rsid w:val="00506733"/>
    <w:rsid w:val="005070F2"/>
    <w:rsid w:val="0050744D"/>
    <w:rsid w:val="005077AF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32"/>
    <w:rsid w:val="005127E5"/>
    <w:rsid w:val="0051291B"/>
    <w:rsid w:val="00512BB5"/>
    <w:rsid w:val="00512F27"/>
    <w:rsid w:val="00512FED"/>
    <w:rsid w:val="005135FA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0F43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67D"/>
    <w:rsid w:val="00533A8F"/>
    <w:rsid w:val="00533D9A"/>
    <w:rsid w:val="00534152"/>
    <w:rsid w:val="00534491"/>
    <w:rsid w:val="005345F0"/>
    <w:rsid w:val="0053498F"/>
    <w:rsid w:val="00534C39"/>
    <w:rsid w:val="0053619C"/>
    <w:rsid w:val="005362DE"/>
    <w:rsid w:val="00536B8E"/>
    <w:rsid w:val="005373A9"/>
    <w:rsid w:val="00537D17"/>
    <w:rsid w:val="00537F7C"/>
    <w:rsid w:val="0054080D"/>
    <w:rsid w:val="00540A38"/>
    <w:rsid w:val="00540AF3"/>
    <w:rsid w:val="005414E9"/>
    <w:rsid w:val="00541723"/>
    <w:rsid w:val="00541A47"/>
    <w:rsid w:val="00541A72"/>
    <w:rsid w:val="00541EC7"/>
    <w:rsid w:val="00542104"/>
    <w:rsid w:val="0054218D"/>
    <w:rsid w:val="00542268"/>
    <w:rsid w:val="00542330"/>
    <w:rsid w:val="00542549"/>
    <w:rsid w:val="005425D6"/>
    <w:rsid w:val="005426DA"/>
    <w:rsid w:val="00542903"/>
    <w:rsid w:val="005432F4"/>
    <w:rsid w:val="005434C7"/>
    <w:rsid w:val="0054375F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BD"/>
    <w:rsid w:val="005528DF"/>
    <w:rsid w:val="00552C6E"/>
    <w:rsid w:val="005530FC"/>
    <w:rsid w:val="00553BC6"/>
    <w:rsid w:val="00553D3B"/>
    <w:rsid w:val="0055413A"/>
    <w:rsid w:val="00554523"/>
    <w:rsid w:val="00554818"/>
    <w:rsid w:val="00555292"/>
    <w:rsid w:val="00555547"/>
    <w:rsid w:val="0055564D"/>
    <w:rsid w:val="0055565A"/>
    <w:rsid w:val="005556F3"/>
    <w:rsid w:val="0055581C"/>
    <w:rsid w:val="00555EDF"/>
    <w:rsid w:val="00555F77"/>
    <w:rsid w:val="005563F9"/>
    <w:rsid w:val="00556837"/>
    <w:rsid w:val="00556EEC"/>
    <w:rsid w:val="00557086"/>
    <w:rsid w:val="00557196"/>
    <w:rsid w:val="00557203"/>
    <w:rsid w:val="0055747F"/>
    <w:rsid w:val="00557B07"/>
    <w:rsid w:val="00557C9C"/>
    <w:rsid w:val="00557E4B"/>
    <w:rsid w:val="00560059"/>
    <w:rsid w:val="005606B7"/>
    <w:rsid w:val="005608B1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4ADA"/>
    <w:rsid w:val="005650C2"/>
    <w:rsid w:val="005654C0"/>
    <w:rsid w:val="00565C0C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18"/>
    <w:rsid w:val="00595950"/>
    <w:rsid w:val="00595A86"/>
    <w:rsid w:val="00595B00"/>
    <w:rsid w:val="00595FEC"/>
    <w:rsid w:val="0059639F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0E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C0"/>
    <w:rsid w:val="005B04C9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0D"/>
    <w:rsid w:val="005B3852"/>
    <w:rsid w:val="005B3CE9"/>
    <w:rsid w:val="005B40EA"/>
    <w:rsid w:val="005B4286"/>
    <w:rsid w:val="005B42E2"/>
    <w:rsid w:val="005B459C"/>
    <w:rsid w:val="005B45C5"/>
    <w:rsid w:val="005B4701"/>
    <w:rsid w:val="005B49CC"/>
    <w:rsid w:val="005B4A00"/>
    <w:rsid w:val="005B537B"/>
    <w:rsid w:val="005B5840"/>
    <w:rsid w:val="005B61A7"/>
    <w:rsid w:val="005B6585"/>
    <w:rsid w:val="005B6622"/>
    <w:rsid w:val="005B677E"/>
    <w:rsid w:val="005B696F"/>
    <w:rsid w:val="005B6EE0"/>
    <w:rsid w:val="005B6F5D"/>
    <w:rsid w:val="005B730D"/>
    <w:rsid w:val="005B75E6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4F3A"/>
    <w:rsid w:val="005C5030"/>
    <w:rsid w:val="005C55C6"/>
    <w:rsid w:val="005C55F6"/>
    <w:rsid w:val="005C5734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78A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525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F00A9"/>
    <w:rsid w:val="005F075B"/>
    <w:rsid w:val="005F07E1"/>
    <w:rsid w:val="005F0D83"/>
    <w:rsid w:val="005F1278"/>
    <w:rsid w:val="005F14E1"/>
    <w:rsid w:val="005F17FF"/>
    <w:rsid w:val="005F1A71"/>
    <w:rsid w:val="005F243E"/>
    <w:rsid w:val="005F252A"/>
    <w:rsid w:val="005F2CEA"/>
    <w:rsid w:val="005F2FB8"/>
    <w:rsid w:val="005F347B"/>
    <w:rsid w:val="005F3E86"/>
    <w:rsid w:val="005F3EFC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471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5E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9C7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3BE2"/>
    <w:rsid w:val="00624638"/>
    <w:rsid w:val="0062487C"/>
    <w:rsid w:val="00624BC8"/>
    <w:rsid w:val="006250B8"/>
    <w:rsid w:val="00625123"/>
    <w:rsid w:val="00625701"/>
    <w:rsid w:val="00625A0F"/>
    <w:rsid w:val="00625C7C"/>
    <w:rsid w:val="00626279"/>
    <w:rsid w:val="00626BE1"/>
    <w:rsid w:val="00626CB2"/>
    <w:rsid w:val="0062748B"/>
    <w:rsid w:val="0062761F"/>
    <w:rsid w:val="00627C7B"/>
    <w:rsid w:val="00627E26"/>
    <w:rsid w:val="006301F2"/>
    <w:rsid w:val="00630300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AD4"/>
    <w:rsid w:val="00640C78"/>
    <w:rsid w:val="00640D25"/>
    <w:rsid w:val="00640D85"/>
    <w:rsid w:val="00641286"/>
    <w:rsid w:val="0064163C"/>
    <w:rsid w:val="00641B33"/>
    <w:rsid w:val="00641FC6"/>
    <w:rsid w:val="006420B8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1FF5"/>
    <w:rsid w:val="00652571"/>
    <w:rsid w:val="00652C51"/>
    <w:rsid w:val="00652C79"/>
    <w:rsid w:val="0065301E"/>
    <w:rsid w:val="0065304C"/>
    <w:rsid w:val="00653284"/>
    <w:rsid w:val="006538CE"/>
    <w:rsid w:val="00653930"/>
    <w:rsid w:val="006544B1"/>
    <w:rsid w:val="00654A8B"/>
    <w:rsid w:val="00654FB8"/>
    <w:rsid w:val="006552CD"/>
    <w:rsid w:val="006553D8"/>
    <w:rsid w:val="006559B4"/>
    <w:rsid w:val="00655FFB"/>
    <w:rsid w:val="006561AF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AF4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6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131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0C79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0FB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53E"/>
    <w:rsid w:val="006A3698"/>
    <w:rsid w:val="006A3A32"/>
    <w:rsid w:val="006A3A82"/>
    <w:rsid w:val="006A3DF3"/>
    <w:rsid w:val="006A3E5E"/>
    <w:rsid w:val="006A3ED8"/>
    <w:rsid w:val="006A451E"/>
    <w:rsid w:val="006A45B7"/>
    <w:rsid w:val="006A4D35"/>
    <w:rsid w:val="006A4DDB"/>
    <w:rsid w:val="006A5913"/>
    <w:rsid w:val="006A5A46"/>
    <w:rsid w:val="006A5B98"/>
    <w:rsid w:val="006A643D"/>
    <w:rsid w:val="006A6BE9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46E"/>
    <w:rsid w:val="006B756A"/>
    <w:rsid w:val="006C0113"/>
    <w:rsid w:val="006C01F9"/>
    <w:rsid w:val="006C027B"/>
    <w:rsid w:val="006C02AE"/>
    <w:rsid w:val="006C0369"/>
    <w:rsid w:val="006C0A2E"/>
    <w:rsid w:val="006C0B2E"/>
    <w:rsid w:val="006C0B66"/>
    <w:rsid w:val="006C0BD7"/>
    <w:rsid w:val="006C0EDD"/>
    <w:rsid w:val="006C100A"/>
    <w:rsid w:val="006C1241"/>
    <w:rsid w:val="006C19BE"/>
    <w:rsid w:val="006C1C84"/>
    <w:rsid w:val="006C2031"/>
    <w:rsid w:val="006C2077"/>
    <w:rsid w:val="006C231B"/>
    <w:rsid w:val="006C2393"/>
    <w:rsid w:val="006C2465"/>
    <w:rsid w:val="006C27ED"/>
    <w:rsid w:val="006C2A15"/>
    <w:rsid w:val="006C2D61"/>
    <w:rsid w:val="006C2D9E"/>
    <w:rsid w:val="006C2EBD"/>
    <w:rsid w:val="006C371F"/>
    <w:rsid w:val="006C37B7"/>
    <w:rsid w:val="006C389D"/>
    <w:rsid w:val="006C3C42"/>
    <w:rsid w:val="006C3C48"/>
    <w:rsid w:val="006C3F9D"/>
    <w:rsid w:val="006C4073"/>
    <w:rsid w:val="006C41D3"/>
    <w:rsid w:val="006C438D"/>
    <w:rsid w:val="006C4A9D"/>
    <w:rsid w:val="006C4F56"/>
    <w:rsid w:val="006C56F6"/>
    <w:rsid w:val="006C5943"/>
    <w:rsid w:val="006C5BFE"/>
    <w:rsid w:val="006C6849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0DE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56E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350"/>
    <w:rsid w:val="006F347C"/>
    <w:rsid w:val="006F388D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95"/>
    <w:rsid w:val="007043E8"/>
    <w:rsid w:val="0070444B"/>
    <w:rsid w:val="0070469D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34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C5C"/>
    <w:rsid w:val="00710D3C"/>
    <w:rsid w:val="00710E6E"/>
    <w:rsid w:val="0071119A"/>
    <w:rsid w:val="00711215"/>
    <w:rsid w:val="00711316"/>
    <w:rsid w:val="00711848"/>
    <w:rsid w:val="007129EE"/>
    <w:rsid w:val="007129F5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51E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0A3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0FF"/>
    <w:rsid w:val="00726220"/>
    <w:rsid w:val="007265B0"/>
    <w:rsid w:val="0072698B"/>
    <w:rsid w:val="00726A5E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0E28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109"/>
    <w:rsid w:val="00737834"/>
    <w:rsid w:val="007379E8"/>
    <w:rsid w:val="0074001C"/>
    <w:rsid w:val="0074035E"/>
    <w:rsid w:val="00740690"/>
    <w:rsid w:val="00740D12"/>
    <w:rsid w:val="007412C4"/>
    <w:rsid w:val="00741364"/>
    <w:rsid w:val="0074136C"/>
    <w:rsid w:val="00741486"/>
    <w:rsid w:val="007416B3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527"/>
    <w:rsid w:val="00744973"/>
    <w:rsid w:val="00744F2E"/>
    <w:rsid w:val="0074521A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6FAA"/>
    <w:rsid w:val="007471AB"/>
    <w:rsid w:val="00747354"/>
    <w:rsid w:val="0074742A"/>
    <w:rsid w:val="0074786B"/>
    <w:rsid w:val="00747F02"/>
    <w:rsid w:val="007501BE"/>
    <w:rsid w:val="007503E4"/>
    <w:rsid w:val="007508BE"/>
    <w:rsid w:val="00750BA6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DCA"/>
    <w:rsid w:val="00772F4F"/>
    <w:rsid w:val="00773441"/>
    <w:rsid w:val="00773766"/>
    <w:rsid w:val="00774029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B20"/>
    <w:rsid w:val="00782DB1"/>
    <w:rsid w:val="00782EDE"/>
    <w:rsid w:val="00782F39"/>
    <w:rsid w:val="00782FAC"/>
    <w:rsid w:val="00782FFE"/>
    <w:rsid w:val="0078344B"/>
    <w:rsid w:val="00783706"/>
    <w:rsid w:val="00783963"/>
    <w:rsid w:val="007839A2"/>
    <w:rsid w:val="007840E5"/>
    <w:rsid w:val="0078414D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43C"/>
    <w:rsid w:val="0079157C"/>
    <w:rsid w:val="0079168C"/>
    <w:rsid w:val="007916B1"/>
    <w:rsid w:val="0079185B"/>
    <w:rsid w:val="00791DC6"/>
    <w:rsid w:val="00792038"/>
    <w:rsid w:val="0079301C"/>
    <w:rsid w:val="00793289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D29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6FE8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85A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38C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2E6E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862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1E5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4DB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90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8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65B"/>
    <w:rsid w:val="00803A47"/>
    <w:rsid w:val="00803BB0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0BE"/>
    <w:rsid w:val="00806129"/>
    <w:rsid w:val="008064A9"/>
    <w:rsid w:val="00806667"/>
    <w:rsid w:val="00806755"/>
    <w:rsid w:val="00806D3E"/>
    <w:rsid w:val="00806EAA"/>
    <w:rsid w:val="00806F03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4C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748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2F45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4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595"/>
    <w:rsid w:val="00866975"/>
    <w:rsid w:val="00866DBF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0FF2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2F21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AF"/>
    <w:rsid w:val="008902C8"/>
    <w:rsid w:val="008908F2"/>
    <w:rsid w:val="00890BAB"/>
    <w:rsid w:val="008911DD"/>
    <w:rsid w:val="008913DC"/>
    <w:rsid w:val="00891610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0BF3"/>
    <w:rsid w:val="008A0C0C"/>
    <w:rsid w:val="008A1065"/>
    <w:rsid w:val="008A129D"/>
    <w:rsid w:val="008A14D8"/>
    <w:rsid w:val="008A159E"/>
    <w:rsid w:val="008A178B"/>
    <w:rsid w:val="008A1E08"/>
    <w:rsid w:val="008A207C"/>
    <w:rsid w:val="008A242D"/>
    <w:rsid w:val="008A2855"/>
    <w:rsid w:val="008A29FD"/>
    <w:rsid w:val="008A2BC7"/>
    <w:rsid w:val="008A2CB2"/>
    <w:rsid w:val="008A2D53"/>
    <w:rsid w:val="008A3189"/>
    <w:rsid w:val="008A352D"/>
    <w:rsid w:val="008A3BFB"/>
    <w:rsid w:val="008A3F84"/>
    <w:rsid w:val="008A416B"/>
    <w:rsid w:val="008A4205"/>
    <w:rsid w:val="008A438E"/>
    <w:rsid w:val="008A4604"/>
    <w:rsid w:val="008A5D48"/>
    <w:rsid w:val="008A6214"/>
    <w:rsid w:val="008A6608"/>
    <w:rsid w:val="008A663B"/>
    <w:rsid w:val="008A762F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5D3"/>
    <w:rsid w:val="008B2636"/>
    <w:rsid w:val="008B2905"/>
    <w:rsid w:val="008B2EE3"/>
    <w:rsid w:val="008B3969"/>
    <w:rsid w:val="008B3A33"/>
    <w:rsid w:val="008B3C3B"/>
    <w:rsid w:val="008B403D"/>
    <w:rsid w:val="008B41F1"/>
    <w:rsid w:val="008B46BC"/>
    <w:rsid w:val="008B4981"/>
    <w:rsid w:val="008B4EA1"/>
    <w:rsid w:val="008B5468"/>
    <w:rsid w:val="008B5885"/>
    <w:rsid w:val="008B6D30"/>
    <w:rsid w:val="008B6D6D"/>
    <w:rsid w:val="008B6DD8"/>
    <w:rsid w:val="008B7F13"/>
    <w:rsid w:val="008C0652"/>
    <w:rsid w:val="008C0857"/>
    <w:rsid w:val="008C0AB1"/>
    <w:rsid w:val="008C0EF0"/>
    <w:rsid w:val="008C1A65"/>
    <w:rsid w:val="008C1AE2"/>
    <w:rsid w:val="008C1B4C"/>
    <w:rsid w:val="008C1D9F"/>
    <w:rsid w:val="008C20E2"/>
    <w:rsid w:val="008C2C97"/>
    <w:rsid w:val="008C3634"/>
    <w:rsid w:val="008C364C"/>
    <w:rsid w:val="008C411A"/>
    <w:rsid w:val="008C4897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91D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55"/>
    <w:rsid w:val="008D0CCA"/>
    <w:rsid w:val="008D10DE"/>
    <w:rsid w:val="008D15D7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BAF"/>
    <w:rsid w:val="008D2C15"/>
    <w:rsid w:val="008D3706"/>
    <w:rsid w:val="008D3D3C"/>
    <w:rsid w:val="008D41DA"/>
    <w:rsid w:val="008D42DF"/>
    <w:rsid w:val="008D4409"/>
    <w:rsid w:val="008D4E0F"/>
    <w:rsid w:val="008D576C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E8D"/>
    <w:rsid w:val="008E0F73"/>
    <w:rsid w:val="008E1511"/>
    <w:rsid w:val="008E16A6"/>
    <w:rsid w:val="008E1E2D"/>
    <w:rsid w:val="008E2151"/>
    <w:rsid w:val="008E2A44"/>
    <w:rsid w:val="008E3055"/>
    <w:rsid w:val="008E30B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3FF"/>
    <w:rsid w:val="008F7CB7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DB"/>
    <w:rsid w:val="009029FE"/>
    <w:rsid w:val="00902B42"/>
    <w:rsid w:val="00902D07"/>
    <w:rsid w:val="00903001"/>
    <w:rsid w:val="009030AC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284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170"/>
    <w:rsid w:val="009122D0"/>
    <w:rsid w:val="009126CD"/>
    <w:rsid w:val="00912CD5"/>
    <w:rsid w:val="00912EEE"/>
    <w:rsid w:val="00912FA8"/>
    <w:rsid w:val="00913498"/>
    <w:rsid w:val="00914BF2"/>
    <w:rsid w:val="00914F63"/>
    <w:rsid w:val="0091503F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215"/>
    <w:rsid w:val="009225F7"/>
    <w:rsid w:val="00922728"/>
    <w:rsid w:val="009229B2"/>
    <w:rsid w:val="009229CD"/>
    <w:rsid w:val="009230E7"/>
    <w:rsid w:val="0092325B"/>
    <w:rsid w:val="00923A9A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1F2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94E"/>
    <w:rsid w:val="00933D72"/>
    <w:rsid w:val="00934127"/>
    <w:rsid w:val="0093442A"/>
    <w:rsid w:val="009347B1"/>
    <w:rsid w:val="009347E1"/>
    <w:rsid w:val="00934DC3"/>
    <w:rsid w:val="00934E69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78F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43"/>
    <w:rsid w:val="00945E72"/>
    <w:rsid w:val="0094608E"/>
    <w:rsid w:val="009460FB"/>
    <w:rsid w:val="00946C77"/>
    <w:rsid w:val="00946C8D"/>
    <w:rsid w:val="00946F34"/>
    <w:rsid w:val="00947437"/>
    <w:rsid w:val="00947713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151C"/>
    <w:rsid w:val="00951FE5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637"/>
    <w:rsid w:val="00963808"/>
    <w:rsid w:val="00964408"/>
    <w:rsid w:val="00964448"/>
    <w:rsid w:val="00964E12"/>
    <w:rsid w:val="009652AB"/>
    <w:rsid w:val="00965399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0E48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EA9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1E01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2C9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44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15D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2C"/>
    <w:rsid w:val="009D6071"/>
    <w:rsid w:val="009D60E5"/>
    <w:rsid w:val="009D64A5"/>
    <w:rsid w:val="009D64B4"/>
    <w:rsid w:val="009D68C8"/>
    <w:rsid w:val="009D68D2"/>
    <w:rsid w:val="009D6B17"/>
    <w:rsid w:val="009D7190"/>
    <w:rsid w:val="009D723E"/>
    <w:rsid w:val="009D72D0"/>
    <w:rsid w:val="009D733E"/>
    <w:rsid w:val="009D7A5C"/>
    <w:rsid w:val="009D7E85"/>
    <w:rsid w:val="009E0BB7"/>
    <w:rsid w:val="009E0CB6"/>
    <w:rsid w:val="009E0E04"/>
    <w:rsid w:val="009E1249"/>
    <w:rsid w:val="009E170F"/>
    <w:rsid w:val="009E17EB"/>
    <w:rsid w:val="009E198B"/>
    <w:rsid w:val="009E1A8B"/>
    <w:rsid w:val="009E1C2F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160"/>
    <w:rsid w:val="009E43A6"/>
    <w:rsid w:val="009E4444"/>
    <w:rsid w:val="009E45AB"/>
    <w:rsid w:val="009E491C"/>
    <w:rsid w:val="009E4F0F"/>
    <w:rsid w:val="009E59BB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313"/>
    <w:rsid w:val="009F151C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9F7E68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C0"/>
    <w:rsid w:val="00A031E2"/>
    <w:rsid w:val="00A03C84"/>
    <w:rsid w:val="00A0420F"/>
    <w:rsid w:val="00A04954"/>
    <w:rsid w:val="00A04BAD"/>
    <w:rsid w:val="00A04F5F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0BA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A85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6A4"/>
    <w:rsid w:val="00A23EFD"/>
    <w:rsid w:val="00A24897"/>
    <w:rsid w:val="00A24C4E"/>
    <w:rsid w:val="00A24E99"/>
    <w:rsid w:val="00A256BB"/>
    <w:rsid w:val="00A2584E"/>
    <w:rsid w:val="00A25911"/>
    <w:rsid w:val="00A25F26"/>
    <w:rsid w:val="00A2683D"/>
    <w:rsid w:val="00A27240"/>
    <w:rsid w:val="00A279B1"/>
    <w:rsid w:val="00A27A9E"/>
    <w:rsid w:val="00A27AC2"/>
    <w:rsid w:val="00A30160"/>
    <w:rsid w:val="00A301AA"/>
    <w:rsid w:val="00A30308"/>
    <w:rsid w:val="00A3084A"/>
    <w:rsid w:val="00A3086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AF3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4A1"/>
    <w:rsid w:val="00A506B2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6FC8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8F6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73A"/>
    <w:rsid w:val="00A73DA4"/>
    <w:rsid w:val="00A73EF5"/>
    <w:rsid w:val="00A7445B"/>
    <w:rsid w:val="00A74461"/>
    <w:rsid w:val="00A74A43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86C"/>
    <w:rsid w:val="00A778AA"/>
    <w:rsid w:val="00A77B4C"/>
    <w:rsid w:val="00A77B4E"/>
    <w:rsid w:val="00A77B4F"/>
    <w:rsid w:val="00A77C15"/>
    <w:rsid w:val="00A77E88"/>
    <w:rsid w:val="00A80194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427"/>
    <w:rsid w:val="00A8472B"/>
    <w:rsid w:val="00A84745"/>
    <w:rsid w:val="00A8494E"/>
    <w:rsid w:val="00A84E67"/>
    <w:rsid w:val="00A85D30"/>
    <w:rsid w:val="00A86270"/>
    <w:rsid w:val="00A86889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573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F4"/>
    <w:rsid w:val="00AB2408"/>
    <w:rsid w:val="00AB2BD6"/>
    <w:rsid w:val="00AB30AE"/>
    <w:rsid w:val="00AB336D"/>
    <w:rsid w:val="00AB3698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471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D1"/>
    <w:rsid w:val="00AC09E6"/>
    <w:rsid w:val="00AC1077"/>
    <w:rsid w:val="00AC125E"/>
    <w:rsid w:val="00AC14A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109"/>
    <w:rsid w:val="00AC54F3"/>
    <w:rsid w:val="00AC5673"/>
    <w:rsid w:val="00AC5AEE"/>
    <w:rsid w:val="00AC5F44"/>
    <w:rsid w:val="00AC6218"/>
    <w:rsid w:val="00AC64B4"/>
    <w:rsid w:val="00AC6921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03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A6A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944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75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8DD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97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949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4A8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2EB6"/>
    <w:rsid w:val="00B431B6"/>
    <w:rsid w:val="00B43679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5DBD"/>
    <w:rsid w:val="00B45DFE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55B"/>
    <w:rsid w:val="00B5470F"/>
    <w:rsid w:val="00B54B3C"/>
    <w:rsid w:val="00B551F6"/>
    <w:rsid w:val="00B55284"/>
    <w:rsid w:val="00B552A6"/>
    <w:rsid w:val="00B552AB"/>
    <w:rsid w:val="00B5556B"/>
    <w:rsid w:val="00B5565C"/>
    <w:rsid w:val="00B55733"/>
    <w:rsid w:val="00B55936"/>
    <w:rsid w:val="00B55B6E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25B3"/>
    <w:rsid w:val="00B62AFA"/>
    <w:rsid w:val="00B63054"/>
    <w:rsid w:val="00B63073"/>
    <w:rsid w:val="00B6332F"/>
    <w:rsid w:val="00B634AD"/>
    <w:rsid w:val="00B635D5"/>
    <w:rsid w:val="00B63C74"/>
    <w:rsid w:val="00B63D04"/>
    <w:rsid w:val="00B640B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91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5B6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2E6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4AB"/>
    <w:rsid w:val="00B97568"/>
    <w:rsid w:val="00B975DD"/>
    <w:rsid w:val="00B977BD"/>
    <w:rsid w:val="00B97A49"/>
    <w:rsid w:val="00B97B34"/>
    <w:rsid w:val="00B97C6D"/>
    <w:rsid w:val="00BA00DC"/>
    <w:rsid w:val="00BA0210"/>
    <w:rsid w:val="00BA082A"/>
    <w:rsid w:val="00BA0CF6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1FF"/>
    <w:rsid w:val="00BA3BBE"/>
    <w:rsid w:val="00BA404C"/>
    <w:rsid w:val="00BA40BD"/>
    <w:rsid w:val="00BA427F"/>
    <w:rsid w:val="00BA45C7"/>
    <w:rsid w:val="00BA4718"/>
    <w:rsid w:val="00BA4871"/>
    <w:rsid w:val="00BA4A81"/>
    <w:rsid w:val="00BA5195"/>
    <w:rsid w:val="00BA51A4"/>
    <w:rsid w:val="00BA535C"/>
    <w:rsid w:val="00BA5406"/>
    <w:rsid w:val="00BA542B"/>
    <w:rsid w:val="00BA54A3"/>
    <w:rsid w:val="00BA568F"/>
    <w:rsid w:val="00BA5701"/>
    <w:rsid w:val="00BA57E3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0B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0DB6"/>
    <w:rsid w:val="00BC132B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213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46F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6FE1"/>
    <w:rsid w:val="00C0736D"/>
    <w:rsid w:val="00C07594"/>
    <w:rsid w:val="00C07696"/>
    <w:rsid w:val="00C076C3"/>
    <w:rsid w:val="00C07831"/>
    <w:rsid w:val="00C07B49"/>
    <w:rsid w:val="00C07F13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0A8"/>
    <w:rsid w:val="00C201E4"/>
    <w:rsid w:val="00C2030C"/>
    <w:rsid w:val="00C20477"/>
    <w:rsid w:val="00C204C2"/>
    <w:rsid w:val="00C20C54"/>
    <w:rsid w:val="00C20DE6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ADA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1D87"/>
    <w:rsid w:val="00C3275F"/>
    <w:rsid w:val="00C327C4"/>
    <w:rsid w:val="00C32AAE"/>
    <w:rsid w:val="00C334A7"/>
    <w:rsid w:val="00C33799"/>
    <w:rsid w:val="00C33891"/>
    <w:rsid w:val="00C339B9"/>
    <w:rsid w:val="00C33CD4"/>
    <w:rsid w:val="00C3402B"/>
    <w:rsid w:val="00C34496"/>
    <w:rsid w:val="00C34525"/>
    <w:rsid w:val="00C346A2"/>
    <w:rsid w:val="00C34844"/>
    <w:rsid w:val="00C348E7"/>
    <w:rsid w:val="00C35688"/>
    <w:rsid w:val="00C35AC5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9FC"/>
    <w:rsid w:val="00C42B91"/>
    <w:rsid w:val="00C42E9C"/>
    <w:rsid w:val="00C42F2B"/>
    <w:rsid w:val="00C431DC"/>
    <w:rsid w:val="00C432E7"/>
    <w:rsid w:val="00C43601"/>
    <w:rsid w:val="00C436D3"/>
    <w:rsid w:val="00C4391F"/>
    <w:rsid w:val="00C43E5F"/>
    <w:rsid w:val="00C44140"/>
    <w:rsid w:val="00C444D8"/>
    <w:rsid w:val="00C44542"/>
    <w:rsid w:val="00C44622"/>
    <w:rsid w:val="00C44AA3"/>
    <w:rsid w:val="00C44CDC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18"/>
    <w:rsid w:val="00C52DD0"/>
    <w:rsid w:val="00C53051"/>
    <w:rsid w:val="00C53091"/>
    <w:rsid w:val="00C53206"/>
    <w:rsid w:val="00C53429"/>
    <w:rsid w:val="00C535D9"/>
    <w:rsid w:val="00C53C75"/>
    <w:rsid w:val="00C544F6"/>
    <w:rsid w:val="00C54580"/>
    <w:rsid w:val="00C54591"/>
    <w:rsid w:val="00C550F5"/>
    <w:rsid w:val="00C551C8"/>
    <w:rsid w:val="00C554FA"/>
    <w:rsid w:val="00C5584C"/>
    <w:rsid w:val="00C5592E"/>
    <w:rsid w:val="00C563F8"/>
    <w:rsid w:val="00C56F54"/>
    <w:rsid w:val="00C5712A"/>
    <w:rsid w:val="00C571B5"/>
    <w:rsid w:val="00C57222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19D"/>
    <w:rsid w:val="00C638DD"/>
    <w:rsid w:val="00C63A1E"/>
    <w:rsid w:val="00C63CF3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881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34"/>
    <w:rsid w:val="00C70DC7"/>
    <w:rsid w:val="00C716A9"/>
    <w:rsid w:val="00C71EEF"/>
    <w:rsid w:val="00C72057"/>
    <w:rsid w:val="00C72135"/>
    <w:rsid w:val="00C7228A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42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0E5"/>
    <w:rsid w:val="00C83195"/>
    <w:rsid w:val="00C83438"/>
    <w:rsid w:val="00C837DD"/>
    <w:rsid w:val="00C83F3E"/>
    <w:rsid w:val="00C83F82"/>
    <w:rsid w:val="00C8498B"/>
    <w:rsid w:val="00C85029"/>
    <w:rsid w:val="00C850EE"/>
    <w:rsid w:val="00C8518B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9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3F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187"/>
    <w:rsid w:val="00CA326C"/>
    <w:rsid w:val="00CA34CF"/>
    <w:rsid w:val="00CA37BF"/>
    <w:rsid w:val="00CA3D09"/>
    <w:rsid w:val="00CA46CA"/>
    <w:rsid w:val="00CA4721"/>
    <w:rsid w:val="00CA4974"/>
    <w:rsid w:val="00CA5139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A7FC4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A77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6D80"/>
    <w:rsid w:val="00CB70CC"/>
    <w:rsid w:val="00CB71C8"/>
    <w:rsid w:val="00CB771E"/>
    <w:rsid w:val="00CB7C17"/>
    <w:rsid w:val="00CB7C71"/>
    <w:rsid w:val="00CC025E"/>
    <w:rsid w:val="00CC02B5"/>
    <w:rsid w:val="00CC0598"/>
    <w:rsid w:val="00CC07B8"/>
    <w:rsid w:val="00CC09FF"/>
    <w:rsid w:val="00CC0DD7"/>
    <w:rsid w:val="00CC1372"/>
    <w:rsid w:val="00CC1407"/>
    <w:rsid w:val="00CC1581"/>
    <w:rsid w:val="00CC1895"/>
    <w:rsid w:val="00CC197A"/>
    <w:rsid w:val="00CC1CC1"/>
    <w:rsid w:val="00CC1E88"/>
    <w:rsid w:val="00CC24E2"/>
    <w:rsid w:val="00CC250C"/>
    <w:rsid w:val="00CC26D4"/>
    <w:rsid w:val="00CC277C"/>
    <w:rsid w:val="00CC39AF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6D19"/>
    <w:rsid w:val="00CC72EE"/>
    <w:rsid w:val="00CC7F1E"/>
    <w:rsid w:val="00CD0602"/>
    <w:rsid w:val="00CD0B4E"/>
    <w:rsid w:val="00CD0CDF"/>
    <w:rsid w:val="00CD0EA8"/>
    <w:rsid w:val="00CD0FDE"/>
    <w:rsid w:val="00CD129C"/>
    <w:rsid w:val="00CD12AD"/>
    <w:rsid w:val="00CD14F0"/>
    <w:rsid w:val="00CD15AF"/>
    <w:rsid w:val="00CD1935"/>
    <w:rsid w:val="00CD1E43"/>
    <w:rsid w:val="00CD236B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5EAB"/>
    <w:rsid w:val="00CD6001"/>
    <w:rsid w:val="00CD6854"/>
    <w:rsid w:val="00CD6EAF"/>
    <w:rsid w:val="00CD774C"/>
    <w:rsid w:val="00CD78BD"/>
    <w:rsid w:val="00CD7D64"/>
    <w:rsid w:val="00CE07B5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52"/>
    <w:rsid w:val="00D01665"/>
    <w:rsid w:val="00D0172F"/>
    <w:rsid w:val="00D020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20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0CAB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133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BA1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55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02C"/>
    <w:rsid w:val="00D355E9"/>
    <w:rsid w:val="00D35A0C"/>
    <w:rsid w:val="00D35F87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0631"/>
    <w:rsid w:val="00D414C0"/>
    <w:rsid w:val="00D41E75"/>
    <w:rsid w:val="00D42AAF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84E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3B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6C03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0E4D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A11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1CEE"/>
    <w:rsid w:val="00D822C9"/>
    <w:rsid w:val="00D82607"/>
    <w:rsid w:val="00D82F80"/>
    <w:rsid w:val="00D830BF"/>
    <w:rsid w:val="00D835B0"/>
    <w:rsid w:val="00D8369B"/>
    <w:rsid w:val="00D83768"/>
    <w:rsid w:val="00D8394C"/>
    <w:rsid w:val="00D84287"/>
    <w:rsid w:val="00D84A5F"/>
    <w:rsid w:val="00D8503B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09"/>
    <w:rsid w:val="00D910CB"/>
    <w:rsid w:val="00D91163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398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B69"/>
    <w:rsid w:val="00DA4DC3"/>
    <w:rsid w:val="00DA4FDF"/>
    <w:rsid w:val="00DA5120"/>
    <w:rsid w:val="00DA5464"/>
    <w:rsid w:val="00DA5769"/>
    <w:rsid w:val="00DA578B"/>
    <w:rsid w:val="00DA57BA"/>
    <w:rsid w:val="00DA5FC7"/>
    <w:rsid w:val="00DA6D51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C8"/>
    <w:rsid w:val="00DB2BFB"/>
    <w:rsid w:val="00DB2E88"/>
    <w:rsid w:val="00DB2EA9"/>
    <w:rsid w:val="00DB3FD7"/>
    <w:rsid w:val="00DB4101"/>
    <w:rsid w:val="00DB422D"/>
    <w:rsid w:val="00DB49B6"/>
    <w:rsid w:val="00DB4A0E"/>
    <w:rsid w:val="00DB4E5A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2D1A"/>
    <w:rsid w:val="00DC303D"/>
    <w:rsid w:val="00DC3455"/>
    <w:rsid w:val="00DC37E6"/>
    <w:rsid w:val="00DC3A02"/>
    <w:rsid w:val="00DC4063"/>
    <w:rsid w:val="00DC4083"/>
    <w:rsid w:val="00DC4089"/>
    <w:rsid w:val="00DC4866"/>
    <w:rsid w:val="00DC49EB"/>
    <w:rsid w:val="00DC522D"/>
    <w:rsid w:val="00DC539D"/>
    <w:rsid w:val="00DC547F"/>
    <w:rsid w:val="00DC5508"/>
    <w:rsid w:val="00DC5556"/>
    <w:rsid w:val="00DC5651"/>
    <w:rsid w:val="00DC5A75"/>
    <w:rsid w:val="00DC5DB4"/>
    <w:rsid w:val="00DC604C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79F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4A9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6D4B"/>
    <w:rsid w:val="00E0718F"/>
    <w:rsid w:val="00E0751A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4D59"/>
    <w:rsid w:val="00E150B6"/>
    <w:rsid w:val="00E15E31"/>
    <w:rsid w:val="00E16164"/>
    <w:rsid w:val="00E163C5"/>
    <w:rsid w:val="00E168EC"/>
    <w:rsid w:val="00E16966"/>
    <w:rsid w:val="00E1697B"/>
    <w:rsid w:val="00E16C20"/>
    <w:rsid w:val="00E171F2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94D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27CB5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2E58"/>
    <w:rsid w:val="00E331E7"/>
    <w:rsid w:val="00E33580"/>
    <w:rsid w:val="00E33634"/>
    <w:rsid w:val="00E3376E"/>
    <w:rsid w:val="00E34112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2C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47B94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76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6723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2EFF"/>
    <w:rsid w:val="00E64C8C"/>
    <w:rsid w:val="00E65508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496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A2C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5D0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561"/>
    <w:rsid w:val="00E859CE"/>
    <w:rsid w:val="00E85D79"/>
    <w:rsid w:val="00E85F3E"/>
    <w:rsid w:val="00E86945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BAE"/>
    <w:rsid w:val="00E97E47"/>
    <w:rsid w:val="00EA0C4C"/>
    <w:rsid w:val="00EA0E46"/>
    <w:rsid w:val="00EA1101"/>
    <w:rsid w:val="00EA1112"/>
    <w:rsid w:val="00EA1325"/>
    <w:rsid w:val="00EA142C"/>
    <w:rsid w:val="00EA1E18"/>
    <w:rsid w:val="00EA22B5"/>
    <w:rsid w:val="00EA297B"/>
    <w:rsid w:val="00EA2C26"/>
    <w:rsid w:val="00EA32BD"/>
    <w:rsid w:val="00EA347F"/>
    <w:rsid w:val="00EA34F8"/>
    <w:rsid w:val="00EA3510"/>
    <w:rsid w:val="00EA42F2"/>
    <w:rsid w:val="00EA4A90"/>
    <w:rsid w:val="00EA4B48"/>
    <w:rsid w:val="00EA4BB7"/>
    <w:rsid w:val="00EA5072"/>
    <w:rsid w:val="00EA53DA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196F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68"/>
    <w:rsid w:val="00EB6DFB"/>
    <w:rsid w:val="00EB7213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DF8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5A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55C7"/>
    <w:rsid w:val="00EE62AB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44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635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3916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5F8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2038"/>
    <w:rsid w:val="00F32042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975"/>
    <w:rsid w:val="00F35F6C"/>
    <w:rsid w:val="00F35FEF"/>
    <w:rsid w:val="00F36513"/>
    <w:rsid w:val="00F36842"/>
    <w:rsid w:val="00F36872"/>
    <w:rsid w:val="00F36926"/>
    <w:rsid w:val="00F36A96"/>
    <w:rsid w:val="00F370DE"/>
    <w:rsid w:val="00F37479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1CF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1DA"/>
    <w:rsid w:val="00F53230"/>
    <w:rsid w:val="00F5376B"/>
    <w:rsid w:val="00F5399A"/>
    <w:rsid w:val="00F53AA7"/>
    <w:rsid w:val="00F53BF3"/>
    <w:rsid w:val="00F53C4B"/>
    <w:rsid w:val="00F53C83"/>
    <w:rsid w:val="00F546D8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0EE5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002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5FF"/>
    <w:rsid w:val="00F85A0C"/>
    <w:rsid w:val="00F85AA2"/>
    <w:rsid w:val="00F85B8D"/>
    <w:rsid w:val="00F85E16"/>
    <w:rsid w:val="00F85E57"/>
    <w:rsid w:val="00F86186"/>
    <w:rsid w:val="00F866DB"/>
    <w:rsid w:val="00F86828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1D4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0CD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4FA7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523"/>
    <w:rsid w:val="00FD1570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23A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580F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670"/>
    <w:rsid w:val="00FF599F"/>
    <w:rsid w:val="00FF5C2C"/>
    <w:rsid w:val="00FF5E72"/>
    <w:rsid w:val="00FF6411"/>
    <w:rsid w:val="00FF6560"/>
    <w:rsid w:val="00FF6936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1BDBADE4"/>
  <w15:docId w15:val="{A65845A3-46A2-484C-9937-0843CB4BD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sz w:val="30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1895</TotalTime>
  <Pages>16</Pages>
  <Words>2548</Words>
  <Characters>14530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Leela, Laksanayingyong</cp:lastModifiedBy>
  <cp:revision>251</cp:revision>
  <cp:lastPrinted>2022-05-03T17:20:00Z</cp:lastPrinted>
  <dcterms:created xsi:type="dcterms:W3CDTF">2021-11-03T09:43:00Z</dcterms:created>
  <dcterms:modified xsi:type="dcterms:W3CDTF">2022-05-10T06:48:00Z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