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8010"/>
      </w:tblGrid>
      <w:tr w:rsidR="006D5263" w:rsidRPr="00EA592D" w14:paraId="0B5FE4B6" w14:textId="77777777" w:rsidTr="00D37403">
        <w:tc>
          <w:tcPr>
            <w:tcW w:w="1368" w:type="dxa"/>
          </w:tcPr>
          <w:p w14:paraId="2FA27299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E089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06131B79" w14:textId="77777777" w:rsidR="006D5263" w:rsidRPr="00EA592D" w:rsidRDefault="006D5263" w:rsidP="00D37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61193CD" w14:textId="77777777" w:rsidR="006D5263" w:rsidRPr="00BE089B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089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6D5263" w:rsidRPr="00EA592D" w14:paraId="3A3C6E47" w14:textId="77777777" w:rsidTr="00D37403">
        <w:trPr>
          <w:trHeight w:val="227"/>
        </w:trPr>
        <w:tc>
          <w:tcPr>
            <w:tcW w:w="1368" w:type="dxa"/>
          </w:tcPr>
          <w:p w14:paraId="78D5C74C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B9CC1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BC9728D" w14:textId="77777777" w:rsidR="006D5263" w:rsidRPr="00BE089B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D5263" w:rsidRPr="00EA592D" w14:paraId="5193BB25" w14:textId="77777777" w:rsidTr="00D37403">
        <w:tc>
          <w:tcPr>
            <w:tcW w:w="1368" w:type="dxa"/>
          </w:tcPr>
          <w:p w14:paraId="3B5F7894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8A196FD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A2A3DDA" w14:textId="77777777" w:rsidR="006D5263" w:rsidRPr="00BE089B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89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6D5263" w:rsidRPr="00EA592D" w14:paraId="4A7E3C9F" w14:textId="77777777" w:rsidTr="00D37403">
        <w:tc>
          <w:tcPr>
            <w:tcW w:w="1368" w:type="dxa"/>
          </w:tcPr>
          <w:p w14:paraId="2B7F6A50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1E39CE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C9C7D42" w14:textId="77777777" w:rsidR="006D5263" w:rsidRPr="00BE089B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89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BE089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6D5263" w:rsidRPr="00EA592D" w14:paraId="1CFD871D" w14:textId="77777777" w:rsidTr="00D37403">
        <w:tc>
          <w:tcPr>
            <w:tcW w:w="1368" w:type="dxa"/>
          </w:tcPr>
          <w:p w14:paraId="67E86C1D" w14:textId="77777777" w:rsidR="006D5263" w:rsidRPr="00BE089B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57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8871E5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F864478" w14:textId="77777777" w:rsidR="006D5263" w:rsidRPr="00BE089B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89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Pr="000F0B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E733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Pr="00BE089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Pr="00A5236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OVID</w:t>
            </w:r>
            <w:r w:rsidRPr="00A5236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Pr="00BE089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6D5263" w:rsidRPr="00EA592D" w14:paraId="4D8316E1" w14:textId="77777777" w:rsidTr="00D37403">
        <w:tc>
          <w:tcPr>
            <w:tcW w:w="1368" w:type="dxa"/>
          </w:tcPr>
          <w:p w14:paraId="45351D01" w14:textId="77777777" w:rsidR="006D5263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1A6956B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EBEEC7C" w14:textId="77777777" w:rsidR="006D5263" w:rsidRPr="00BE089B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89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6D5263" w:rsidRPr="00EA592D" w14:paraId="5ACB0793" w14:textId="77777777" w:rsidTr="00D37403">
        <w:tc>
          <w:tcPr>
            <w:tcW w:w="1368" w:type="dxa"/>
          </w:tcPr>
          <w:p w14:paraId="39119AAB" w14:textId="77777777" w:rsidR="006D5263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3675F4B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FBFC3E5" w14:textId="77777777" w:rsidR="006D5263" w:rsidRPr="00BE089B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89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ค่าใช้จ่ายรอตัดบัญชี</w:t>
            </w:r>
          </w:p>
        </w:tc>
      </w:tr>
      <w:tr w:rsidR="006D5263" w:rsidRPr="00EA592D" w14:paraId="5D607089" w14:textId="77777777" w:rsidTr="00D37403">
        <w:tc>
          <w:tcPr>
            <w:tcW w:w="1368" w:type="dxa"/>
          </w:tcPr>
          <w:p w14:paraId="39EE7502" w14:textId="77777777" w:rsidR="006D5263" w:rsidRPr="00B14F4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C0BA911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661B4C3" w14:textId="77777777" w:rsidR="006D5263" w:rsidRPr="00BE089B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89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6D5263" w:rsidRPr="00EA592D" w14:paraId="091038A6" w14:textId="77777777" w:rsidTr="00D37403">
        <w:tc>
          <w:tcPr>
            <w:tcW w:w="1368" w:type="dxa"/>
          </w:tcPr>
          <w:p w14:paraId="57CA0D7D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744674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0BFCC5E" w14:textId="77777777" w:rsidR="006D5263" w:rsidRPr="00BE089B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89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6D5263" w:rsidRPr="00EA592D" w14:paraId="23229B73" w14:textId="77777777" w:rsidTr="00D37403">
        <w:tc>
          <w:tcPr>
            <w:tcW w:w="1368" w:type="dxa"/>
            <w:shd w:val="clear" w:color="auto" w:fill="auto"/>
          </w:tcPr>
          <w:p w14:paraId="4E59ED94" w14:textId="77777777" w:rsidR="006D5263" w:rsidRPr="00EB57B0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AFC2639" w14:textId="77777777" w:rsidR="006D5263" w:rsidRPr="00EB57B0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6534247" w14:textId="77777777" w:rsidR="006D5263" w:rsidRPr="00BE089B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89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D5263" w:rsidRPr="00EA592D" w14:paraId="032C6158" w14:textId="77777777" w:rsidTr="00D37403">
        <w:tc>
          <w:tcPr>
            <w:tcW w:w="1368" w:type="dxa"/>
            <w:shd w:val="clear" w:color="auto" w:fill="auto"/>
          </w:tcPr>
          <w:p w14:paraId="01B255B6" w14:textId="77777777" w:rsidR="006D5263" w:rsidRPr="00595FFC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18ECCCF" w14:textId="77777777" w:rsidR="006D5263" w:rsidRPr="00595FFC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E53E2B0" w14:textId="77777777" w:rsidR="006D5263" w:rsidRPr="00BE089B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0A4B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Pr="00BE089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ทรัสต์</w:t>
            </w:r>
          </w:p>
        </w:tc>
      </w:tr>
      <w:tr w:rsidR="006D5263" w:rsidRPr="00EA592D" w14:paraId="191B1243" w14:textId="77777777" w:rsidTr="00D37403">
        <w:tc>
          <w:tcPr>
            <w:tcW w:w="1368" w:type="dxa"/>
            <w:shd w:val="clear" w:color="auto" w:fill="auto"/>
          </w:tcPr>
          <w:p w14:paraId="41EBF2BC" w14:textId="74751A4B" w:rsidR="006D5263" w:rsidRPr="00EB57B0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C3F3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3CBF0E3" w14:textId="77777777" w:rsidR="006D5263" w:rsidRPr="00595FFC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11E4FF19" w14:textId="77777777" w:rsidR="006D5263" w:rsidRPr="00BE089B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089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ข้อมูลเกี่ยวกับการซื้อขายเงินลงทุน</w:t>
            </w:r>
          </w:p>
        </w:tc>
      </w:tr>
      <w:tr w:rsidR="006D5263" w:rsidRPr="00EA592D" w14:paraId="42D86D35" w14:textId="77777777" w:rsidTr="00D37403">
        <w:tc>
          <w:tcPr>
            <w:tcW w:w="1368" w:type="dxa"/>
          </w:tcPr>
          <w:p w14:paraId="3E986650" w14:textId="53604014" w:rsidR="006D5263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C3F3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799D9F5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4B9678" w14:textId="77777777" w:rsidR="006D5263" w:rsidRPr="0049665F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E089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</w:t>
            </w:r>
            <w:r w:rsidRPr="00BE089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ส่วนงานดำเนินงานและการจำแนกรายได้</w:t>
            </w:r>
          </w:p>
        </w:tc>
      </w:tr>
      <w:tr w:rsidR="006D5263" w:rsidRPr="00EA592D" w14:paraId="32037C41" w14:textId="77777777" w:rsidTr="00D37403">
        <w:tc>
          <w:tcPr>
            <w:tcW w:w="1368" w:type="dxa"/>
          </w:tcPr>
          <w:p w14:paraId="03E26E83" w14:textId="120B7944" w:rsidR="006D5263" w:rsidRPr="00245732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C3F3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0B64C6B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C9E5A86" w14:textId="77777777" w:rsidR="006D5263" w:rsidRPr="00BE089B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089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6D5263" w:rsidRPr="00EA592D" w14:paraId="2DE8AFB0" w14:textId="77777777" w:rsidTr="00D37403">
        <w:tc>
          <w:tcPr>
            <w:tcW w:w="1368" w:type="dxa"/>
          </w:tcPr>
          <w:p w14:paraId="4AC29E95" w14:textId="42CFE8AB" w:rsidR="006D5263" w:rsidRPr="00E73399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C3F3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74A9338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2FEA40E" w14:textId="77777777" w:rsidR="006D5263" w:rsidRPr="00BE089B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089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ภาระผูกพัน</w:t>
            </w:r>
            <w:r w:rsidRPr="00BE089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กับบุคคลหรือกิจการที่ไม่เกี่ยวข้องกัน</w:t>
            </w:r>
          </w:p>
        </w:tc>
      </w:tr>
      <w:tr w:rsidR="006D5263" w:rsidRPr="00EA592D" w14:paraId="4EA9CA1F" w14:textId="77777777" w:rsidTr="00D37403">
        <w:tc>
          <w:tcPr>
            <w:tcW w:w="1368" w:type="dxa"/>
          </w:tcPr>
          <w:p w14:paraId="52A8BD7E" w14:textId="77777777" w:rsidR="006D5263" w:rsidRPr="000F0B2B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7A5A59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6E8DE6D" w14:textId="77777777" w:rsidR="006D5263" w:rsidRPr="00BE089B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62BBEEE3" w14:textId="77777777" w:rsidR="006D5263" w:rsidRPr="008414D9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="Angsana New" w:hAnsi="Angsana New"/>
          <w:sz w:val="30"/>
          <w:szCs w:val="30"/>
          <w:cs/>
        </w:rPr>
        <w:br w:type="page"/>
      </w:r>
      <w:r w:rsidRPr="00BE089B">
        <w:rPr>
          <w:rFonts w:asciiTheme="majorBidi" w:hAnsiTheme="majorBidi"/>
          <w:sz w:val="30"/>
          <w:szCs w:val="30"/>
          <w:cs/>
        </w:rPr>
        <w:lastRenderedPageBreak/>
        <w:t>หมายเหตุประกอบงบการเงิน</w:t>
      </w:r>
      <w:r w:rsidRPr="00BE089B">
        <w:rPr>
          <w:rFonts w:asciiTheme="majorBidi" w:hAnsiTheme="majorBidi" w:hint="cs"/>
          <w:sz w:val="30"/>
          <w:szCs w:val="30"/>
          <w:cs/>
        </w:rPr>
        <w:t>เ</w:t>
      </w:r>
      <w:r w:rsidRPr="00BE089B">
        <w:rPr>
          <w:rFonts w:asciiTheme="majorBidi" w:hAnsiTheme="majorBidi"/>
          <w:sz w:val="30"/>
          <w:szCs w:val="30"/>
          <w:cs/>
        </w:rPr>
        <w:t>ป็นส่วนหนึ่งของงบการเงินระหว่างกาลนี้</w:t>
      </w:r>
    </w:p>
    <w:p w14:paraId="5EC85C52" w14:textId="77777777" w:rsidR="006D5263" w:rsidRPr="00E8192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78A982B" w14:textId="7BF5B597" w:rsidR="006D5263" w:rsidRPr="00BE089B" w:rsidRDefault="006D5263" w:rsidP="006D5263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E089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ผู้มีอำนาจ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ของผู้จัดการกองทรัสต์เมื่อวันที่ </w:t>
      </w:r>
      <w:r w:rsidRPr="00BE089B">
        <w:rPr>
          <w:rFonts w:asciiTheme="majorBidi" w:hAnsiTheme="majorBidi" w:cstheme="majorBidi"/>
          <w:sz w:val="30"/>
          <w:szCs w:val="30"/>
          <w:cs/>
        </w:rPr>
        <w:br/>
      </w:r>
      <w:r w:rsidRPr="005140EA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1</w:t>
      </w:r>
      <w:r w:rsidRPr="005140EA">
        <w:rPr>
          <w:rFonts w:asciiTheme="majorBidi" w:hAnsiTheme="majorBidi" w:cstheme="majorBidi"/>
          <w:sz w:val="30"/>
          <w:szCs w:val="30"/>
        </w:rPr>
        <w:t xml:space="preserve"> 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5140EA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2AFC966B" w14:textId="77777777" w:rsidR="006D5263" w:rsidRPr="00E8192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2356D2" w14:textId="77777777" w:rsidR="006D5263" w:rsidRPr="00BE089B" w:rsidRDefault="006D5263" w:rsidP="006D5263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E089B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1C688DC" w14:textId="77777777" w:rsidR="006D5263" w:rsidRPr="00607564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7D4035" w14:textId="77777777" w:rsidR="006D5263" w:rsidRPr="00CE726B" w:rsidRDefault="006D5263" w:rsidP="006D5263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/>
          <w:sz w:val="30"/>
          <w:szCs w:val="30"/>
        </w:rPr>
        <w:t>“</w:t>
      </w:r>
      <w:r w:rsidRPr="00BE089B">
        <w:rPr>
          <w:rFonts w:asciiTheme="majorBidi" w:hAnsiTheme="majorBidi" w:cstheme="majorBidi"/>
          <w:sz w:val="30"/>
          <w:szCs w:val="30"/>
          <w:cs/>
        </w:rPr>
        <w:t>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ซึ่งไม่มีการกำหนดอายุโครงการโดยแปลงสภาพจากกองทุนรวมอสังหาริมทรัพย์ และสิทธิการเช่าดุสิตธานี ("กองทุนรวม") และจดทะเบียนเป็นกองทรัสต์เมื่อวันที่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60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 โดยมีจำนวน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BE089B">
        <w:rPr>
          <w:rFonts w:asciiTheme="majorBidi" w:hAnsiTheme="majorBidi" w:cstheme="majorBidi"/>
          <w:sz w:val="30"/>
          <w:szCs w:val="30"/>
          <w:cs/>
        </w:rPr>
        <w:t>ทุน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 </w:t>
      </w:r>
      <w:r w:rsidRPr="004157EA">
        <w:rPr>
          <w:rFonts w:asciiTheme="majorBidi" w:hAnsiTheme="majorBidi"/>
          <w:sz w:val="30"/>
          <w:szCs w:val="30"/>
        </w:rPr>
        <w:t>3</w:t>
      </w:r>
      <w:r w:rsidRPr="007A0A22">
        <w:rPr>
          <w:rFonts w:asciiTheme="majorBidi" w:hAnsiTheme="majorBidi"/>
          <w:sz w:val="30"/>
          <w:szCs w:val="30"/>
        </w:rPr>
        <w:t>,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5</w:t>
      </w:r>
      <w:r w:rsidRPr="00E73399">
        <w:rPr>
          <w:rFonts w:asciiTheme="majorBidi" w:hAnsiTheme="majorBidi"/>
          <w:sz w:val="30"/>
          <w:szCs w:val="30"/>
        </w:rPr>
        <w:t>6</w:t>
      </w:r>
      <w:r w:rsidRPr="007A0A22">
        <w:rPr>
          <w:rFonts w:asciiTheme="majorBidi" w:hAnsiTheme="majorBidi"/>
          <w:sz w:val="30"/>
          <w:szCs w:val="30"/>
        </w:rPr>
        <w:t>.</w:t>
      </w:r>
      <w:r w:rsidRPr="00E73399">
        <w:rPr>
          <w:rFonts w:asciiTheme="majorBidi" w:hAnsiTheme="majorBidi"/>
          <w:sz w:val="30"/>
          <w:szCs w:val="30"/>
        </w:rPr>
        <w:t>0</w:t>
      </w:r>
      <w:r w:rsidRPr="000F0B2B">
        <w:rPr>
          <w:rFonts w:asciiTheme="majorBidi" w:hAnsiTheme="majorBidi"/>
          <w:sz w:val="30"/>
          <w:szCs w:val="30"/>
        </w:rPr>
        <w:t>5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(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แบ่งเป็น 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09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ล้านหน่วย มูลค่าหน่วยละ </w:t>
      </w:r>
      <w:bookmarkStart w:id="0" w:name="_Hlk46853457"/>
      <w:r w:rsidRPr="00E73399">
        <w:rPr>
          <w:rFonts w:asciiTheme="majorBidi" w:hAnsiTheme="majorBidi" w:cstheme="majorBidi"/>
          <w:sz w:val="30"/>
          <w:szCs w:val="30"/>
        </w:rPr>
        <w:t>8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BE089B">
        <w:rPr>
          <w:rFonts w:asciiTheme="majorBidi" w:hAnsiTheme="majorBidi" w:cstheme="majorBidi"/>
          <w:sz w:val="30"/>
          <w:szCs w:val="30"/>
          <w:cs/>
        </w:rPr>
        <w:t>บาท) โดยมี</w:t>
      </w:r>
      <w:r w:rsidRPr="00BE089B" w:rsidDel="002B30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ดุสิตธานี พร็อพเพอร์ตี้ส์ รีท จำกัด</w:t>
      </w:r>
      <w:r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ผู้จัดการกองทรัสต์”)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กรุงไทย จำกัด (มหาชน)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(“ทรัสตี”) </w:t>
      </w:r>
      <w:r w:rsidRPr="00BE089B">
        <w:rPr>
          <w:rFonts w:asciiTheme="majorBidi" w:hAnsiTheme="majorBidi" w:cstheme="majorBidi"/>
          <w:sz w:val="30"/>
          <w:szCs w:val="30"/>
          <w:cs/>
        </w:rPr>
        <w:t>เป็นทรัสตีของกองทรัสต์</w:t>
      </w:r>
    </w:p>
    <w:p w14:paraId="1814F464" w14:textId="77777777" w:rsidR="006D5263" w:rsidRPr="00BE089B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F07093" w14:textId="77777777" w:rsidR="006D5263" w:rsidRPr="00CE726B" w:rsidRDefault="006D5263" w:rsidP="006D5263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  <w:cs/>
        </w:rPr>
        <w:t>กองทรัสต์มีนโยบายจ่ายเงินปันผลตามหลักเกณฑ์และวิธีการที่กำหนดในหนังสือชี้ชวน</w:t>
      </w:r>
    </w:p>
    <w:p w14:paraId="011BA5DA" w14:textId="77777777" w:rsidR="006D5263" w:rsidRPr="00E81923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CB645C8" w14:textId="77777777" w:rsidR="006D5263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  <w:cs/>
        </w:rPr>
        <w:t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E089B">
        <w:rPr>
          <w:rFonts w:asciiTheme="majorBidi" w:hAnsiTheme="majorBidi" w:cstheme="majorBidi" w:hint="cs"/>
          <w:sz w:val="30"/>
          <w:szCs w:val="30"/>
        </w:rPr>
        <w:t>(“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กลุ่มกองทรัสต์”) </w:t>
      </w:r>
      <w:r w:rsidRPr="00BE089B">
        <w:rPr>
          <w:rFonts w:asciiTheme="majorBidi" w:hAnsiTheme="majorBidi" w:cstheme="majorBidi"/>
          <w:sz w:val="30"/>
          <w:szCs w:val="30"/>
          <w:cs/>
        </w:rPr>
        <w:t>ดังต่อ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179FDC3B" w14:textId="77777777" w:rsidR="006D5263" w:rsidRPr="00E81923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60"/>
        <w:gridCol w:w="1650"/>
        <w:gridCol w:w="1674"/>
      </w:tblGrid>
      <w:tr w:rsidR="006D5263" w14:paraId="4899D3BD" w14:textId="77777777" w:rsidTr="00D37403">
        <w:tc>
          <w:tcPr>
            <w:tcW w:w="2243" w:type="dxa"/>
          </w:tcPr>
          <w:p w14:paraId="6AD088DA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5D1F0B57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60" w:type="dxa"/>
          </w:tcPr>
          <w:p w14:paraId="0B02FFAC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324" w:type="dxa"/>
            <w:gridSpan w:val="2"/>
          </w:tcPr>
          <w:p w14:paraId="0D170EA7" w14:textId="77777777" w:rsidR="006D5263" w:rsidRPr="00BE089B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6D5263" w14:paraId="6F137345" w14:textId="77777777" w:rsidTr="00D37403">
        <w:tc>
          <w:tcPr>
            <w:tcW w:w="2243" w:type="dxa"/>
          </w:tcPr>
          <w:p w14:paraId="505CE6E8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171325AE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54993E0E" w14:textId="77777777" w:rsidR="006D5263" w:rsidRPr="00BE089B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50" w:type="dxa"/>
          </w:tcPr>
          <w:p w14:paraId="15EE819F" w14:textId="38DA2A3C" w:rsidR="006D5263" w:rsidRPr="004E7CB0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157EA">
              <w:rPr>
                <w:rFonts w:asciiTheme="majorBidi" w:hAnsiTheme="majorBidi"/>
                <w:sz w:val="30"/>
                <w:szCs w:val="30"/>
              </w:rPr>
              <w:t>3</w:t>
            </w:r>
            <w:r w:rsidR="00A33F15">
              <w:rPr>
                <w:rFonts w:asciiTheme="majorBidi" w:hAnsiTheme="majorBidi"/>
                <w:sz w:val="30"/>
                <w:szCs w:val="30"/>
              </w:rPr>
              <w:t>1</w:t>
            </w:r>
            <w:r w:rsidRPr="00BD75D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A33F15" w:rsidRPr="00BE089B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 w:rsidRPr="00BE089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/>
                <w:sz w:val="30"/>
                <w:szCs w:val="30"/>
              </w:rPr>
              <w:t>6</w:t>
            </w:r>
            <w:r w:rsidR="00A33F15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674" w:type="dxa"/>
          </w:tcPr>
          <w:p w14:paraId="79EF5EC4" w14:textId="379E9650" w:rsidR="006D5263" w:rsidRPr="00BE089B" w:rsidRDefault="006D5263" w:rsidP="00D37403">
            <w:pPr>
              <w:pStyle w:val="BodyTextIndent"/>
              <w:spacing w:after="0"/>
              <w:ind w:left="0" w:right="4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BE089B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0F0B2B">
              <w:rPr>
                <w:rFonts w:asciiTheme="majorBidi" w:hAnsi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/>
                <w:sz w:val="30"/>
                <w:szCs w:val="30"/>
              </w:rPr>
              <w:t>6</w:t>
            </w:r>
            <w:r w:rsidR="00A33F15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  <w:tr w:rsidR="006D5263" w14:paraId="3658BE80" w14:textId="77777777" w:rsidTr="00D37403">
        <w:tc>
          <w:tcPr>
            <w:tcW w:w="2243" w:type="dxa"/>
          </w:tcPr>
          <w:p w14:paraId="583A17D3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47B0D9EF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66A58F52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2"/>
          </w:tcPr>
          <w:p w14:paraId="78783366" w14:textId="77777777" w:rsidR="006D5263" w:rsidRPr="00BE089B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hint="cs"/>
                <w:i/>
                <w:iCs/>
                <w:sz w:val="30"/>
                <w:szCs w:val="30"/>
              </w:rPr>
              <w:t>(</w:t>
            </w:r>
            <w:r w:rsidRPr="00BE089B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6D5263" w14:paraId="0C959FFA" w14:textId="77777777" w:rsidTr="00D37403">
        <w:tc>
          <w:tcPr>
            <w:tcW w:w="2243" w:type="dxa"/>
          </w:tcPr>
          <w:p w14:paraId="05910474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2764825A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60" w:type="dxa"/>
          </w:tcPr>
          <w:p w14:paraId="55E9709D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50" w:type="dxa"/>
          </w:tcPr>
          <w:p w14:paraId="77922088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3BF6F805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6D5263" w14:paraId="3BF0BD33" w14:textId="77777777" w:rsidTr="00D37403">
        <w:tc>
          <w:tcPr>
            <w:tcW w:w="2243" w:type="dxa"/>
          </w:tcPr>
          <w:p w14:paraId="6326EA39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66F47395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0" w:type="dxa"/>
          </w:tcPr>
          <w:p w14:paraId="4B030407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</w:tcPr>
          <w:p w14:paraId="4DBE65C5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1C531F9E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14:paraId="30419D33" w14:textId="77777777" w:rsidTr="00D37403">
        <w:tc>
          <w:tcPr>
            <w:tcW w:w="2243" w:type="dxa"/>
          </w:tcPr>
          <w:p w14:paraId="1D972E56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4BD966CB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60" w:type="dxa"/>
          </w:tcPr>
          <w:p w14:paraId="6E495382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50" w:type="dxa"/>
          </w:tcPr>
          <w:p w14:paraId="0E15934C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6CC081D4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603878AE" w14:textId="77777777" w:rsidR="006D526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717A8C2A" w14:textId="77777777" w:rsidR="006D5263" w:rsidRPr="00BE089B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lastRenderedPageBreak/>
        <w:t>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BE089B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0560291D" w14:textId="77777777" w:rsidR="006D5263" w:rsidRPr="00E8192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5E8C5" w14:textId="5A1EA9F4" w:rsidR="006D5263" w:rsidRPr="008F53C2" w:rsidRDefault="006D5263" w:rsidP="006D5263">
      <w:pPr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BE089B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E089B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4157EA">
        <w:rPr>
          <w:rFonts w:ascii="Angsana New" w:hAnsi="Angsana New"/>
          <w:sz w:val="30"/>
          <w:szCs w:val="30"/>
        </w:rPr>
        <w:t>3</w:t>
      </w:r>
      <w:r w:rsidRPr="000F0B2B">
        <w:rPr>
          <w:rFonts w:ascii="Angsana New" w:hAnsi="Angsana New"/>
          <w:sz w:val="30"/>
          <w:szCs w:val="30"/>
        </w:rPr>
        <w:t>4</w:t>
      </w:r>
      <w:r w:rsidRPr="00EA4E94">
        <w:rPr>
          <w:rFonts w:ascii="Angsana New" w:hAnsi="Angsana New"/>
          <w:sz w:val="30"/>
          <w:szCs w:val="30"/>
        </w:rPr>
        <w:t xml:space="preserve"> </w:t>
      </w:r>
      <w:r w:rsidRPr="00BE089B">
        <w:rPr>
          <w:rFonts w:ascii="Angsana New" w:hAnsi="Angsana New"/>
          <w:sz w:val="30"/>
          <w:szCs w:val="30"/>
          <w:cs/>
        </w:rPr>
        <w:t xml:space="preserve">เรื่อง </w:t>
      </w:r>
      <w:r w:rsidRPr="00BE089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E089B">
        <w:rPr>
          <w:rFonts w:ascii="Angsana New" w:hAnsi="Angsana New"/>
          <w:sz w:val="30"/>
          <w:szCs w:val="30"/>
          <w:cs/>
        </w:rPr>
        <w:t xml:space="preserve"> รวมถึงแนวปฏิบัติทางบัญชีสำหรับกองทุนรวมอสังหาริมทรัพย์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EA4E94">
        <w:rPr>
          <w:rFonts w:ascii="Angsana New" w:hAnsi="Angsana New"/>
          <w:sz w:val="30"/>
          <w:szCs w:val="30"/>
        </w:rPr>
        <w:t xml:space="preserve"> (“</w:t>
      </w:r>
      <w:r w:rsidRPr="00BE089B">
        <w:rPr>
          <w:rFonts w:ascii="Angsana New" w:hAnsi="Angsana New"/>
          <w:sz w:val="30"/>
          <w:szCs w:val="30"/>
          <w:cs/>
        </w:rPr>
        <w:t>สมาคม</w:t>
      </w:r>
      <w:r w:rsidRPr="00EA4E94">
        <w:rPr>
          <w:rFonts w:ascii="Angsana New" w:hAnsi="Angsana New"/>
          <w:sz w:val="30"/>
          <w:szCs w:val="30"/>
        </w:rPr>
        <w:t xml:space="preserve">”) </w:t>
      </w:r>
      <w:r w:rsidRPr="00BE089B">
        <w:rPr>
          <w:rFonts w:ascii="Angsana New" w:hAnsi="Angsana New"/>
          <w:sz w:val="30"/>
          <w:szCs w:val="30"/>
          <w:cs/>
        </w:rPr>
        <w:t xml:space="preserve">กำหนดโดยได้รับความเห็นชอบจากสำนักงานคณะกรรมการกำกับหลักทรัพย์และตลาดหลักทรัพย์ ในกรณีเรื่องที่แนวปฏิบัติทางบัญชีฉบับนี้ไม่ได้กำหนดไว้ </w:t>
      </w:r>
      <w:r w:rsidRPr="00BE089B">
        <w:rPr>
          <w:rFonts w:ascii="Angsana New" w:hAnsi="Angsana New" w:hint="cs"/>
          <w:sz w:val="30"/>
          <w:szCs w:val="30"/>
          <w:cs/>
        </w:rPr>
        <w:t>กลุ่ม</w:t>
      </w:r>
      <w:r w:rsidRPr="00BE089B">
        <w:rPr>
          <w:rFonts w:ascii="Angsana New" w:hAnsi="Angsana New"/>
          <w:sz w:val="30"/>
          <w:szCs w:val="30"/>
          <w:cs/>
        </w:rPr>
        <w:t xml:space="preserve">กองทรัสต์ต้องปฏิบัติตามมาตรฐานการรายงานทางการเงินที่ออกโดยสภาวิชาชีพบัญชี </w:t>
      </w:r>
      <w:r w:rsidRPr="00EA4E94">
        <w:rPr>
          <w:rFonts w:ascii="Angsana New" w:hAnsi="Angsana New"/>
          <w:sz w:val="30"/>
          <w:szCs w:val="30"/>
        </w:rPr>
        <w:t>(“</w:t>
      </w:r>
      <w:r w:rsidRPr="00BE089B">
        <w:rPr>
          <w:rFonts w:ascii="Angsana New" w:hAnsi="Angsana New"/>
          <w:sz w:val="30"/>
          <w:szCs w:val="30"/>
          <w:cs/>
        </w:rPr>
        <w:t>แนวปฏิบัติทางบัญชี</w:t>
      </w:r>
      <w:r w:rsidRPr="00EA4E94">
        <w:rPr>
          <w:rFonts w:ascii="Angsana New" w:hAnsi="Angsana New"/>
          <w:sz w:val="30"/>
          <w:szCs w:val="30"/>
        </w:rPr>
        <w:t>”)</w:t>
      </w:r>
      <w:r w:rsidRPr="00BE089B">
        <w:rPr>
          <w:rFonts w:ascii="Angsana New" w:hAnsi="Angsana New" w:hint="cs"/>
          <w:sz w:val="30"/>
          <w:szCs w:val="30"/>
          <w:cs/>
        </w:rPr>
        <w:t xml:space="preserve"> </w:t>
      </w:r>
      <w:r w:rsidR="009D5159" w:rsidRPr="00BE089B">
        <w:rPr>
          <w:rFonts w:ascii="Angsana New" w:hAnsi="Angsana New"/>
          <w:sz w:val="30"/>
          <w:szCs w:val="30"/>
          <w:cs/>
        </w:rPr>
        <w:t>โดย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367262">
        <w:rPr>
          <w:rFonts w:ascii="Angsana New" w:hAnsi="Angsana New"/>
          <w:sz w:val="30"/>
          <w:szCs w:val="30"/>
        </w:rPr>
        <w:t xml:space="preserve"> </w:t>
      </w:r>
      <w:r w:rsidR="009D5159" w:rsidRPr="00BE089B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</w:t>
      </w:r>
      <w:r w:rsidR="00283556">
        <w:rPr>
          <w:rFonts w:ascii="Angsana New" w:hAnsi="Angsana New"/>
          <w:sz w:val="30"/>
          <w:szCs w:val="30"/>
        </w:rPr>
        <w:t xml:space="preserve"> </w:t>
      </w:r>
      <w:r w:rsidR="009D5159" w:rsidRPr="00BE089B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</w:t>
      </w:r>
      <w:r w:rsidR="00616741">
        <w:rPr>
          <w:rFonts w:ascii="Angsana New" w:hAnsi="Angsana New" w:hint="cs"/>
          <w:sz w:val="30"/>
          <w:szCs w:val="30"/>
          <w:cs/>
        </w:rPr>
        <w:t>กลุ่ม</w:t>
      </w:r>
      <w:r w:rsidR="009D5159" w:rsidRPr="00BE089B">
        <w:rPr>
          <w:rFonts w:ascii="Angsana New" w:hAnsi="Angsana New"/>
          <w:sz w:val="30"/>
          <w:szCs w:val="30"/>
          <w:cs/>
        </w:rPr>
        <w:t xml:space="preserve">กองทรัสต์สำหรับปีสิ้นสุดวันที่ </w:t>
      </w:r>
      <w:r w:rsidR="00367262">
        <w:rPr>
          <w:rFonts w:ascii="Angsana New" w:hAnsi="Angsana New"/>
          <w:sz w:val="30"/>
          <w:szCs w:val="30"/>
        </w:rPr>
        <w:br/>
      </w:r>
      <w:r w:rsidR="009D5159">
        <w:rPr>
          <w:rFonts w:ascii="Angsana New" w:hAnsi="Angsana New"/>
          <w:sz w:val="30"/>
          <w:szCs w:val="30"/>
        </w:rPr>
        <w:t>31</w:t>
      </w:r>
      <w:r w:rsidR="009D5159" w:rsidRPr="00BE08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D5159">
        <w:rPr>
          <w:rFonts w:ascii="Angsana New" w:hAnsi="Angsana New"/>
          <w:sz w:val="30"/>
          <w:szCs w:val="30"/>
        </w:rPr>
        <w:t>2564</w:t>
      </w:r>
    </w:p>
    <w:p w14:paraId="448F9FFD" w14:textId="77777777" w:rsidR="006D5263" w:rsidRPr="00E8192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4F97F41" w14:textId="599724BB" w:rsidR="006D5263" w:rsidRDefault="006D5263" w:rsidP="006D5263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ผู้จัดการ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BE089B">
        <w:rPr>
          <w:rFonts w:asciiTheme="majorBidi" w:hAnsiTheme="majorBidi" w:cstheme="majorBidi"/>
          <w:sz w:val="30"/>
          <w:szCs w:val="30"/>
          <w:cs/>
        </w:rPr>
        <w:t>ได้มีการใช้วิจารณญาณและการประมาณการในการประมาณมูลค่ายุติธรรมของสินทรัพย์ตามนโยบายการบัญชีของ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กองทรัสต์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</w:t>
      </w:r>
      <w:r w:rsidR="00EA0850">
        <w:rPr>
          <w:rFonts w:asciiTheme="majorBidi" w:hAnsiTheme="majorBidi" w:cstheme="majorBidi"/>
          <w:sz w:val="30"/>
          <w:szCs w:val="30"/>
        </w:rPr>
        <w:t>4</w:t>
      </w:r>
    </w:p>
    <w:p w14:paraId="0293D25C" w14:textId="77777777" w:rsidR="006D5263" w:rsidRPr="00BE089B" w:rsidRDefault="006D5263" w:rsidP="006D5263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E089B">
        <w:rPr>
          <w:rFonts w:asciiTheme="majorBidi" w:hAnsiTheme="majorBidi" w:cstheme="majorBidi"/>
          <w:sz w:val="30"/>
          <w:szCs w:val="30"/>
        </w:rPr>
        <w:br w:type="page"/>
      </w:r>
    </w:p>
    <w:p w14:paraId="7BF9BC8E" w14:textId="77777777" w:rsidR="006D5263" w:rsidRPr="00BE089B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157EA">
        <w:rPr>
          <w:rFonts w:asciiTheme="majorBidi" w:hAnsiTheme="majorBidi" w:cstheme="majorBidi"/>
          <w:sz w:val="30"/>
          <w:szCs w:val="30"/>
        </w:rPr>
        <w:lastRenderedPageBreak/>
        <w:t>3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BE089B">
        <w:rPr>
          <w:rFonts w:asciiTheme="majorBidi" w:hAnsiTheme="majorBidi" w:cs="Angsana New"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0F0B2B">
        <w:rPr>
          <w:rFonts w:ascii="Angsana New" w:hAnsi="Angsana New"/>
          <w:sz w:val="30"/>
          <w:szCs w:val="30"/>
        </w:rPr>
        <w:t>2</w:t>
      </w:r>
      <w:r w:rsidRPr="00E73399">
        <w:rPr>
          <w:rFonts w:ascii="Angsana New" w:hAnsi="Angsana New"/>
          <w:sz w:val="30"/>
          <w:szCs w:val="30"/>
        </w:rPr>
        <w:t>0</w:t>
      </w:r>
      <w:r w:rsidRPr="000F0B2B">
        <w:rPr>
          <w:rFonts w:ascii="Angsana New" w:hAnsi="Angsana New"/>
          <w:sz w:val="30"/>
          <w:szCs w:val="30"/>
        </w:rPr>
        <w:t>1</w:t>
      </w:r>
      <w:r w:rsidRPr="00E73399">
        <w:rPr>
          <w:rFonts w:ascii="Angsana New" w:hAnsi="Angsana New"/>
          <w:sz w:val="30"/>
          <w:szCs w:val="30"/>
        </w:rPr>
        <w:t>9</w:t>
      </w:r>
      <w:r w:rsidRPr="00BE089B">
        <w:rPr>
          <w:rFonts w:asciiTheme="majorBidi" w:hAnsiTheme="majorBidi" w:cs="Angsana New"/>
          <w:sz w:val="30"/>
          <w:szCs w:val="30"/>
        </w:rPr>
        <w:t xml:space="preserve"> (</w:t>
      </w:r>
      <w:r w:rsidRPr="004416D4">
        <w:rPr>
          <w:rFonts w:asciiTheme="majorBidi" w:hAnsiTheme="majorBidi" w:cstheme="majorBidi"/>
          <w:sz w:val="30"/>
          <w:szCs w:val="30"/>
          <w:lang w:val="th-TH"/>
        </w:rPr>
        <w:t>C</w:t>
      </w:r>
      <w:r w:rsidRPr="00BE089B">
        <w:rPr>
          <w:rFonts w:asciiTheme="majorBidi" w:hAnsiTheme="majorBidi" w:cstheme="majorBidi" w:hint="cs"/>
          <w:sz w:val="30"/>
          <w:szCs w:val="30"/>
        </w:rPr>
        <w:t>OVID</w:t>
      </w:r>
      <w:r w:rsidRPr="004416D4">
        <w:rPr>
          <w:rFonts w:asciiTheme="majorBidi" w:hAnsiTheme="majorBidi" w:cstheme="majorBidi"/>
          <w:sz w:val="30"/>
          <w:szCs w:val="30"/>
          <w:lang w:val="th-TH"/>
        </w:rPr>
        <w:t>-</w:t>
      </w:r>
      <w:r w:rsidRPr="000F0B2B">
        <w:rPr>
          <w:rFonts w:asciiTheme="majorBidi" w:hAnsiTheme="majorBidi" w:cs="Angsana New"/>
          <w:sz w:val="30"/>
          <w:szCs w:val="30"/>
        </w:rPr>
        <w:t>1</w:t>
      </w:r>
      <w:r w:rsidRPr="00E73399">
        <w:rPr>
          <w:rFonts w:asciiTheme="majorBidi" w:hAnsiTheme="majorBidi" w:cs="Angsana New"/>
          <w:sz w:val="30"/>
          <w:szCs w:val="30"/>
        </w:rPr>
        <w:t>9</w:t>
      </w:r>
      <w:r w:rsidRPr="00BE089B">
        <w:rPr>
          <w:rFonts w:asciiTheme="majorBidi" w:hAnsiTheme="majorBidi" w:cs="Angsana New"/>
          <w:sz w:val="30"/>
          <w:szCs w:val="30"/>
        </w:rPr>
        <w:t>)</w:t>
      </w:r>
    </w:p>
    <w:p w14:paraId="36C38914" w14:textId="77777777" w:rsidR="006D5263" w:rsidRPr="00EA264C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A5E74A" w14:textId="2F29075E" w:rsidR="009A0E34" w:rsidRDefault="009A0E34" w:rsidP="009A0E3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E089B">
        <w:rPr>
          <w:rFonts w:ascii="Angsana New" w:hAnsi="Angsana New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>256</w:t>
      </w:r>
      <w:r w:rsidR="0053377E">
        <w:rPr>
          <w:rFonts w:ascii="Angsana New" w:hAnsi="Angsana New"/>
          <w:sz w:val="30"/>
          <w:szCs w:val="30"/>
        </w:rPr>
        <w:t>5</w:t>
      </w:r>
      <w:r w:rsidRPr="00BE089B">
        <w:rPr>
          <w:rFonts w:ascii="Angsana New" w:hAnsi="Angsana New"/>
          <w:sz w:val="30"/>
          <w:szCs w:val="30"/>
          <w:cs/>
        </w:rPr>
        <w:t xml:space="preserve"> สถานการณ์การแพร่ระบาดของ </w:t>
      </w:r>
      <w:r w:rsidRPr="005F6B8B">
        <w:rPr>
          <w:rFonts w:ascii="Angsana New" w:hAnsi="Angsana New"/>
          <w:sz w:val="30"/>
          <w:szCs w:val="30"/>
        </w:rPr>
        <w:t>COVID-</w:t>
      </w:r>
      <w:r>
        <w:rPr>
          <w:rFonts w:ascii="Angsana New" w:hAnsi="Angsana New"/>
          <w:sz w:val="30"/>
          <w:szCs w:val="30"/>
        </w:rPr>
        <w:t>19</w:t>
      </w:r>
      <w:r w:rsidRPr="00BE089B">
        <w:rPr>
          <w:rFonts w:ascii="Angsana New" w:hAnsi="Angsana New"/>
          <w:sz w:val="30"/>
          <w:szCs w:val="30"/>
          <w:cs/>
        </w:rPr>
        <w:t xml:space="preserve"> ยังคงเกิดขึ้นอย่างต่อเนื่อง </w:t>
      </w:r>
      <w:r w:rsidRPr="00BE089B">
        <w:rPr>
          <w:rFonts w:ascii="Angsana New" w:hAnsi="Angsana New" w:hint="cs"/>
          <w:sz w:val="30"/>
          <w:szCs w:val="30"/>
          <w:cs/>
        </w:rPr>
        <w:t>และ</w:t>
      </w:r>
      <w:r w:rsidR="00D82D60">
        <w:rPr>
          <w:rFonts w:ascii="Angsana New" w:hAnsi="Angsana New" w:hint="cs"/>
          <w:sz w:val="30"/>
          <w:szCs w:val="30"/>
          <w:cs/>
        </w:rPr>
        <w:t>ยังคง</w:t>
      </w:r>
      <w:r w:rsidRPr="00BE089B">
        <w:rPr>
          <w:rFonts w:ascii="Angsana New" w:hAnsi="Angsana New"/>
          <w:sz w:val="30"/>
          <w:szCs w:val="30"/>
          <w:cs/>
        </w:rPr>
        <w:t>มีการแจกจ่ายวัคซีน</w:t>
      </w:r>
      <w:r w:rsidR="00D82D60">
        <w:rPr>
          <w:rFonts w:ascii="Angsana New" w:hAnsi="Angsana New" w:hint="cs"/>
          <w:sz w:val="30"/>
          <w:szCs w:val="30"/>
          <w:cs/>
        </w:rPr>
        <w:t>อยู่</w:t>
      </w:r>
      <w:r w:rsidRPr="00BE089B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Pr="00BE089B">
        <w:rPr>
          <w:rFonts w:ascii="Angsana New" w:hAnsi="Angsana New"/>
          <w:sz w:val="30"/>
          <w:szCs w:val="30"/>
          <w:cs/>
        </w:rPr>
        <w:t xml:space="preserve"> </w:t>
      </w:r>
      <w:r w:rsidRPr="00BE089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4157E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 w:rsidRPr="00BE089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F0B2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65 </w:t>
      </w:r>
      <w:r w:rsidRPr="00BE089B">
        <w:rPr>
          <w:rFonts w:ascii="Angsana New" w:hAnsi="Angsana New" w:hint="cs"/>
          <w:sz w:val="30"/>
          <w:szCs w:val="30"/>
          <w:cs/>
        </w:rPr>
        <w:t xml:space="preserve">การประเมินราคามูลค่ายุติธรรมของเงินลงทุนในอสังหาริมทรัพย์สำหรับโรงแรมในประเทศไทยได้ดำเนินการเสร็จแล้ว </w:t>
      </w:r>
      <w:r w:rsidR="00D82D60" w:rsidRPr="00BE089B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="00D82D60" w:rsidRPr="00BE089B">
        <w:rPr>
          <w:rFonts w:ascii="Angsana New" w:hAnsi="Angsana New" w:hint="cs"/>
          <w:sz w:val="30"/>
          <w:szCs w:val="30"/>
          <w:cs/>
        </w:rPr>
        <w:t>ื่</w:t>
      </w:r>
      <w:r w:rsidR="00D82D60" w:rsidRPr="00BE089B">
        <w:rPr>
          <w:rFonts w:ascii="Angsana New" w:hAnsi="Angsana New"/>
          <w:sz w:val="30"/>
          <w:szCs w:val="30"/>
          <w:cs/>
        </w:rPr>
        <w:t>อวันท</w:t>
      </w:r>
      <w:r w:rsidR="00D82D60" w:rsidRPr="00BE089B">
        <w:rPr>
          <w:rFonts w:ascii="Angsana New" w:hAnsi="Angsana New" w:hint="cs"/>
          <w:sz w:val="30"/>
          <w:szCs w:val="30"/>
          <w:cs/>
        </w:rPr>
        <w:t xml:space="preserve">ี่ </w:t>
      </w:r>
      <w:r w:rsidR="00D82D60" w:rsidRPr="000F0B2B">
        <w:rPr>
          <w:rFonts w:ascii="Angsana New" w:hAnsi="Angsana New"/>
          <w:sz w:val="30"/>
          <w:szCs w:val="30"/>
        </w:rPr>
        <w:t>11</w:t>
      </w:r>
      <w:r w:rsidR="00D82D60">
        <w:rPr>
          <w:rFonts w:ascii="Angsana New" w:hAnsi="Angsana New"/>
          <w:sz w:val="30"/>
          <w:szCs w:val="30"/>
        </w:rPr>
        <w:t xml:space="preserve"> </w:t>
      </w:r>
      <w:r w:rsidR="00D82D60" w:rsidRPr="00BE089B">
        <w:rPr>
          <w:rFonts w:ascii="Angsana New" w:hAnsi="Angsana New" w:hint="cs"/>
          <w:sz w:val="30"/>
          <w:szCs w:val="30"/>
          <w:cs/>
        </w:rPr>
        <w:t>มิถุนายน</w:t>
      </w:r>
      <w:r w:rsidR="00D82D60" w:rsidRPr="00BE089B">
        <w:rPr>
          <w:rFonts w:ascii="Angsana New" w:hAnsi="Angsana New"/>
          <w:sz w:val="30"/>
          <w:szCs w:val="30"/>
          <w:cs/>
        </w:rPr>
        <w:t xml:space="preserve"> </w:t>
      </w:r>
      <w:r w:rsidR="00D82D60" w:rsidRPr="000F0B2B">
        <w:rPr>
          <w:rFonts w:ascii="Angsana New" w:hAnsi="Angsana New"/>
          <w:sz w:val="30"/>
          <w:szCs w:val="30"/>
        </w:rPr>
        <w:t>25</w:t>
      </w:r>
      <w:r w:rsidR="00D82D60" w:rsidRPr="00061427">
        <w:rPr>
          <w:rFonts w:ascii="Angsana New" w:hAnsi="Angsana New"/>
          <w:sz w:val="30"/>
          <w:szCs w:val="30"/>
        </w:rPr>
        <w:t>6</w:t>
      </w:r>
      <w:r w:rsidR="00D82D60" w:rsidRPr="000F0B2B">
        <w:rPr>
          <w:rFonts w:ascii="Angsana New" w:hAnsi="Angsana New"/>
          <w:sz w:val="30"/>
          <w:szCs w:val="30"/>
        </w:rPr>
        <w:t>4</w:t>
      </w:r>
      <w:r w:rsidR="00D82D60">
        <w:rPr>
          <w:rFonts w:ascii="Angsana New" w:hAnsi="Angsana New" w:hint="cs"/>
          <w:sz w:val="30"/>
          <w:szCs w:val="30"/>
          <w:cs/>
        </w:rPr>
        <w:t xml:space="preserve"> </w:t>
      </w:r>
      <w:r w:rsidRPr="00BE089B">
        <w:rPr>
          <w:rFonts w:ascii="Angsana New" w:hAnsi="Angsana New"/>
          <w:sz w:val="30"/>
          <w:szCs w:val="30"/>
          <w:cs/>
        </w:rPr>
        <w:t>ส่วนการประเมินราคามูลค่ายุติธรรมของเงินลงทุนในอสังหาริมทรัพย์สำหรับโรงแรมในประเทศมัลดีฟส์ยังคงไม่สามารถเริ่มดำเนินการประเมินมูลค่ายุติธรรม</w:t>
      </w:r>
      <w:r w:rsidRPr="00BE089B">
        <w:rPr>
          <w:rFonts w:asciiTheme="majorBidi" w:hAnsiTheme="majorBidi" w:hint="cs"/>
          <w:sz w:val="30"/>
          <w:szCs w:val="30"/>
          <w:cs/>
        </w:rPr>
        <w:t>อย่างเต็มรูปแบบ</w:t>
      </w:r>
      <w:r w:rsidRPr="00BE089B">
        <w:rPr>
          <w:rFonts w:ascii="Angsana New" w:hAnsi="Angsana New"/>
          <w:sz w:val="30"/>
          <w:szCs w:val="30"/>
          <w:cs/>
        </w:rPr>
        <w:t>ได้</w:t>
      </w:r>
      <w:r w:rsidRPr="0008714C">
        <w:rPr>
          <w:rFonts w:ascii="Angsana New" w:hAnsi="Angsana New"/>
          <w:sz w:val="30"/>
          <w:szCs w:val="30"/>
        </w:rPr>
        <w:t xml:space="preserve"> 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และเมื่อวันที่</w:t>
      </w:r>
      <w:r w:rsidRPr="0008714C">
        <w:rPr>
          <w:rFonts w:asciiTheme="majorBidi" w:hAnsiTheme="majorBidi" w:cstheme="majorBidi"/>
          <w:sz w:val="30"/>
          <w:szCs w:val="30"/>
        </w:rPr>
        <w:t xml:space="preserve"> 14 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8714C">
        <w:rPr>
          <w:rFonts w:asciiTheme="majorBidi" w:hAnsiTheme="majorBidi" w:cstheme="majorBidi"/>
          <w:sz w:val="30"/>
          <w:szCs w:val="30"/>
        </w:rPr>
        <w:t xml:space="preserve">2564 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กลุ่มกองทรัสต์ได้ส่งหนังสือขอผ่อนผันการประเมินโครงการ</w:t>
      </w:r>
      <w:r w:rsidRPr="00BE089B">
        <w:rPr>
          <w:rFonts w:asciiTheme="majorBidi" w:hAnsiTheme="majorBidi" w:cstheme="majorBidi"/>
          <w:sz w:val="30"/>
          <w:szCs w:val="30"/>
          <w:cs/>
        </w:rPr>
        <w:t>โรงแรมดุสิตธานี มัลดีฟส์</w:t>
      </w:r>
      <w:r w:rsidRPr="0008714C">
        <w:rPr>
          <w:rFonts w:asciiTheme="majorBidi" w:hAnsiTheme="majorBidi" w:cstheme="majorBidi"/>
          <w:sz w:val="30"/>
          <w:szCs w:val="30"/>
        </w:rPr>
        <w:t xml:space="preserve"> 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จากเดิมที่ต้องประเมินอย่างเต็มรูปแบบให้แล้วเสร็จภายใน </w:t>
      </w:r>
      <w:r w:rsidRPr="0008714C">
        <w:rPr>
          <w:rFonts w:asciiTheme="majorBidi" w:hAnsiTheme="majorBidi" w:cstheme="majorBidi"/>
          <w:sz w:val="30"/>
          <w:szCs w:val="30"/>
        </w:rPr>
        <w:t xml:space="preserve">31 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8714C">
        <w:rPr>
          <w:rFonts w:asciiTheme="majorBidi" w:hAnsiTheme="majorBidi" w:cstheme="majorBidi"/>
          <w:sz w:val="30"/>
          <w:szCs w:val="30"/>
        </w:rPr>
        <w:t>2564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 ให้ขยายเวลาการประเมินออกไปเป็นให้แล้วเสร็จภายในวันที่ </w:t>
      </w:r>
      <w:r w:rsidRPr="0008714C">
        <w:rPr>
          <w:rFonts w:asciiTheme="majorBidi" w:hAnsiTheme="majorBidi" w:cstheme="majorBidi"/>
          <w:sz w:val="30"/>
          <w:szCs w:val="30"/>
        </w:rPr>
        <w:t xml:space="preserve">31 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8714C">
        <w:rPr>
          <w:rFonts w:asciiTheme="majorBidi" w:hAnsiTheme="majorBidi" w:cstheme="majorBidi"/>
          <w:sz w:val="30"/>
          <w:szCs w:val="30"/>
        </w:rPr>
        <w:t>2565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 กับสำนักงานคณะกรรมการกำกับหลักทรัพย์และตลาดหลักทรัพย์ ซึ่งเป็นไปตามประกาศคณะกรรมการกำกับตลาดทุน ที่ ทน</w:t>
      </w:r>
      <w:r w:rsidRPr="00F02BAF">
        <w:rPr>
          <w:rFonts w:asciiTheme="majorBidi" w:hAnsiTheme="majorBidi" w:cstheme="majorBidi" w:hint="cs"/>
          <w:sz w:val="30"/>
          <w:szCs w:val="30"/>
        </w:rPr>
        <w:t>/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จ. </w:t>
      </w:r>
      <w:r w:rsidRPr="00F02BAF">
        <w:rPr>
          <w:rFonts w:asciiTheme="majorBidi" w:hAnsiTheme="majorBidi" w:cstheme="majorBidi"/>
          <w:sz w:val="30"/>
          <w:szCs w:val="30"/>
        </w:rPr>
        <w:t>10</w:t>
      </w:r>
      <w:r w:rsidRPr="00F02BAF">
        <w:rPr>
          <w:rFonts w:asciiTheme="majorBidi" w:hAnsiTheme="majorBidi" w:cstheme="majorBidi" w:hint="cs"/>
          <w:sz w:val="30"/>
          <w:szCs w:val="30"/>
        </w:rPr>
        <w:t>/</w:t>
      </w:r>
      <w:r w:rsidRPr="00F02BAF">
        <w:rPr>
          <w:rFonts w:asciiTheme="majorBidi" w:hAnsiTheme="majorBidi" w:cstheme="majorBidi"/>
          <w:sz w:val="30"/>
          <w:szCs w:val="30"/>
        </w:rPr>
        <w:t>2564</w:t>
      </w:r>
      <w:r w:rsidRPr="00F02BA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เรื่อง การผ่อนผันการดำเนินการของกองทุนรวมอสังหาริมทรัพย์ กองทุนรวมโครงสร้างพื้นฐาน และทรัสต์เพื่อการลงทุนในอสังหาริมทรัพย์ เนื่องจากสถานการณ์การระบาดของโรคติดเชื้อไวรัสโคโรนา </w:t>
      </w:r>
      <w:r w:rsidRPr="00F02BAF">
        <w:rPr>
          <w:rFonts w:asciiTheme="majorBidi" w:hAnsiTheme="majorBidi" w:cstheme="majorBidi" w:hint="cs"/>
          <w:sz w:val="30"/>
          <w:szCs w:val="30"/>
        </w:rPr>
        <w:t>2019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F02BAF">
        <w:rPr>
          <w:rFonts w:asciiTheme="majorBidi" w:hAnsiTheme="majorBidi" w:cstheme="majorBidi"/>
          <w:sz w:val="30"/>
          <w:szCs w:val="30"/>
        </w:rPr>
        <w:t xml:space="preserve">19 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มกรา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Pr="00F02BAF">
        <w:rPr>
          <w:rFonts w:asciiTheme="majorBidi" w:hAnsiTheme="majorBidi" w:cstheme="majorBidi"/>
          <w:sz w:val="30"/>
          <w:szCs w:val="30"/>
        </w:rPr>
        <w:t>2565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 กลุ่มกองทรัสต์ได้รับหนังสืออนุญาตผ่อนผันดังกล่าวแล้ว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089B">
        <w:rPr>
          <w:rFonts w:ascii="Angsana New" w:hAnsi="Angsana New" w:cstheme="majorBidi"/>
          <w:sz w:val="30"/>
          <w:szCs w:val="30"/>
          <w:cs/>
        </w:rPr>
        <w:t xml:space="preserve">กลุ่มกองทรัสต์จึงวัดมูลค่ายุติธรรมของเงินลงทุนในอสังหาริมทรัพย์สำหรับโรงแรมในประเทศมัลดีฟส์ </w:t>
      </w:r>
      <w:r w:rsidR="00D82D60" w:rsidRPr="00BE089B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="00D82D60" w:rsidRPr="00BE089B">
        <w:rPr>
          <w:rFonts w:ascii="Angsana New" w:hAnsi="Angsana New" w:hint="cs"/>
          <w:sz w:val="30"/>
          <w:szCs w:val="30"/>
          <w:cs/>
        </w:rPr>
        <w:t>ื่</w:t>
      </w:r>
      <w:r w:rsidR="00D82D60" w:rsidRPr="00BE089B">
        <w:rPr>
          <w:rFonts w:ascii="Angsana New" w:hAnsi="Angsana New"/>
          <w:sz w:val="30"/>
          <w:szCs w:val="30"/>
          <w:cs/>
        </w:rPr>
        <w:t>อวันท</w:t>
      </w:r>
      <w:r w:rsidR="00D82D60" w:rsidRPr="00BE089B">
        <w:rPr>
          <w:rFonts w:ascii="Angsana New" w:hAnsi="Angsana New" w:hint="cs"/>
          <w:sz w:val="30"/>
          <w:szCs w:val="30"/>
          <w:cs/>
        </w:rPr>
        <w:t xml:space="preserve">ี่ </w:t>
      </w:r>
      <w:r w:rsidR="00D82D60" w:rsidRPr="00737585">
        <w:rPr>
          <w:rFonts w:ascii="Angsana New" w:hAnsi="Angsana New"/>
          <w:sz w:val="30"/>
          <w:szCs w:val="30"/>
        </w:rPr>
        <w:t xml:space="preserve">31 </w:t>
      </w:r>
      <w:r w:rsidR="00D82D60" w:rsidRPr="00BE089B">
        <w:rPr>
          <w:rFonts w:ascii="Angsana New" w:hAnsi="Angsana New" w:hint="cs"/>
          <w:sz w:val="30"/>
          <w:szCs w:val="30"/>
          <w:cs/>
        </w:rPr>
        <w:t>ธันวาคม</w:t>
      </w:r>
      <w:r w:rsidR="00D82D60" w:rsidRPr="00BE089B">
        <w:rPr>
          <w:rFonts w:ascii="Angsana New" w:hAnsi="Angsana New"/>
          <w:sz w:val="30"/>
          <w:szCs w:val="30"/>
          <w:cs/>
        </w:rPr>
        <w:t xml:space="preserve"> </w:t>
      </w:r>
      <w:r w:rsidR="00D82D60" w:rsidRPr="00737585">
        <w:rPr>
          <w:rFonts w:ascii="Angsana New" w:hAnsi="Angsana New"/>
          <w:sz w:val="30"/>
          <w:szCs w:val="30"/>
        </w:rPr>
        <w:t>2564</w:t>
      </w:r>
      <w:r w:rsidRPr="00BE089B">
        <w:rPr>
          <w:rFonts w:ascii="Angsana New" w:hAnsi="Angsana New"/>
          <w:sz w:val="30"/>
          <w:szCs w:val="30"/>
          <w:cs/>
        </w:rPr>
        <w:t>โดยใช้ราคาประเมินที่ผู้ประเมินราคาอิสระได้ประเมินมูลค่ายุติธรรม</w:t>
      </w:r>
      <w:r w:rsidRPr="00BE089B">
        <w:rPr>
          <w:rFonts w:ascii="Angsana New" w:hAnsi="Angsana New" w:hint="cs"/>
          <w:sz w:val="30"/>
          <w:szCs w:val="30"/>
          <w:cs/>
        </w:rPr>
        <w:t xml:space="preserve">ในรูปแบบที่ไม่ได้มีการสำรวจภาคสนาม </w:t>
      </w:r>
      <w:r w:rsidRPr="00BE089B">
        <w:rPr>
          <w:rFonts w:ascii="Angsana New" w:hAnsi="Angsana New" w:cstheme="majorBidi"/>
          <w:sz w:val="30"/>
          <w:szCs w:val="30"/>
          <w:cs/>
        </w:rPr>
        <w:t>ผู้</w:t>
      </w:r>
      <w:r w:rsidRPr="00BE089B">
        <w:rPr>
          <w:rFonts w:ascii="Angsana New" w:hAnsi="Angsana New" w:cstheme="majorBidi" w:hint="cs"/>
          <w:sz w:val="30"/>
          <w:szCs w:val="30"/>
          <w:cs/>
        </w:rPr>
        <w:t>จัดการกองทรัสต์ได้</w:t>
      </w:r>
      <w:r w:rsidRPr="00BE089B">
        <w:rPr>
          <w:rFonts w:ascii="Angsana New" w:hAnsi="Angsana New" w:cstheme="majorBidi"/>
          <w:sz w:val="30"/>
          <w:szCs w:val="30"/>
          <w:cs/>
        </w:rPr>
        <w:t>มีการติดตามสถานการณ์</w:t>
      </w:r>
      <w:r w:rsidRPr="00E36060">
        <w:rPr>
          <w:rFonts w:ascii="Angsana New" w:hAnsi="Angsana New"/>
          <w:sz w:val="30"/>
          <w:szCs w:val="30"/>
        </w:rPr>
        <w:t xml:space="preserve"> </w:t>
      </w:r>
      <w:r w:rsidRPr="005F6B8B">
        <w:rPr>
          <w:rFonts w:ascii="Angsana New" w:hAnsi="Angsana New"/>
          <w:sz w:val="30"/>
          <w:szCs w:val="30"/>
        </w:rPr>
        <w:t>COVID-</w:t>
      </w:r>
      <w:r>
        <w:rPr>
          <w:rFonts w:ascii="Angsana New" w:hAnsi="Angsana New"/>
          <w:sz w:val="30"/>
          <w:szCs w:val="30"/>
        </w:rPr>
        <w:t>19</w:t>
      </w:r>
      <w:r w:rsidRPr="00BE089B">
        <w:rPr>
          <w:rFonts w:ascii="Angsana New" w:hAnsi="Angsana New"/>
          <w:sz w:val="30"/>
          <w:szCs w:val="30"/>
          <w:cs/>
        </w:rPr>
        <w:t xml:space="preserve"> อย่างใกล้ชิดเพื่อ</w:t>
      </w:r>
      <w:r w:rsidRPr="00BE089B">
        <w:rPr>
          <w:rFonts w:ascii="Angsana New" w:hAnsi="Angsana New" w:hint="cs"/>
          <w:sz w:val="30"/>
          <w:szCs w:val="30"/>
          <w:cs/>
        </w:rPr>
        <w:t>ลด</w:t>
      </w:r>
      <w:r w:rsidRPr="00BE089B">
        <w:rPr>
          <w:rFonts w:ascii="Angsana New" w:hAnsi="Angsana New"/>
          <w:sz w:val="30"/>
          <w:szCs w:val="30"/>
          <w:cs/>
        </w:rPr>
        <w:t>ผลกระทบต่อธุรกิจให้น้อยที่สุดเท่าที่จะเป็นไปได้</w:t>
      </w:r>
    </w:p>
    <w:p w14:paraId="0D3508F9" w14:textId="77777777" w:rsidR="009A0E34" w:rsidRDefault="009A0E34" w:rsidP="006D5263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  <w:highlight w:val="yellow"/>
        </w:rPr>
      </w:pPr>
    </w:p>
    <w:p w14:paraId="500987E0" w14:textId="77777777" w:rsidR="006D5263" w:rsidRPr="00187B3D" w:rsidRDefault="006D5263" w:rsidP="006D5263">
      <w:pPr>
        <w:spacing w:line="12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"/>
          <w:szCs w:val="2"/>
        </w:rPr>
      </w:pPr>
    </w:p>
    <w:p w14:paraId="18AE6D4D" w14:textId="77777777" w:rsidR="006D5263" w:rsidRPr="00AF3771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BE089B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76A3DD0A" w14:textId="77777777" w:rsidR="006D5263" w:rsidRPr="00AE586E" w:rsidRDefault="006D5263" w:rsidP="00AE586E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  <w:highlight w:val="yellow"/>
        </w:rPr>
      </w:pPr>
    </w:p>
    <w:tbl>
      <w:tblPr>
        <w:tblW w:w="9094" w:type="dxa"/>
        <w:tblInd w:w="450" w:type="dxa"/>
        <w:tblLook w:val="01E0" w:firstRow="1" w:lastRow="1" w:firstColumn="1" w:lastColumn="1" w:noHBand="0" w:noVBand="0"/>
      </w:tblPr>
      <w:tblGrid>
        <w:gridCol w:w="5124"/>
        <w:gridCol w:w="1017"/>
        <w:gridCol w:w="264"/>
        <w:gridCol w:w="1155"/>
        <w:gridCol w:w="540"/>
        <w:gridCol w:w="994"/>
      </w:tblGrid>
      <w:tr w:rsidR="006D5263" w:rsidRPr="00CE726B" w14:paraId="1584A2C7" w14:textId="77777777" w:rsidTr="009A0E34">
        <w:trPr>
          <w:trHeight w:val="144"/>
        </w:trPr>
        <w:tc>
          <w:tcPr>
            <w:tcW w:w="5124" w:type="dxa"/>
          </w:tcPr>
          <w:p w14:paraId="0763C013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14:paraId="18CC3AB3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DF4956E" w14:textId="77777777" w:rsidR="006D5263" w:rsidRPr="00CE726B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14:paraId="5B1583D6" w14:textId="6CD66148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A0E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540" w:type="dxa"/>
            <w:vAlign w:val="center"/>
          </w:tcPr>
          <w:p w14:paraId="636F91B7" w14:textId="77777777" w:rsidR="006D5263" w:rsidRPr="00CE726B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  <w:vAlign w:val="center"/>
          </w:tcPr>
          <w:p w14:paraId="4A3605AD" w14:textId="131A6CA3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A0E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D5263" w:rsidRPr="00CE726B" w14:paraId="4D405118" w14:textId="77777777" w:rsidTr="00D37403">
        <w:trPr>
          <w:trHeight w:val="144"/>
        </w:trPr>
        <w:tc>
          <w:tcPr>
            <w:tcW w:w="5124" w:type="dxa"/>
          </w:tcPr>
          <w:p w14:paraId="1C657979" w14:textId="77777777" w:rsidR="006D5263" w:rsidRPr="00BE089B" w:rsidDel="008A5E13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17" w:type="dxa"/>
          </w:tcPr>
          <w:p w14:paraId="7BF1CDE0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674100D" w14:textId="77777777" w:rsidR="006D5263" w:rsidRPr="00CE726B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9" w:type="dxa"/>
            <w:gridSpan w:val="3"/>
          </w:tcPr>
          <w:p w14:paraId="2D987800" w14:textId="77777777" w:rsidR="006D5263" w:rsidRPr="00B14F41" w:rsidDel="008A5E13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9D2F88" w:rsidRPr="00CE726B" w14:paraId="3DAB67BE" w14:textId="77777777" w:rsidTr="009A0E34">
        <w:trPr>
          <w:trHeight w:val="144"/>
        </w:trPr>
        <w:tc>
          <w:tcPr>
            <w:tcW w:w="5124" w:type="dxa"/>
          </w:tcPr>
          <w:p w14:paraId="3773EF4B" w14:textId="77777777" w:rsidR="009D2F88" w:rsidRPr="00BE089B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08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017" w:type="dxa"/>
          </w:tcPr>
          <w:p w14:paraId="75AFE776" w14:textId="77777777" w:rsidR="009D2F88" w:rsidRPr="00CE726B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84F8430" w14:textId="77777777" w:rsidR="009D2F88" w:rsidRPr="00CE726B" w:rsidRDefault="009D2F88" w:rsidP="009D2F8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1D8F1C0D" w14:textId="72744938" w:rsidR="009D2F88" w:rsidRPr="00B14F41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7,507,987</w:t>
            </w:r>
          </w:p>
        </w:tc>
        <w:tc>
          <w:tcPr>
            <w:tcW w:w="540" w:type="dxa"/>
          </w:tcPr>
          <w:p w14:paraId="1633E6E2" w14:textId="77777777" w:rsidR="009D2F88" w:rsidRPr="00CE726B" w:rsidRDefault="009D2F88" w:rsidP="009D2F8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602D1C81" w14:textId="369BB53D" w:rsidR="009D2F88" w:rsidRPr="009A0E34" w:rsidRDefault="009D2F88" w:rsidP="009D2F88">
            <w:pPr>
              <w:pStyle w:val="acctfourfigures"/>
              <w:tabs>
                <w:tab w:val="clear" w:pos="765"/>
                <w:tab w:val="left" w:pos="840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0E34">
              <w:rPr>
                <w:rFonts w:asciiTheme="majorBidi" w:hAnsiTheme="majorBidi" w:cstheme="majorBidi"/>
                <w:sz w:val="30"/>
                <w:szCs w:val="30"/>
              </w:rPr>
              <w:t>7,258,856</w:t>
            </w:r>
          </w:p>
        </w:tc>
      </w:tr>
      <w:tr w:rsidR="009D2F88" w:rsidRPr="00CE726B" w14:paraId="03476A09" w14:textId="77777777" w:rsidTr="009A0E34">
        <w:trPr>
          <w:trHeight w:val="144"/>
        </w:trPr>
        <w:tc>
          <w:tcPr>
            <w:tcW w:w="5124" w:type="dxa"/>
          </w:tcPr>
          <w:p w14:paraId="73B7A68F" w14:textId="77777777" w:rsidR="009D2F88" w:rsidRPr="00CE726B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เพิ่มขึ้นจากการปรับปรุงอสังหาริมทรัพย์</w:t>
            </w:r>
          </w:p>
        </w:tc>
        <w:tc>
          <w:tcPr>
            <w:tcW w:w="1017" w:type="dxa"/>
          </w:tcPr>
          <w:p w14:paraId="677DA12D" w14:textId="77777777" w:rsidR="009D2F88" w:rsidRPr="00CE726B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599D2479" w14:textId="77777777" w:rsidR="009D2F88" w:rsidRPr="00CE726B" w:rsidRDefault="009D2F88" w:rsidP="009D2F8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7C8D09B9" w14:textId="7229CF9E" w:rsidR="009D2F88" w:rsidRPr="0084699C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25,706</w:t>
            </w:r>
          </w:p>
        </w:tc>
        <w:tc>
          <w:tcPr>
            <w:tcW w:w="540" w:type="dxa"/>
          </w:tcPr>
          <w:p w14:paraId="49BB0142" w14:textId="77777777" w:rsidR="009D2F88" w:rsidRPr="00CE726B" w:rsidRDefault="009D2F88" w:rsidP="009D2F8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262C0EFB" w14:textId="127B58E3" w:rsidR="009D2F88" w:rsidRPr="009A0E34" w:rsidRDefault="009D2F88" w:rsidP="009D2F88">
            <w:pPr>
              <w:pStyle w:val="acctfourfigures"/>
              <w:tabs>
                <w:tab w:val="clear" w:pos="765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0E34">
              <w:rPr>
                <w:rFonts w:asciiTheme="majorBidi" w:hAnsiTheme="majorBidi" w:cstheme="majorBidi"/>
                <w:sz w:val="30"/>
                <w:szCs w:val="30"/>
              </w:rPr>
              <w:t>90,203</w:t>
            </w:r>
          </w:p>
        </w:tc>
      </w:tr>
      <w:tr w:rsidR="009D2F88" w:rsidRPr="00CE726B" w14:paraId="7E648528" w14:textId="77777777" w:rsidTr="009A0E34">
        <w:trPr>
          <w:trHeight w:val="144"/>
        </w:trPr>
        <w:tc>
          <w:tcPr>
            <w:tcW w:w="5124" w:type="dxa"/>
          </w:tcPr>
          <w:p w14:paraId="7F4B6DC2" w14:textId="77777777" w:rsidR="009D2F88" w:rsidRPr="00CE726B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/ 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ตัดจำหน่าย</w:t>
            </w:r>
            <w:r w:rsidRPr="00BE08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ส่วนปรับปรุงโรงแรมในระหว่าง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งวด</w:t>
            </w:r>
          </w:p>
        </w:tc>
        <w:tc>
          <w:tcPr>
            <w:tcW w:w="1017" w:type="dxa"/>
          </w:tcPr>
          <w:p w14:paraId="0BBE97E7" w14:textId="77777777" w:rsidR="009D2F88" w:rsidRPr="00CE726B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29D6261A" w14:textId="77777777" w:rsidR="009D2F88" w:rsidRPr="00CE726B" w:rsidRDefault="009D2F88" w:rsidP="009D2F8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17807B3B" w14:textId="490EDE5A" w:rsidR="009D2F88" w:rsidRPr="00285F54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  <w:tc>
          <w:tcPr>
            <w:tcW w:w="540" w:type="dxa"/>
          </w:tcPr>
          <w:p w14:paraId="37043A5C" w14:textId="77777777" w:rsidR="009D2F88" w:rsidRPr="00CE726B" w:rsidRDefault="009D2F88" w:rsidP="009D2F8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383FB08B" w14:textId="6CAB9A33" w:rsidR="009D2F88" w:rsidRPr="009A0E34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0E34">
              <w:rPr>
                <w:rFonts w:asciiTheme="majorBidi" w:hAnsiTheme="majorBidi" w:cstheme="majorBidi"/>
                <w:sz w:val="30"/>
                <w:szCs w:val="30"/>
              </w:rPr>
              <w:t>(1,639)</w:t>
            </w:r>
          </w:p>
        </w:tc>
      </w:tr>
      <w:tr w:rsidR="009D2F88" w:rsidRPr="00CE726B" w14:paraId="4C3A2B6C" w14:textId="77777777" w:rsidTr="009A0E34">
        <w:trPr>
          <w:trHeight w:val="144"/>
        </w:trPr>
        <w:tc>
          <w:tcPr>
            <w:tcW w:w="5124" w:type="dxa"/>
          </w:tcPr>
          <w:p w14:paraId="7155465D" w14:textId="2B0DFE9B" w:rsidR="009D2F88" w:rsidRPr="00CE726B" w:rsidRDefault="009D2F88" w:rsidP="009D2F88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017" w:type="dxa"/>
          </w:tcPr>
          <w:p w14:paraId="6F796148" w14:textId="77777777" w:rsidR="009D2F88" w:rsidRPr="00CE726B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E95FEF8" w14:textId="77777777" w:rsidR="009D2F88" w:rsidRPr="00CE726B" w:rsidRDefault="009D2F88" w:rsidP="009D2F8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7B6334A6" w14:textId="5A750992" w:rsidR="009D2F88" w:rsidRPr="00CE726B" w:rsidRDefault="009D2F88" w:rsidP="00526F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40" w:type="dxa"/>
          </w:tcPr>
          <w:p w14:paraId="27E7CC3A" w14:textId="77777777" w:rsidR="009D2F88" w:rsidRPr="00CE726B" w:rsidRDefault="009D2F88" w:rsidP="009D2F8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029293BB" w14:textId="689FB602" w:rsidR="009D2F88" w:rsidRPr="009A0E34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0E34">
              <w:rPr>
                <w:rFonts w:asciiTheme="majorBidi" w:hAnsiTheme="majorBidi" w:cstheme="majorBidi"/>
                <w:sz w:val="30"/>
                <w:szCs w:val="30"/>
              </w:rPr>
              <w:t>(129,778)</w:t>
            </w:r>
          </w:p>
        </w:tc>
      </w:tr>
      <w:tr w:rsidR="009D2F88" w:rsidRPr="00CE726B" w14:paraId="03789C5E" w14:textId="77777777" w:rsidTr="009A0E34">
        <w:trPr>
          <w:trHeight w:val="144"/>
        </w:trPr>
        <w:tc>
          <w:tcPr>
            <w:tcW w:w="5124" w:type="dxa"/>
          </w:tcPr>
          <w:p w14:paraId="6EA0BACE" w14:textId="77777777" w:rsidR="009D2F88" w:rsidRPr="00BE089B" w:rsidRDefault="009D2F88" w:rsidP="009D2F88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ขาดทุนจากปรับมูลค่าสินทรัพย์สิทธิการใช้</w:t>
            </w:r>
          </w:p>
        </w:tc>
        <w:tc>
          <w:tcPr>
            <w:tcW w:w="1017" w:type="dxa"/>
          </w:tcPr>
          <w:p w14:paraId="272B693F" w14:textId="77777777" w:rsidR="009D2F88" w:rsidRPr="00CE726B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47716BD4" w14:textId="77777777" w:rsidR="009D2F88" w:rsidRPr="00CE726B" w:rsidRDefault="009D2F88" w:rsidP="009D2F8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65428AF7" w14:textId="56FD0EF0" w:rsidR="009D2F88" w:rsidRPr="00CE726B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(1,045)</w:t>
            </w:r>
          </w:p>
        </w:tc>
        <w:tc>
          <w:tcPr>
            <w:tcW w:w="540" w:type="dxa"/>
          </w:tcPr>
          <w:p w14:paraId="44DA1599" w14:textId="77777777" w:rsidR="009D2F88" w:rsidRPr="00CE726B" w:rsidRDefault="009D2F88" w:rsidP="009D2F8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7D7B6FB0" w14:textId="41365C74" w:rsidR="009D2F88" w:rsidRPr="009A0E34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0E34">
              <w:rPr>
                <w:rFonts w:asciiTheme="majorBidi" w:hAnsiTheme="majorBidi" w:cstheme="majorBidi"/>
                <w:sz w:val="30"/>
                <w:szCs w:val="30"/>
              </w:rPr>
              <w:t>(7,389)</w:t>
            </w:r>
          </w:p>
        </w:tc>
      </w:tr>
      <w:tr w:rsidR="009D2F88" w:rsidRPr="00CE726B" w14:paraId="10966E65" w14:textId="77777777" w:rsidTr="009A0E34">
        <w:trPr>
          <w:trHeight w:val="144"/>
        </w:trPr>
        <w:tc>
          <w:tcPr>
            <w:tcW w:w="5124" w:type="dxa"/>
          </w:tcPr>
          <w:p w14:paraId="45136524" w14:textId="77777777" w:rsidR="009D2F88" w:rsidRPr="00BE089B" w:rsidRDefault="009D2F88" w:rsidP="009D2F88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17" w:type="dxa"/>
          </w:tcPr>
          <w:p w14:paraId="141BE940" w14:textId="77777777" w:rsidR="009D2F88" w:rsidRPr="00CE726B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DD0078E" w14:textId="77777777" w:rsidR="009D2F88" w:rsidRPr="00CE726B" w:rsidRDefault="009D2F88" w:rsidP="009D2F8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00BE9B1F" w14:textId="4532F26A" w:rsidR="009D2F88" w:rsidRPr="00BE089B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D2F88">
              <w:rPr>
                <w:rFonts w:asciiTheme="majorBidi" w:hAnsiTheme="majorBidi" w:cstheme="majorBidi"/>
                <w:sz w:val="30"/>
                <w:szCs w:val="30"/>
              </w:rPr>
              <w:t>(10,683)</w:t>
            </w:r>
          </w:p>
        </w:tc>
        <w:tc>
          <w:tcPr>
            <w:tcW w:w="540" w:type="dxa"/>
          </w:tcPr>
          <w:p w14:paraId="2B51A125" w14:textId="77777777" w:rsidR="009D2F88" w:rsidRPr="00506277" w:rsidRDefault="009D2F88" w:rsidP="009D2F8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759FDAB6" w14:textId="693154E2" w:rsidR="009D2F88" w:rsidRPr="009A0E34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0E34">
              <w:rPr>
                <w:rFonts w:asciiTheme="majorBidi" w:hAnsiTheme="majorBidi" w:cstheme="majorBidi"/>
                <w:sz w:val="30"/>
                <w:szCs w:val="30"/>
              </w:rPr>
              <w:t>297,734</w:t>
            </w:r>
          </w:p>
        </w:tc>
      </w:tr>
      <w:tr w:rsidR="009D2F88" w:rsidRPr="00CE726B" w14:paraId="6BFB2DB4" w14:textId="77777777" w:rsidTr="009A0E34">
        <w:trPr>
          <w:trHeight w:val="144"/>
        </w:trPr>
        <w:tc>
          <w:tcPr>
            <w:tcW w:w="5124" w:type="dxa"/>
          </w:tcPr>
          <w:p w14:paraId="7615D4B5" w14:textId="60B239F5" w:rsidR="009D2F88" w:rsidRPr="00CE726B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BE08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มีนาคม </w:t>
            </w:r>
            <w:r w:rsidRPr="00BE089B"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  <w:t>/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4157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0F0B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089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CE726B"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017" w:type="dxa"/>
          </w:tcPr>
          <w:p w14:paraId="3E8E108D" w14:textId="77777777" w:rsidR="009D2F88" w:rsidRPr="00CE726B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B1DC12B" w14:textId="77777777" w:rsidR="009D2F88" w:rsidRPr="00CE726B" w:rsidRDefault="009D2F88" w:rsidP="009D2F8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F88878E" w14:textId="0E64547F" w:rsidR="009D2F88" w:rsidRPr="00DD500E" w:rsidRDefault="00DD500E" w:rsidP="009D2F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50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7,521,927</w:t>
            </w:r>
          </w:p>
        </w:tc>
        <w:tc>
          <w:tcPr>
            <w:tcW w:w="540" w:type="dxa"/>
          </w:tcPr>
          <w:p w14:paraId="63C53304" w14:textId="77777777" w:rsidR="009D2F88" w:rsidRPr="009A0E34" w:rsidRDefault="009D2F88" w:rsidP="009D2F8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1F4317F7" w14:textId="1B992120" w:rsidR="009D2F88" w:rsidRPr="009A0E34" w:rsidRDefault="009D2F88" w:rsidP="009D2F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E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7,507,987</w:t>
            </w:r>
          </w:p>
        </w:tc>
      </w:tr>
    </w:tbl>
    <w:p w14:paraId="1E153D77" w14:textId="7B57AF6D" w:rsidR="006D5263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DF1EAD2" w14:textId="74CA6ECD" w:rsidR="00BF7A35" w:rsidRDefault="00BF7A35" w:rsidP="006D52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50999B3" w14:textId="2C5A18CF" w:rsidR="00BF7A35" w:rsidRDefault="00BF7A35" w:rsidP="006D52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2F3591B" w14:textId="5557AB90" w:rsidR="006D5263" w:rsidRPr="00E41E22" w:rsidRDefault="006D5263" w:rsidP="00E41E2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  <w:bookmarkStart w:id="1" w:name="_Hlk102467416"/>
      <w:r w:rsidRPr="00E41E22">
        <w:rPr>
          <w:rFonts w:ascii="Angsana New" w:hAnsi="Angsana New" w:cstheme="majorBidi"/>
          <w:sz w:val="30"/>
          <w:szCs w:val="30"/>
          <w:cs/>
        </w:rPr>
        <w:lastRenderedPageBreak/>
        <w:t>ทั้งนี้ 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</w:t>
      </w:r>
      <w:r w:rsidRPr="00E41E22">
        <w:rPr>
          <w:rFonts w:ascii="Angsana New" w:hAnsi="Angsana New" w:cstheme="majorBidi" w:hint="cs"/>
          <w:sz w:val="30"/>
          <w:szCs w:val="30"/>
          <w:cs/>
        </w:rPr>
        <w:t>ระบบสาธารณูปโภค</w:t>
      </w:r>
      <w:r w:rsidRPr="00E41E22">
        <w:rPr>
          <w:rFonts w:ascii="Angsana New" w:hAnsi="Angsana New" w:cstheme="majorBidi"/>
          <w:sz w:val="30"/>
          <w:szCs w:val="30"/>
          <w:cs/>
        </w:rPr>
        <w:t>ของโรงแรมดุสิตธานี มัลดีฟส์</w:t>
      </w:r>
      <w:r w:rsidR="005652A9" w:rsidRPr="00E41E22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="005652A9" w:rsidRPr="00E41E22">
        <w:rPr>
          <w:rFonts w:ascii="Angsana New" w:hAnsi="Angsana New" w:cstheme="majorBidi"/>
          <w:sz w:val="30"/>
          <w:szCs w:val="30"/>
          <w:cs/>
        </w:rPr>
        <w:t>และรวมถึงสัญญาหลักประกันธุรกิจในสัญญาเช่าของทุกโรงแรมภายใต้กองทรัสต์</w:t>
      </w:r>
      <w:r w:rsidRPr="00E41E22">
        <w:rPr>
          <w:rFonts w:ascii="Angsana New" w:hAnsi="Angsana New" w:cstheme="majorBidi"/>
          <w:sz w:val="30"/>
          <w:szCs w:val="30"/>
          <w:cs/>
        </w:rPr>
        <w:t xml:space="preserve"> ได้จดจำนองเป็นประกันเงินกู้ยืมกับสถาบันการเงินตามที่กล่าวในหมายเหตุ</w:t>
      </w:r>
      <w:r w:rsidR="00E41E22">
        <w:rPr>
          <w:rFonts w:ascii="Angsana New" w:hAnsi="Angsana New" w:cstheme="majorBidi" w:hint="cs"/>
          <w:sz w:val="30"/>
          <w:szCs w:val="30"/>
          <w:cs/>
        </w:rPr>
        <w:t xml:space="preserve">  </w:t>
      </w:r>
      <w:r w:rsidRPr="00E41E22">
        <w:rPr>
          <w:rFonts w:ascii="Angsana New" w:hAnsi="Angsana New" w:cstheme="majorBidi"/>
          <w:sz w:val="30"/>
          <w:szCs w:val="30"/>
          <w:cs/>
        </w:rPr>
        <w:t xml:space="preserve">ข้อ </w:t>
      </w:r>
      <w:r w:rsidRPr="00E41E22">
        <w:rPr>
          <w:rFonts w:ascii="Angsana New" w:hAnsi="Angsana New" w:cstheme="majorBidi"/>
          <w:sz w:val="30"/>
          <w:szCs w:val="30"/>
        </w:rPr>
        <w:t xml:space="preserve">6 </w:t>
      </w:r>
    </w:p>
    <w:bookmarkEnd w:id="1"/>
    <w:p w14:paraId="01287361" w14:textId="7AB5F3E3" w:rsidR="00497450" w:rsidRPr="00177523" w:rsidRDefault="00497450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9AA2B4" w14:textId="77777777" w:rsidR="006D5263" w:rsidRPr="00BE089B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5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BE089B">
        <w:rPr>
          <w:rFonts w:asciiTheme="majorBidi" w:hAnsiTheme="majorBidi" w:cstheme="majorBidi" w:hint="cs"/>
          <w:sz w:val="30"/>
          <w:szCs w:val="30"/>
          <w:cs/>
        </w:rPr>
        <w:t>ค่าใช้จ่ายรอตัดบัญชี</w:t>
      </w:r>
    </w:p>
    <w:p w14:paraId="4060A13E" w14:textId="77777777" w:rsidR="006D5263" w:rsidRPr="00177523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6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103"/>
        <w:gridCol w:w="2430"/>
        <w:gridCol w:w="1530"/>
      </w:tblGrid>
      <w:tr w:rsidR="006D5263" w:rsidRPr="00963BC8" w14:paraId="3D4DDDD4" w14:textId="77777777" w:rsidTr="00D37403">
        <w:tc>
          <w:tcPr>
            <w:tcW w:w="5103" w:type="dxa"/>
            <w:shd w:val="clear" w:color="auto" w:fill="auto"/>
          </w:tcPr>
          <w:p w14:paraId="561696CC" w14:textId="77777777" w:rsidR="006D5263" w:rsidRPr="00CE726B" w:rsidRDefault="006D5263" w:rsidP="00D3740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BA3F0B1" w14:textId="77777777" w:rsidR="006D5263" w:rsidRPr="00963BC8" w:rsidRDefault="006D5263" w:rsidP="00D37403">
            <w:pPr>
              <w:pStyle w:val="Heading9"/>
              <w:ind w:right="145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</w:tcPr>
          <w:p w14:paraId="1B559550" w14:textId="77777777" w:rsidR="006D5263" w:rsidRPr="00963BC8" w:rsidRDefault="006D5263" w:rsidP="00D3740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5263" w:rsidRPr="00963BC8" w14:paraId="2177BEC0" w14:textId="77777777" w:rsidTr="00D37403">
        <w:trPr>
          <w:trHeight w:val="77"/>
        </w:trPr>
        <w:tc>
          <w:tcPr>
            <w:tcW w:w="5103" w:type="dxa"/>
            <w:shd w:val="clear" w:color="auto" w:fill="auto"/>
          </w:tcPr>
          <w:p w14:paraId="6F43D798" w14:textId="291A999E" w:rsidR="006D5263" w:rsidRPr="00963BC8" w:rsidRDefault="006D5263" w:rsidP="00D3740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963BC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E089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4974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2430" w:type="dxa"/>
          </w:tcPr>
          <w:p w14:paraId="18B2CA4C" w14:textId="77777777" w:rsidR="006D5263" w:rsidRPr="00963BC8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0784A0" w14:textId="047BCB2F" w:rsidR="006D5263" w:rsidRPr="00963BC8" w:rsidRDefault="00497450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32</w:t>
            </w:r>
            <w:r w:rsidR="006D5263" w:rsidRPr="00963B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638</w:t>
            </w:r>
          </w:p>
        </w:tc>
      </w:tr>
      <w:tr w:rsidR="006D5263" w:rsidRPr="00963BC8" w14:paraId="17AB75F7" w14:textId="77777777" w:rsidTr="00D37403">
        <w:trPr>
          <w:trHeight w:val="77"/>
        </w:trPr>
        <w:tc>
          <w:tcPr>
            <w:tcW w:w="5103" w:type="dxa"/>
            <w:shd w:val="clear" w:color="auto" w:fill="auto"/>
          </w:tcPr>
          <w:p w14:paraId="09DD9050" w14:textId="77777777" w:rsidR="006D5263" w:rsidRPr="00963BC8" w:rsidRDefault="006D5263" w:rsidP="00D3740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รับรู้เป็นค่าใช้จ่ายในระหว่าง</w:t>
            </w:r>
            <w:r w:rsidRPr="00BE089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2430" w:type="dxa"/>
          </w:tcPr>
          <w:p w14:paraId="13F60842" w14:textId="77777777" w:rsidR="006D5263" w:rsidRPr="00963BC8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A7927B" w14:textId="5D04DCE0" w:rsidR="006D5263" w:rsidRPr="00963BC8" w:rsidRDefault="006519BD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19BD">
              <w:rPr>
                <w:rFonts w:asciiTheme="majorBidi" w:hAnsiTheme="majorBidi" w:cstheme="majorBidi"/>
                <w:sz w:val="30"/>
                <w:szCs w:val="30"/>
              </w:rPr>
              <w:t>(3,003)</w:t>
            </w:r>
          </w:p>
        </w:tc>
      </w:tr>
      <w:tr w:rsidR="006D5263" w:rsidRPr="00963BC8" w14:paraId="445485A2" w14:textId="77777777" w:rsidTr="00D37403">
        <w:trPr>
          <w:trHeight w:val="77"/>
        </w:trPr>
        <w:tc>
          <w:tcPr>
            <w:tcW w:w="5103" w:type="dxa"/>
            <w:shd w:val="clear" w:color="auto" w:fill="auto"/>
          </w:tcPr>
          <w:p w14:paraId="27D9532F" w14:textId="159F7BFB" w:rsidR="006D5263" w:rsidRPr="00963BC8" w:rsidRDefault="006D5263" w:rsidP="00D3740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974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97450" w:rsidRPr="00BE08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BE08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974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30" w:type="dxa"/>
          </w:tcPr>
          <w:p w14:paraId="5758EC5E" w14:textId="77777777" w:rsidR="006D5263" w:rsidRPr="00963BC8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70B821" w14:textId="503D8670" w:rsidR="006D5263" w:rsidRPr="00963BC8" w:rsidRDefault="00F61506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15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29,635</w:t>
            </w:r>
          </w:p>
        </w:tc>
      </w:tr>
    </w:tbl>
    <w:p w14:paraId="799761CD" w14:textId="77777777" w:rsidR="006D5263" w:rsidRPr="00FE4B9A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900064" w14:textId="7A69A299" w:rsidR="006D5263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E089B">
        <w:rPr>
          <w:rFonts w:asciiTheme="majorBidi" w:hAnsiTheme="majorBidi" w:cstheme="majorBidi"/>
          <w:sz w:val="30"/>
          <w:szCs w:val="30"/>
          <w:cs/>
        </w:rPr>
        <w:t>หาก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กองทรัสต์ต้องรับรู้ค่าใช้จ่ายรอตัดบัญชีดังกล่าวเป็นค่าใช้จ่ายทั้งจำนวน ณ วันที่ </w:t>
      </w:r>
      <w:r w:rsidRPr="001F3264">
        <w:rPr>
          <w:rFonts w:asciiTheme="majorBidi" w:hAnsiTheme="majorBidi" w:cstheme="majorBidi"/>
          <w:sz w:val="30"/>
          <w:szCs w:val="30"/>
        </w:rPr>
        <w:t>3</w:t>
      </w:r>
      <w:r w:rsidR="00CC4860" w:rsidRPr="001F3264">
        <w:rPr>
          <w:rFonts w:asciiTheme="majorBidi" w:hAnsiTheme="majorBidi" w:cstheme="majorBidi"/>
          <w:sz w:val="30"/>
          <w:szCs w:val="30"/>
        </w:rPr>
        <w:t>1</w:t>
      </w:r>
      <w:r w:rsidRPr="001F32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CC4860" w:rsidRPr="00BE089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3264">
        <w:rPr>
          <w:rFonts w:asciiTheme="majorBidi" w:hAnsiTheme="majorBidi" w:cstheme="majorBidi"/>
          <w:sz w:val="30"/>
          <w:szCs w:val="30"/>
        </w:rPr>
        <w:t>256</w:t>
      </w:r>
      <w:r w:rsidR="00CC4860" w:rsidRPr="001F3264">
        <w:rPr>
          <w:rFonts w:asciiTheme="majorBidi" w:hAnsiTheme="majorBidi" w:cstheme="majorBidi"/>
          <w:sz w:val="30"/>
          <w:szCs w:val="30"/>
        </w:rPr>
        <w:t>5</w:t>
      </w:r>
      <w:r w:rsidRPr="00BE089B">
        <w:rPr>
          <w:rFonts w:asciiTheme="majorBidi" w:hAnsiTheme="majorBidi" w:cstheme="majorBidi"/>
          <w:sz w:val="30"/>
          <w:szCs w:val="30"/>
          <w:cs/>
        </w:rPr>
        <w:br/>
      </w:r>
      <w:r w:rsidRPr="00BE089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กองทรัสต์จะมีมูลค่าสินทรัพย์สุทธิคงเหลือเท่ากับ </w:t>
      </w:r>
      <w:r w:rsidR="00B37B31" w:rsidRPr="001F3264">
        <w:rPr>
          <w:rFonts w:asciiTheme="majorBidi" w:hAnsiTheme="majorBidi" w:cstheme="majorBidi"/>
          <w:sz w:val="30"/>
          <w:szCs w:val="30"/>
        </w:rPr>
        <w:t>5</w:t>
      </w:r>
      <w:r w:rsidR="00CC4860" w:rsidRPr="001F3264">
        <w:rPr>
          <w:rFonts w:asciiTheme="majorBidi" w:hAnsiTheme="majorBidi" w:cstheme="majorBidi"/>
          <w:sz w:val="30"/>
          <w:szCs w:val="30"/>
        </w:rPr>
        <w:t>,</w:t>
      </w:r>
      <w:r w:rsidR="00B37B31" w:rsidRPr="001F3264">
        <w:rPr>
          <w:rFonts w:asciiTheme="majorBidi" w:hAnsiTheme="majorBidi" w:cstheme="majorBidi"/>
          <w:sz w:val="30"/>
          <w:szCs w:val="30"/>
        </w:rPr>
        <w:t>597</w:t>
      </w:r>
      <w:r w:rsidR="00CC4860" w:rsidRPr="001F3264">
        <w:rPr>
          <w:rFonts w:asciiTheme="majorBidi" w:hAnsiTheme="majorBidi" w:cstheme="majorBidi"/>
          <w:sz w:val="30"/>
          <w:szCs w:val="30"/>
        </w:rPr>
        <w:t>.</w:t>
      </w:r>
      <w:r w:rsidR="00B37B31" w:rsidRPr="001F3264">
        <w:rPr>
          <w:rFonts w:asciiTheme="majorBidi" w:hAnsiTheme="majorBidi" w:cstheme="majorBidi"/>
          <w:sz w:val="30"/>
          <w:szCs w:val="30"/>
        </w:rPr>
        <w:t>83</w:t>
      </w:r>
      <w:r w:rsidRPr="001F32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ล้านบาท และมีมูลค่าสินทรัพย์สุทธิต่อหน่วยคงเหลือเท่ากับ </w:t>
      </w:r>
      <w:r w:rsidR="001F3264" w:rsidRPr="001F3264">
        <w:rPr>
          <w:rFonts w:asciiTheme="majorBidi" w:hAnsiTheme="majorBidi" w:cstheme="majorBidi"/>
          <w:sz w:val="30"/>
          <w:szCs w:val="30"/>
          <w:lang w:val="en-GB"/>
        </w:rPr>
        <w:t>7</w:t>
      </w:r>
      <w:r w:rsidR="00CC4860" w:rsidRPr="001F3264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1F3264" w:rsidRPr="001F3264">
        <w:rPr>
          <w:rFonts w:asciiTheme="majorBidi" w:hAnsiTheme="majorBidi" w:cstheme="majorBidi"/>
          <w:sz w:val="30"/>
          <w:szCs w:val="30"/>
          <w:lang w:val="en-GB"/>
        </w:rPr>
        <w:t>867</w:t>
      </w:r>
      <w:r w:rsidR="007D36E8">
        <w:rPr>
          <w:rFonts w:asciiTheme="majorBidi" w:hAnsiTheme="majorBidi" w:cstheme="majorBidi"/>
          <w:sz w:val="30"/>
          <w:szCs w:val="30"/>
          <w:lang w:val="en-GB"/>
        </w:rPr>
        <w:t>6</w:t>
      </w:r>
      <w:r w:rsidR="00CC4860" w:rsidRPr="001F32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  <w:cs/>
        </w:rPr>
        <w:t>บาทต่อหน่วย</w:t>
      </w:r>
    </w:p>
    <w:p w14:paraId="126BCD2E" w14:textId="77777777" w:rsidR="006D5263" w:rsidRPr="00FE4B9A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AB10D0" w14:textId="77777777" w:rsidR="006D5263" w:rsidRPr="00BE089B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ab/>
      </w:r>
      <w:r w:rsidRPr="00BE089B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59B0D0C1" w14:textId="77777777" w:rsidR="006D5263" w:rsidRPr="0017752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6F456A1B" w14:textId="48C3A5FD" w:rsidR="006D5263" w:rsidRPr="00CE726B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E089B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 กองทรัสต์ได้เข้าทำสัญญากู้ยืมเงินจากสถาบันการเงิน วงเงินการกู้รวมทั้งสิ้น 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,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0F0B2B">
        <w:rPr>
          <w:rFonts w:asciiTheme="majorBidi" w:hAnsiTheme="majorBidi" w:cstheme="majorBidi"/>
          <w:sz w:val="30"/>
          <w:szCs w:val="30"/>
        </w:rPr>
        <w:t>44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0F0B2B">
        <w:rPr>
          <w:rFonts w:asciiTheme="majorBidi" w:hAnsiTheme="majorBidi" w:cstheme="majorBidi"/>
          <w:sz w:val="30"/>
          <w:szCs w:val="30"/>
        </w:rPr>
        <w:t>21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FE4B9A" w:rsidRPr="00BE089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E4B9A" w:rsidRPr="001F3264">
        <w:rPr>
          <w:rFonts w:asciiTheme="majorBidi" w:hAnsiTheme="majorBidi" w:cstheme="majorBidi"/>
          <w:sz w:val="30"/>
          <w:szCs w:val="30"/>
        </w:rPr>
        <w:t>31</w:t>
      </w:r>
      <w:r w:rsidR="00FE4B9A" w:rsidRPr="001F32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FE4B9A" w:rsidRPr="00BE089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E4B9A" w:rsidRPr="00BE08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4B9A" w:rsidRPr="001F3264">
        <w:rPr>
          <w:rFonts w:asciiTheme="majorBidi" w:hAnsiTheme="majorBidi" w:cstheme="majorBidi"/>
          <w:sz w:val="30"/>
          <w:szCs w:val="30"/>
        </w:rPr>
        <w:t>2565</w:t>
      </w:r>
      <w:r w:rsidR="00FE4B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  <w:cs/>
        </w:rPr>
        <w:t>กองทรัสต์เบิกเงิน</w:t>
      </w:r>
      <w:r w:rsidR="00FE4B9A">
        <w:rPr>
          <w:rFonts w:asciiTheme="majorBidi" w:hAnsiTheme="majorBidi" w:cstheme="majorBidi" w:hint="cs"/>
          <w:sz w:val="30"/>
          <w:szCs w:val="30"/>
          <w:cs/>
        </w:rPr>
        <w:t>กู้แล้ว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BE089B">
        <w:rPr>
          <w:rFonts w:asciiTheme="majorBidi" w:hAnsiTheme="majorBidi" w:cstheme="majorBidi"/>
          <w:sz w:val="30"/>
          <w:szCs w:val="30"/>
        </w:rPr>
        <w:t>,</w:t>
      </w:r>
      <w:r w:rsidR="00FE4B9A">
        <w:rPr>
          <w:rFonts w:asciiTheme="majorBidi" w:hAnsiTheme="majorBidi" w:cstheme="majorBidi"/>
          <w:sz w:val="30"/>
          <w:szCs w:val="30"/>
        </w:rPr>
        <w:t>740.44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BE089B">
        <w:rPr>
          <w:rFonts w:asciiTheme="majorBidi" w:hAnsiTheme="majorBidi" w:cstheme="majorBidi"/>
          <w:sz w:val="30"/>
          <w:szCs w:val="30"/>
          <w:cs/>
        </w:rPr>
        <w:t>บาท</w:t>
      </w:r>
      <w:r w:rsidRPr="00BE089B">
        <w:rPr>
          <w:rFonts w:asciiTheme="majorBidi" w:hAnsiTheme="majorBidi"/>
          <w:sz w:val="30"/>
          <w:szCs w:val="30"/>
          <w:cs/>
        </w:rPr>
        <w:t xml:space="preserve"> เงินกู้ยืมดังกล่าวมีหลักทรัพย์</w:t>
      </w:r>
      <w:r>
        <w:rPr>
          <w:rFonts w:asciiTheme="majorBidi" w:hAnsiTheme="majorBidi" w:cstheme="majorBidi"/>
          <w:sz w:val="30"/>
          <w:szCs w:val="30"/>
          <w:lang w:val="en-GB"/>
        </w:rPr>
        <w:br/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ค้ำประกัน ได้แก่ ที่ดินและสิ่งปลูกสร้างของโรงแรมดุสิตธานี ลากูน่า ภูเก็ต และ สิทธิการเช่าในที่ดิน และ กรรมสิทธิ์ในอาคาร สิ่งปลูกสร้าง </w:t>
      </w:r>
      <w:r w:rsidR="004524CB" w:rsidRPr="00BE089B">
        <w:rPr>
          <w:rFonts w:asciiTheme="majorBidi" w:hAnsiTheme="majorBidi" w:cstheme="majorBidi"/>
          <w:sz w:val="30"/>
          <w:szCs w:val="30"/>
          <w:cs/>
        </w:rPr>
        <w:t>และ</w:t>
      </w:r>
      <w:r w:rsidR="004524CB" w:rsidRPr="00BE089B">
        <w:rPr>
          <w:rFonts w:asciiTheme="majorBidi" w:hAnsiTheme="majorBidi" w:cstheme="majorBidi" w:hint="cs"/>
          <w:sz w:val="30"/>
          <w:szCs w:val="30"/>
          <w:cs/>
        </w:rPr>
        <w:t>ระบบสาธารณูปโภค</w:t>
      </w:r>
      <w:r w:rsidRPr="00BE089B">
        <w:rPr>
          <w:rFonts w:asciiTheme="majorBidi" w:hAnsiTheme="majorBidi" w:cstheme="majorBidi"/>
          <w:sz w:val="30"/>
          <w:szCs w:val="30"/>
          <w:cs/>
        </w:rPr>
        <w:t>ของโรงแรมดุสิตธานี มัลดีฟส์และ</w:t>
      </w:r>
      <w:r w:rsidR="00195CE8" w:rsidRPr="00E41E22">
        <w:rPr>
          <w:rFonts w:ascii="Angsana New" w:hAnsi="Angsana New" w:cstheme="majorBidi"/>
          <w:sz w:val="30"/>
          <w:szCs w:val="30"/>
          <w:cs/>
        </w:rPr>
        <w:t>รวมถึงสัญญาหลักประกันธุรกิจในสัญญาเช่าของทุกโรงแรมภายใต้กองทรัสต์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โดยอัตราดอกเบี้ยจะไม่เกินร้อยละ 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ต่อปี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 w:rsidRPr="000F0B2B">
        <w:rPr>
          <w:rFonts w:asciiTheme="majorBidi" w:hAnsiTheme="majorBidi" w:cstheme="majorBidi"/>
          <w:sz w:val="30"/>
          <w:szCs w:val="30"/>
        </w:rPr>
        <w:t>5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  <w:cs/>
        </w:rPr>
        <w:t>ปี นับตั้งแต่วันเบิกเงินกู้งวดแรก</w:t>
      </w:r>
      <w:r w:rsidR="00E263A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63A8">
        <w:rPr>
          <w:rFonts w:asciiTheme="majorBidi" w:hAnsiTheme="majorBidi" w:cstheme="majorBidi"/>
          <w:sz w:val="30"/>
          <w:szCs w:val="30"/>
        </w:rPr>
        <w:t>(</w:t>
      </w:r>
      <w:r w:rsidR="00E263A8" w:rsidRPr="00BE089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263A8" w:rsidRPr="000F0B2B">
        <w:rPr>
          <w:rFonts w:asciiTheme="majorBidi" w:hAnsiTheme="majorBidi" w:cstheme="majorBidi"/>
          <w:sz w:val="30"/>
          <w:szCs w:val="30"/>
        </w:rPr>
        <w:t>2</w:t>
      </w:r>
      <w:r w:rsidR="00625634">
        <w:rPr>
          <w:rFonts w:asciiTheme="majorBidi" w:hAnsiTheme="majorBidi" w:cstheme="majorBidi"/>
          <w:sz w:val="30"/>
          <w:szCs w:val="30"/>
        </w:rPr>
        <w:t>5</w:t>
      </w:r>
      <w:r w:rsidR="00E263A8"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E263A8" w:rsidRPr="00BE089B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E263A8" w:rsidRPr="000F0B2B">
        <w:rPr>
          <w:rFonts w:asciiTheme="majorBidi" w:hAnsiTheme="majorBidi" w:cstheme="majorBidi"/>
          <w:sz w:val="30"/>
          <w:szCs w:val="30"/>
        </w:rPr>
        <w:t>25</w:t>
      </w:r>
      <w:r w:rsidR="00E263A8" w:rsidRPr="00E73399">
        <w:rPr>
          <w:rFonts w:asciiTheme="majorBidi" w:hAnsiTheme="majorBidi" w:cstheme="majorBidi"/>
          <w:sz w:val="30"/>
          <w:szCs w:val="30"/>
        </w:rPr>
        <w:t>6</w:t>
      </w:r>
      <w:r w:rsidR="00E263A8" w:rsidRPr="000F0B2B">
        <w:rPr>
          <w:rFonts w:asciiTheme="majorBidi" w:hAnsiTheme="majorBidi" w:cstheme="majorBidi"/>
          <w:sz w:val="30"/>
          <w:szCs w:val="30"/>
        </w:rPr>
        <w:t>2</w:t>
      </w:r>
      <w:r w:rsidR="00E263A8">
        <w:rPr>
          <w:rFonts w:asciiTheme="majorBidi" w:hAnsiTheme="majorBidi" w:cstheme="majorBidi"/>
          <w:sz w:val="30"/>
          <w:szCs w:val="30"/>
        </w:rPr>
        <w:t>)</w:t>
      </w:r>
    </w:p>
    <w:p w14:paraId="55048086" w14:textId="77777777" w:rsidR="006D5263" w:rsidRPr="00FE4B9A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C3721E" w14:textId="77777777" w:rsidR="006D526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  <w:cs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BE089B">
        <w:rPr>
          <w:rFonts w:asciiTheme="majorBidi" w:hAnsiTheme="majorBidi" w:cstheme="majorBidi"/>
          <w:sz w:val="30"/>
          <w:szCs w:val="30"/>
          <w:cs/>
        </w:rPr>
        <w:t>และเงินกู้ยืมต่อสินทรัพย์รวม</w:t>
      </w:r>
    </w:p>
    <w:p w14:paraId="7A32F2DC" w14:textId="0F9BD158" w:rsidR="00176EF1" w:rsidRPr="00FE4B9A" w:rsidRDefault="00176EF1" w:rsidP="00FE4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5B4D5F0D" w14:textId="715ABC1F" w:rsidR="006D5263" w:rsidRPr="00CE726B" w:rsidRDefault="006D5263" w:rsidP="006D5263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089B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</w:p>
    <w:tbl>
      <w:tblPr>
        <w:tblStyle w:val="TableGrid"/>
        <w:tblW w:w="92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800"/>
        <w:gridCol w:w="1654"/>
      </w:tblGrid>
      <w:tr w:rsidR="006D5263" w14:paraId="2A248CFF" w14:textId="77777777" w:rsidTr="00D37403">
        <w:tc>
          <w:tcPr>
            <w:tcW w:w="5760" w:type="dxa"/>
          </w:tcPr>
          <w:p w14:paraId="52A44DDD" w14:textId="77777777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44BE78A" w14:textId="77777777" w:rsidR="006D5263" w:rsidRPr="00976692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dxa"/>
          </w:tcPr>
          <w:p w14:paraId="6EFE3AD9" w14:textId="77777777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BE089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D5263" w14:paraId="09B3D0CE" w14:textId="77777777" w:rsidTr="00D37403">
        <w:tc>
          <w:tcPr>
            <w:tcW w:w="5760" w:type="dxa"/>
          </w:tcPr>
          <w:p w14:paraId="5741D758" w14:textId="02E8B99C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76EF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13EF3A77" w14:textId="77777777" w:rsidR="006D5263" w:rsidRPr="00976692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5BA2A57F" w14:textId="64B63509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6EF1">
              <w:rPr>
                <w:rFonts w:asciiTheme="majorBidi" w:hAnsiTheme="majorBidi" w:cstheme="majorBidi"/>
                <w:sz w:val="30"/>
                <w:szCs w:val="30"/>
              </w:rPr>
              <w:t>736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6EF1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</w:tr>
      <w:tr w:rsidR="004F2528" w14:paraId="130D89C4" w14:textId="77777777" w:rsidTr="00D37403">
        <w:tc>
          <w:tcPr>
            <w:tcW w:w="5760" w:type="dxa"/>
          </w:tcPr>
          <w:p w14:paraId="141C612B" w14:textId="77777777" w:rsidR="004F2528" w:rsidRPr="00BE089B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800" w:type="dxa"/>
          </w:tcPr>
          <w:p w14:paraId="1FC8767B" w14:textId="77777777" w:rsidR="004F2528" w:rsidRPr="00976692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68760793" w14:textId="0BD7B74A" w:rsidR="004F2528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2528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</w:tr>
      <w:tr w:rsidR="004F2528" w14:paraId="3F2216B3" w14:textId="77777777" w:rsidTr="00D37403">
        <w:tc>
          <w:tcPr>
            <w:tcW w:w="5760" w:type="dxa"/>
          </w:tcPr>
          <w:p w14:paraId="096AE53F" w14:textId="7998B2F1" w:rsidR="004F2528" w:rsidRPr="00D22322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8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E08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64E94879" w14:textId="77777777" w:rsidR="004F2528" w:rsidRPr="00D22322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648E38B3" w14:textId="6D9F504C" w:rsidR="004F2528" w:rsidRPr="004F2528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25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1,737,122</w:t>
            </w:r>
          </w:p>
        </w:tc>
      </w:tr>
    </w:tbl>
    <w:p w14:paraId="023AB729" w14:textId="6D62B2E5" w:rsidR="006D5263" w:rsidRPr="00AF3771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73399">
        <w:rPr>
          <w:rFonts w:asciiTheme="majorBidi" w:hAnsiTheme="majorBidi" w:cstheme="majorBidi"/>
          <w:sz w:val="30"/>
          <w:szCs w:val="30"/>
        </w:rPr>
        <w:lastRenderedPageBreak/>
        <w:t>7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BE089B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21915432" w14:textId="77777777" w:rsidR="006D5263" w:rsidRPr="00967261" w:rsidRDefault="006D5263" w:rsidP="006D5263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F57D3C3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 หลักทรัพย์จัดการกองทุนกรุงไทย จำกัด (มหาชน) เป็นทรัสตี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4763C944" w14:textId="77777777" w:rsidR="006D5263" w:rsidRPr="00B14F41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A2CFEFB" w14:textId="77777777" w:rsidR="006D5263" w:rsidRPr="008372F5" w:rsidRDefault="006D5263" w:rsidP="006D5263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BE089B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ยกเว้นปี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1</w:t>
      </w:r>
      <w:r w:rsidRPr="00BE089B">
        <w:rPr>
          <w:rFonts w:asciiTheme="majorBidi" w:hAnsiTheme="majorBidi"/>
          <w:sz w:val="30"/>
          <w:szCs w:val="30"/>
          <w:cs/>
        </w:rPr>
        <w:t xml:space="preserve"> และ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2</w:t>
      </w:r>
      <w:r w:rsidRPr="00BE089B">
        <w:rPr>
          <w:rFonts w:asciiTheme="majorBidi" w:hAnsiTheme="majorBidi"/>
          <w:sz w:val="30"/>
          <w:szCs w:val="30"/>
          <w:cs/>
        </w:rPr>
        <w:t xml:space="preserve"> จะได้รับค่าตอบแทนในอัตราไม่เกินร้อยละ </w:t>
      </w:r>
      <w:r w:rsidRPr="00E73399">
        <w:rPr>
          <w:rFonts w:asciiTheme="majorBidi" w:hAnsiTheme="majorBidi"/>
          <w:sz w:val="30"/>
          <w:szCs w:val="30"/>
        </w:rPr>
        <w:t>0</w:t>
      </w:r>
      <w:r w:rsidRPr="00BE089B">
        <w:rPr>
          <w:rFonts w:asciiTheme="majorBidi" w:hAnsiTheme="majorBidi"/>
          <w:sz w:val="30"/>
          <w:szCs w:val="30"/>
        </w:rPr>
        <w:t>.</w:t>
      </w:r>
      <w:r w:rsidRPr="000F0B2B">
        <w:rPr>
          <w:rFonts w:asciiTheme="majorBidi" w:hAnsiTheme="majorBidi"/>
          <w:sz w:val="30"/>
          <w:szCs w:val="30"/>
        </w:rPr>
        <w:t>15</w:t>
      </w:r>
      <w:r w:rsidRPr="00BE089B">
        <w:rPr>
          <w:rFonts w:asciiTheme="majorBidi" w:hAnsiTheme="majorBidi"/>
          <w:sz w:val="30"/>
          <w:szCs w:val="30"/>
          <w:cs/>
        </w:rPr>
        <w:t xml:space="preserve"> ต่อปี</w:t>
      </w:r>
      <w:r w:rsidRPr="00BE089B">
        <w:rPr>
          <w:rFonts w:asciiTheme="majorBidi" w:hAnsiTheme="majorBidi" w:hint="cs"/>
          <w:sz w:val="30"/>
          <w:szCs w:val="30"/>
          <w:cs/>
        </w:rPr>
        <w:t xml:space="preserve">ของมูลค่าทรัพย์สินรวมของกองทรัสต์ </w:t>
      </w:r>
      <w:r w:rsidRPr="00BE089B">
        <w:rPr>
          <w:rFonts w:asciiTheme="majorBidi" w:hAnsiTheme="majorBidi"/>
          <w:sz w:val="30"/>
          <w:szCs w:val="30"/>
          <w:cs/>
        </w:rPr>
        <w:t xml:space="preserve">ทั้งนี้ ค่าตอบแทนดังกล่าวไม่ตํ่ากว่า </w:t>
      </w:r>
      <w:r w:rsidRPr="000F0B2B">
        <w:rPr>
          <w:rFonts w:asciiTheme="majorBidi" w:hAnsiTheme="majorBidi"/>
          <w:sz w:val="30"/>
          <w:szCs w:val="30"/>
        </w:rPr>
        <w:t>2</w:t>
      </w:r>
      <w:r w:rsidRPr="00BE089B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BE089B">
        <w:rPr>
          <w:rFonts w:asciiTheme="majorBidi" w:hAnsiTheme="majorBidi"/>
          <w:sz w:val="30"/>
          <w:szCs w:val="30"/>
          <w:cs/>
        </w:rPr>
        <w:t>ต่อปี</w:t>
      </w:r>
    </w:p>
    <w:p w14:paraId="0B3ED5C1" w14:textId="77777777" w:rsidR="006D5263" w:rsidRPr="008372F5" w:rsidRDefault="006D5263" w:rsidP="006D5263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372F5">
        <w:rPr>
          <w:rFonts w:asciiTheme="majorBidi" w:hAnsiTheme="majorBidi"/>
          <w:sz w:val="30"/>
          <w:szCs w:val="30"/>
        </w:rPr>
        <w:t>-</w:t>
      </w:r>
      <w:r w:rsidRPr="008372F5">
        <w:rPr>
          <w:rFonts w:asciiTheme="majorBidi" w:hAnsiTheme="majorBidi"/>
          <w:sz w:val="30"/>
          <w:szCs w:val="30"/>
        </w:rPr>
        <w:tab/>
      </w:r>
      <w:r w:rsidRPr="00BE089B">
        <w:rPr>
          <w:rFonts w:asciiTheme="majorBidi" w:hAnsiTheme="majorBidi"/>
          <w:sz w:val="30"/>
          <w:szCs w:val="30"/>
          <w:cs/>
        </w:rPr>
        <w:t xml:space="preserve">ค่าธรรมเนียมในการได้มา/จำหน่ายไปซึ่งทรัพย์สินของกองทรัสต์ ในอัตราไม่เกินร้อยละ 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BE089B">
        <w:rPr>
          <w:rFonts w:asciiTheme="majorBidi" w:hAnsiTheme="majorBidi"/>
          <w:sz w:val="30"/>
          <w:szCs w:val="30"/>
          <w:cs/>
        </w:rPr>
        <w:t xml:space="preserve"> ของมูลค่าทรัพย์สินที่ได</w:t>
      </w:r>
      <w:r w:rsidRPr="00BE089B">
        <w:rPr>
          <w:rFonts w:asciiTheme="majorBidi" w:hAnsiTheme="majorBidi" w:hint="cs"/>
          <w:sz w:val="30"/>
          <w:szCs w:val="30"/>
          <w:cs/>
        </w:rPr>
        <w:t>้</w:t>
      </w:r>
      <w:r w:rsidRPr="00BE089B">
        <w:rPr>
          <w:rFonts w:asciiTheme="majorBidi" w:hAnsiTheme="majorBidi"/>
          <w:sz w:val="30"/>
          <w:szCs w:val="30"/>
          <w:cs/>
        </w:rPr>
        <w:t>มาหรือจำหน่ายไปของกองทรัสต์</w:t>
      </w:r>
    </w:p>
    <w:p w14:paraId="049AF62E" w14:textId="77777777" w:rsidR="006D5263" w:rsidRPr="008372F5" w:rsidRDefault="006D5263" w:rsidP="006D5263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ทรัสตี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ในอัตราไม่เกินร้อยละ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ต่อปีของมูลค่าทรัพย์สินรวมของกองทรัสต์ </w:t>
      </w:r>
      <w:r w:rsidRPr="00BE089B">
        <w:rPr>
          <w:rFonts w:asciiTheme="majorBidi" w:hAnsiTheme="majorBidi" w:cstheme="majorBidi"/>
          <w:sz w:val="30"/>
          <w:szCs w:val="30"/>
          <w:cs/>
        </w:rPr>
        <w:t>ทั้งนี้ ค่าตอบแทน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BE089B">
        <w:rPr>
          <w:rFonts w:asciiTheme="majorBidi" w:hAnsiTheme="majorBidi"/>
          <w:sz w:val="30"/>
          <w:szCs w:val="30"/>
          <w:cs/>
        </w:rPr>
        <w:t xml:space="preserve">ดังกล่าวไม่ตํ่ากว่า </w:t>
      </w:r>
      <w:r w:rsidRPr="00E73399">
        <w:rPr>
          <w:rFonts w:asciiTheme="majorBidi" w:hAnsiTheme="majorBidi"/>
          <w:sz w:val="30"/>
          <w:szCs w:val="30"/>
        </w:rPr>
        <w:t>6</w:t>
      </w:r>
      <w:r w:rsidRPr="00BE089B">
        <w:rPr>
          <w:rFonts w:asciiTheme="majorBidi" w:hAnsiTheme="majorBidi"/>
          <w:sz w:val="30"/>
          <w:szCs w:val="30"/>
          <w:cs/>
        </w:rPr>
        <w:t xml:space="preserve"> ล้านบาทต่อปี</w:t>
      </w:r>
    </w:p>
    <w:p w14:paraId="47E2E481" w14:textId="77777777" w:rsidR="006D5263" w:rsidRDefault="006D5263" w:rsidP="006D5263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 xml:space="preserve">ตามที่นายทะเบียนหน่วยทรัสต์กำหนด </w:t>
      </w:r>
    </w:p>
    <w:p w14:paraId="7C48C6EC" w14:textId="77777777" w:rsidR="00A45DCB" w:rsidRDefault="00A45DCB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BAFAA5D" w14:textId="4F293E53" w:rsidR="006D5263" w:rsidRPr="00AF3771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73399">
        <w:rPr>
          <w:rFonts w:asciiTheme="majorBidi" w:hAnsiTheme="majorBidi" w:cstheme="majorBidi"/>
          <w:sz w:val="30"/>
          <w:szCs w:val="30"/>
        </w:rPr>
        <w:t>8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BE089B">
        <w:rPr>
          <w:rFonts w:asciiTheme="majorBidi" w:hAnsiTheme="majorBidi" w:cs="Angsana New"/>
          <w:sz w:val="30"/>
          <w:szCs w:val="30"/>
          <w:cs/>
        </w:rPr>
        <w:t>บุคคลหรือกิจการที่เกี่ยวข้องกัน</w:t>
      </w:r>
    </w:p>
    <w:p w14:paraId="2D279AB0" w14:textId="792B08F8" w:rsidR="006D5263" w:rsidRPr="00A67F6C" w:rsidRDefault="006D5263" w:rsidP="00A67F6C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3041A3E" w14:textId="64AE5DF4" w:rsidR="002438DF" w:rsidRDefault="002438DF" w:rsidP="006D5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E089B">
        <w:rPr>
          <w:rFonts w:asciiTheme="majorBidi" w:hAnsiTheme="majorBidi"/>
          <w:b/>
          <w:sz w:val="30"/>
          <w:szCs w:val="30"/>
          <w:cs/>
        </w:rPr>
        <w:t>บุคคลหรือกิจการอื่นที่เกี่ยวข้องกันที่</w:t>
      </w:r>
      <w:r w:rsidR="00A67F6C" w:rsidRPr="00BE089B">
        <w:rPr>
          <w:rFonts w:asciiTheme="majorBidi" w:hAnsiTheme="majorBidi" w:hint="cs"/>
          <w:b/>
          <w:sz w:val="30"/>
          <w:szCs w:val="30"/>
          <w:cs/>
        </w:rPr>
        <w:t>กลุ่ม</w:t>
      </w:r>
      <w:r w:rsidRPr="00BE089B">
        <w:rPr>
          <w:rFonts w:asciiTheme="majorBidi" w:hAnsiTheme="majorBidi"/>
          <w:b/>
          <w:sz w:val="30"/>
          <w:szCs w:val="30"/>
          <w:cs/>
        </w:rPr>
        <w:t>กองทรัสต์มีรายการระหว่างกันที่มีนัยสำคัญในระหว่างงวดมีดังต่อไปนี้</w:t>
      </w:r>
    </w:p>
    <w:p w14:paraId="5D9F7185" w14:textId="77777777" w:rsidR="006D5263" w:rsidRPr="00A67F6C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4680"/>
      </w:tblGrid>
      <w:tr w:rsidR="006D5263" w:rsidRPr="00B75F5F" w14:paraId="638C89EA" w14:textId="77777777" w:rsidTr="00D37403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48D2EE7B" w14:textId="77777777" w:rsidR="006D5263" w:rsidRPr="00B75F5F" w:rsidRDefault="006D5263" w:rsidP="00D3740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5F13C57D" w14:textId="77777777" w:rsidR="006D5263" w:rsidRPr="00B75F5F" w:rsidRDefault="006D5263" w:rsidP="00D3740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680" w:type="dxa"/>
            <w:shd w:val="clear" w:color="auto" w:fill="auto"/>
          </w:tcPr>
          <w:p w14:paraId="148C4054" w14:textId="77777777" w:rsidR="006D5263" w:rsidRPr="00B75F5F" w:rsidRDefault="006D5263" w:rsidP="00D37403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D5263" w:rsidRPr="00B75F5F" w14:paraId="79B551B1" w14:textId="77777777" w:rsidTr="00D37403">
        <w:trPr>
          <w:trHeight w:val="20"/>
        </w:trPr>
        <w:tc>
          <w:tcPr>
            <w:tcW w:w="2880" w:type="dxa"/>
            <w:shd w:val="clear" w:color="auto" w:fill="auto"/>
          </w:tcPr>
          <w:p w14:paraId="2193C714" w14:textId="77777777" w:rsidR="006D5263" w:rsidRPr="00B75F5F" w:rsidRDefault="006D5263" w:rsidP="00D37403">
            <w:pPr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hint="cs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3D49016A" w14:textId="77777777" w:rsidR="006D5263" w:rsidRPr="00B75F5F" w:rsidRDefault="006D5263" w:rsidP="00D374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34C80D5C" w14:textId="77777777" w:rsidR="006D5263" w:rsidRPr="00BE089B" w:rsidRDefault="006D5263" w:rsidP="00D37403">
            <w:pPr>
              <w:ind w:left="252" w:righ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ถือหุ้นในกองทรัสต์ร้อยละ </w:t>
            </w: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และมีผู้แทนเป็น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</w:t>
            </w: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ของกองทรัสต์</w:t>
            </w:r>
          </w:p>
        </w:tc>
      </w:tr>
      <w:tr w:rsidR="006D5263" w:rsidRPr="00B75F5F" w14:paraId="2F136143" w14:textId="77777777" w:rsidTr="00D37403">
        <w:trPr>
          <w:trHeight w:val="20"/>
        </w:trPr>
        <w:tc>
          <w:tcPr>
            <w:tcW w:w="2880" w:type="dxa"/>
            <w:shd w:val="clear" w:color="auto" w:fill="auto"/>
          </w:tcPr>
          <w:p w14:paraId="3C0BFA3F" w14:textId="77777777" w:rsidR="006D5263" w:rsidRPr="00B75F5F" w:rsidRDefault="006D5263" w:rsidP="00D37403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ดุสิตธานี พร็อพเพอร์ตี้ส์ รีท </w:t>
            </w:r>
            <w:r w:rsidRPr="00B75F5F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BE089B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328C21F9" w14:textId="77777777" w:rsidR="006D5263" w:rsidRPr="00B75F5F" w:rsidRDefault="006D5263" w:rsidP="00D374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45001430" w14:textId="77777777" w:rsidR="006D5263" w:rsidRPr="00BE089B" w:rsidRDefault="006D5263" w:rsidP="00D37403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6D5263" w:rsidRPr="00B75F5F" w14:paraId="69953747" w14:textId="77777777" w:rsidTr="00D37403">
        <w:trPr>
          <w:trHeight w:val="20"/>
        </w:trPr>
        <w:tc>
          <w:tcPr>
            <w:tcW w:w="2880" w:type="dxa"/>
            <w:shd w:val="clear" w:color="auto" w:fill="auto"/>
          </w:tcPr>
          <w:p w14:paraId="1587096E" w14:textId="77777777" w:rsidR="006D5263" w:rsidRPr="00B75F5F" w:rsidRDefault="006D5263" w:rsidP="00D37403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บริษัทหลักทรัพย์จัดการกองทุน </w:t>
            </w:r>
            <w:r w:rsidRPr="00B75F5F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BE089B">
              <w:rPr>
                <w:rFonts w:asciiTheme="majorBidi" w:hAnsiTheme="majorBidi"/>
                <w:sz w:val="30"/>
                <w:szCs w:val="30"/>
                <w:cs/>
              </w:rPr>
              <w:t>กรุงไทย</w:t>
            </w:r>
            <w:r w:rsidRPr="00B75F5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BE089B">
              <w:rPr>
                <w:rFonts w:asciiTheme="majorBidi" w:hAnsiTheme="majorBidi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78817C60" w14:textId="77777777" w:rsidR="006D5263" w:rsidRPr="00B75F5F" w:rsidRDefault="006D5263" w:rsidP="00D374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1A8D70A7" w14:textId="77777777" w:rsidR="006D5263" w:rsidRPr="00B75F5F" w:rsidRDefault="006D5263" w:rsidP="00D37403">
            <w:pPr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ทรัสตีของ</w:t>
            </w:r>
            <w:r w:rsidRPr="00BE089B">
              <w:rPr>
                <w:rFonts w:ascii="Angsana New" w:hAnsi="Angsana New" w:cstheme="majorBidi"/>
                <w:sz w:val="30"/>
                <w:szCs w:val="30"/>
                <w:cs/>
              </w:rPr>
              <w:t>กองทรัสต์</w:t>
            </w:r>
          </w:p>
          <w:p w14:paraId="3F278139" w14:textId="77777777" w:rsidR="006D5263" w:rsidRPr="00BE089B" w:rsidRDefault="006D5263" w:rsidP="00D37403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5263" w:rsidRPr="00B75F5F" w14:paraId="6BFAE471" w14:textId="77777777" w:rsidTr="00D37403">
        <w:trPr>
          <w:trHeight w:val="20"/>
        </w:trPr>
        <w:tc>
          <w:tcPr>
            <w:tcW w:w="2880" w:type="dxa"/>
            <w:shd w:val="clear" w:color="auto" w:fill="auto"/>
          </w:tcPr>
          <w:p w14:paraId="1C769B40" w14:textId="77777777" w:rsidR="006D5263" w:rsidRPr="00B75F5F" w:rsidRDefault="006D5263" w:rsidP="00D37403">
            <w:pPr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BE089B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D2EB4C7" w14:textId="77777777" w:rsidR="006D5263" w:rsidRPr="00B75F5F" w:rsidRDefault="006D5263" w:rsidP="00D374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53D9F78E" w14:textId="77777777" w:rsidR="006D5263" w:rsidRPr="00BE089B" w:rsidRDefault="006D5263" w:rsidP="00D37403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6D5263" w:rsidRPr="00B75F5F" w14:paraId="66728D0F" w14:textId="77777777" w:rsidTr="00D37403">
        <w:trPr>
          <w:trHeight w:val="20"/>
        </w:trPr>
        <w:tc>
          <w:tcPr>
            <w:tcW w:w="2880" w:type="dxa"/>
            <w:shd w:val="clear" w:color="auto" w:fill="auto"/>
          </w:tcPr>
          <w:p w14:paraId="131AA56F" w14:textId="77777777" w:rsidR="006D5263" w:rsidRPr="00B75F5F" w:rsidRDefault="006D5263" w:rsidP="00D3740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089B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0" w:type="dxa"/>
            <w:shd w:val="clear" w:color="auto" w:fill="auto"/>
          </w:tcPr>
          <w:p w14:paraId="004959D6" w14:textId="77777777" w:rsidR="006D5263" w:rsidRPr="00B75F5F" w:rsidRDefault="006D5263" w:rsidP="00D374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1908174C" w14:textId="77777777" w:rsidR="006D5263" w:rsidRPr="00BE089B" w:rsidRDefault="006D5263" w:rsidP="00D37403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เป็นผู้เช่าโรงแรมดุสิตธานีหัวหิน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</w:rPr>
              <w:t xml:space="preserve">, 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โรงแรมดุสิตธานี  </w:t>
            </w: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ลากูน่า ภูเก็ต</w:t>
            </w:r>
            <w:r w:rsidRPr="00BE089B">
              <w:rPr>
                <w:rFonts w:asciiTheme="majorBidi" w:hAnsiTheme="majorBidi" w:hint="cs"/>
                <w:sz w:val="30"/>
                <w:szCs w:val="30"/>
              </w:rPr>
              <w:t xml:space="preserve">, 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โรงแรม</w:t>
            </w: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ดุสิตดีทู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เชียงใหม่</w:t>
            </w:r>
          </w:p>
        </w:tc>
      </w:tr>
      <w:tr w:rsidR="006D5263" w:rsidRPr="00F15587" w14:paraId="7393D6D9" w14:textId="77777777" w:rsidTr="00D37403">
        <w:trPr>
          <w:trHeight w:val="20"/>
        </w:trPr>
        <w:tc>
          <w:tcPr>
            <w:tcW w:w="2880" w:type="dxa"/>
            <w:shd w:val="clear" w:color="auto" w:fill="auto"/>
          </w:tcPr>
          <w:p w14:paraId="539A6779" w14:textId="77777777" w:rsidR="006D5263" w:rsidRPr="00B75F5F" w:rsidRDefault="006D5263" w:rsidP="00D3740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089B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 มัลดีฟส์ </w:t>
            </w:r>
            <w:r w:rsidRPr="00B75F5F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E089B">
              <w:rPr>
                <w:rFonts w:ascii="Angsana New" w:hAnsi="Angsana New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350" w:type="dxa"/>
            <w:shd w:val="clear" w:color="auto" w:fill="auto"/>
          </w:tcPr>
          <w:p w14:paraId="65807601" w14:textId="77777777" w:rsidR="006D5263" w:rsidRPr="00B75F5F" w:rsidRDefault="006D5263" w:rsidP="00D374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</w:t>
            </w: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รัฐมัลดีฟส์</w:t>
            </w:r>
          </w:p>
        </w:tc>
        <w:tc>
          <w:tcPr>
            <w:tcW w:w="4680" w:type="dxa"/>
            <w:shd w:val="clear" w:color="auto" w:fill="auto"/>
          </w:tcPr>
          <w:p w14:paraId="0C3BF788" w14:textId="77777777" w:rsidR="006D5263" w:rsidRPr="00BE089B" w:rsidRDefault="006D5263" w:rsidP="00D37403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เป็นผู้เช่า</w:t>
            </w: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โรงแรมดุสิตธานี มัลดีฟส์</w:t>
            </w:r>
          </w:p>
        </w:tc>
      </w:tr>
    </w:tbl>
    <w:p w14:paraId="09A636C0" w14:textId="77777777" w:rsidR="006D5263" w:rsidRPr="00B90B30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90"/>
        <w:gridCol w:w="1620"/>
        <w:gridCol w:w="261"/>
        <w:gridCol w:w="9"/>
        <w:gridCol w:w="1620"/>
      </w:tblGrid>
      <w:tr w:rsidR="006D5263" w:rsidRPr="00CE726B" w14:paraId="68999B69" w14:textId="77777777" w:rsidTr="00D37403">
        <w:trPr>
          <w:cantSplit/>
          <w:tblHeader/>
        </w:trPr>
        <w:tc>
          <w:tcPr>
            <w:tcW w:w="5580" w:type="dxa"/>
            <w:gridSpan w:val="2"/>
          </w:tcPr>
          <w:p w14:paraId="488F173A" w14:textId="77777777" w:rsidR="006D5263" w:rsidRPr="00B15F61" w:rsidRDefault="006D5263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08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510" w:type="dxa"/>
            <w:gridSpan w:val="4"/>
          </w:tcPr>
          <w:p w14:paraId="347ADDBE" w14:textId="59046675" w:rsidR="006D5263" w:rsidRPr="00B15F6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</w:rPr>
            </w:pPr>
          </w:p>
        </w:tc>
      </w:tr>
      <w:tr w:rsidR="006D5263" w:rsidRPr="00CE726B" w14:paraId="5CD7FB2A" w14:textId="77777777" w:rsidTr="00D37403">
        <w:trPr>
          <w:cantSplit/>
          <w:tblHeader/>
        </w:trPr>
        <w:tc>
          <w:tcPr>
            <w:tcW w:w="5580" w:type="dxa"/>
            <w:gridSpan w:val="2"/>
          </w:tcPr>
          <w:p w14:paraId="67EBFFBB" w14:textId="1EF4FB8A" w:rsidR="006D5263" w:rsidRPr="00BE089B" w:rsidRDefault="0083470C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08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E08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E08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7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74215" w:rsidRPr="00BE08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</w:tcPr>
          <w:p w14:paraId="63BE9B0C" w14:textId="2002024A" w:rsidR="006D5263" w:rsidRPr="002C1969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="0074612A">
              <w:rPr>
                <w:rFonts w:asciiTheme="majorBidi" w:hAnsiTheme="majorBidi" w:cstheme="majorBidi"/>
                <w:b w:val="0"/>
                <w:bCs w:val="0"/>
              </w:rPr>
              <w:t>5</w:t>
            </w:r>
          </w:p>
        </w:tc>
        <w:tc>
          <w:tcPr>
            <w:tcW w:w="270" w:type="dxa"/>
            <w:gridSpan w:val="2"/>
          </w:tcPr>
          <w:p w14:paraId="224F0DB4" w14:textId="77777777" w:rsidR="006D5263" w:rsidRPr="00BE089B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20" w:type="dxa"/>
          </w:tcPr>
          <w:p w14:paraId="4DCD6CE9" w14:textId="1988A3E7" w:rsidR="006D5263" w:rsidRPr="00BE089B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="0074612A">
              <w:rPr>
                <w:rFonts w:asciiTheme="majorBidi" w:hAnsiTheme="majorBidi" w:cstheme="majorBidi"/>
                <w:b w:val="0"/>
                <w:bCs w:val="0"/>
              </w:rPr>
              <w:t>4</w:t>
            </w:r>
          </w:p>
        </w:tc>
      </w:tr>
      <w:tr w:rsidR="006D5263" w:rsidRPr="00CE726B" w14:paraId="32CFDFA0" w14:textId="77777777" w:rsidTr="00D37403">
        <w:trPr>
          <w:cantSplit/>
          <w:tblHeader/>
        </w:trPr>
        <w:tc>
          <w:tcPr>
            <w:tcW w:w="5580" w:type="dxa"/>
            <w:gridSpan w:val="2"/>
          </w:tcPr>
          <w:p w14:paraId="64CB4FE6" w14:textId="77777777" w:rsidR="006D5263" w:rsidRPr="00CE726B" w:rsidRDefault="006D5263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4"/>
          </w:tcPr>
          <w:p w14:paraId="66C51BFE" w14:textId="77777777" w:rsidR="006D5263" w:rsidRPr="00BE089B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BE089B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BE089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6D5263" w:rsidRPr="00CE726B" w14:paraId="6DEA60A7" w14:textId="77777777" w:rsidTr="00D37403">
        <w:trPr>
          <w:cantSplit/>
        </w:trPr>
        <w:tc>
          <w:tcPr>
            <w:tcW w:w="5580" w:type="dxa"/>
            <w:gridSpan w:val="2"/>
          </w:tcPr>
          <w:p w14:paraId="6BC2DCBB" w14:textId="77777777" w:rsidR="006D5263" w:rsidRPr="00CE726B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E089B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620" w:type="dxa"/>
          </w:tcPr>
          <w:p w14:paraId="2D9AE972" w14:textId="77777777" w:rsidR="006D5263" w:rsidRPr="00CE726B" w:rsidRDefault="006D5263" w:rsidP="00D37403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AFA8977" w14:textId="77777777" w:rsidR="006D5263" w:rsidRPr="00CE726B" w:rsidRDefault="006D5263" w:rsidP="00D3740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7865E8" w14:textId="77777777" w:rsidR="006D5263" w:rsidRPr="00CE726B" w:rsidRDefault="006D5263" w:rsidP="00D37403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2450" w:rsidRPr="00CE726B" w14:paraId="04ED20D1" w14:textId="77777777" w:rsidTr="00D37403">
        <w:trPr>
          <w:cantSplit/>
        </w:trPr>
        <w:tc>
          <w:tcPr>
            <w:tcW w:w="5580" w:type="dxa"/>
            <w:gridSpan w:val="2"/>
          </w:tcPr>
          <w:p w14:paraId="538ACBAC" w14:textId="77777777" w:rsidR="00982450" w:rsidRPr="00CE726B" w:rsidRDefault="00982450" w:rsidP="0098245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620" w:type="dxa"/>
          </w:tcPr>
          <w:p w14:paraId="0EB459A2" w14:textId="331881BB" w:rsidR="00982450" w:rsidRPr="00CE726B" w:rsidRDefault="0027514E" w:rsidP="0098245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14E">
              <w:rPr>
                <w:rFonts w:asciiTheme="majorBidi" w:hAnsiTheme="majorBidi" w:cstheme="majorBidi"/>
                <w:sz w:val="30"/>
                <w:szCs w:val="30"/>
              </w:rPr>
              <w:t>3,536</w:t>
            </w:r>
          </w:p>
        </w:tc>
        <w:tc>
          <w:tcPr>
            <w:tcW w:w="270" w:type="dxa"/>
            <w:gridSpan w:val="2"/>
          </w:tcPr>
          <w:p w14:paraId="37DF4EA7" w14:textId="77777777" w:rsidR="00982450" w:rsidRPr="00CE726B" w:rsidRDefault="00982450" w:rsidP="00982450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D93C5B" w14:textId="3006C1E6" w:rsidR="00982450" w:rsidRPr="00CE726B" w:rsidRDefault="00982450" w:rsidP="00982450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</w:tr>
      <w:tr w:rsidR="00982450" w:rsidRPr="00CE726B" w14:paraId="532F86FD" w14:textId="77777777" w:rsidTr="00D37403">
        <w:trPr>
          <w:cantSplit/>
        </w:trPr>
        <w:tc>
          <w:tcPr>
            <w:tcW w:w="5580" w:type="dxa"/>
            <w:gridSpan w:val="2"/>
          </w:tcPr>
          <w:p w14:paraId="1810966B" w14:textId="77777777" w:rsidR="00982450" w:rsidRPr="00BE089B" w:rsidRDefault="00982450" w:rsidP="00982450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E089B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BE089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4F674BF4" w14:textId="77777777" w:rsidR="00982450" w:rsidRPr="00CE726B" w:rsidRDefault="00982450" w:rsidP="0098245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8D9BB9D" w14:textId="77777777" w:rsidR="00982450" w:rsidRPr="00CE726B" w:rsidRDefault="00982450" w:rsidP="0098245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3FF460F" w14:textId="77777777" w:rsidR="00982450" w:rsidRPr="00BE089B" w:rsidRDefault="00982450" w:rsidP="0098245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2450" w:rsidRPr="00CE726B" w14:paraId="646980E3" w14:textId="77777777" w:rsidTr="00D37403">
        <w:trPr>
          <w:cantSplit/>
        </w:trPr>
        <w:tc>
          <w:tcPr>
            <w:tcW w:w="5580" w:type="dxa"/>
            <w:gridSpan w:val="2"/>
          </w:tcPr>
          <w:p w14:paraId="615A7412" w14:textId="77777777" w:rsidR="00982450" w:rsidRPr="00BE089B" w:rsidRDefault="00982450" w:rsidP="00982450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620" w:type="dxa"/>
          </w:tcPr>
          <w:p w14:paraId="6623C069" w14:textId="26159D39" w:rsidR="00982450" w:rsidRPr="00CE726B" w:rsidRDefault="00C54175" w:rsidP="0098245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175">
              <w:rPr>
                <w:rFonts w:asciiTheme="majorBidi" w:hAnsiTheme="majorBidi" w:cstheme="majorBidi"/>
                <w:sz w:val="30"/>
                <w:szCs w:val="30"/>
              </w:rPr>
              <w:t>2,259</w:t>
            </w:r>
          </w:p>
        </w:tc>
        <w:tc>
          <w:tcPr>
            <w:tcW w:w="270" w:type="dxa"/>
            <w:gridSpan w:val="2"/>
          </w:tcPr>
          <w:p w14:paraId="04996F3D" w14:textId="77777777" w:rsidR="00982450" w:rsidRPr="00BE089B" w:rsidRDefault="00982450" w:rsidP="0098245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D4D2AA4" w14:textId="0E4966C1" w:rsidR="00982450" w:rsidRPr="00BE089B" w:rsidRDefault="00982450" w:rsidP="0098245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</w:tr>
      <w:tr w:rsidR="00982450" w:rsidRPr="00CE726B" w14:paraId="35AFA250" w14:textId="77777777" w:rsidTr="00D37403">
        <w:trPr>
          <w:cantSplit/>
        </w:trPr>
        <w:tc>
          <w:tcPr>
            <w:tcW w:w="5580" w:type="dxa"/>
            <w:gridSpan w:val="2"/>
          </w:tcPr>
          <w:p w14:paraId="3E825DDB" w14:textId="77777777" w:rsidR="00982450" w:rsidRPr="00BE089B" w:rsidRDefault="00982450" w:rsidP="0098245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E089B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620" w:type="dxa"/>
          </w:tcPr>
          <w:p w14:paraId="2A5768C9" w14:textId="77777777" w:rsidR="00982450" w:rsidRPr="00CE726B" w:rsidRDefault="00982450" w:rsidP="0098245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65BB2C5" w14:textId="77777777" w:rsidR="00982450" w:rsidRPr="00CE726B" w:rsidRDefault="00982450" w:rsidP="0098245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E621E8" w14:textId="77777777" w:rsidR="00982450" w:rsidRPr="00CE726B" w:rsidRDefault="00982450" w:rsidP="0098245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2450" w:rsidRPr="00CE726B" w14:paraId="7B446BB8" w14:textId="77777777" w:rsidTr="00D37403">
        <w:trPr>
          <w:cantSplit/>
        </w:trPr>
        <w:tc>
          <w:tcPr>
            <w:tcW w:w="5580" w:type="dxa"/>
            <w:gridSpan w:val="2"/>
          </w:tcPr>
          <w:p w14:paraId="2DF2B985" w14:textId="77777777" w:rsidR="00982450" w:rsidRPr="00BE089B" w:rsidRDefault="00982450" w:rsidP="0098245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620" w:type="dxa"/>
          </w:tcPr>
          <w:p w14:paraId="53C3F0B7" w14:textId="25B3571D" w:rsidR="00982450" w:rsidRPr="00CE726B" w:rsidRDefault="003929C4" w:rsidP="0098245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1EF68EAC" w14:textId="77777777" w:rsidR="00982450" w:rsidRPr="00CE726B" w:rsidRDefault="00982450" w:rsidP="0098245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3CC2F6D" w14:textId="30F7B78E" w:rsidR="00982450" w:rsidRPr="00CE726B" w:rsidRDefault="00982450" w:rsidP="0098245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82450" w:rsidRPr="00CE726B" w14:paraId="191FB716" w14:textId="77777777" w:rsidTr="00D37403">
        <w:trPr>
          <w:cantSplit/>
        </w:trPr>
        <w:tc>
          <w:tcPr>
            <w:tcW w:w="5580" w:type="dxa"/>
            <w:gridSpan w:val="2"/>
          </w:tcPr>
          <w:p w14:paraId="0AE56D41" w14:textId="77777777" w:rsidR="00982450" w:rsidRPr="00BE089B" w:rsidRDefault="00982450" w:rsidP="009824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089B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620" w:type="dxa"/>
          </w:tcPr>
          <w:p w14:paraId="1E9D1063" w14:textId="77777777" w:rsidR="00982450" w:rsidRPr="00CE726B" w:rsidRDefault="00982450" w:rsidP="0098245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A8A5B2B" w14:textId="77777777" w:rsidR="00982450" w:rsidRPr="00CE726B" w:rsidRDefault="00982450" w:rsidP="0098245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8D832BF" w14:textId="77777777" w:rsidR="00982450" w:rsidRPr="00BE089B" w:rsidRDefault="00982450" w:rsidP="0098245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2450" w:rsidRPr="00CE726B" w14:paraId="555B9F8F" w14:textId="77777777" w:rsidTr="00D37403">
        <w:trPr>
          <w:cantSplit/>
        </w:trPr>
        <w:tc>
          <w:tcPr>
            <w:tcW w:w="5580" w:type="dxa"/>
            <w:gridSpan w:val="2"/>
          </w:tcPr>
          <w:p w14:paraId="70BF7778" w14:textId="77777777" w:rsidR="00982450" w:rsidRPr="00BE089B" w:rsidRDefault="00982450" w:rsidP="009824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E089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7C57246F" w14:textId="17DC8E42" w:rsidR="00982450" w:rsidRPr="00CE726B" w:rsidRDefault="00C54175" w:rsidP="0098245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175">
              <w:rPr>
                <w:rFonts w:asciiTheme="majorBidi" w:hAnsiTheme="majorBidi" w:cstheme="majorBidi"/>
                <w:sz w:val="30"/>
                <w:szCs w:val="30"/>
              </w:rPr>
              <w:t>51,250</w:t>
            </w:r>
          </w:p>
        </w:tc>
        <w:tc>
          <w:tcPr>
            <w:tcW w:w="270" w:type="dxa"/>
            <w:gridSpan w:val="2"/>
          </w:tcPr>
          <w:p w14:paraId="361DC19E" w14:textId="77777777" w:rsidR="00982450" w:rsidRPr="00BE089B" w:rsidRDefault="00982450" w:rsidP="0098245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E9997A7" w14:textId="2A499A54" w:rsidR="00982450" w:rsidRPr="00BE089B" w:rsidRDefault="00982450" w:rsidP="0098245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982450" w:rsidRPr="00CE726B" w14:paraId="38588841" w14:textId="77777777" w:rsidTr="00D37403">
        <w:trPr>
          <w:cantSplit/>
        </w:trPr>
        <w:tc>
          <w:tcPr>
            <w:tcW w:w="5580" w:type="dxa"/>
            <w:gridSpan w:val="2"/>
          </w:tcPr>
          <w:p w14:paraId="37050C23" w14:textId="77777777" w:rsidR="00982450" w:rsidRPr="00BE089B" w:rsidRDefault="00982450" w:rsidP="0098245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E089B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620" w:type="dxa"/>
          </w:tcPr>
          <w:p w14:paraId="57AF76BA" w14:textId="77777777" w:rsidR="00982450" w:rsidRPr="00CE726B" w:rsidRDefault="00982450" w:rsidP="0098245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16A9983" w14:textId="77777777" w:rsidR="00982450" w:rsidRPr="00CE726B" w:rsidRDefault="00982450" w:rsidP="0098245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18FE531" w14:textId="77777777" w:rsidR="00982450" w:rsidRPr="00BE089B" w:rsidRDefault="00982450" w:rsidP="0098245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2450" w:rsidRPr="00CE726B" w14:paraId="1B015010" w14:textId="77777777" w:rsidTr="00D37403">
        <w:trPr>
          <w:cantSplit/>
        </w:trPr>
        <w:tc>
          <w:tcPr>
            <w:tcW w:w="5580" w:type="dxa"/>
            <w:gridSpan w:val="2"/>
          </w:tcPr>
          <w:p w14:paraId="377009F1" w14:textId="77777777" w:rsidR="00982450" w:rsidRPr="00BE089B" w:rsidRDefault="00982450" w:rsidP="0098245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620" w:type="dxa"/>
          </w:tcPr>
          <w:p w14:paraId="603A44B5" w14:textId="7B4EC9D0" w:rsidR="00982450" w:rsidRPr="00CE726B" w:rsidRDefault="00C54175" w:rsidP="0098245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175">
              <w:rPr>
                <w:rFonts w:asciiTheme="majorBidi" w:hAnsiTheme="majorBidi" w:cstheme="majorBidi"/>
                <w:sz w:val="30"/>
                <w:szCs w:val="30"/>
              </w:rPr>
              <w:t>86,345</w:t>
            </w:r>
          </w:p>
        </w:tc>
        <w:tc>
          <w:tcPr>
            <w:tcW w:w="270" w:type="dxa"/>
            <w:gridSpan w:val="2"/>
          </w:tcPr>
          <w:p w14:paraId="366AABA5" w14:textId="77777777" w:rsidR="00982450" w:rsidRPr="00BE089B" w:rsidRDefault="00982450" w:rsidP="0098245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547B541" w14:textId="64B256E4" w:rsidR="00982450" w:rsidRPr="00BE089B" w:rsidRDefault="00982450" w:rsidP="0098245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</w:tr>
      <w:tr w:rsidR="006D5263" w:rsidRPr="00CE726B" w14:paraId="7202DA6C" w14:textId="77777777" w:rsidTr="00D3740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490" w:type="dxa"/>
          </w:tcPr>
          <w:p w14:paraId="1CA06571" w14:textId="77777777" w:rsidR="00A45DCB" w:rsidRDefault="00A45DCB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0BEE5034" w14:textId="42E314C3" w:rsidR="006D5263" w:rsidRPr="00B14F41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BE089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710" w:type="dxa"/>
            <w:gridSpan w:val="2"/>
          </w:tcPr>
          <w:p w14:paraId="1DB88DF4" w14:textId="77777777" w:rsidR="00A45DCB" w:rsidRDefault="00A45DCB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0877F28" w14:textId="50606968" w:rsidR="006D5263" w:rsidRPr="00BE089B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01F5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0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1F57"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01F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14:paraId="7925F812" w14:textId="77777777" w:rsidR="006D5263" w:rsidRPr="00B14F41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gridSpan w:val="2"/>
          </w:tcPr>
          <w:p w14:paraId="18A0D073" w14:textId="77777777" w:rsidR="00A45DCB" w:rsidRDefault="00A45DCB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AAC2E0" w14:textId="4C2A94F1" w:rsidR="006D5263" w:rsidRPr="00BE089B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01F5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D5263" w:rsidRPr="00CE726B" w14:paraId="78BC504A" w14:textId="77777777" w:rsidTr="00D3740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490" w:type="dxa"/>
          </w:tcPr>
          <w:p w14:paraId="72825346" w14:textId="77777777" w:rsidR="006D5263" w:rsidRPr="00B14F41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5"/>
          </w:tcPr>
          <w:p w14:paraId="0CC18FF5" w14:textId="77777777" w:rsidR="006D5263" w:rsidRPr="00B14F41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5263" w:rsidRPr="00CE726B" w14:paraId="6B8FDEA3" w14:textId="77777777" w:rsidTr="00D3740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490" w:type="dxa"/>
          </w:tcPr>
          <w:p w14:paraId="6B61201D" w14:textId="77777777" w:rsidR="006D5263" w:rsidRPr="00BE089B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  <w:gridSpan w:val="2"/>
          </w:tcPr>
          <w:p w14:paraId="0819F4D8" w14:textId="77777777" w:rsidR="006D5263" w:rsidRPr="00B14F41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66D2C321" w14:textId="77777777" w:rsidR="006D5263" w:rsidRPr="00B14F41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  <w:gridSpan w:val="2"/>
          </w:tcPr>
          <w:p w14:paraId="3E94BFD3" w14:textId="77777777" w:rsidR="006D5263" w:rsidRPr="00B14F41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2B1953" w:rsidRPr="00CE726B" w14:paraId="2525AABA" w14:textId="77777777" w:rsidTr="00D3740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490" w:type="dxa"/>
          </w:tcPr>
          <w:p w14:paraId="095CFD04" w14:textId="77777777" w:rsidR="002B1953" w:rsidRPr="00BE089B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710" w:type="dxa"/>
            <w:gridSpan w:val="2"/>
          </w:tcPr>
          <w:p w14:paraId="4F634836" w14:textId="1498351F" w:rsidR="002B1953" w:rsidRPr="00B14F41" w:rsidRDefault="00093E2A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3E2A">
              <w:rPr>
                <w:rFonts w:asciiTheme="majorBidi" w:hAnsiTheme="majorBidi" w:cstheme="majorBidi"/>
                <w:sz w:val="30"/>
                <w:szCs w:val="30"/>
              </w:rPr>
              <w:t>47,605</w:t>
            </w:r>
          </w:p>
        </w:tc>
        <w:tc>
          <w:tcPr>
            <w:tcW w:w="261" w:type="dxa"/>
          </w:tcPr>
          <w:p w14:paraId="2ED61D94" w14:textId="77777777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  <w:gridSpan w:val="2"/>
          </w:tcPr>
          <w:p w14:paraId="67398810" w14:textId="04619BA3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12,471</w:t>
            </w:r>
          </w:p>
        </w:tc>
      </w:tr>
      <w:tr w:rsidR="002B1953" w:rsidRPr="00CE726B" w14:paraId="5B3985C6" w14:textId="77777777" w:rsidTr="00D3740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490" w:type="dxa"/>
          </w:tcPr>
          <w:p w14:paraId="31135E0A" w14:textId="77777777" w:rsidR="002B1953" w:rsidRPr="00BE089B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  <w:gridSpan w:val="2"/>
          </w:tcPr>
          <w:p w14:paraId="4F0B6F83" w14:textId="77777777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04C1D22E" w14:textId="77777777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  <w:gridSpan w:val="2"/>
          </w:tcPr>
          <w:p w14:paraId="1AA8DD2B" w14:textId="77777777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2B1953" w:rsidRPr="00CE726B" w14:paraId="0A99D4AA" w14:textId="77777777" w:rsidTr="00D3740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490" w:type="dxa"/>
          </w:tcPr>
          <w:p w14:paraId="48CDDDE3" w14:textId="77777777" w:rsidR="002B1953" w:rsidRPr="009D0CAD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BE089B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710" w:type="dxa"/>
            <w:gridSpan w:val="2"/>
          </w:tcPr>
          <w:p w14:paraId="1CC628F4" w14:textId="233DD4E3" w:rsidR="002B1953" w:rsidRPr="00B14F41" w:rsidRDefault="009E4119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4119">
              <w:rPr>
                <w:rFonts w:asciiTheme="majorBidi" w:hAnsiTheme="majorBidi" w:cstheme="majorBidi"/>
                <w:sz w:val="30"/>
                <w:szCs w:val="30"/>
              </w:rPr>
              <w:t>25,197</w:t>
            </w:r>
          </w:p>
        </w:tc>
        <w:tc>
          <w:tcPr>
            <w:tcW w:w="261" w:type="dxa"/>
          </w:tcPr>
          <w:p w14:paraId="791DEA29" w14:textId="77777777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  <w:gridSpan w:val="2"/>
          </w:tcPr>
          <w:p w14:paraId="0BAD18B7" w14:textId="2F9C80A0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43,009</w:t>
            </w:r>
          </w:p>
        </w:tc>
      </w:tr>
      <w:tr w:rsidR="002B1953" w:rsidRPr="00CE726B" w14:paraId="472DBA94" w14:textId="77777777" w:rsidTr="00D3740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490" w:type="dxa"/>
          </w:tcPr>
          <w:p w14:paraId="7B082886" w14:textId="77777777" w:rsidR="002B1953" w:rsidRPr="00BE089B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  <w:gridSpan w:val="2"/>
          </w:tcPr>
          <w:p w14:paraId="030786A2" w14:textId="77777777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2C4A255" w14:textId="77777777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  <w:gridSpan w:val="2"/>
          </w:tcPr>
          <w:p w14:paraId="5C947A89" w14:textId="77777777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2B1953" w:rsidRPr="00CE726B" w14:paraId="4FC01ABA" w14:textId="77777777" w:rsidTr="00D3740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490" w:type="dxa"/>
          </w:tcPr>
          <w:p w14:paraId="405B8D51" w14:textId="77777777" w:rsidR="002B1953" w:rsidRPr="00BE089B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BE089B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710" w:type="dxa"/>
            <w:gridSpan w:val="2"/>
          </w:tcPr>
          <w:p w14:paraId="13493631" w14:textId="0D53DD20" w:rsidR="002B1953" w:rsidRPr="00B14F41" w:rsidRDefault="00BF6B5E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1" w:type="dxa"/>
          </w:tcPr>
          <w:p w14:paraId="7AB0C080" w14:textId="77777777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  <w:gridSpan w:val="2"/>
          </w:tcPr>
          <w:p w14:paraId="69D5F25F" w14:textId="5A566723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50,126</w:t>
            </w:r>
          </w:p>
        </w:tc>
      </w:tr>
      <w:tr w:rsidR="006D5263" w:rsidRPr="00CE726B" w14:paraId="56265F77" w14:textId="77777777" w:rsidTr="00D3740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490" w:type="dxa"/>
          </w:tcPr>
          <w:p w14:paraId="17CE20D9" w14:textId="77777777" w:rsidR="006D5263" w:rsidRPr="00BE089B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  <w:gridSpan w:val="2"/>
          </w:tcPr>
          <w:p w14:paraId="59CEDF0D" w14:textId="5DAB0B86" w:rsidR="006D5263" w:rsidRPr="00B14F41" w:rsidRDefault="0032474B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2474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1,847</w:t>
            </w:r>
          </w:p>
        </w:tc>
        <w:tc>
          <w:tcPr>
            <w:tcW w:w="261" w:type="dxa"/>
          </w:tcPr>
          <w:p w14:paraId="704FD4BB" w14:textId="77777777" w:rsidR="006D5263" w:rsidRPr="00B14F41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  <w:gridSpan w:val="2"/>
          </w:tcPr>
          <w:p w14:paraId="41A0F010" w14:textId="18CA68BA" w:rsidR="006D5263" w:rsidRPr="00B14F41" w:rsidRDefault="002B195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5DCB" w:rsidRPr="00CE726B" w14:paraId="0EEFD0D1" w14:textId="77777777" w:rsidTr="00D3740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490" w:type="dxa"/>
          </w:tcPr>
          <w:p w14:paraId="423670D9" w14:textId="7C27E5C4" w:rsidR="00A45DCB" w:rsidRDefault="00A45DCB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  <w:gridSpan w:val="2"/>
          </w:tcPr>
          <w:p w14:paraId="3D940142" w14:textId="77777777" w:rsidR="00A45DCB" w:rsidRPr="00B14F41" w:rsidRDefault="00A45DCB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7201254E" w14:textId="77777777" w:rsidR="00A45DCB" w:rsidRPr="00B14F41" w:rsidRDefault="00A45DCB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  <w:gridSpan w:val="2"/>
          </w:tcPr>
          <w:p w14:paraId="3101037E" w14:textId="77777777" w:rsidR="00A45DCB" w:rsidRPr="00B14F41" w:rsidRDefault="00A45DCB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2B1953" w:rsidRPr="00CE726B" w14:paraId="47378202" w14:textId="77777777" w:rsidTr="00D3740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490" w:type="dxa"/>
          </w:tcPr>
          <w:p w14:paraId="0C8C7E32" w14:textId="77777777" w:rsidR="002B1953" w:rsidRPr="00BE089B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1710" w:type="dxa"/>
            <w:gridSpan w:val="2"/>
          </w:tcPr>
          <w:p w14:paraId="04D1F7B8" w14:textId="1D2EC94E" w:rsidR="002B1953" w:rsidRPr="00B14F41" w:rsidRDefault="00F17CAB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7CAB">
              <w:rPr>
                <w:rFonts w:asciiTheme="majorBidi" w:hAnsiTheme="majorBidi" w:cstheme="majorBidi"/>
                <w:sz w:val="30"/>
                <w:szCs w:val="30"/>
              </w:rPr>
              <w:t>8,819</w:t>
            </w:r>
          </w:p>
        </w:tc>
        <w:tc>
          <w:tcPr>
            <w:tcW w:w="261" w:type="dxa"/>
          </w:tcPr>
          <w:p w14:paraId="06190020" w14:textId="77777777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  <w:gridSpan w:val="2"/>
          </w:tcPr>
          <w:p w14:paraId="08267A89" w14:textId="7E1E0E05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9,696</w:t>
            </w:r>
          </w:p>
        </w:tc>
      </w:tr>
      <w:tr w:rsidR="002B1953" w:rsidRPr="00CE726B" w14:paraId="2B6AC85D" w14:textId="77777777" w:rsidTr="00D3740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490" w:type="dxa"/>
          </w:tcPr>
          <w:p w14:paraId="37834EF5" w14:textId="77777777" w:rsidR="002B1953" w:rsidRPr="00BE089B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  <w:gridSpan w:val="2"/>
          </w:tcPr>
          <w:p w14:paraId="4378EABD" w14:textId="38A818E6" w:rsidR="002B1953" w:rsidRPr="00BE089B" w:rsidRDefault="00F17CAB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CAB">
              <w:rPr>
                <w:rFonts w:asciiTheme="majorBidi" w:hAnsiTheme="majorBidi" w:cstheme="majorBidi"/>
                <w:sz w:val="30"/>
                <w:szCs w:val="30"/>
              </w:rPr>
              <w:t>2,422</w:t>
            </w:r>
          </w:p>
        </w:tc>
        <w:tc>
          <w:tcPr>
            <w:tcW w:w="261" w:type="dxa"/>
          </w:tcPr>
          <w:p w14:paraId="10D2376B" w14:textId="77777777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  <w:gridSpan w:val="2"/>
          </w:tcPr>
          <w:p w14:paraId="6BA4C6C8" w14:textId="620CE3BB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2,596</w:t>
            </w:r>
          </w:p>
        </w:tc>
      </w:tr>
      <w:tr w:rsidR="002B1953" w:rsidRPr="00CE726B" w14:paraId="3BD0DFC1" w14:textId="77777777" w:rsidTr="00D3740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490" w:type="dxa"/>
          </w:tcPr>
          <w:p w14:paraId="3A956C3B" w14:textId="77777777" w:rsidR="002B1953" w:rsidRPr="00BE089B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กรุงไทย จำกัด (มหาชน)</w:t>
            </w:r>
          </w:p>
        </w:tc>
        <w:tc>
          <w:tcPr>
            <w:tcW w:w="1710" w:type="dxa"/>
            <w:gridSpan w:val="2"/>
          </w:tcPr>
          <w:p w14:paraId="1165E21D" w14:textId="77777777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0CA01B60" w14:textId="77777777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  <w:gridSpan w:val="2"/>
          </w:tcPr>
          <w:p w14:paraId="7546E51F" w14:textId="77777777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2B1953" w:rsidRPr="00CE726B" w14:paraId="2F3D24F1" w14:textId="77777777" w:rsidTr="00D3740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490" w:type="dxa"/>
          </w:tcPr>
          <w:p w14:paraId="5724D4F1" w14:textId="77777777" w:rsidR="002B1953" w:rsidRPr="00BE089B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  <w:gridSpan w:val="2"/>
          </w:tcPr>
          <w:p w14:paraId="3B09F59F" w14:textId="12456309" w:rsidR="002B1953" w:rsidRPr="00B14F41" w:rsidRDefault="008311F9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11F9">
              <w:rPr>
                <w:rFonts w:asciiTheme="majorBidi" w:hAnsiTheme="majorBidi" w:cstheme="majorBidi"/>
                <w:sz w:val="30"/>
                <w:szCs w:val="30"/>
              </w:rPr>
              <w:t>1,548</w:t>
            </w:r>
          </w:p>
        </w:tc>
        <w:tc>
          <w:tcPr>
            <w:tcW w:w="261" w:type="dxa"/>
          </w:tcPr>
          <w:p w14:paraId="0820A6F6" w14:textId="77777777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  <w:gridSpan w:val="2"/>
          </w:tcPr>
          <w:p w14:paraId="67B1E8CE" w14:textId="238957F9" w:rsidR="002B1953" w:rsidRPr="00B14F41" w:rsidRDefault="002B1953" w:rsidP="002B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1,659</w:t>
            </w:r>
          </w:p>
        </w:tc>
      </w:tr>
    </w:tbl>
    <w:p w14:paraId="47CBEC4D" w14:textId="77777777" w:rsidR="00675F91" w:rsidRDefault="00675F91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81E633F" w14:textId="77777777" w:rsidR="00675F91" w:rsidRDefault="00675F91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9423B82" w14:textId="77777777" w:rsidR="00675F91" w:rsidRDefault="00675F91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56D00C9" w14:textId="00D22781" w:rsidR="006D5263" w:rsidRPr="0045489C" w:rsidRDefault="006D5263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BE089B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45489C">
        <w:rPr>
          <w:rFonts w:ascii="Angsana New" w:hAnsi="Angsana New"/>
          <w:sz w:val="30"/>
          <w:szCs w:val="30"/>
        </w:rPr>
        <w:t xml:space="preserve">25 </w:t>
      </w:r>
      <w:r w:rsidRPr="00BE089B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45489C">
        <w:rPr>
          <w:rFonts w:ascii="Angsana New" w:hAnsi="Angsana New"/>
          <w:sz w:val="30"/>
          <w:szCs w:val="30"/>
        </w:rPr>
        <w:t>2562</w:t>
      </w:r>
      <w:r w:rsidRPr="00BE089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45489C">
        <w:rPr>
          <w:rFonts w:ascii="Angsana New" w:hAnsi="Angsana New"/>
          <w:sz w:val="30"/>
          <w:szCs w:val="30"/>
        </w:rPr>
        <w:t xml:space="preserve">23 </w:t>
      </w:r>
      <w:r w:rsidRPr="00BE089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5489C">
        <w:rPr>
          <w:rFonts w:ascii="Angsana New" w:hAnsi="Angsana New"/>
          <w:sz w:val="30"/>
          <w:szCs w:val="30"/>
        </w:rPr>
        <w:t xml:space="preserve">2562 </w:t>
      </w:r>
      <w:r w:rsidRPr="00BE089B">
        <w:rPr>
          <w:rFonts w:ascii="Angsana New" w:hAnsi="Angsana New"/>
          <w:sz w:val="30"/>
          <w:szCs w:val="30"/>
          <w:cs/>
        </w:rPr>
        <w:t xml:space="preserve">บริษัท ดุสิต มัลดีฟส์ อินเวสเม้นท์ จำกัด </w:t>
      </w:r>
      <w:r w:rsidRPr="0045489C">
        <w:rPr>
          <w:rFonts w:ascii="Angsana New" w:hAnsi="Angsana New"/>
          <w:sz w:val="30"/>
          <w:szCs w:val="30"/>
        </w:rPr>
        <w:t>(DMI)</w:t>
      </w:r>
      <w:r w:rsidRPr="00BE089B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ซึ่งเป็นบริษัทย่อยทางอ้อมของกองทรัสต์ ได้กู้ยืมเงินกับกองทรัสต์เป็นสกุลดอลล่าร์สหรัฐ จำนวน </w:t>
      </w:r>
      <w:r w:rsidRPr="0045489C">
        <w:rPr>
          <w:rFonts w:ascii="Angsana New" w:hAnsi="Angsana New"/>
          <w:sz w:val="30"/>
          <w:szCs w:val="30"/>
        </w:rPr>
        <w:t xml:space="preserve">77.73 </w:t>
      </w:r>
      <w:r w:rsidRPr="00BE089B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="006130FD">
        <w:rPr>
          <w:rFonts w:ascii="Angsana New" w:hAnsi="Angsana New" w:hint="cs"/>
          <w:sz w:val="30"/>
          <w:szCs w:val="30"/>
          <w:cs/>
        </w:rPr>
        <w:t xml:space="preserve">ณ </w:t>
      </w:r>
      <w:r w:rsidR="00E30CB0" w:rsidRPr="00BE089B">
        <w:rPr>
          <w:rFonts w:ascii="Angsana New" w:hAnsi="Angsana New"/>
          <w:sz w:val="30"/>
          <w:szCs w:val="30"/>
          <w:cs/>
        </w:rPr>
        <w:t xml:space="preserve">วันที่ </w:t>
      </w:r>
      <w:r w:rsidR="006130FD">
        <w:rPr>
          <w:rFonts w:ascii="Angsana New" w:hAnsi="Angsana New"/>
          <w:sz w:val="30"/>
          <w:szCs w:val="30"/>
        </w:rPr>
        <w:t>31</w:t>
      </w:r>
      <w:r w:rsidR="00E30CB0" w:rsidRPr="00BE089B">
        <w:rPr>
          <w:rFonts w:ascii="Angsana New" w:hAnsi="Angsana New"/>
          <w:sz w:val="30"/>
          <w:szCs w:val="30"/>
          <w:cs/>
        </w:rPr>
        <w:t xml:space="preserve"> </w:t>
      </w:r>
      <w:r w:rsidR="00E30CB0" w:rsidRPr="00BE089B">
        <w:rPr>
          <w:rFonts w:ascii="Angsana New" w:hAnsi="Angsana New" w:hint="cs"/>
          <w:sz w:val="30"/>
          <w:szCs w:val="30"/>
          <w:cs/>
        </w:rPr>
        <w:t>มีนาคม</w:t>
      </w:r>
      <w:r w:rsidR="00E30CB0" w:rsidRPr="00BE089B">
        <w:rPr>
          <w:rFonts w:ascii="Angsana New" w:hAnsi="Angsana New"/>
          <w:sz w:val="30"/>
          <w:szCs w:val="30"/>
          <w:cs/>
        </w:rPr>
        <w:t xml:space="preserve"> </w:t>
      </w:r>
      <w:r w:rsidR="00E30CB0" w:rsidRPr="00F6500D">
        <w:rPr>
          <w:rFonts w:ascii="Angsana New" w:hAnsi="Angsana New"/>
          <w:sz w:val="30"/>
          <w:szCs w:val="30"/>
        </w:rPr>
        <w:t>2565</w:t>
      </w:r>
      <w:r w:rsidR="00E30CB0" w:rsidRPr="00BE089B">
        <w:rPr>
          <w:rFonts w:ascii="Angsana New" w:hAnsi="Angsana New"/>
          <w:sz w:val="30"/>
          <w:szCs w:val="30"/>
          <w:cs/>
        </w:rPr>
        <w:t xml:space="preserve"> </w:t>
      </w:r>
      <w:r w:rsidR="006130FD">
        <w:rPr>
          <w:rFonts w:ascii="Angsana New" w:hAnsi="Angsana New"/>
          <w:sz w:val="30"/>
          <w:szCs w:val="30"/>
        </w:rPr>
        <w:t xml:space="preserve">DMI </w:t>
      </w:r>
      <w:r w:rsidR="006130FD">
        <w:rPr>
          <w:rFonts w:ascii="Angsana New" w:hAnsi="Angsana New" w:hint="cs"/>
          <w:sz w:val="30"/>
          <w:szCs w:val="30"/>
          <w:cs/>
        </w:rPr>
        <w:t>มี</w:t>
      </w:r>
      <w:r w:rsidRPr="00BE089B">
        <w:rPr>
          <w:rFonts w:ascii="Angsana New" w:hAnsi="Angsana New"/>
          <w:sz w:val="30"/>
          <w:szCs w:val="30"/>
          <w:cs/>
        </w:rPr>
        <w:t>เงินกู้ยืม</w:t>
      </w:r>
      <w:r w:rsidR="006130FD" w:rsidRPr="00BE089B">
        <w:rPr>
          <w:rFonts w:ascii="Angsana New" w:hAnsi="Angsana New"/>
          <w:sz w:val="30"/>
          <w:szCs w:val="30"/>
          <w:cs/>
        </w:rPr>
        <w:t>คงเหลือ</w:t>
      </w:r>
      <w:r w:rsidRPr="00BE089B">
        <w:rPr>
          <w:rFonts w:ascii="Angsana New" w:hAnsi="Angsana New"/>
          <w:sz w:val="30"/>
          <w:szCs w:val="30"/>
          <w:cs/>
        </w:rPr>
        <w:t xml:space="preserve">จำนวน </w:t>
      </w:r>
      <w:r w:rsidRPr="0045489C">
        <w:rPr>
          <w:rFonts w:ascii="Angsana New" w:hAnsi="Angsana New"/>
          <w:sz w:val="30"/>
          <w:szCs w:val="30"/>
        </w:rPr>
        <w:t>4</w:t>
      </w:r>
      <w:r w:rsidR="00E30CB0">
        <w:rPr>
          <w:rFonts w:ascii="Angsana New" w:hAnsi="Angsana New"/>
          <w:sz w:val="30"/>
          <w:szCs w:val="30"/>
        </w:rPr>
        <w:t>6</w:t>
      </w:r>
      <w:r w:rsidRPr="0045489C">
        <w:rPr>
          <w:rFonts w:ascii="Angsana New" w:hAnsi="Angsana New"/>
          <w:sz w:val="30"/>
          <w:szCs w:val="30"/>
        </w:rPr>
        <w:t xml:space="preserve"> </w:t>
      </w:r>
      <w:r w:rsidRPr="00BE089B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="006130FD" w:rsidRPr="005F65BB">
        <w:rPr>
          <w:rFonts w:ascii="Angsana New" w:hAnsi="Angsana New"/>
          <w:i/>
          <w:iCs/>
          <w:sz w:val="30"/>
          <w:szCs w:val="30"/>
        </w:rPr>
        <w:t>(</w:t>
      </w:r>
      <w:r w:rsidRPr="005F65BB">
        <w:rPr>
          <w:rFonts w:ascii="Angsana New" w:hAnsi="Angsana New"/>
          <w:i/>
          <w:iCs/>
          <w:sz w:val="30"/>
          <w:szCs w:val="30"/>
          <w:cs/>
        </w:rPr>
        <w:t xml:space="preserve">ณ วันที่ </w:t>
      </w:r>
      <w:r w:rsidRPr="005F65BB">
        <w:rPr>
          <w:rFonts w:ascii="Angsana New" w:hAnsi="Angsana New"/>
          <w:i/>
          <w:iCs/>
          <w:sz w:val="30"/>
          <w:szCs w:val="30"/>
        </w:rPr>
        <w:t>3</w:t>
      </w:r>
      <w:r w:rsidR="00E30CB0" w:rsidRPr="005F65BB">
        <w:rPr>
          <w:rFonts w:ascii="Angsana New" w:hAnsi="Angsana New"/>
          <w:i/>
          <w:iCs/>
          <w:sz w:val="30"/>
          <w:szCs w:val="30"/>
        </w:rPr>
        <w:t>1</w:t>
      </w:r>
      <w:r w:rsidRPr="005F65BB">
        <w:rPr>
          <w:rFonts w:ascii="Angsana New" w:hAnsi="Angsana New"/>
          <w:i/>
          <w:iCs/>
          <w:sz w:val="30"/>
          <w:szCs w:val="30"/>
        </w:rPr>
        <w:t xml:space="preserve"> </w:t>
      </w:r>
      <w:r w:rsidR="005F65BB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5F65B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F65BB">
        <w:rPr>
          <w:rFonts w:ascii="Angsana New" w:hAnsi="Angsana New"/>
          <w:i/>
          <w:iCs/>
          <w:sz w:val="30"/>
          <w:szCs w:val="30"/>
        </w:rPr>
        <w:t>256</w:t>
      </w:r>
      <w:r w:rsidR="006130FD" w:rsidRPr="005F65BB">
        <w:rPr>
          <w:rFonts w:ascii="Angsana New" w:hAnsi="Angsana New"/>
          <w:i/>
          <w:iCs/>
          <w:sz w:val="30"/>
          <w:szCs w:val="30"/>
        </w:rPr>
        <w:t>4 :</w:t>
      </w:r>
      <w:r w:rsidR="00E17C4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6130FD" w:rsidRPr="005F65BB">
        <w:rPr>
          <w:rFonts w:ascii="Angsana New" w:hAnsi="Angsana New"/>
          <w:i/>
          <w:iCs/>
          <w:sz w:val="30"/>
          <w:szCs w:val="30"/>
        </w:rPr>
        <w:t xml:space="preserve">49 </w:t>
      </w:r>
      <w:r w:rsidR="006130FD" w:rsidRPr="005F65BB">
        <w:rPr>
          <w:rFonts w:ascii="Angsana New" w:hAnsi="Angsana New"/>
          <w:i/>
          <w:iCs/>
          <w:sz w:val="30"/>
          <w:szCs w:val="30"/>
          <w:cs/>
        </w:rPr>
        <w:t>ล้านดอลล่าร์สหรัฐ</w:t>
      </w:r>
      <w:r w:rsidR="006130FD" w:rsidRPr="005F65BB">
        <w:rPr>
          <w:rFonts w:ascii="Angsana New" w:hAnsi="Angsana New"/>
          <w:i/>
          <w:iCs/>
          <w:sz w:val="30"/>
          <w:szCs w:val="30"/>
        </w:rPr>
        <w:t>)</w:t>
      </w:r>
    </w:p>
    <w:p w14:paraId="4D5A2AE9" w14:textId="77777777" w:rsidR="00607FAC" w:rsidRDefault="00607FAC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89EA587" w14:textId="3206E3B3" w:rsidR="006D5263" w:rsidRPr="00BE089B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BE089B">
        <w:rPr>
          <w:rFonts w:asciiTheme="majorBidi" w:hAnsiTheme="majorBidi" w:cstheme="majorBidi"/>
          <w:sz w:val="30"/>
          <w:szCs w:val="30"/>
          <w:cs/>
        </w:rPr>
        <w:t>การแบ่งปันส่วนทุนให้ผู้ถือหน่วย</w:t>
      </w:r>
      <w:r w:rsidRPr="00BE089B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29411FE2" w14:textId="77777777" w:rsidR="006D5263" w:rsidRPr="004B7079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270F3E6" w14:textId="476E266E" w:rsidR="006D5263" w:rsidRPr="004B7079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BE089B">
        <w:rPr>
          <w:rFonts w:ascii="Angsana New" w:hAnsi="Angsana New"/>
          <w:sz w:val="30"/>
          <w:szCs w:val="30"/>
          <w:cs/>
        </w:rPr>
        <w:t>ในระหว่างงวด</w:t>
      </w:r>
      <w:r w:rsidR="00D92F45" w:rsidRPr="00BE089B">
        <w:rPr>
          <w:rFonts w:ascii="Angsana New" w:hAnsi="Angsana New" w:hint="cs"/>
          <w:sz w:val="30"/>
          <w:szCs w:val="30"/>
          <w:cs/>
        </w:rPr>
        <w:t>สาม</w:t>
      </w:r>
      <w:r w:rsidRPr="00BE089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4157EA">
        <w:rPr>
          <w:rFonts w:ascii="Angsana New" w:hAnsi="Angsana New"/>
          <w:sz w:val="30"/>
          <w:szCs w:val="30"/>
        </w:rPr>
        <w:t>3</w:t>
      </w:r>
      <w:r w:rsidR="00D92F45">
        <w:rPr>
          <w:rFonts w:ascii="Angsana New" w:hAnsi="Angsana New"/>
          <w:sz w:val="30"/>
          <w:szCs w:val="30"/>
        </w:rPr>
        <w:t>1</w:t>
      </w:r>
      <w:r w:rsidRPr="004B7079">
        <w:rPr>
          <w:rFonts w:ascii="Angsana New" w:hAnsi="Angsana New"/>
          <w:sz w:val="30"/>
          <w:szCs w:val="30"/>
        </w:rPr>
        <w:t xml:space="preserve"> </w:t>
      </w:r>
      <w:r w:rsidR="00D92F45" w:rsidRPr="00BE089B">
        <w:rPr>
          <w:rFonts w:ascii="Angsana New" w:hAnsi="Angsana New" w:hint="cs"/>
          <w:sz w:val="30"/>
          <w:szCs w:val="30"/>
          <w:cs/>
        </w:rPr>
        <w:t>มีนาคม</w:t>
      </w:r>
      <w:r w:rsidRPr="00BE089B">
        <w:rPr>
          <w:rFonts w:ascii="Angsana New" w:hAnsi="Angsana New" w:hint="cs"/>
          <w:sz w:val="30"/>
          <w:szCs w:val="30"/>
          <w:cs/>
        </w:rPr>
        <w:t xml:space="preserve"> </w:t>
      </w:r>
      <w:r w:rsidRPr="00BE089B">
        <w:rPr>
          <w:rFonts w:ascii="Angsana New" w:hAnsi="Angsana New"/>
          <w:sz w:val="30"/>
          <w:szCs w:val="30"/>
          <w:cs/>
        </w:rPr>
        <w:t>กองทรัสต์ได้มีการจ่ายเงินปันผลให้แก่ผู้ถือ</w:t>
      </w:r>
      <w:r w:rsidRPr="00BE089B">
        <w:rPr>
          <w:rFonts w:ascii="Angsana New" w:hAnsi="Angsana New" w:hint="cs"/>
          <w:sz w:val="30"/>
          <w:szCs w:val="30"/>
          <w:cs/>
        </w:rPr>
        <w:t>หน่วย</w:t>
      </w:r>
      <w:r w:rsidRPr="00BE089B">
        <w:rPr>
          <w:rFonts w:ascii="Angsana New" w:hAnsi="Angsana New"/>
          <w:sz w:val="30"/>
          <w:szCs w:val="30"/>
          <w:cs/>
        </w:rPr>
        <w:t>ทรัสต์ดังนี้</w:t>
      </w:r>
    </w:p>
    <w:p w14:paraId="02498D62" w14:textId="77777777" w:rsidR="006D5263" w:rsidRPr="00CE726B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00"/>
        <w:gridCol w:w="270"/>
        <w:gridCol w:w="2790"/>
        <w:gridCol w:w="270"/>
        <w:gridCol w:w="1350"/>
        <w:gridCol w:w="270"/>
        <w:gridCol w:w="1170"/>
        <w:gridCol w:w="270"/>
        <w:gridCol w:w="1170"/>
      </w:tblGrid>
      <w:tr w:rsidR="006D5263" w:rsidRPr="00CE726B" w14:paraId="10F5FDB3" w14:textId="77777777" w:rsidTr="00EE069D">
        <w:trPr>
          <w:cantSplit/>
          <w:tblHeader/>
        </w:trPr>
        <w:tc>
          <w:tcPr>
            <w:tcW w:w="1800" w:type="dxa"/>
          </w:tcPr>
          <w:p w14:paraId="5AC19F5F" w14:textId="77777777" w:rsidR="006D5263" w:rsidRDefault="006D5263" w:rsidP="00D37403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52804492"/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</w:t>
            </w:r>
          </w:p>
          <w:p w14:paraId="510BF740" w14:textId="77777777" w:rsidR="006D5263" w:rsidRPr="00CE726B" w:rsidRDefault="006D5263" w:rsidP="00D37403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531926C5" w14:textId="77777777" w:rsidR="006D5263" w:rsidRPr="00CE726B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790" w:type="dxa"/>
          </w:tcPr>
          <w:p w14:paraId="06F12937" w14:textId="77777777" w:rsidR="006D5263" w:rsidRDefault="006D5263" w:rsidP="00D37403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6CC6C7B1" w14:textId="77777777" w:rsidR="006D5263" w:rsidRPr="00B14F41" w:rsidRDefault="006D5263" w:rsidP="00D37403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E089B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20E7D1A8" w14:textId="77777777" w:rsidR="006D5263" w:rsidRPr="00B14F4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350" w:type="dxa"/>
          </w:tcPr>
          <w:p w14:paraId="7862D359" w14:textId="77777777" w:rsidR="006D5263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0252FBD1" w14:textId="2BA0CBCA" w:rsidR="006D5263" w:rsidRPr="00B14F41" w:rsidRDefault="00CA04EA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E089B">
              <w:rPr>
                <w:rFonts w:asciiTheme="majorBidi" w:hAnsiTheme="majorBidi" w:cs="Angsana New"/>
                <w:b w:val="0"/>
                <w:bCs w:val="0"/>
                <w:spacing w:val="-2"/>
                <w:cs/>
              </w:rPr>
              <w:t>มูลค่า</w:t>
            </w:r>
            <w:r w:rsidR="006D5263" w:rsidRPr="00BE089B">
              <w:rPr>
                <w:rFonts w:asciiTheme="majorBidi" w:hAnsiTheme="majorBidi" w:cs="Angsana New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4493256A" w14:textId="77777777" w:rsidR="006D5263" w:rsidRPr="00B14F4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170" w:type="dxa"/>
          </w:tcPr>
          <w:p w14:paraId="5C0F3EF5" w14:textId="77777777" w:rsidR="006D5263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4FEF199D" w14:textId="33741673" w:rsidR="006D5263" w:rsidRPr="00B14F41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  <w:spacing w:val="-2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  <w:r w:rsidR="00A837D2">
              <w:rPr>
                <w:rFonts w:asciiTheme="majorBidi" w:hAnsiTheme="majorBidi" w:cstheme="majorBidi"/>
                <w:b w:val="0"/>
                <w:bCs w:val="0"/>
                <w:spacing w:val="-2"/>
              </w:rPr>
              <w:t>5</w:t>
            </w:r>
          </w:p>
        </w:tc>
        <w:tc>
          <w:tcPr>
            <w:tcW w:w="270" w:type="dxa"/>
          </w:tcPr>
          <w:p w14:paraId="22B6895C" w14:textId="77777777" w:rsidR="006D5263" w:rsidRPr="00D57DCE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170" w:type="dxa"/>
          </w:tcPr>
          <w:p w14:paraId="4FC0426C" w14:textId="77777777" w:rsidR="006D5263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1DC10553" w14:textId="71CCB7F9" w:rsidR="006D5263" w:rsidRPr="00D57DCE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  <w:spacing w:val="-2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  <w:r w:rsidR="00A837D2">
              <w:rPr>
                <w:rFonts w:asciiTheme="majorBidi" w:hAnsiTheme="majorBidi" w:cstheme="majorBidi"/>
                <w:b w:val="0"/>
                <w:bCs w:val="0"/>
                <w:spacing w:val="-2"/>
              </w:rPr>
              <w:t>4</w:t>
            </w:r>
          </w:p>
        </w:tc>
      </w:tr>
      <w:tr w:rsidR="006D5263" w:rsidRPr="00CE726B" w14:paraId="2E031338" w14:textId="77777777" w:rsidTr="00EE069D">
        <w:trPr>
          <w:cantSplit/>
          <w:tblHeader/>
        </w:trPr>
        <w:tc>
          <w:tcPr>
            <w:tcW w:w="1800" w:type="dxa"/>
          </w:tcPr>
          <w:p w14:paraId="48126683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F3890F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0DDDB348" w14:textId="77777777" w:rsidR="006D5263" w:rsidRPr="00CE726B" w:rsidRDefault="006D5263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3398CB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F7949BD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BE089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Pr="00BE089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70" w:type="dxa"/>
          </w:tcPr>
          <w:p w14:paraId="3B0E8EA8" w14:textId="77777777" w:rsidR="006D5263" w:rsidRPr="00BE089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883A94F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5263" w:rsidRPr="00CE726B" w14:paraId="4857C123" w14:textId="77777777" w:rsidTr="00EE069D">
        <w:trPr>
          <w:cantSplit/>
          <w:tblHeader/>
        </w:trPr>
        <w:tc>
          <w:tcPr>
            <w:tcW w:w="1800" w:type="dxa"/>
          </w:tcPr>
          <w:p w14:paraId="470504D0" w14:textId="77777777" w:rsidR="006D5263" w:rsidRPr="007E137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2696859E" w14:textId="77777777" w:rsidR="006D5263" w:rsidRPr="007E137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</w:tcPr>
          <w:p w14:paraId="7790C102" w14:textId="77777777" w:rsidR="006D5263" w:rsidRPr="007E137B" w:rsidRDefault="006D5263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074955ED" w14:textId="77777777" w:rsidR="006D5263" w:rsidRPr="007E137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237223AA" w14:textId="77777777" w:rsidR="006D5263" w:rsidRPr="007E137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6CCEFDEE" w14:textId="77777777" w:rsidR="006D5263" w:rsidRPr="00BE089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F0971C" w14:textId="77777777" w:rsidR="006D5263" w:rsidRPr="007E137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7E1EC8E" w14:textId="77777777" w:rsidR="006D5263" w:rsidRPr="00D8440E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CE630" w14:textId="77777777" w:rsidR="006D5263" w:rsidRPr="00D8440E" w:rsidRDefault="006D5263" w:rsidP="00D37403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:rsidRPr="00CE726B" w14:paraId="6AA2CC4F" w14:textId="77777777" w:rsidTr="00EE069D">
        <w:trPr>
          <w:cantSplit/>
          <w:tblHeader/>
        </w:trPr>
        <w:tc>
          <w:tcPr>
            <w:tcW w:w="1800" w:type="dxa"/>
          </w:tcPr>
          <w:p w14:paraId="699945BC" w14:textId="0D855754" w:rsidR="006D5263" w:rsidRPr="00F32937" w:rsidRDefault="00B71B22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153E53" w14:textId="77777777" w:rsidR="006D5263" w:rsidRPr="00BE089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2C6FE32C" w14:textId="0A578E8C" w:rsidR="006D5263" w:rsidRPr="00F32937" w:rsidRDefault="00B71B22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D23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B6AE154" w14:textId="77777777" w:rsidR="006D5263" w:rsidRPr="00BE089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B94C47A" w14:textId="04292A51" w:rsidR="006D5263" w:rsidRPr="00F32937" w:rsidRDefault="00EE069D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213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5424B72" w14:textId="77777777" w:rsidR="006D5263" w:rsidRPr="00BE089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C851B4" w14:textId="437CA820" w:rsidR="006D5263" w:rsidRPr="00F32937" w:rsidRDefault="00EE069D" w:rsidP="00D37403">
            <w:pPr>
              <w:tabs>
                <w:tab w:val="clear" w:pos="907"/>
                <w:tab w:val="left" w:pos="340"/>
                <w:tab w:val="left" w:pos="8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E069D">
              <w:rPr>
                <w:rFonts w:asciiTheme="majorBidi" w:hAnsiTheme="majorBidi" w:cstheme="majorBidi"/>
                <w:sz w:val="30"/>
                <w:szCs w:val="30"/>
              </w:rPr>
              <w:t>151,545</w:t>
            </w:r>
          </w:p>
        </w:tc>
        <w:tc>
          <w:tcPr>
            <w:tcW w:w="270" w:type="dxa"/>
          </w:tcPr>
          <w:p w14:paraId="7BF3258D" w14:textId="77777777" w:rsidR="006D5263" w:rsidRPr="00171D82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574945" w14:textId="2EEB09F1" w:rsidR="006D5263" w:rsidRPr="00171D82" w:rsidRDefault="00F32937" w:rsidP="00D37403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5263" w:rsidRPr="00626CA9" w14:paraId="027CED41" w14:textId="77777777" w:rsidTr="00EE069D">
        <w:trPr>
          <w:cantSplit/>
          <w:tblHeader/>
        </w:trPr>
        <w:tc>
          <w:tcPr>
            <w:tcW w:w="1800" w:type="dxa"/>
          </w:tcPr>
          <w:p w14:paraId="0284D070" w14:textId="77777777" w:rsidR="006D5263" w:rsidRPr="00171D82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D82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C3D1515" w14:textId="77777777" w:rsidR="006D5263" w:rsidRPr="00BE089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0E5E898C" w14:textId="07D90AB7" w:rsidR="006D5263" w:rsidRPr="00171D82" w:rsidRDefault="00B71B22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BCF6BD7" w14:textId="77777777" w:rsidR="006D5263" w:rsidRPr="00BE089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B853C55" w14:textId="77777777" w:rsidR="006D5263" w:rsidRPr="00171D82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213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1685802" w14:textId="77777777" w:rsidR="006D5263" w:rsidRPr="00BE089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9EC0FB" w14:textId="621C64C9" w:rsidR="006D5263" w:rsidRPr="00171D82" w:rsidRDefault="00F32937" w:rsidP="00D37403">
            <w:pPr>
              <w:tabs>
                <w:tab w:val="clear" w:pos="68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D5263" w:rsidRPr="00171D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05E27B4" w14:textId="77777777" w:rsidR="006D5263" w:rsidRPr="00171D82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A797F1" w14:textId="21F305F2" w:rsidR="006D5263" w:rsidRPr="00171D82" w:rsidRDefault="00F32937" w:rsidP="00D37403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1D82">
              <w:rPr>
                <w:rFonts w:asciiTheme="majorBidi" w:hAnsiTheme="majorBidi" w:cstheme="majorBidi"/>
                <w:sz w:val="30"/>
                <w:szCs w:val="30"/>
              </w:rPr>
              <w:t>151,543</w:t>
            </w:r>
          </w:p>
        </w:tc>
      </w:tr>
      <w:tr w:rsidR="006D5263" w:rsidRPr="0003431E" w14:paraId="7BA4781B" w14:textId="77777777" w:rsidTr="00EE069D">
        <w:trPr>
          <w:cantSplit/>
          <w:trHeight w:val="407"/>
        </w:trPr>
        <w:tc>
          <w:tcPr>
            <w:tcW w:w="1800" w:type="dxa"/>
          </w:tcPr>
          <w:p w14:paraId="453D3748" w14:textId="77777777" w:rsidR="006D5263" w:rsidRPr="00171D82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EA164" w14:textId="77777777" w:rsidR="006D5263" w:rsidRPr="00171D82" w:rsidRDefault="006D5263" w:rsidP="00D37403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0D026A2C" w14:textId="77777777" w:rsidR="006D5263" w:rsidRPr="00171D82" w:rsidRDefault="006D5263" w:rsidP="00D37403">
            <w:pPr>
              <w:tabs>
                <w:tab w:val="clear" w:pos="1871"/>
                <w:tab w:val="left" w:pos="16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FE297" w14:textId="77777777" w:rsidR="006D5263" w:rsidRPr="00171D82" w:rsidRDefault="006D5263" w:rsidP="00D37403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949511" w14:textId="77777777" w:rsidR="006D5263" w:rsidRPr="00171D82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7A1B0" w14:textId="77777777" w:rsidR="006D5263" w:rsidRPr="00171D82" w:rsidRDefault="006D5263" w:rsidP="00D37403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72C816" w14:textId="1DD616D8" w:rsidR="006D5263" w:rsidRPr="00171D82" w:rsidRDefault="00EE069D" w:rsidP="00D37403">
            <w:pPr>
              <w:tabs>
                <w:tab w:val="clear" w:pos="68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06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151,545</w:t>
            </w:r>
          </w:p>
        </w:tc>
        <w:tc>
          <w:tcPr>
            <w:tcW w:w="270" w:type="dxa"/>
          </w:tcPr>
          <w:p w14:paraId="6272C43D" w14:textId="77777777" w:rsidR="006D5263" w:rsidRPr="00171D82" w:rsidRDefault="006D5263" w:rsidP="00D37403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DF469A" w14:textId="62E3DC91" w:rsidR="006D5263" w:rsidRPr="00171D82" w:rsidRDefault="006D5263" w:rsidP="00D37403">
            <w:pPr>
              <w:tabs>
                <w:tab w:val="clear" w:pos="680"/>
                <w:tab w:val="clear" w:pos="907"/>
                <w:tab w:val="left" w:pos="340"/>
                <w:tab w:val="left" w:pos="88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32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Pr="00171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32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</w:p>
        </w:tc>
      </w:tr>
      <w:bookmarkEnd w:id="2"/>
    </w:tbl>
    <w:p w14:paraId="6FA08ECE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D7FB0" w14:textId="7F51008F" w:rsidR="006D5263" w:rsidRPr="00BE089B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1</w:t>
      </w:r>
      <w:r w:rsidR="00F943FF">
        <w:rPr>
          <w:rFonts w:asciiTheme="majorBidi" w:hAnsiTheme="majorBidi" w:cstheme="majorBidi"/>
          <w:sz w:val="30"/>
          <w:szCs w:val="30"/>
        </w:rPr>
        <w:t>0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BE089B">
        <w:rPr>
          <w:rFonts w:asciiTheme="majorBidi" w:hAnsiTheme="majorBidi" w:cstheme="majorBidi"/>
          <w:sz w:val="30"/>
          <w:szCs w:val="30"/>
          <w:cs/>
        </w:rPr>
        <w:t>ข้อมูลเกี่ยวกับการซื้อขายเงินลงทุน</w:t>
      </w:r>
    </w:p>
    <w:p w14:paraId="63486C96" w14:textId="77777777" w:rsidR="006D5263" w:rsidRPr="00785849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C7A94AD" w14:textId="39E83F5C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  <w:sectPr w:rsidR="006D5263" w:rsidSect="006D5263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8"/>
          <w:cols w:space="720"/>
        </w:sectPr>
      </w:pPr>
      <w:r w:rsidRPr="00BE089B">
        <w:rPr>
          <w:rFonts w:ascii="Angsana New" w:hAnsi="Angsana New" w:hint="cs"/>
          <w:sz w:val="30"/>
          <w:szCs w:val="30"/>
          <w:cs/>
        </w:rPr>
        <w:t>กลุ่ม</w:t>
      </w:r>
      <w:r w:rsidRPr="00BE089B">
        <w:rPr>
          <w:rFonts w:ascii="Angsana New" w:hAnsi="Angsana New"/>
          <w:sz w:val="30"/>
          <w:szCs w:val="30"/>
          <w:cs/>
        </w:rPr>
        <w:t>กองทรัสต์ได้ซื้อขายเงินลงทุนสำหรับ</w:t>
      </w:r>
      <w:r w:rsidR="00AD7FEA">
        <w:rPr>
          <w:rFonts w:ascii="Angsana New" w:hAnsi="Angsana New" w:hint="cs"/>
          <w:sz w:val="30"/>
          <w:szCs w:val="30"/>
          <w:cs/>
        </w:rPr>
        <w:t>งวด</w:t>
      </w:r>
      <w:r w:rsidR="007F7FAA" w:rsidRPr="00BE089B">
        <w:rPr>
          <w:rFonts w:ascii="Angsana New" w:hAnsi="Angsana New" w:hint="cs"/>
          <w:sz w:val="30"/>
          <w:szCs w:val="30"/>
          <w:cs/>
        </w:rPr>
        <w:t>สาม</w:t>
      </w:r>
      <w:r w:rsidRPr="00BE089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4157EA">
        <w:rPr>
          <w:rFonts w:ascii="Angsana New" w:hAnsi="Angsana New"/>
          <w:sz w:val="30"/>
          <w:szCs w:val="30"/>
        </w:rPr>
        <w:t>3</w:t>
      </w:r>
      <w:r w:rsidR="007F7FAA">
        <w:rPr>
          <w:rFonts w:ascii="Angsana New" w:hAnsi="Angsana New"/>
          <w:sz w:val="30"/>
          <w:szCs w:val="30"/>
        </w:rPr>
        <w:t>1</w:t>
      </w:r>
      <w:r w:rsidRPr="00BE089B">
        <w:rPr>
          <w:rFonts w:ascii="Angsana New" w:hAnsi="Angsana New"/>
          <w:sz w:val="30"/>
          <w:szCs w:val="30"/>
          <w:cs/>
        </w:rPr>
        <w:t xml:space="preserve"> </w:t>
      </w:r>
      <w:r w:rsidR="007F7FAA" w:rsidRPr="00BE089B">
        <w:rPr>
          <w:rFonts w:ascii="Angsana New" w:hAnsi="Angsana New" w:hint="cs"/>
          <w:sz w:val="30"/>
          <w:szCs w:val="30"/>
          <w:cs/>
        </w:rPr>
        <w:t>มีนาคม</w:t>
      </w:r>
      <w:r w:rsidRPr="00BE089B"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25</w:t>
      </w:r>
      <w:r w:rsidRPr="00E73399">
        <w:rPr>
          <w:rFonts w:ascii="Angsana New" w:hAnsi="Angsana New"/>
          <w:sz w:val="30"/>
          <w:szCs w:val="30"/>
        </w:rPr>
        <w:t>6</w:t>
      </w:r>
      <w:r w:rsidR="007F7FAA">
        <w:rPr>
          <w:rFonts w:ascii="Angsana New" w:hAnsi="Angsana New"/>
          <w:sz w:val="30"/>
          <w:szCs w:val="30"/>
        </w:rPr>
        <w:t>5</w:t>
      </w:r>
      <w:r w:rsidRPr="009D533D">
        <w:rPr>
          <w:rFonts w:ascii="Angsana New" w:hAnsi="Angsana New"/>
          <w:sz w:val="30"/>
          <w:szCs w:val="30"/>
        </w:rPr>
        <w:t xml:space="preserve"> </w:t>
      </w:r>
      <w:r w:rsidRPr="00BE089B">
        <w:rPr>
          <w:rFonts w:ascii="Angsana New" w:hAnsi="Angsana New"/>
          <w:sz w:val="30"/>
          <w:szCs w:val="30"/>
          <w:cs/>
        </w:rPr>
        <w:t>โดยไม่รวมเงินลงทุนในเงินฝากธนาคาร เป็นจำนวน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0D0DDB">
        <w:rPr>
          <w:rFonts w:ascii="Angsana New" w:hAnsi="Angsana New"/>
          <w:sz w:val="30"/>
          <w:szCs w:val="30"/>
        </w:rPr>
        <w:t>0.03</w:t>
      </w:r>
      <w:r>
        <w:rPr>
          <w:rFonts w:ascii="Angsana New" w:hAnsi="Angsana New"/>
          <w:sz w:val="30"/>
          <w:szCs w:val="30"/>
        </w:rPr>
        <w:t xml:space="preserve"> </w:t>
      </w:r>
      <w:r w:rsidRPr="00BE089B">
        <w:rPr>
          <w:rFonts w:ascii="Angsana New" w:hAnsi="Angsana New"/>
          <w:sz w:val="30"/>
          <w:szCs w:val="30"/>
          <w:cs/>
        </w:rPr>
        <w:t>ล้านบาท โดยคิดเป็นร้อยละ</w:t>
      </w:r>
      <w:r>
        <w:rPr>
          <w:rFonts w:ascii="Angsana New" w:hAnsi="Angsana New"/>
          <w:sz w:val="30"/>
          <w:szCs w:val="30"/>
        </w:rPr>
        <w:t xml:space="preserve"> </w:t>
      </w:r>
      <w:r w:rsidR="000D0DDB">
        <w:rPr>
          <w:rFonts w:ascii="Angsana New" w:hAnsi="Angsana New"/>
          <w:sz w:val="30"/>
          <w:szCs w:val="30"/>
        </w:rPr>
        <w:t>0.01</w:t>
      </w:r>
      <w:r>
        <w:rPr>
          <w:rFonts w:ascii="Angsana New" w:hAnsi="Angsana New"/>
          <w:sz w:val="30"/>
          <w:szCs w:val="30"/>
        </w:rPr>
        <w:t xml:space="preserve"> </w:t>
      </w:r>
      <w:r w:rsidRPr="00BE089B">
        <w:rPr>
          <w:rFonts w:ascii="Angsana New" w:hAnsi="Angsana New"/>
          <w:sz w:val="30"/>
          <w:szCs w:val="30"/>
          <w:cs/>
        </w:rPr>
        <w:t>ต่อมูลค่าสินทรัพย์สุทธิถัวเฉลี่ยระหว่างงวด</w:t>
      </w:r>
      <w:r w:rsidRPr="009D533D">
        <w:rPr>
          <w:rFonts w:ascii="Angsana New" w:hAnsi="Angsana New"/>
          <w:sz w:val="30"/>
          <w:szCs w:val="30"/>
        </w:rPr>
        <w:t xml:space="preserve"> </w:t>
      </w:r>
      <w:r w:rsidRPr="009D533D">
        <w:rPr>
          <w:rFonts w:ascii="Angsana New" w:hAnsi="Angsana New"/>
          <w:i/>
          <w:iCs/>
          <w:sz w:val="30"/>
          <w:szCs w:val="30"/>
        </w:rPr>
        <w:t>(</w:t>
      </w:r>
      <w:r w:rsidRPr="000F0B2B">
        <w:rPr>
          <w:rFonts w:ascii="Angsana New" w:hAnsi="Angsana New"/>
          <w:i/>
          <w:iCs/>
          <w:sz w:val="30"/>
          <w:szCs w:val="30"/>
        </w:rPr>
        <w:t>25</w:t>
      </w:r>
      <w:r w:rsidRPr="00E73399">
        <w:rPr>
          <w:rFonts w:ascii="Angsana New" w:hAnsi="Angsana New"/>
          <w:i/>
          <w:iCs/>
          <w:sz w:val="30"/>
          <w:szCs w:val="30"/>
        </w:rPr>
        <w:t>6</w:t>
      </w:r>
      <w:r w:rsidR="007F7FAA">
        <w:rPr>
          <w:rFonts w:ascii="Angsana New" w:hAnsi="Angsana New"/>
          <w:i/>
          <w:iCs/>
          <w:sz w:val="30"/>
          <w:szCs w:val="30"/>
        </w:rPr>
        <w:t>4</w:t>
      </w:r>
      <w:r w:rsidRPr="009D533D">
        <w:rPr>
          <w:rFonts w:ascii="Angsana New" w:hAnsi="Angsana New"/>
          <w:i/>
          <w:iCs/>
          <w:sz w:val="30"/>
          <w:szCs w:val="30"/>
        </w:rPr>
        <w:t>:</w:t>
      </w:r>
      <w:r w:rsidRPr="00BE089B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Pr="00BE089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F7FAA">
        <w:rPr>
          <w:rFonts w:ascii="Angsana New" w:hAnsi="Angsana New"/>
          <w:i/>
          <w:iCs/>
          <w:sz w:val="30"/>
          <w:szCs w:val="30"/>
        </w:rPr>
        <w:t>36</w:t>
      </w:r>
      <w:r w:rsidRPr="009D533D">
        <w:rPr>
          <w:rFonts w:ascii="Angsana New" w:hAnsi="Angsana New"/>
          <w:i/>
          <w:iCs/>
          <w:sz w:val="30"/>
          <w:szCs w:val="30"/>
        </w:rPr>
        <w:t>.</w:t>
      </w:r>
      <w:r w:rsidR="007F7FAA">
        <w:rPr>
          <w:rFonts w:ascii="Angsana New" w:hAnsi="Angsana New"/>
          <w:i/>
          <w:iCs/>
          <w:sz w:val="30"/>
          <w:szCs w:val="30"/>
        </w:rPr>
        <w:t>47</w:t>
      </w:r>
      <w:r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Pr="00BE089B">
        <w:rPr>
          <w:rFonts w:ascii="Angsana New" w:hAnsi="Angsana New"/>
          <w:i/>
          <w:iCs/>
          <w:sz w:val="30"/>
          <w:szCs w:val="30"/>
          <w:cs/>
        </w:rPr>
        <w:t>ล้านบาท โดยคิดเป็นร้อยละ</w:t>
      </w:r>
      <w:r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="007F7FAA">
        <w:rPr>
          <w:rFonts w:ascii="Angsana New" w:hAnsi="Angsana New"/>
          <w:i/>
          <w:iCs/>
          <w:sz w:val="30"/>
          <w:szCs w:val="30"/>
        </w:rPr>
        <w:t>0</w:t>
      </w:r>
      <w:r w:rsidRPr="009D533D">
        <w:rPr>
          <w:rFonts w:ascii="Angsana New" w:hAnsi="Angsana New"/>
          <w:i/>
          <w:iCs/>
          <w:sz w:val="30"/>
          <w:szCs w:val="30"/>
        </w:rPr>
        <w:t>.</w:t>
      </w:r>
      <w:r w:rsidR="007F7FAA">
        <w:rPr>
          <w:rFonts w:ascii="Angsana New" w:hAnsi="Angsana New"/>
          <w:i/>
          <w:iCs/>
          <w:sz w:val="30"/>
          <w:szCs w:val="30"/>
        </w:rPr>
        <w:t>01</w:t>
      </w:r>
      <w:r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Pr="00BE089B">
        <w:rPr>
          <w:rFonts w:ascii="Angsana New" w:hAnsi="Angsana New"/>
          <w:i/>
          <w:iCs/>
          <w:sz w:val="30"/>
          <w:szCs w:val="30"/>
          <w:cs/>
        </w:rPr>
        <w:t>ต่อมูลค่าสินทรัพย์สุทธิถัวเฉลี่ยระหว่างงวด</w:t>
      </w:r>
      <w:r w:rsidRPr="009D533D">
        <w:rPr>
          <w:rFonts w:ascii="Angsana New" w:hAnsi="Angsana New"/>
          <w:i/>
          <w:iCs/>
          <w:sz w:val="30"/>
          <w:szCs w:val="30"/>
        </w:rPr>
        <w:t>)</w:t>
      </w:r>
    </w:p>
    <w:p w14:paraId="35A6970D" w14:textId="56F77A89" w:rsidR="006D5263" w:rsidRPr="00BE089B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F943FF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BE089B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BE089B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52FD9E45" w14:textId="77777777" w:rsidR="006D5263" w:rsidRPr="008F2EC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447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5"/>
        <w:gridCol w:w="179"/>
        <w:gridCol w:w="178"/>
        <w:gridCol w:w="186"/>
        <w:gridCol w:w="178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  <w:gridCol w:w="180"/>
      </w:tblGrid>
      <w:tr w:rsidR="006D5263" w:rsidRPr="00CE726B" w14:paraId="70BA308B" w14:textId="77777777" w:rsidTr="00D37403">
        <w:trPr>
          <w:cantSplit/>
        </w:trPr>
        <w:tc>
          <w:tcPr>
            <w:tcW w:w="3825" w:type="dxa"/>
          </w:tcPr>
          <w:p w14:paraId="66ADA105" w14:textId="05550D72" w:rsidR="006D5263" w:rsidRPr="00BE089B" w:rsidRDefault="006D5263" w:rsidP="00D37403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067F8" w:rsidRPr="00BE089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E08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79" w:type="dxa"/>
            <w:vAlign w:val="center"/>
          </w:tcPr>
          <w:p w14:paraId="2E07227F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C32845" w14:textId="77777777" w:rsidR="006D5263" w:rsidRPr="00CE726B" w:rsidRDefault="006D5263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73ECB981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B956CEB" w14:textId="77777777" w:rsidR="006D5263" w:rsidRPr="00CE726B" w:rsidRDefault="006D5263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0E80524F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0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6BE2597E" w14:textId="77777777" w:rsidR="006D5263" w:rsidRPr="00CE726B" w:rsidRDefault="006D5263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65902AD6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0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66C83B84" w14:textId="77777777" w:rsidR="006D5263" w:rsidRPr="00CE726B" w:rsidRDefault="006D5263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2AA026BF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0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5CFB4786" w14:textId="77777777" w:rsidR="006D5263" w:rsidRPr="00CE726B" w:rsidRDefault="006D5263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2EF3CD3A" w14:textId="77777777" w:rsidR="006D5263" w:rsidRPr="00BE089B" w:rsidRDefault="006D5263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E0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</w:tcPr>
          <w:p w14:paraId="5A14F2F9" w14:textId="77777777" w:rsidR="006D5263" w:rsidRPr="00CE726B" w:rsidRDefault="006D5263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3301" w:rsidRPr="00CE726B" w14:paraId="59904D8D" w14:textId="77777777" w:rsidTr="00D37403">
        <w:trPr>
          <w:cantSplit/>
        </w:trPr>
        <w:tc>
          <w:tcPr>
            <w:tcW w:w="3825" w:type="dxa"/>
          </w:tcPr>
          <w:p w14:paraId="31E52887" w14:textId="33CB42F3" w:rsidR="00C33301" w:rsidRPr="00BE089B" w:rsidRDefault="00C33301" w:rsidP="00C33301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4157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BE08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E089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E0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3F508967" w14:textId="77777777" w:rsidR="00C33301" w:rsidRPr="00CE726B" w:rsidRDefault="00C33301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FB3FD67" w14:textId="77777777" w:rsidR="00C33301" w:rsidRPr="00CE726B" w:rsidRDefault="00C33301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70D08C0" w14:textId="77777777" w:rsidR="00C33301" w:rsidRPr="00CE726B" w:rsidRDefault="00C33301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A15674C" w14:textId="77777777" w:rsidR="00C33301" w:rsidRPr="00CE726B" w:rsidRDefault="00C33301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2289544" w14:textId="49ED8CBE" w:rsidR="00C33301" w:rsidRPr="00CE726B" w:rsidRDefault="00C33301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vAlign w:val="center"/>
          </w:tcPr>
          <w:p w14:paraId="29F3368F" w14:textId="77777777" w:rsidR="00C33301" w:rsidRPr="00CE726B" w:rsidRDefault="00C33301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280D227" w14:textId="78F14056" w:rsidR="00C33301" w:rsidRPr="00CE726B" w:rsidRDefault="00C33301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530B29F0" w14:textId="77777777" w:rsidR="00C33301" w:rsidRPr="00CE726B" w:rsidRDefault="00C33301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E54BB1F" w14:textId="66F504DF" w:rsidR="00C33301" w:rsidRPr="00CE726B" w:rsidRDefault="00C33301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vAlign w:val="center"/>
          </w:tcPr>
          <w:p w14:paraId="439B736C" w14:textId="77777777" w:rsidR="00C33301" w:rsidRPr="00CE726B" w:rsidRDefault="00C33301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DA7C416" w14:textId="105CA9E1" w:rsidR="00C33301" w:rsidRPr="00CE726B" w:rsidRDefault="00C33301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681A4F44" w14:textId="77777777" w:rsidR="00C33301" w:rsidRPr="00CE726B" w:rsidRDefault="00C33301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45FC449" w14:textId="7EA707C0" w:rsidR="00C33301" w:rsidRPr="00CE726B" w:rsidRDefault="00C33301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vAlign w:val="center"/>
          </w:tcPr>
          <w:p w14:paraId="78FA0387" w14:textId="77777777" w:rsidR="00C33301" w:rsidRPr="00CE726B" w:rsidRDefault="00C33301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A66382C" w14:textId="24BAEB88" w:rsidR="00C33301" w:rsidRPr="00CE726B" w:rsidRDefault="00C33301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2" w:type="dxa"/>
          </w:tcPr>
          <w:p w14:paraId="2E85B9A4" w14:textId="77777777" w:rsidR="00C33301" w:rsidRPr="00CE726B" w:rsidRDefault="00C33301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5B2F9142" w14:textId="5D76656A" w:rsidR="00C33301" w:rsidRPr="00CE726B" w:rsidRDefault="00C33301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4AE47229" w14:textId="77777777" w:rsidR="00C33301" w:rsidRPr="00CE726B" w:rsidRDefault="00C33301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8FC58ED" w14:textId="6142FB1C" w:rsidR="00C33301" w:rsidRPr="00CE726B" w:rsidRDefault="00C33301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3EC4142" w14:textId="77777777" w:rsidR="00C33301" w:rsidRPr="00CE726B" w:rsidRDefault="00C33301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:rsidRPr="00CE726B" w14:paraId="17E257A7" w14:textId="77777777" w:rsidTr="00D37403">
        <w:trPr>
          <w:cantSplit/>
        </w:trPr>
        <w:tc>
          <w:tcPr>
            <w:tcW w:w="3825" w:type="dxa"/>
            <w:vAlign w:val="center"/>
          </w:tcPr>
          <w:p w14:paraId="0FFC0C7E" w14:textId="77777777" w:rsidR="006D5263" w:rsidRPr="00BE089B" w:rsidRDefault="006D5263" w:rsidP="00D3740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5377F153" w14:textId="77777777" w:rsidR="006D5263" w:rsidRPr="00CE726B" w:rsidRDefault="006D5263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B71D5CB" w14:textId="77777777" w:rsidR="006D5263" w:rsidRPr="00CE726B" w:rsidRDefault="006D5263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1923A204" w14:textId="77777777" w:rsidR="006D5263" w:rsidRPr="00CE726B" w:rsidRDefault="006D5263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70B420F" w14:textId="77777777" w:rsidR="006D5263" w:rsidRPr="00CE726B" w:rsidRDefault="006D5263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1" w:type="dxa"/>
            <w:gridSpan w:val="15"/>
          </w:tcPr>
          <w:p w14:paraId="55F1DB51" w14:textId="77777777" w:rsidR="006D5263" w:rsidRPr="00CE726B" w:rsidRDefault="006D5263" w:rsidP="00D37403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80" w:type="dxa"/>
          </w:tcPr>
          <w:p w14:paraId="3A779029" w14:textId="77777777" w:rsidR="006D5263" w:rsidRPr="00BE089B" w:rsidRDefault="006D5263" w:rsidP="00D37403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5263" w:rsidRPr="00CE726B" w14:paraId="449A3559" w14:textId="77777777" w:rsidTr="00D37403">
        <w:trPr>
          <w:cantSplit/>
        </w:trPr>
        <w:tc>
          <w:tcPr>
            <w:tcW w:w="3825" w:type="dxa"/>
            <w:vAlign w:val="center"/>
          </w:tcPr>
          <w:p w14:paraId="61496494" w14:textId="77777777" w:rsidR="006D5263" w:rsidRPr="00CE726B" w:rsidRDefault="006D5263" w:rsidP="00D3740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08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79" w:type="dxa"/>
          </w:tcPr>
          <w:p w14:paraId="57A46379" w14:textId="77777777" w:rsidR="006D5263" w:rsidRPr="00CE726B" w:rsidRDefault="006D5263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888ED66" w14:textId="77777777" w:rsidR="006D5263" w:rsidRPr="00CE726B" w:rsidRDefault="006D5263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18085718" w14:textId="77777777" w:rsidR="006D5263" w:rsidRPr="00CE726B" w:rsidRDefault="006D5263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30202EC" w14:textId="77777777" w:rsidR="006D5263" w:rsidRPr="00CE726B" w:rsidRDefault="006D5263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F36CAFC" w14:textId="77777777" w:rsidR="006D5263" w:rsidRPr="00CE726B" w:rsidRDefault="006D5263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41608AE" w14:textId="77777777" w:rsidR="006D5263" w:rsidRPr="00CE726B" w:rsidRDefault="006D5263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C57BA99" w14:textId="77777777" w:rsidR="006D5263" w:rsidRPr="00CE726B" w:rsidRDefault="006D5263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9E730C" w14:textId="77777777" w:rsidR="006D5263" w:rsidRPr="00CE726B" w:rsidRDefault="006D5263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5B069AD" w14:textId="77777777" w:rsidR="006D5263" w:rsidRPr="00CE726B" w:rsidRDefault="006D5263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BD2F546" w14:textId="77777777" w:rsidR="006D5263" w:rsidRPr="00CE726B" w:rsidRDefault="006D5263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718800F" w14:textId="77777777" w:rsidR="006D5263" w:rsidRPr="00CE726B" w:rsidRDefault="006D5263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1F57C38" w14:textId="77777777" w:rsidR="006D5263" w:rsidRPr="00CE726B" w:rsidRDefault="006D5263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1AB2FBB" w14:textId="77777777" w:rsidR="006D5263" w:rsidRPr="00CE726B" w:rsidRDefault="006D5263" w:rsidP="00D37403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F530C65" w14:textId="77777777" w:rsidR="006D5263" w:rsidRPr="00CE726B" w:rsidRDefault="006D5263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00F7B60" w14:textId="77777777" w:rsidR="006D5263" w:rsidRPr="00CE726B" w:rsidRDefault="006D5263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CFCCEF1" w14:textId="77777777" w:rsidR="006D5263" w:rsidRPr="00CE726B" w:rsidRDefault="006D5263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699BCED0" w14:textId="77777777" w:rsidR="006D5263" w:rsidRPr="00CE726B" w:rsidRDefault="006D5263" w:rsidP="00D37403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1959E48C" w14:textId="77777777" w:rsidR="006D5263" w:rsidRPr="00BE089B" w:rsidRDefault="006D5263" w:rsidP="00D37403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8A18050" w14:textId="77777777" w:rsidR="006D5263" w:rsidRPr="00CE726B" w:rsidRDefault="006D5263" w:rsidP="00D37403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6C45268" w14:textId="77777777" w:rsidR="006D5263" w:rsidRPr="00BE089B" w:rsidRDefault="006D5263" w:rsidP="00D37403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28B3" w:rsidRPr="00CE726B" w14:paraId="3D012CF6" w14:textId="77777777" w:rsidTr="00B06788">
        <w:trPr>
          <w:cantSplit/>
        </w:trPr>
        <w:tc>
          <w:tcPr>
            <w:tcW w:w="3825" w:type="dxa"/>
            <w:vAlign w:val="center"/>
          </w:tcPr>
          <w:p w14:paraId="6AFD81CE" w14:textId="77777777" w:rsidR="001328B3" w:rsidRPr="00BE089B" w:rsidRDefault="001328B3" w:rsidP="001328B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79" w:type="dxa"/>
            <w:vAlign w:val="center"/>
          </w:tcPr>
          <w:p w14:paraId="1A6999F3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043B825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0FC5E7A" w14:textId="77777777" w:rsidR="001328B3" w:rsidRPr="00BE089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center"/>
          </w:tcPr>
          <w:p w14:paraId="0CC12B8A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9B00FF7" w14:textId="0900D7C6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137,595 </w:t>
            </w:r>
          </w:p>
        </w:tc>
        <w:tc>
          <w:tcPr>
            <w:tcW w:w="178" w:type="dxa"/>
            <w:vAlign w:val="center"/>
          </w:tcPr>
          <w:p w14:paraId="226177D6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03EFEF3" w14:textId="3E234FF2" w:rsidR="001328B3" w:rsidRPr="00BE089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178" w:type="dxa"/>
            <w:vAlign w:val="center"/>
          </w:tcPr>
          <w:p w14:paraId="5BC75836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99008B4" w14:textId="0F58F7D8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408 </w:t>
            </w:r>
          </w:p>
        </w:tc>
        <w:tc>
          <w:tcPr>
            <w:tcW w:w="178" w:type="dxa"/>
            <w:vAlign w:val="center"/>
          </w:tcPr>
          <w:p w14:paraId="75AAA93E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F2BB725" w14:textId="1CCD1079" w:rsidR="001328B3" w:rsidRPr="00BE089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178" w:type="dxa"/>
            <w:vAlign w:val="center"/>
          </w:tcPr>
          <w:p w14:paraId="3B1DD797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02E48AD5" w14:textId="77FBF7AD" w:rsidR="001328B3" w:rsidRPr="00CE726B" w:rsidRDefault="001328B3" w:rsidP="005E3665">
            <w:pPr>
              <w:tabs>
                <w:tab w:val="clear" w:pos="907"/>
                <w:tab w:val="left" w:pos="730"/>
              </w:tabs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178" w:type="dxa"/>
            <w:vAlign w:val="center"/>
          </w:tcPr>
          <w:p w14:paraId="14AED217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11BE857E" w14:textId="03C039E5" w:rsidR="001328B3" w:rsidRPr="00BE089B" w:rsidRDefault="001328B3" w:rsidP="001328B3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5513E1AD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6C59ECF" w14:textId="263C26C8" w:rsidR="001328B3" w:rsidRPr="00CE726B" w:rsidRDefault="001328B3" w:rsidP="001328B3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138,003 </w:t>
            </w:r>
          </w:p>
        </w:tc>
        <w:tc>
          <w:tcPr>
            <w:tcW w:w="180" w:type="dxa"/>
            <w:vAlign w:val="center"/>
          </w:tcPr>
          <w:p w14:paraId="166A59CC" w14:textId="77777777" w:rsidR="001328B3" w:rsidRPr="00BE089B" w:rsidRDefault="001328B3" w:rsidP="001328B3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9039E7C" w14:textId="4A4634BA" w:rsidR="001328B3" w:rsidRPr="00CE726B" w:rsidRDefault="001328B3" w:rsidP="001328B3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  <w:tc>
          <w:tcPr>
            <w:tcW w:w="180" w:type="dxa"/>
            <w:vAlign w:val="center"/>
          </w:tcPr>
          <w:p w14:paraId="6AE3B770" w14:textId="77777777" w:rsidR="001328B3" w:rsidRPr="00BE089B" w:rsidRDefault="001328B3" w:rsidP="001328B3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28B3" w:rsidRPr="00CE726B" w14:paraId="7DA8520A" w14:textId="77777777" w:rsidTr="00B06788">
        <w:trPr>
          <w:cantSplit/>
        </w:trPr>
        <w:tc>
          <w:tcPr>
            <w:tcW w:w="3825" w:type="dxa"/>
            <w:vAlign w:val="center"/>
          </w:tcPr>
          <w:p w14:paraId="7126BB25" w14:textId="77777777" w:rsidR="001328B3" w:rsidRPr="00CE726B" w:rsidRDefault="001328B3" w:rsidP="001328B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79" w:type="dxa"/>
            <w:vAlign w:val="center"/>
          </w:tcPr>
          <w:p w14:paraId="75E67C37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6383AE6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6385934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AC2FCF4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56EE70C" w14:textId="00628F3D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178" w:type="dxa"/>
            <w:vAlign w:val="center"/>
          </w:tcPr>
          <w:p w14:paraId="7AA278FE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4608ACF9" w14:textId="6BBEBBD9" w:rsidR="001328B3" w:rsidRPr="00CE726B" w:rsidRDefault="001328B3" w:rsidP="0039008B">
            <w:pPr>
              <w:tabs>
                <w:tab w:val="clear" w:pos="907"/>
                <w:tab w:val="left" w:pos="91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55E09A4E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48C97FA" w14:textId="6328CB85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15,111 </w:t>
            </w:r>
          </w:p>
        </w:tc>
        <w:tc>
          <w:tcPr>
            <w:tcW w:w="178" w:type="dxa"/>
            <w:vAlign w:val="center"/>
          </w:tcPr>
          <w:p w14:paraId="40AF0C0A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66DBAA5" w14:textId="01FDAB6E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178" w:type="dxa"/>
            <w:vAlign w:val="center"/>
          </w:tcPr>
          <w:p w14:paraId="0A9E0BB5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6C33E855" w14:textId="1859A727" w:rsidR="001328B3" w:rsidRPr="00CE726B" w:rsidRDefault="001328B3" w:rsidP="00A06799">
            <w:pPr>
              <w:tabs>
                <w:tab w:val="clear" w:pos="454"/>
                <w:tab w:val="clear" w:pos="907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(15,111)</w:t>
            </w:r>
          </w:p>
        </w:tc>
        <w:tc>
          <w:tcPr>
            <w:tcW w:w="178" w:type="dxa"/>
            <w:vAlign w:val="center"/>
          </w:tcPr>
          <w:p w14:paraId="1E64ECF5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0E33205" w14:textId="0079BFBE" w:rsidR="001328B3" w:rsidRPr="00BE089B" w:rsidRDefault="001328B3" w:rsidP="005E3665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center"/>
          </w:tcPr>
          <w:p w14:paraId="4702BA70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4EB7459C" w14:textId="6CA88179" w:rsidR="001328B3" w:rsidRPr="00CE726B" w:rsidRDefault="001328B3" w:rsidP="001328B3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180" w:type="dxa"/>
            <w:vAlign w:val="center"/>
          </w:tcPr>
          <w:p w14:paraId="67F6533A" w14:textId="77777777" w:rsidR="001328B3" w:rsidRPr="00BE089B" w:rsidRDefault="001328B3" w:rsidP="001328B3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E3C4F0" w14:textId="02619DCA" w:rsidR="001328B3" w:rsidRPr="00CE726B" w:rsidRDefault="001328B3" w:rsidP="001328B3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10072879" w14:textId="77777777" w:rsidR="001328B3" w:rsidRPr="00BE089B" w:rsidRDefault="001328B3" w:rsidP="001328B3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28B3" w:rsidRPr="00CE726B" w14:paraId="3A5A7A91" w14:textId="77777777" w:rsidTr="00B06788">
        <w:trPr>
          <w:cantSplit/>
        </w:trPr>
        <w:tc>
          <w:tcPr>
            <w:tcW w:w="3825" w:type="dxa"/>
            <w:vAlign w:val="center"/>
          </w:tcPr>
          <w:p w14:paraId="3D6050A7" w14:textId="77777777" w:rsidR="001328B3" w:rsidRPr="00CE726B" w:rsidRDefault="001328B3" w:rsidP="001328B3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3302FCCC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4A8E7B1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ECD3304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12ADF65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4C8EF59" w14:textId="601DD580" w:rsidR="001328B3" w:rsidRPr="005E3665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137,595 </w:t>
            </w:r>
          </w:p>
        </w:tc>
        <w:tc>
          <w:tcPr>
            <w:tcW w:w="178" w:type="dxa"/>
            <w:vAlign w:val="center"/>
          </w:tcPr>
          <w:p w14:paraId="1B92F204" w14:textId="77777777" w:rsidR="001328B3" w:rsidRPr="005E3665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5B3E45" w14:textId="0F3951DF" w:rsidR="001328B3" w:rsidRPr="005E3665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130,693</w:t>
            </w:r>
          </w:p>
        </w:tc>
        <w:tc>
          <w:tcPr>
            <w:tcW w:w="178" w:type="dxa"/>
            <w:vAlign w:val="center"/>
          </w:tcPr>
          <w:p w14:paraId="1A70CD76" w14:textId="77777777" w:rsidR="001328B3" w:rsidRPr="005E3665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86ED06" w14:textId="2F14940B" w:rsidR="001328B3" w:rsidRPr="005E3665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15,519 </w:t>
            </w:r>
          </w:p>
        </w:tc>
        <w:tc>
          <w:tcPr>
            <w:tcW w:w="178" w:type="dxa"/>
            <w:vAlign w:val="center"/>
          </w:tcPr>
          <w:p w14:paraId="773FF21E" w14:textId="77777777" w:rsidR="001328B3" w:rsidRPr="005E3665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385B50" w14:textId="7BA65AA6" w:rsidR="001328B3" w:rsidRPr="005E3665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20,541</w:t>
            </w:r>
          </w:p>
        </w:tc>
        <w:tc>
          <w:tcPr>
            <w:tcW w:w="178" w:type="dxa"/>
            <w:vAlign w:val="center"/>
          </w:tcPr>
          <w:p w14:paraId="6C13F3FC" w14:textId="77777777" w:rsidR="001328B3" w:rsidRPr="005E3665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5484085A" w14:textId="426E4E06" w:rsidR="001328B3" w:rsidRPr="005E3665" w:rsidRDefault="001328B3" w:rsidP="00A06799">
            <w:pPr>
              <w:tabs>
                <w:tab w:val="clear" w:pos="454"/>
                <w:tab w:val="clear" w:pos="907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(15,111)</w:t>
            </w:r>
          </w:p>
        </w:tc>
        <w:tc>
          <w:tcPr>
            <w:tcW w:w="178" w:type="dxa"/>
            <w:vAlign w:val="center"/>
          </w:tcPr>
          <w:p w14:paraId="68413DA2" w14:textId="77777777" w:rsidR="001328B3" w:rsidRPr="005E3665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E660FF" w14:textId="59BD7C51" w:rsidR="001328B3" w:rsidRPr="00BE089B" w:rsidRDefault="001328B3" w:rsidP="005E3665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(20,306)</w:t>
            </w:r>
          </w:p>
        </w:tc>
        <w:tc>
          <w:tcPr>
            <w:tcW w:w="182" w:type="dxa"/>
            <w:vAlign w:val="center"/>
          </w:tcPr>
          <w:p w14:paraId="0623D4C2" w14:textId="77777777" w:rsidR="001328B3" w:rsidRPr="005E3665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27A5B9D8" w14:textId="177BEF5A" w:rsidR="001328B3" w:rsidRPr="005E3665" w:rsidRDefault="001328B3" w:rsidP="005E366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138,003 </w:t>
            </w:r>
          </w:p>
        </w:tc>
        <w:tc>
          <w:tcPr>
            <w:tcW w:w="180" w:type="dxa"/>
            <w:vAlign w:val="center"/>
          </w:tcPr>
          <w:p w14:paraId="1BD7631F" w14:textId="77777777" w:rsidR="001328B3" w:rsidRPr="00BE089B" w:rsidRDefault="001328B3" w:rsidP="001328B3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0252F6" w14:textId="75EEF62B" w:rsidR="001328B3" w:rsidRPr="005E3665" w:rsidRDefault="001328B3" w:rsidP="001328B3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130,928</w:t>
            </w:r>
          </w:p>
        </w:tc>
        <w:tc>
          <w:tcPr>
            <w:tcW w:w="180" w:type="dxa"/>
            <w:vAlign w:val="center"/>
          </w:tcPr>
          <w:p w14:paraId="413571C5" w14:textId="77777777" w:rsidR="001328B3" w:rsidRPr="00BE089B" w:rsidRDefault="001328B3" w:rsidP="001328B3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062B8" w:rsidRPr="00CE726B" w14:paraId="4804A33B" w14:textId="77777777" w:rsidTr="00D37403">
        <w:trPr>
          <w:cantSplit/>
          <w:trHeight w:val="325"/>
        </w:trPr>
        <w:tc>
          <w:tcPr>
            <w:tcW w:w="3825" w:type="dxa"/>
            <w:vAlign w:val="center"/>
          </w:tcPr>
          <w:p w14:paraId="3C1CEB03" w14:textId="77777777" w:rsidR="002062B8" w:rsidRPr="00BE089B" w:rsidRDefault="002062B8" w:rsidP="002062B8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" w:type="dxa"/>
            <w:vAlign w:val="center"/>
          </w:tcPr>
          <w:p w14:paraId="3C709FDE" w14:textId="77777777" w:rsidR="002062B8" w:rsidRPr="00CE726B" w:rsidRDefault="002062B8" w:rsidP="002062B8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7B1CFF4" w14:textId="77777777" w:rsidR="002062B8" w:rsidRPr="00CE726B" w:rsidRDefault="002062B8" w:rsidP="002062B8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B83A859" w14:textId="77777777" w:rsidR="002062B8" w:rsidRPr="00CE726B" w:rsidRDefault="002062B8" w:rsidP="002062B8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4DE169A" w14:textId="77777777" w:rsidR="002062B8" w:rsidRPr="00CE726B" w:rsidRDefault="002062B8" w:rsidP="002062B8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6715FB98" w14:textId="77777777" w:rsidR="002062B8" w:rsidRPr="00CE726B" w:rsidRDefault="002062B8" w:rsidP="005E36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61D467" w14:textId="77777777" w:rsidR="002062B8" w:rsidRPr="00CE726B" w:rsidRDefault="002062B8" w:rsidP="002062B8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311E599F" w14:textId="77777777" w:rsidR="002062B8" w:rsidRPr="00CE726B" w:rsidRDefault="002062B8" w:rsidP="002062B8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60F94F" w14:textId="77777777" w:rsidR="002062B8" w:rsidRPr="00CE726B" w:rsidRDefault="002062B8" w:rsidP="002062B8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47492FA7" w14:textId="77777777" w:rsidR="002062B8" w:rsidRPr="00CE726B" w:rsidRDefault="002062B8" w:rsidP="005E36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DB5FF7E" w14:textId="77777777" w:rsidR="002062B8" w:rsidRPr="00CE726B" w:rsidRDefault="002062B8" w:rsidP="002062B8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2A177F35" w14:textId="77777777" w:rsidR="002062B8" w:rsidRPr="00CE726B" w:rsidRDefault="002062B8" w:rsidP="002062B8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77E673" w14:textId="77777777" w:rsidR="002062B8" w:rsidRPr="00CE726B" w:rsidRDefault="002062B8" w:rsidP="002062B8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2CD0AD95" w14:textId="77777777" w:rsidR="002062B8" w:rsidRPr="00CE726B" w:rsidRDefault="002062B8" w:rsidP="005E366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CA004DE" w14:textId="77777777" w:rsidR="002062B8" w:rsidRPr="00CE726B" w:rsidRDefault="002062B8" w:rsidP="002062B8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01E7AD64" w14:textId="77777777" w:rsidR="002062B8" w:rsidRPr="00CE726B" w:rsidRDefault="002062B8" w:rsidP="002062B8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FF388A8" w14:textId="77777777" w:rsidR="002062B8" w:rsidRPr="00CE726B" w:rsidRDefault="002062B8" w:rsidP="002062B8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2CCE58C5" w14:textId="77777777" w:rsidR="002062B8" w:rsidRPr="00CE726B" w:rsidRDefault="002062B8" w:rsidP="005E366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3304FD7" w14:textId="77777777" w:rsidR="002062B8" w:rsidRPr="00CE726B" w:rsidRDefault="002062B8" w:rsidP="002062B8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F73AF83" w14:textId="77777777" w:rsidR="002062B8" w:rsidRPr="00CE726B" w:rsidRDefault="002062B8" w:rsidP="002062B8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4212E93" w14:textId="77777777" w:rsidR="002062B8" w:rsidRPr="00CE726B" w:rsidRDefault="002062B8" w:rsidP="002062B8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62B8" w:rsidRPr="00CE726B" w14:paraId="226CD4A9" w14:textId="77777777" w:rsidTr="00D37403">
        <w:trPr>
          <w:cantSplit/>
          <w:trHeight w:val="262"/>
        </w:trPr>
        <w:tc>
          <w:tcPr>
            <w:tcW w:w="3825" w:type="dxa"/>
            <w:vAlign w:val="center"/>
          </w:tcPr>
          <w:p w14:paraId="74F6E280" w14:textId="77777777" w:rsidR="002062B8" w:rsidRPr="00BE089B" w:rsidRDefault="002062B8" w:rsidP="002062B8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79" w:type="dxa"/>
            <w:vAlign w:val="center"/>
          </w:tcPr>
          <w:p w14:paraId="3E5C410F" w14:textId="77777777" w:rsidR="002062B8" w:rsidRPr="00CE726B" w:rsidRDefault="002062B8" w:rsidP="002062B8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38C053" w14:textId="77777777" w:rsidR="002062B8" w:rsidRPr="00CE726B" w:rsidRDefault="002062B8" w:rsidP="002062B8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037353A" w14:textId="77777777" w:rsidR="002062B8" w:rsidRPr="00CE726B" w:rsidRDefault="002062B8" w:rsidP="002062B8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101BC54" w14:textId="77777777" w:rsidR="002062B8" w:rsidRPr="00CE726B" w:rsidRDefault="002062B8" w:rsidP="002062B8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5AA29637" w14:textId="77777777" w:rsidR="002062B8" w:rsidRPr="00CE726B" w:rsidRDefault="002062B8" w:rsidP="005E36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A69A28F" w14:textId="77777777" w:rsidR="002062B8" w:rsidRPr="00CE726B" w:rsidRDefault="002062B8" w:rsidP="002062B8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18E14FA" w14:textId="77777777" w:rsidR="002062B8" w:rsidRPr="00586C76" w:rsidRDefault="002062B8" w:rsidP="002062B8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center"/>
          </w:tcPr>
          <w:p w14:paraId="32C78A2C" w14:textId="77777777" w:rsidR="002062B8" w:rsidRPr="00CE726B" w:rsidRDefault="002062B8" w:rsidP="002062B8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C0C7B2C" w14:textId="77777777" w:rsidR="002062B8" w:rsidRPr="00CE726B" w:rsidRDefault="002062B8" w:rsidP="005E36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5DE21DF" w14:textId="77777777" w:rsidR="002062B8" w:rsidRPr="00CE726B" w:rsidRDefault="002062B8" w:rsidP="002062B8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5C64E83" w14:textId="77777777" w:rsidR="002062B8" w:rsidRPr="00CE726B" w:rsidRDefault="002062B8" w:rsidP="002062B8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BEE404" w14:textId="77777777" w:rsidR="002062B8" w:rsidRPr="00CE726B" w:rsidRDefault="002062B8" w:rsidP="002062B8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4D3E1A8F" w14:textId="77777777" w:rsidR="002062B8" w:rsidRPr="00CE726B" w:rsidRDefault="002062B8" w:rsidP="005E366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8DC720" w14:textId="77777777" w:rsidR="002062B8" w:rsidRPr="00CE726B" w:rsidRDefault="002062B8" w:rsidP="002062B8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41CF508" w14:textId="77777777" w:rsidR="002062B8" w:rsidRPr="00CE726B" w:rsidRDefault="002062B8" w:rsidP="002062B8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5F12F04" w14:textId="77777777" w:rsidR="002062B8" w:rsidRPr="00CE726B" w:rsidRDefault="002062B8" w:rsidP="002062B8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60A570B6" w14:textId="77777777" w:rsidR="002062B8" w:rsidRPr="00CE726B" w:rsidRDefault="002062B8" w:rsidP="005E366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5E1E22A" w14:textId="77777777" w:rsidR="002062B8" w:rsidRPr="00CE726B" w:rsidRDefault="002062B8" w:rsidP="002062B8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5AE3C41" w14:textId="77777777" w:rsidR="002062B8" w:rsidRPr="00CE726B" w:rsidRDefault="002062B8" w:rsidP="002062B8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84A38AC" w14:textId="77777777" w:rsidR="002062B8" w:rsidRPr="00CE726B" w:rsidRDefault="002062B8" w:rsidP="002062B8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62B8" w:rsidRPr="00CE726B" w14:paraId="16EEF642" w14:textId="77777777" w:rsidTr="00D37403">
        <w:trPr>
          <w:cantSplit/>
          <w:trHeight w:val="262"/>
        </w:trPr>
        <w:tc>
          <w:tcPr>
            <w:tcW w:w="3825" w:type="dxa"/>
            <w:vAlign w:val="center"/>
          </w:tcPr>
          <w:p w14:paraId="44271762" w14:textId="77777777" w:rsidR="002062B8" w:rsidRPr="00CE726B" w:rsidRDefault="002062B8" w:rsidP="002062B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E0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79" w:type="dxa"/>
            <w:vAlign w:val="center"/>
          </w:tcPr>
          <w:p w14:paraId="2AB8E916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2D2CCB5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3C03FBD1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FE06660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5EC46ED4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0DCA1E5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B3B90BB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72C14CC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126BF28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68054B2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43E1179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311C82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731F80FD" w14:textId="77777777" w:rsidR="002062B8" w:rsidRPr="00CE726B" w:rsidRDefault="002062B8" w:rsidP="005E366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AA45AFB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E430668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C599899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74401718" w14:textId="77777777" w:rsidR="002062B8" w:rsidRPr="00CE726B" w:rsidRDefault="002062B8" w:rsidP="005E366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9C2FB0A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8258A46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3365886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8B3" w:rsidRPr="00CE726B" w14:paraId="022DB2AF" w14:textId="77777777" w:rsidTr="004327BD">
        <w:trPr>
          <w:cantSplit/>
          <w:trHeight w:val="262"/>
        </w:trPr>
        <w:tc>
          <w:tcPr>
            <w:tcW w:w="3825" w:type="dxa"/>
            <w:vAlign w:val="center"/>
          </w:tcPr>
          <w:p w14:paraId="6869F2D4" w14:textId="77777777" w:rsidR="001328B3" w:rsidRPr="00CE726B" w:rsidRDefault="001328B3" w:rsidP="001328B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79" w:type="dxa"/>
            <w:vAlign w:val="center"/>
          </w:tcPr>
          <w:p w14:paraId="43959957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D286EC7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732EAFC4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119EC7C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A923BAC" w14:textId="65F8F203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51,250 </w:t>
            </w:r>
          </w:p>
        </w:tc>
        <w:tc>
          <w:tcPr>
            <w:tcW w:w="178" w:type="dxa"/>
            <w:vAlign w:val="center"/>
          </w:tcPr>
          <w:p w14:paraId="1707FB2C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83B779D" w14:textId="250689FE" w:rsidR="001328B3" w:rsidRPr="00CE726B" w:rsidRDefault="001328B3" w:rsidP="001328B3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78" w:type="dxa"/>
            <w:vAlign w:val="center"/>
          </w:tcPr>
          <w:p w14:paraId="0C689775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38719AE" w14:textId="3728A50E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408 </w:t>
            </w:r>
          </w:p>
        </w:tc>
        <w:tc>
          <w:tcPr>
            <w:tcW w:w="178" w:type="dxa"/>
            <w:vAlign w:val="center"/>
          </w:tcPr>
          <w:p w14:paraId="10F0E834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508CB04" w14:textId="37F07B48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178" w:type="dxa"/>
            <w:vAlign w:val="center"/>
          </w:tcPr>
          <w:p w14:paraId="3D610DCD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4F5B57E6" w14:textId="5D87966B" w:rsidR="001328B3" w:rsidRPr="00CE726B" w:rsidRDefault="001328B3" w:rsidP="005E366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178" w:type="dxa"/>
            <w:vAlign w:val="center"/>
          </w:tcPr>
          <w:p w14:paraId="7E47F801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A023C52" w14:textId="55571448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32D0D64E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0BA30E0" w14:textId="3DA00594" w:rsidR="001328B3" w:rsidRPr="00CE726B" w:rsidRDefault="001328B3" w:rsidP="005E366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51,658 </w:t>
            </w:r>
          </w:p>
        </w:tc>
        <w:tc>
          <w:tcPr>
            <w:tcW w:w="180" w:type="dxa"/>
            <w:vAlign w:val="center"/>
          </w:tcPr>
          <w:p w14:paraId="51F1C03D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268CD36" w14:textId="6B66BAC5" w:rsidR="001328B3" w:rsidRPr="00CE726B" w:rsidRDefault="001328B3" w:rsidP="001328B3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180" w:type="dxa"/>
            <w:vAlign w:val="center"/>
          </w:tcPr>
          <w:p w14:paraId="49955D6B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8B3" w:rsidRPr="00CE726B" w14:paraId="455C212E" w14:textId="77777777" w:rsidTr="004327BD">
        <w:trPr>
          <w:cantSplit/>
          <w:trHeight w:val="262"/>
        </w:trPr>
        <w:tc>
          <w:tcPr>
            <w:tcW w:w="3825" w:type="dxa"/>
            <w:vAlign w:val="center"/>
          </w:tcPr>
          <w:p w14:paraId="2E2C8AC3" w14:textId="77777777" w:rsidR="001328B3" w:rsidRPr="00CE726B" w:rsidRDefault="001328B3" w:rsidP="001328B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79" w:type="dxa"/>
            <w:vAlign w:val="center"/>
          </w:tcPr>
          <w:p w14:paraId="7DD4349A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0F30004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5546DE6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308DF3A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668A9A1" w14:textId="1A694864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86,345 </w:t>
            </w:r>
          </w:p>
        </w:tc>
        <w:tc>
          <w:tcPr>
            <w:tcW w:w="178" w:type="dxa"/>
            <w:vAlign w:val="center"/>
          </w:tcPr>
          <w:p w14:paraId="58408577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3E4D095C" w14:textId="06E88EAC" w:rsidR="001328B3" w:rsidRPr="00CE726B" w:rsidRDefault="001328B3" w:rsidP="001328B3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78" w:type="dxa"/>
            <w:vAlign w:val="center"/>
          </w:tcPr>
          <w:p w14:paraId="2C6CF42D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AE02F72" w14:textId="2D50EE5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15,111 </w:t>
            </w:r>
          </w:p>
        </w:tc>
        <w:tc>
          <w:tcPr>
            <w:tcW w:w="178" w:type="dxa"/>
            <w:vAlign w:val="center"/>
          </w:tcPr>
          <w:p w14:paraId="35892518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6960ED25" w14:textId="1FB655FF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178" w:type="dxa"/>
            <w:vAlign w:val="center"/>
          </w:tcPr>
          <w:p w14:paraId="4676A611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50CDBD28" w14:textId="35A25F36" w:rsidR="001328B3" w:rsidRPr="00CE726B" w:rsidRDefault="001328B3" w:rsidP="005E3665">
            <w:pPr>
              <w:tabs>
                <w:tab w:val="clear" w:pos="907"/>
                <w:tab w:val="left" w:pos="37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(15,111)</w:t>
            </w:r>
          </w:p>
        </w:tc>
        <w:tc>
          <w:tcPr>
            <w:tcW w:w="178" w:type="dxa"/>
            <w:vAlign w:val="center"/>
          </w:tcPr>
          <w:p w14:paraId="7FDE7F58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5C84EAE" w14:textId="08B1DFD5" w:rsidR="001328B3" w:rsidRPr="00BE089B" w:rsidRDefault="001328B3" w:rsidP="005E3665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center"/>
          </w:tcPr>
          <w:p w14:paraId="407F187E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6DB64D9" w14:textId="3F02CB6B" w:rsidR="001328B3" w:rsidRPr="00CE726B" w:rsidRDefault="001328B3" w:rsidP="005E366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86,345 </w:t>
            </w:r>
          </w:p>
        </w:tc>
        <w:tc>
          <w:tcPr>
            <w:tcW w:w="180" w:type="dxa"/>
            <w:vAlign w:val="center"/>
          </w:tcPr>
          <w:p w14:paraId="09B8D930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370BFB0" w14:textId="5F17FEBE" w:rsidR="001328B3" w:rsidRPr="00CE726B" w:rsidRDefault="001328B3" w:rsidP="001328B3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80" w:type="dxa"/>
            <w:vAlign w:val="center"/>
          </w:tcPr>
          <w:p w14:paraId="67766DB8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8B3" w:rsidRPr="00CE726B" w14:paraId="03409E6C" w14:textId="77777777" w:rsidTr="004327BD">
        <w:trPr>
          <w:cantSplit/>
          <w:trHeight w:val="262"/>
        </w:trPr>
        <w:tc>
          <w:tcPr>
            <w:tcW w:w="3825" w:type="dxa"/>
            <w:vAlign w:val="center"/>
          </w:tcPr>
          <w:p w14:paraId="7A71CCC8" w14:textId="77777777" w:rsidR="001328B3" w:rsidRPr="00BE089B" w:rsidRDefault="001328B3" w:rsidP="001328B3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7ACA0425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30E0A6F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3CB31C11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E48868D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F5EA8E9" w14:textId="540AE777" w:rsidR="001328B3" w:rsidRPr="00BE089B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137,595 </w:t>
            </w:r>
          </w:p>
        </w:tc>
        <w:tc>
          <w:tcPr>
            <w:tcW w:w="178" w:type="dxa"/>
            <w:vAlign w:val="center"/>
          </w:tcPr>
          <w:p w14:paraId="6D82DCBE" w14:textId="77777777" w:rsidR="001328B3" w:rsidRPr="005E3665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5B46A8" w14:textId="22B61535" w:rsidR="001328B3" w:rsidRPr="005E3665" w:rsidRDefault="001328B3" w:rsidP="001328B3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130,693</w:t>
            </w:r>
          </w:p>
        </w:tc>
        <w:tc>
          <w:tcPr>
            <w:tcW w:w="178" w:type="dxa"/>
            <w:vAlign w:val="center"/>
          </w:tcPr>
          <w:p w14:paraId="58B26895" w14:textId="77777777" w:rsidR="001328B3" w:rsidRPr="005E3665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F62F5E4" w14:textId="14D45ACC" w:rsidR="001328B3" w:rsidRPr="005E3665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15,519 </w:t>
            </w:r>
          </w:p>
        </w:tc>
        <w:tc>
          <w:tcPr>
            <w:tcW w:w="178" w:type="dxa"/>
            <w:vAlign w:val="center"/>
          </w:tcPr>
          <w:p w14:paraId="22801CE6" w14:textId="77777777" w:rsidR="001328B3" w:rsidRPr="005E3665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E15AB4" w14:textId="310DCD23" w:rsidR="001328B3" w:rsidRPr="005E3665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20,541</w:t>
            </w:r>
          </w:p>
        </w:tc>
        <w:tc>
          <w:tcPr>
            <w:tcW w:w="178" w:type="dxa"/>
            <w:vAlign w:val="center"/>
          </w:tcPr>
          <w:p w14:paraId="0B61793F" w14:textId="77777777" w:rsidR="001328B3" w:rsidRPr="005E3665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35750ECC" w14:textId="312B7A60" w:rsidR="001328B3" w:rsidRPr="005E3665" w:rsidRDefault="001328B3" w:rsidP="005E3665">
            <w:pPr>
              <w:tabs>
                <w:tab w:val="clear" w:pos="907"/>
                <w:tab w:val="left" w:pos="37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(15,111)</w:t>
            </w:r>
          </w:p>
        </w:tc>
        <w:tc>
          <w:tcPr>
            <w:tcW w:w="178" w:type="dxa"/>
            <w:vAlign w:val="center"/>
          </w:tcPr>
          <w:p w14:paraId="66C588B1" w14:textId="77777777" w:rsidR="001328B3" w:rsidRPr="005E3665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19CD4F" w14:textId="2AE4A168" w:rsidR="001328B3" w:rsidRPr="00BE089B" w:rsidRDefault="001328B3" w:rsidP="005E3665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(20,306)</w:t>
            </w:r>
          </w:p>
        </w:tc>
        <w:tc>
          <w:tcPr>
            <w:tcW w:w="182" w:type="dxa"/>
            <w:vAlign w:val="center"/>
          </w:tcPr>
          <w:p w14:paraId="4FE635D3" w14:textId="77777777" w:rsidR="001328B3" w:rsidRPr="005E3665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4DABCF98" w14:textId="69429ABD" w:rsidR="001328B3" w:rsidRPr="00BE089B" w:rsidRDefault="001328B3" w:rsidP="005E366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138,003 </w:t>
            </w:r>
          </w:p>
        </w:tc>
        <w:tc>
          <w:tcPr>
            <w:tcW w:w="180" w:type="dxa"/>
            <w:vAlign w:val="center"/>
          </w:tcPr>
          <w:p w14:paraId="5347E24B" w14:textId="77777777" w:rsidR="001328B3" w:rsidRPr="005E3665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C13C8E" w14:textId="36949D82" w:rsidR="001328B3" w:rsidRPr="005E3665" w:rsidRDefault="001328B3" w:rsidP="001328B3">
            <w:pPr>
              <w:tabs>
                <w:tab w:val="clear" w:pos="907"/>
                <w:tab w:val="left" w:pos="7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130,928</w:t>
            </w:r>
          </w:p>
        </w:tc>
        <w:tc>
          <w:tcPr>
            <w:tcW w:w="180" w:type="dxa"/>
            <w:vAlign w:val="center"/>
          </w:tcPr>
          <w:p w14:paraId="1B3CB6E1" w14:textId="77777777" w:rsidR="001328B3" w:rsidRPr="00CE726B" w:rsidRDefault="001328B3" w:rsidP="001328B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62B8" w:rsidRPr="00CE726B" w14:paraId="0D8575E4" w14:textId="77777777" w:rsidTr="00D37403">
        <w:trPr>
          <w:cantSplit/>
          <w:trHeight w:val="262"/>
        </w:trPr>
        <w:tc>
          <w:tcPr>
            <w:tcW w:w="3825" w:type="dxa"/>
            <w:vAlign w:val="center"/>
          </w:tcPr>
          <w:p w14:paraId="610A500D" w14:textId="77777777" w:rsidR="002062B8" w:rsidRPr="00CE726B" w:rsidRDefault="002062B8" w:rsidP="002062B8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79" w:type="dxa"/>
            <w:vAlign w:val="center"/>
          </w:tcPr>
          <w:p w14:paraId="63ADF31E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354A210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0DA0354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6BE53E1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0EA4B895" w14:textId="77777777" w:rsidR="002062B8" w:rsidRPr="005E3665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049E2E6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D92894B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9A9BFC3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102E7A8D" w14:textId="77777777" w:rsidR="002062B8" w:rsidRPr="005E3665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203D7A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09E34B63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CFD52D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133212BE" w14:textId="77777777" w:rsidR="002062B8" w:rsidRPr="005E3665" w:rsidRDefault="002062B8" w:rsidP="005E366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05AC03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0BA4B048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480B6EAF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79A206B4" w14:textId="77777777" w:rsidR="002062B8" w:rsidRPr="005E3665" w:rsidRDefault="002062B8" w:rsidP="005E366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7E821D3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7F666DFF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796C161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62B8" w:rsidRPr="00CE726B" w14:paraId="63D0A2BA" w14:textId="77777777" w:rsidTr="00D37403">
        <w:trPr>
          <w:cantSplit/>
          <w:trHeight w:val="262"/>
        </w:trPr>
        <w:tc>
          <w:tcPr>
            <w:tcW w:w="3825" w:type="dxa"/>
            <w:vAlign w:val="center"/>
          </w:tcPr>
          <w:p w14:paraId="54086286" w14:textId="77777777" w:rsidR="002062B8" w:rsidRPr="00BE089B" w:rsidRDefault="002062B8" w:rsidP="002062B8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  <w:vAlign w:val="center"/>
          </w:tcPr>
          <w:p w14:paraId="60B89F72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5C9C06B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7E780D8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746AC3F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0D4AB532" w14:textId="77777777" w:rsidR="002062B8" w:rsidRPr="005E3665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615FD82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4AB1C80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711DCA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5908635" w14:textId="77777777" w:rsidR="002062B8" w:rsidRPr="005E3665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795F18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F41EC45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F11D0A9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397EA2B6" w14:textId="77777777" w:rsidR="002062B8" w:rsidRPr="005E3665" w:rsidRDefault="002062B8" w:rsidP="005E366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A34E640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6A71FFB0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326AE5FE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4A06200F" w14:textId="77777777" w:rsidR="002062B8" w:rsidRPr="005E3665" w:rsidRDefault="002062B8" w:rsidP="005E366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808B0AB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06E8C6E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C0E188D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62B8" w:rsidRPr="00CE726B" w14:paraId="375CEC69" w14:textId="77777777" w:rsidTr="00D37403">
        <w:trPr>
          <w:cantSplit/>
          <w:trHeight w:val="262"/>
        </w:trPr>
        <w:tc>
          <w:tcPr>
            <w:tcW w:w="3825" w:type="dxa"/>
            <w:vAlign w:val="center"/>
          </w:tcPr>
          <w:p w14:paraId="55FF9AAD" w14:textId="77777777" w:rsidR="002062B8" w:rsidRPr="00CE726B" w:rsidRDefault="002062B8" w:rsidP="002062B8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79" w:type="dxa"/>
            <w:vAlign w:val="center"/>
          </w:tcPr>
          <w:p w14:paraId="49DDC846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C58EEB5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ACA8851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6DC8137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455E322" w14:textId="2EB18CEE" w:rsidR="002062B8" w:rsidRPr="001C2E1F" w:rsidRDefault="00E85457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E854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089B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178" w:type="dxa"/>
            <w:vAlign w:val="center"/>
          </w:tcPr>
          <w:p w14:paraId="1DF78C7C" w14:textId="77777777" w:rsidR="002062B8" w:rsidRPr="001C2E1F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CD531B6" w14:textId="3E5858FD" w:rsidR="002062B8" w:rsidRPr="001C2E1F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178" w:type="dxa"/>
            <w:vAlign w:val="center"/>
          </w:tcPr>
          <w:p w14:paraId="59E0E397" w14:textId="77777777" w:rsidR="002062B8" w:rsidRPr="001C2E1F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387F4D8" w14:textId="69EFFC79" w:rsidR="002062B8" w:rsidRPr="001C2E1F" w:rsidRDefault="00E85457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E854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089B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178" w:type="dxa"/>
            <w:vAlign w:val="center"/>
          </w:tcPr>
          <w:p w14:paraId="31C8C5E8" w14:textId="77777777" w:rsidR="002062B8" w:rsidRPr="001C2E1F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E5D1B09" w14:textId="798385B6" w:rsidR="002062B8" w:rsidRPr="001C2E1F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178" w:type="dxa"/>
            <w:vAlign w:val="center"/>
          </w:tcPr>
          <w:p w14:paraId="54E32C98" w14:textId="77777777" w:rsidR="002062B8" w:rsidRPr="001C2E1F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2A3294AB" w14:textId="1771419A" w:rsidR="002062B8" w:rsidRPr="001C2E1F" w:rsidRDefault="001328B3" w:rsidP="005E3665">
            <w:pPr>
              <w:tabs>
                <w:tab w:val="clear" w:pos="907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</w:rPr>
              <w:t>(15</w:t>
            </w:r>
            <w:r w:rsidRPr="001328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089B">
              <w:rPr>
                <w:rFonts w:asciiTheme="majorBidi" w:hAnsiTheme="majorBidi" w:cstheme="majorBidi"/>
                <w:sz w:val="30"/>
                <w:szCs w:val="30"/>
              </w:rPr>
              <w:t>111)</w:t>
            </w:r>
          </w:p>
        </w:tc>
        <w:tc>
          <w:tcPr>
            <w:tcW w:w="178" w:type="dxa"/>
            <w:vAlign w:val="center"/>
          </w:tcPr>
          <w:p w14:paraId="717E289A" w14:textId="77777777" w:rsidR="002062B8" w:rsidRPr="001C2E1F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FE89CE6" w14:textId="2010E102" w:rsidR="002062B8" w:rsidRPr="001C2E1F" w:rsidRDefault="002062B8" w:rsidP="005E3665">
            <w:pPr>
              <w:tabs>
                <w:tab w:val="clear" w:pos="907"/>
                <w:tab w:val="left" w:pos="35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center"/>
          </w:tcPr>
          <w:p w14:paraId="69D7EE42" w14:textId="77777777" w:rsidR="002062B8" w:rsidRPr="001C2E1F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1BDC377D" w14:textId="26A150C1" w:rsidR="002062B8" w:rsidRPr="00BE089B" w:rsidRDefault="005E3665" w:rsidP="005E366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Pr="005E3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089B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180" w:type="dxa"/>
            <w:vAlign w:val="center"/>
          </w:tcPr>
          <w:p w14:paraId="6A498442" w14:textId="77777777" w:rsidR="002062B8" w:rsidRPr="001C2E1F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163CD9E" w14:textId="7E6B5FEF" w:rsidR="002062B8" w:rsidRPr="001C2E1F" w:rsidRDefault="002062B8" w:rsidP="002062B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  <w:tc>
          <w:tcPr>
            <w:tcW w:w="180" w:type="dxa"/>
            <w:vAlign w:val="center"/>
          </w:tcPr>
          <w:p w14:paraId="0CD3E09F" w14:textId="77777777" w:rsidR="002062B8" w:rsidRPr="00CE726B" w:rsidRDefault="002062B8" w:rsidP="002062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2E637EA" w14:textId="77777777" w:rsidR="006D526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FBAF39" w14:textId="77777777" w:rsidR="006D5263" w:rsidRPr="00CE726B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6D5263" w:rsidRPr="00CE726B" w:rsidSect="00607FD1">
          <w:headerReference w:type="default" r:id="rId10"/>
          <w:footerReference w:type="default" r:id="rId11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567E05C9" w14:textId="7166B2AC" w:rsidR="006D5263" w:rsidRPr="00AF3771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0B2B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F943FF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BE089B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3BB0C5F6" w14:textId="77777777" w:rsidR="006D5263" w:rsidRPr="0078485E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814"/>
        <w:gridCol w:w="1259"/>
        <w:gridCol w:w="263"/>
        <w:gridCol w:w="1261"/>
        <w:gridCol w:w="252"/>
        <w:gridCol w:w="1190"/>
      </w:tblGrid>
      <w:tr w:rsidR="006D5263" w:rsidRPr="00CE726B" w14:paraId="5DB57E14" w14:textId="77777777" w:rsidTr="00D37403">
        <w:trPr>
          <w:tblHeader/>
        </w:trPr>
        <w:tc>
          <w:tcPr>
            <w:tcW w:w="2255" w:type="pct"/>
          </w:tcPr>
          <w:p w14:paraId="07A75553" w14:textId="77777777" w:rsidR="006D5263" w:rsidRPr="002F152C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8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443" w:type="pct"/>
          </w:tcPr>
          <w:p w14:paraId="3980F44B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2328C25B" w14:textId="77777777" w:rsidR="006D5263" w:rsidRPr="00BE089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6DB4E01E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F06CE8A" w14:textId="77777777" w:rsidR="006D5263" w:rsidRPr="00BE089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532E76D9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8924032" w14:textId="77777777" w:rsidR="006D5263" w:rsidRPr="00BE089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D5263" w:rsidRPr="00CE726B" w14:paraId="1F4A9F02" w14:textId="77777777" w:rsidTr="00D37403">
        <w:trPr>
          <w:tblHeader/>
        </w:trPr>
        <w:tc>
          <w:tcPr>
            <w:tcW w:w="2255" w:type="pct"/>
          </w:tcPr>
          <w:p w14:paraId="16B29CC9" w14:textId="77777777" w:rsidR="006D5263" w:rsidRPr="00CE726B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5D35847D" w14:textId="77777777" w:rsidR="006D5263" w:rsidRPr="00492A04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</w:tcPr>
          <w:p w14:paraId="69289576" w14:textId="77777777" w:rsidR="006D5263" w:rsidRPr="00BE089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4FAB8D7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191FC4E" w14:textId="77777777" w:rsidR="006D5263" w:rsidRPr="00BE089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37" w:type="pct"/>
          </w:tcPr>
          <w:p w14:paraId="4888FAE7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A0E3D18" w14:textId="77777777" w:rsidR="006D5263" w:rsidRPr="00BE089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5263" w:rsidRPr="00CE726B" w14:paraId="5912045B" w14:textId="77777777" w:rsidTr="00D37403">
        <w:trPr>
          <w:tblHeader/>
        </w:trPr>
        <w:tc>
          <w:tcPr>
            <w:tcW w:w="2255" w:type="pct"/>
          </w:tcPr>
          <w:p w14:paraId="0CC2C8AD" w14:textId="3402A6B7" w:rsidR="006D5263" w:rsidRPr="001A2918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08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C1D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C1DD2" w:rsidRPr="00BE08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E08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E733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7C1D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443" w:type="pct"/>
          </w:tcPr>
          <w:p w14:paraId="27994A20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3EBD66B9" w14:textId="77777777" w:rsidR="006D5263" w:rsidRPr="00BE089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31A8A6C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C3D0217" w14:textId="77777777" w:rsidR="006D5263" w:rsidRPr="00BE089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3B85F052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C613A9B" w14:textId="77777777" w:rsidR="006D5263" w:rsidRPr="00BE089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5263" w:rsidRPr="00CE726B" w14:paraId="3431FB81" w14:textId="77777777" w:rsidTr="00D37403">
        <w:tc>
          <w:tcPr>
            <w:tcW w:w="2255" w:type="pct"/>
          </w:tcPr>
          <w:p w14:paraId="233DEBCE" w14:textId="77777777" w:rsidR="006D5263" w:rsidRPr="00BE089B" w:rsidRDefault="006D5263" w:rsidP="00D3740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198C0206" w14:textId="77777777" w:rsidR="006D5263" w:rsidRPr="000524D2" w:rsidRDefault="006D5263" w:rsidP="00D37403">
            <w:pPr>
              <w:tabs>
                <w:tab w:val="decimal" w:pos="972"/>
              </w:tabs>
              <w:ind w:right="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86" w:type="pct"/>
          </w:tcPr>
          <w:p w14:paraId="2B365EE5" w14:textId="4E2D1DF0" w:rsidR="006D5263" w:rsidRPr="00CF3E68" w:rsidRDefault="00460FCC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FE3524D" w14:textId="77777777" w:rsidR="006D5263" w:rsidRPr="00CF3E68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ED94F62" w14:textId="2B94C7CA" w:rsidR="006D5263" w:rsidRPr="00CF3E68" w:rsidRDefault="00A72072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072">
              <w:rPr>
                <w:rFonts w:asciiTheme="majorBidi" w:hAnsiTheme="majorBidi" w:cstheme="majorBidi"/>
                <w:sz w:val="30"/>
                <w:szCs w:val="30"/>
              </w:rPr>
              <w:t>7,521,927</w:t>
            </w:r>
          </w:p>
        </w:tc>
        <w:tc>
          <w:tcPr>
            <w:tcW w:w="137" w:type="pct"/>
          </w:tcPr>
          <w:p w14:paraId="61C71C4B" w14:textId="77777777" w:rsidR="006D5263" w:rsidRPr="00CF3E68" w:rsidRDefault="006D5263" w:rsidP="00D37403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E956434" w14:textId="7FE77BD6" w:rsidR="006D5263" w:rsidRPr="00CF3E68" w:rsidRDefault="00A72072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072">
              <w:rPr>
                <w:rFonts w:asciiTheme="majorBidi" w:hAnsiTheme="majorBidi" w:cstheme="majorBidi"/>
                <w:sz w:val="30"/>
                <w:szCs w:val="30"/>
              </w:rPr>
              <w:t>7,521,927</w:t>
            </w:r>
          </w:p>
        </w:tc>
      </w:tr>
      <w:tr w:rsidR="006D5263" w:rsidRPr="00CE726B" w14:paraId="1F92B671" w14:textId="77777777" w:rsidTr="00D37403">
        <w:tc>
          <w:tcPr>
            <w:tcW w:w="2255" w:type="pct"/>
          </w:tcPr>
          <w:p w14:paraId="7C8A4AD1" w14:textId="77777777" w:rsidR="006D5263" w:rsidRPr="00BE089B" w:rsidRDefault="006D5263" w:rsidP="00D3740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606534A7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5A1C6E8" w14:textId="0444DB55" w:rsidR="006D5263" w:rsidRPr="00CF3E68" w:rsidRDefault="00460FCC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FCC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3" w:type="pct"/>
          </w:tcPr>
          <w:p w14:paraId="4A587CC2" w14:textId="77777777" w:rsidR="006D5263" w:rsidRPr="00CF3E68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FB70D72" w14:textId="33E25F93" w:rsidR="006D5263" w:rsidRPr="00CF3E68" w:rsidRDefault="00460FCC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C8BA8A0" w14:textId="77777777" w:rsidR="006D5263" w:rsidRPr="00CF3E68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4D0F6A3" w14:textId="42128318" w:rsidR="006D5263" w:rsidRPr="00BE089B" w:rsidRDefault="00A72072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072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6D5263" w:rsidRPr="00CE726B" w14:paraId="2C96A354" w14:textId="77777777" w:rsidTr="00D37403">
        <w:tc>
          <w:tcPr>
            <w:tcW w:w="2255" w:type="pct"/>
          </w:tcPr>
          <w:p w14:paraId="5A6DBDC1" w14:textId="77777777" w:rsidR="006D5263" w:rsidRPr="00BE089B" w:rsidRDefault="006D5263" w:rsidP="00D3740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3F157180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4B013EB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1F8DEBC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385AD43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A54AA72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D1BBFB6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:rsidRPr="00CE726B" w14:paraId="11324E18" w14:textId="77777777" w:rsidTr="00D37403">
        <w:tc>
          <w:tcPr>
            <w:tcW w:w="2255" w:type="pct"/>
          </w:tcPr>
          <w:p w14:paraId="2A048AE2" w14:textId="19274F5A" w:rsidR="006D5263" w:rsidRPr="00BE089B" w:rsidRDefault="006D5263" w:rsidP="00D3740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08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E08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7C1D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64</w:t>
            </w:r>
          </w:p>
        </w:tc>
        <w:tc>
          <w:tcPr>
            <w:tcW w:w="443" w:type="pct"/>
          </w:tcPr>
          <w:p w14:paraId="0B50D0E1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669F3DF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9BD8B54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796DCC6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1A067CE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1BB1570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2F5" w:rsidRPr="00CE726B" w14:paraId="65BAB5D2" w14:textId="77777777" w:rsidTr="00D37403">
        <w:tc>
          <w:tcPr>
            <w:tcW w:w="2255" w:type="pct"/>
          </w:tcPr>
          <w:p w14:paraId="51EAB17B" w14:textId="77777777" w:rsidR="006B32F5" w:rsidRPr="00BE089B" w:rsidRDefault="006B32F5" w:rsidP="006B32F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33A78F74" w14:textId="77777777" w:rsidR="006B32F5" w:rsidRPr="009E1C93" w:rsidRDefault="006B32F5" w:rsidP="006B32F5">
            <w:pPr>
              <w:tabs>
                <w:tab w:val="decimal" w:pos="972"/>
              </w:tabs>
              <w:ind w:right="92" w:hanging="1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Pr="000F0B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86" w:type="pct"/>
          </w:tcPr>
          <w:p w14:paraId="3E3731D4" w14:textId="44347300" w:rsidR="006B32F5" w:rsidRPr="00CE726B" w:rsidRDefault="006B32F5" w:rsidP="006B32F5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67F5FF0" w14:textId="77777777" w:rsidR="006B32F5" w:rsidRPr="00CE726B" w:rsidRDefault="006B32F5" w:rsidP="006B32F5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F9076CB" w14:textId="2B2C984C" w:rsidR="006B32F5" w:rsidRPr="00CE726B" w:rsidRDefault="006B32F5" w:rsidP="006B32F5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7,507,987</w:t>
            </w:r>
          </w:p>
        </w:tc>
        <w:tc>
          <w:tcPr>
            <w:tcW w:w="137" w:type="pct"/>
          </w:tcPr>
          <w:p w14:paraId="242A2636" w14:textId="77777777" w:rsidR="006B32F5" w:rsidRPr="00CE726B" w:rsidRDefault="006B32F5" w:rsidP="006B32F5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0089EA4" w14:textId="68DB7885" w:rsidR="006B32F5" w:rsidRPr="00CE726B" w:rsidRDefault="006B32F5" w:rsidP="006B32F5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7,507,987</w:t>
            </w:r>
          </w:p>
        </w:tc>
      </w:tr>
      <w:tr w:rsidR="006B32F5" w:rsidRPr="00CE726B" w14:paraId="7021AD17" w14:textId="77777777" w:rsidTr="00D37403">
        <w:tc>
          <w:tcPr>
            <w:tcW w:w="2255" w:type="pct"/>
          </w:tcPr>
          <w:p w14:paraId="46DE14A1" w14:textId="77777777" w:rsidR="006B32F5" w:rsidRPr="00BE089B" w:rsidRDefault="006B32F5" w:rsidP="006B32F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50CA35B6" w14:textId="77777777" w:rsidR="006B32F5" w:rsidRPr="00CB51BF" w:rsidRDefault="006B32F5" w:rsidP="006B32F5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87B5D0F" w14:textId="46AB6926" w:rsidR="006B32F5" w:rsidRPr="00CE726B" w:rsidRDefault="006B32F5" w:rsidP="006B32F5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46,092</w:t>
            </w:r>
          </w:p>
        </w:tc>
        <w:tc>
          <w:tcPr>
            <w:tcW w:w="143" w:type="pct"/>
          </w:tcPr>
          <w:p w14:paraId="2FADEF67" w14:textId="77777777" w:rsidR="006B32F5" w:rsidRPr="00CE726B" w:rsidRDefault="006B32F5" w:rsidP="006B32F5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EC60C13" w14:textId="38EDA0AF" w:rsidR="006B32F5" w:rsidRPr="00CE726B" w:rsidRDefault="006B32F5" w:rsidP="006B32F5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EC9FD95" w14:textId="77777777" w:rsidR="006B32F5" w:rsidRPr="00CE726B" w:rsidRDefault="006B32F5" w:rsidP="006B32F5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6121E50" w14:textId="0F3A372A" w:rsidR="006B32F5" w:rsidRPr="00CE726B" w:rsidRDefault="006B32F5" w:rsidP="006B32F5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46,092</w:t>
            </w:r>
          </w:p>
        </w:tc>
      </w:tr>
    </w:tbl>
    <w:p w14:paraId="56FA36E0" w14:textId="77777777" w:rsidR="006D5263" w:rsidRPr="00247D8D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8182264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BE089B">
        <w:rPr>
          <w:rFonts w:ascii="Angsana New" w:hAnsi="Angsana New"/>
          <w:sz w:val="30"/>
          <w:szCs w:val="30"/>
          <w:cs/>
        </w:rPr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 </w:t>
      </w:r>
      <w:r w:rsidRPr="000F0B2B">
        <w:rPr>
          <w:rFonts w:ascii="Angsana New" w:hAnsi="Angsana New"/>
          <w:sz w:val="30"/>
          <w:szCs w:val="30"/>
        </w:rPr>
        <w:t>2</w:t>
      </w:r>
      <w:r w:rsidRPr="00BE089B">
        <w:rPr>
          <w:rFonts w:ascii="Angsana New" w:hAnsi="Angsana New"/>
          <w:sz w:val="30"/>
          <w:szCs w:val="30"/>
          <w:cs/>
        </w:rPr>
        <w:t xml:space="preserve"> เครื่องมือการเงินเหล่านี้ประกอบด้วย</w:t>
      </w:r>
      <w:r w:rsidRPr="00BE089B">
        <w:rPr>
          <w:rFonts w:ascii="Angsana New" w:hAnsi="Angsana New" w:hint="cs"/>
          <w:sz w:val="30"/>
          <w:szCs w:val="30"/>
          <w:cs/>
        </w:rPr>
        <w:t>กองทุนรวม</w:t>
      </w:r>
      <w:r w:rsidRPr="00BE089B">
        <w:rPr>
          <w:rFonts w:ascii="Angsana New" w:hAnsi="Angsana New"/>
          <w:sz w:val="30"/>
          <w:szCs w:val="30"/>
          <w:cs/>
        </w:rPr>
        <w:t>ตราสารหนี้</w:t>
      </w:r>
    </w:p>
    <w:p w14:paraId="30EC2933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55F51" w14:textId="77777777" w:rsidR="006D5263" w:rsidRPr="00247D8D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BE089B">
        <w:rPr>
          <w:rFonts w:asciiTheme="majorBidi" w:hAnsiTheme="majorBidi" w:cstheme="majorBidi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5656A5CE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523A195" w14:textId="61EF2A38" w:rsidR="006D5263" w:rsidRPr="00BE089B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1</w:t>
      </w:r>
      <w:r w:rsidR="00F943FF">
        <w:rPr>
          <w:rFonts w:asciiTheme="majorBidi" w:hAnsiTheme="majorBidi" w:cstheme="majorBidi"/>
          <w:sz w:val="30"/>
          <w:szCs w:val="30"/>
        </w:rPr>
        <w:t>3</w:t>
      </w:r>
      <w:r w:rsidRPr="00BC6BA1">
        <w:rPr>
          <w:rFonts w:asciiTheme="majorBidi" w:hAnsiTheme="majorBidi" w:cstheme="majorBidi"/>
          <w:sz w:val="30"/>
          <w:szCs w:val="30"/>
        </w:rPr>
        <w:tab/>
      </w:r>
      <w:r w:rsidRPr="00BE089B">
        <w:rPr>
          <w:rFonts w:asciiTheme="majorBidi" w:hAnsiTheme="majorBidi" w:cs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2FAB17C" w14:textId="77777777" w:rsidR="006D5263" w:rsidRPr="00BC6BA1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71"/>
        <w:gridCol w:w="1529"/>
      </w:tblGrid>
      <w:tr w:rsidR="006D5263" w:rsidRPr="00BC6BA1" w14:paraId="156CDC59" w14:textId="77777777" w:rsidTr="00D37403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7677D283" w14:textId="77777777" w:rsidR="006D5263" w:rsidRPr="00BE089B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DD3DE14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73FB9415" w14:textId="480EC670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D26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6B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D26F8"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D26F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D5263" w:rsidRPr="00BC6BA1" w14:paraId="67A8CA60" w14:textId="77777777" w:rsidTr="00D37403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0C4DF968" w14:textId="77777777" w:rsidR="006D5263" w:rsidRPr="00BC6BA1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665D1AA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B293A28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089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5263" w:rsidRPr="00BC6BA1" w14:paraId="0CA0A4B3" w14:textId="77777777" w:rsidTr="00D37403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5168A768" w14:textId="77777777" w:rsidR="006D5263" w:rsidRPr="00BE089B" w:rsidRDefault="006D5263" w:rsidP="00D37403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</w:t>
            </w:r>
            <w:r w:rsidRPr="00BE089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ุน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36EB1527" w14:textId="77777777" w:rsidR="006D5263" w:rsidRPr="00BC6BA1" w:rsidRDefault="006D5263" w:rsidP="00D37403">
            <w:pPr>
              <w:pStyle w:val="BodyText"/>
              <w:tabs>
                <w:tab w:val="clear" w:pos="680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739740DF" w14:textId="77777777" w:rsidR="006D5263" w:rsidRPr="00BC6BA1" w:rsidRDefault="006D5263" w:rsidP="00D37403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:rsidRPr="00A81B06" w14:paraId="7E1A067E" w14:textId="77777777" w:rsidTr="00D37403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09DB19E8" w14:textId="77777777" w:rsidR="006D5263" w:rsidRPr="00BE089B" w:rsidRDefault="006D5263" w:rsidP="00D37403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357D9992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E794A09" w14:textId="0AD79E7A" w:rsidR="006D5263" w:rsidRPr="000D26F8" w:rsidRDefault="008449C9" w:rsidP="00D37403">
            <w:pPr>
              <w:pStyle w:val="BodyText"/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47781E10" w14:textId="77777777" w:rsidR="006D526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3E1B193" w14:textId="5BB5F879" w:rsidR="006D5263" w:rsidRDefault="006D5263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6D5263" w:rsidSect="00607FD1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7D5C5" w14:textId="77777777" w:rsidR="00F537A2" w:rsidRDefault="00F537A2" w:rsidP="004956B4">
      <w:r>
        <w:separator/>
      </w:r>
    </w:p>
  </w:endnote>
  <w:endnote w:type="continuationSeparator" w:id="0">
    <w:p w14:paraId="0BFD2028" w14:textId="77777777" w:rsidR="00F537A2" w:rsidRDefault="00F537A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13866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40D179A" w14:textId="77777777" w:rsidR="006D5263" w:rsidRPr="00240D11" w:rsidRDefault="006D5263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DFFA70" w14:textId="77777777" w:rsidR="006D5263" w:rsidRPr="00240D11" w:rsidRDefault="006D5263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297968B" w14:textId="77777777" w:rsidR="006D5263" w:rsidRDefault="006D526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26041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462F12" w14:textId="77777777" w:rsidR="00F22877" w:rsidRPr="00607FD1" w:rsidRDefault="00F228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0B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C827D" w14:textId="77777777" w:rsidR="00F537A2" w:rsidRDefault="00F537A2" w:rsidP="004956B4">
      <w:r>
        <w:separator/>
      </w:r>
    </w:p>
  </w:footnote>
  <w:footnote w:type="continuationSeparator" w:id="0">
    <w:p w14:paraId="1CD2AB9D" w14:textId="77777777" w:rsidR="00F537A2" w:rsidRDefault="00F537A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62340" w14:textId="77777777" w:rsidR="006D5263" w:rsidRPr="00BE089B" w:rsidRDefault="006D5263" w:rsidP="00902E1A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BE089B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BE089B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60234D7A" w14:textId="77777777" w:rsidR="006D5263" w:rsidRPr="000230B9" w:rsidRDefault="006D5263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E089B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602B7E" w14:textId="311D4D56" w:rsidR="006D5263" w:rsidRPr="00240D11" w:rsidRDefault="006D5263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E089B">
      <w:rPr>
        <w:rFonts w:ascii="Angsana New" w:hAnsi="Angsana New"/>
        <w:bCs/>
        <w:sz w:val="32"/>
        <w:szCs w:val="32"/>
        <w:cs/>
      </w:rPr>
      <w:t>สำหรับงวด</w:t>
    </w:r>
    <w:r w:rsidRPr="00BE089B">
      <w:rPr>
        <w:rFonts w:ascii="Angsana New" w:hAnsi="Angsana New" w:hint="cs"/>
        <w:bCs/>
        <w:sz w:val="32"/>
        <w:szCs w:val="32"/>
        <w:cs/>
      </w:rPr>
      <w:t>สามเดือน</w:t>
    </w:r>
    <w:r w:rsidRPr="00BE089B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1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Pr="00BE089B">
      <w:rPr>
        <w:rFonts w:ascii="Angsana New" w:hAnsi="Angsana New" w:hint="cs"/>
        <w:bCs/>
        <w:sz w:val="32"/>
        <w:szCs w:val="32"/>
        <w:cs/>
      </w:rPr>
      <w:t>มีนาคม</w:t>
    </w:r>
    <w:r w:rsidRPr="00BE089B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65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BE089B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15716960" w14:textId="77777777" w:rsidR="006D5263" w:rsidRPr="00240D11" w:rsidRDefault="006D5263" w:rsidP="0084335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FA0EC" w14:textId="77777777" w:rsidR="006D5263" w:rsidRPr="00BE089B" w:rsidRDefault="006D5263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BE089B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BE089B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440D5001" w14:textId="77777777" w:rsidR="006D5263" w:rsidRPr="000230B9" w:rsidRDefault="006D5263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E089B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DC32123" w14:textId="1BABF584" w:rsidR="006D5263" w:rsidRPr="00240D11" w:rsidRDefault="006D5263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E089B">
      <w:rPr>
        <w:rFonts w:ascii="Angsana New" w:hAnsi="Angsana New"/>
        <w:bCs/>
        <w:sz w:val="32"/>
        <w:szCs w:val="32"/>
        <w:cs/>
      </w:rPr>
      <w:t>สำหรับงวด</w:t>
    </w:r>
    <w:r w:rsidRPr="00BE089B">
      <w:rPr>
        <w:rFonts w:ascii="Angsana New" w:hAnsi="Angsana New" w:hint="cs"/>
        <w:bCs/>
        <w:sz w:val="32"/>
        <w:szCs w:val="32"/>
        <w:cs/>
      </w:rPr>
      <w:t>สามเดือน</w:t>
    </w:r>
    <w:r w:rsidRPr="00BE089B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 w:rsidR="00B067F8">
      <w:rPr>
        <w:rFonts w:ascii="Angsana New" w:hAnsi="Angsana New"/>
        <w:b/>
        <w:sz w:val="32"/>
        <w:szCs w:val="32"/>
      </w:rPr>
      <w:t>1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="00B067F8" w:rsidRPr="00BE089B">
      <w:rPr>
        <w:rFonts w:ascii="Angsana New" w:hAnsi="Angsana New" w:hint="cs"/>
        <w:bCs/>
        <w:sz w:val="32"/>
        <w:szCs w:val="32"/>
        <w:cs/>
      </w:rPr>
      <w:t>มีนาคม</w:t>
    </w:r>
    <w:r w:rsidRPr="00BE089B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="00B067F8">
      <w:rPr>
        <w:rFonts w:ascii="Angsana New" w:hAnsi="Angsana New"/>
        <w:b/>
        <w:sz w:val="32"/>
        <w:szCs w:val="32"/>
      </w:rPr>
      <w:t>5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BE089B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51DB0F56" w14:textId="77777777" w:rsidR="006D5263" w:rsidRPr="00240D11" w:rsidRDefault="006D526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76708" w14:textId="77777777" w:rsidR="00F22877" w:rsidRPr="00BE089B" w:rsidRDefault="00F22877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BE089B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BE089B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1C185BA6" w14:textId="77777777" w:rsidR="00F22877" w:rsidRPr="000230B9" w:rsidRDefault="00F22877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E089B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D80BC8E" w14:textId="23C6D705" w:rsidR="00F22877" w:rsidRPr="00240D11" w:rsidRDefault="00F22877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E089B">
      <w:rPr>
        <w:rFonts w:ascii="Angsana New" w:hAnsi="Angsana New"/>
        <w:bCs/>
        <w:sz w:val="32"/>
        <w:szCs w:val="32"/>
        <w:cs/>
      </w:rPr>
      <w:t>สำหรับงวด</w:t>
    </w:r>
    <w:r w:rsidRPr="00BE089B">
      <w:rPr>
        <w:rFonts w:ascii="Angsana New" w:hAnsi="Angsana New" w:hint="cs"/>
        <w:bCs/>
        <w:sz w:val="32"/>
        <w:szCs w:val="32"/>
        <w:cs/>
      </w:rPr>
      <w:t>สามเดือน</w:t>
    </w:r>
    <w:r w:rsidRPr="00BE089B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 w:rsidR="007C1DD2">
      <w:rPr>
        <w:rFonts w:ascii="Angsana New" w:hAnsi="Angsana New"/>
        <w:b/>
        <w:sz w:val="32"/>
        <w:szCs w:val="32"/>
      </w:rPr>
      <w:t>1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="007C1DD2" w:rsidRPr="00BE089B">
      <w:rPr>
        <w:rFonts w:ascii="Angsana New" w:hAnsi="Angsana New" w:hint="cs"/>
        <w:bCs/>
        <w:sz w:val="32"/>
        <w:szCs w:val="32"/>
        <w:cs/>
      </w:rPr>
      <w:t>มีนาคม</w:t>
    </w:r>
    <w:r w:rsidRPr="00BE089B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="007C1DD2">
      <w:rPr>
        <w:rFonts w:ascii="Angsana New" w:hAnsi="Angsana New"/>
        <w:b/>
        <w:sz w:val="32"/>
        <w:szCs w:val="32"/>
      </w:rPr>
      <w:t>5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BE089B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7ECE77D6" w14:textId="77777777" w:rsidR="00F22877" w:rsidRPr="00240D11" w:rsidRDefault="00F2287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9"/>
  </w:num>
  <w:num w:numId="6">
    <w:abstractNumId w:val="20"/>
  </w:num>
  <w:num w:numId="7">
    <w:abstractNumId w:val="22"/>
  </w:num>
  <w:num w:numId="8">
    <w:abstractNumId w:val="15"/>
  </w:num>
  <w:num w:numId="9">
    <w:abstractNumId w:val="10"/>
  </w:num>
  <w:num w:numId="10">
    <w:abstractNumId w:val="13"/>
  </w:num>
  <w:num w:numId="11">
    <w:abstractNumId w:val="11"/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6"/>
  </w:num>
  <w:num w:numId="16">
    <w:abstractNumId w:val="21"/>
  </w:num>
  <w:num w:numId="17">
    <w:abstractNumId w:val="0"/>
  </w:num>
  <w:num w:numId="18">
    <w:abstractNumId w:val="1"/>
  </w:num>
  <w:num w:numId="19">
    <w:abstractNumId w:val="24"/>
  </w:num>
  <w:num w:numId="20">
    <w:abstractNumId w:val="5"/>
  </w:num>
  <w:num w:numId="21">
    <w:abstractNumId w:val="17"/>
  </w:num>
  <w:num w:numId="22">
    <w:abstractNumId w:val="19"/>
  </w:num>
  <w:num w:numId="23">
    <w:abstractNumId w:val="12"/>
  </w:num>
  <w:num w:numId="24">
    <w:abstractNumId w:val="4"/>
  </w:num>
  <w:num w:numId="25">
    <w:abstractNumId w:val="23"/>
  </w:num>
  <w:num w:numId="26">
    <w:abstractNumId w:val="8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527"/>
    <w:rsid w:val="00003C4A"/>
    <w:rsid w:val="0000523F"/>
    <w:rsid w:val="00005ACB"/>
    <w:rsid w:val="000061B5"/>
    <w:rsid w:val="00007F43"/>
    <w:rsid w:val="0001006B"/>
    <w:rsid w:val="00010B38"/>
    <w:rsid w:val="00010C1A"/>
    <w:rsid w:val="00010EAE"/>
    <w:rsid w:val="000115E1"/>
    <w:rsid w:val="00011603"/>
    <w:rsid w:val="00011B80"/>
    <w:rsid w:val="00011DD5"/>
    <w:rsid w:val="000131EA"/>
    <w:rsid w:val="000132F9"/>
    <w:rsid w:val="0001416C"/>
    <w:rsid w:val="000143C3"/>
    <w:rsid w:val="0001643B"/>
    <w:rsid w:val="00016AB4"/>
    <w:rsid w:val="00017136"/>
    <w:rsid w:val="00017F1C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84C"/>
    <w:rsid w:val="00025269"/>
    <w:rsid w:val="000256A2"/>
    <w:rsid w:val="000263B7"/>
    <w:rsid w:val="00026B1D"/>
    <w:rsid w:val="00026D24"/>
    <w:rsid w:val="00026D96"/>
    <w:rsid w:val="00026EE6"/>
    <w:rsid w:val="00030F9A"/>
    <w:rsid w:val="000312D8"/>
    <w:rsid w:val="000313B0"/>
    <w:rsid w:val="000314D5"/>
    <w:rsid w:val="00031571"/>
    <w:rsid w:val="000315E3"/>
    <w:rsid w:val="0003169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6735"/>
    <w:rsid w:val="00037A64"/>
    <w:rsid w:val="00037B04"/>
    <w:rsid w:val="00040BED"/>
    <w:rsid w:val="000413A6"/>
    <w:rsid w:val="00041A06"/>
    <w:rsid w:val="000420D2"/>
    <w:rsid w:val="00042C7F"/>
    <w:rsid w:val="00043F18"/>
    <w:rsid w:val="00044B66"/>
    <w:rsid w:val="0004544B"/>
    <w:rsid w:val="000454F3"/>
    <w:rsid w:val="00045911"/>
    <w:rsid w:val="00045EAB"/>
    <w:rsid w:val="00045FD5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0F5A"/>
    <w:rsid w:val="0005121F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C80"/>
    <w:rsid w:val="00066F83"/>
    <w:rsid w:val="00066F9F"/>
    <w:rsid w:val="00067194"/>
    <w:rsid w:val="000674D3"/>
    <w:rsid w:val="00067D22"/>
    <w:rsid w:val="0007018D"/>
    <w:rsid w:val="000703F9"/>
    <w:rsid w:val="00070B32"/>
    <w:rsid w:val="00070B6D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39"/>
    <w:rsid w:val="0008017A"/>
    <w:rsid w:val="0008071D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5B0"/>
    <w:rsid w:val="00086AAB"/>
    <w:rsid w:val="00086E5E"/>
    <w:rsid w:val="00087299"/>
    <w:rsid w:val="00087C9A"/>
    <w:rsid w:val="00090B7A"/>
    <w:rsid w:val="00090D4D"/>
    <w:rsid w:val="00090DA9"/>
    <w:rsid w:val="00093523"/>
    <w:rsid w:val="00093949"/>
    <w:rsid w:val="00093E2A"/>
    <w:rsid w:val="00094AC9"/>
    <w:rsid w:val="0009505F"/>
    <w:rsid w:val="0009521D"/>
    <w:rsid w:val="00095337"/>
    <w:rsid w:val="0009536C"/>
    <w:rsid w:val="0009538E"/>
    <w:rsid w:val="00096052"/>
    <w:rsid w:val="00096388"/>
    <w:rsid w:val="000968DC"/>
    <w:rsid w:val="00096EEE"/>
    <w:rsid w:val="0009756E"/>
    <w:rsid w:val="00097EEF"/>
    <w:rsid w:val="000A039B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4771"/>
    <w:rsid w:val="000B4BDA"/>
    <w:rsid w:val="000B4FE2"/>
    <w:rsid w:val="000B6129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93A"/>
    <w:rsid w:val="000C4B8F"/>
    <w:rsid w:val="000C4D1B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0DDB"/>
    <w:rsid w:val="000D1944"/>
    <w:rsid w:val="000D1AB9"/>
    <w:rsid w:val="000D2025"/>
    <w:rsid w:val="000D238C"/>
    <w:rsid w:val="000D26F8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99D"/>
    <w:rsid w:val="000E1D81"/>
    <w:rsid w:val="000E2845"/>
    <w:rsid w:val="000E2F3D"/>
    <w:rsid w:val="000E32A0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4E0"/>
    <w:rsid w:val="000E7516"/>
    <w:rsid w:val="000E7A45"/>
    <w:rsid w:val="000E7E13"/>
    <w:rsid w:val="000F0B2B"/>
    <w:rsid w:val="000F0C0E"/>
    <w:rsid w:val="000F124B"/>
    <w:rsid w:val="000F1E9F"/>
    <w:rsid w:val="000F3351"/>
    <w:rsid w:val="000F3AA6"/>
    <w:rsid w:val="000F4961"/>
    <w:rsid w:val="000F4CD9"/>
    <w:rsid w:val="000F549B"/>
    <w:rsid w:val="000F5D24"/>
    <w:rsid w:val="000F5F28"/>
    <w:rsid w:val="000F6947"/>
    <w:rsid w:val="000F704B"/>
    <w:rsid w:val="000F7443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8A0"/>
    <w:rsid w:val="001059F8"/>
    <w:rsid w:val="00105C27"/>
    <w:rsid w:val="00105CB6"/>
    <w:rsid w:val="00105CFA"/>
    <w:rsid w:val="001060B1"/>
    <w:rsid w:val="00106220"/>
    <w:rsid w:val="00106454"/>
    <w:rsid w:val="00106E6E"/>
    <w:rsid w:val="00107622"/>
    <w:rsid w:val="001077C4"/>
    <w:rsid w:val="00110EFD"/>
    <w:rsid w:val="00110F10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83"/>
    <w:rsid w:val="001213DB"/>
    <w:rsid w:val="001229AB"/>
    <w:rsid w:val="00122C87"/>
    <w:rsid w:val="00122E8F"/>
    <w:rsid w:val="00123041"/>
    <w:rsid w:val="00123EE9"/>
    <w:rsid w:val="00124623"/>
    <w:rsid w:val="00125164"/>
    <w:rsid w:val="0012534F"/>
    <w:rsid w:val="0012696B"/>
    <w:rsid w:val="00126C10"/>
    <w:rsid w:val="00127299"/>
    <w:rsid w:val="0013009D"/>
    <w:rsid w:val="0013030D"/>
    <w:rsid w:val="00130974"/>
    <w:rsid w:val="00130B13"/>
    <w:rsid w:val="001310BD"/>
    <w:rsid w:val="001316B5"/>
    <w:rsid w:val="00131CB9"/>
    <w:rsid w:val="00132190"/>
    <w:rsid w:val="001321B2"/>
    <w:rsid w:val="00132612"/>
    <w:rsid w:val="001328B3"/>
    <w:rsid w:val="00133873"/>
    <w:rsid w:val="00134220"/>
    <w:rsid w:val="00134AEA"/>
    <w:rsid w:val="00135042"/>
    <w:rsid w:val="00135696"/>
    <w:rsid w:val="00135E34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404F"/>
    <w:rsid w:val="00144ABB"/>
    <w:rsid w:val="00144D61"/>
    <w:rsid w:val="001465B2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F06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3FE"/>
    <w:rsid w:val="00183B68"/>
    <w:rsid w:val="001842F9"/>
    <w:rsid w:val="00184878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B63"/>
    <w:rsid w:val="0019200D"/>
    <w:rsid w:val="00192018"/>
    <w:rsid w:val="0019224C"/>
    <w:rsid w:val="001923FE"/>
    <w:rsid w:val="001934DA"/>
    <w:rsid w:val="00193B33"/>
    <w:rsid w:val="001948C2"/>
    <w:rsid w:val="00194BD3"/>
    <w:rsid w:val="00195CE8"/>
    <w:rsid w:val="00195EA5"/>
    <w:rsid w:val="00196F9A"/>
    <w:rsid w:val="001971B9"/>
    <w:rsid w:val="00197DB7"/>
    <w:rsid w:val="00197EC9"/>
    <w:rsid w:val="001A1E93"/>
    <w:rsid w:val="001A2886"/>
    <w:rsid w:val="001A2918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58C"/>
    <w:rsid w:val="001A5869"/>
    <w:rsid w:val="001A5D90"/>
    <w:rsid w:val="001A5DE1"/>
    <w:rsid w:val="001A63AF"/>
    <w:rsid w:val="001A739C"/>
    <w:rsid w:val="001A7CA5"/>
    <w:rsid w:val="001B000C"/>
    <w:rsid w:val="001B11BE"/>
    <w:rsid w:val="001B1C98"/>
    <w:rsid w:val="001B1F8F"/>
    <w:rsid w:val="001B2794"/>
    <w:rsid w:val="001B2EC8"/>
    <w:rsid w:val="001B302B"/>
    <w:rsid w:val="001B34EF"/>
    <w:rsid w:val="001B43B9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6AE"/>
    <w:rsid w:val="001C477C"/>
    <w:rsid w:val="001C4C30"/>
    <w:rsid w:val="001C4D13"/>
    <w:rsid w:val="001C6632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E010C"/>
    <w:rsid w:val="001E0267"/>
    <w:rsid w:val="001E03E2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5175"/>
    <w:rsid w:val="001E5254"/>
    <w:rsid w:val="001E52C1"/>
    <w:rsid w:val="001E5830"/>
    <w:rsid w:val="001E633C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54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2D37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F48"/>
    <w:rsid w:val="002062B8"/>
    <w:rsid w:val="002066AE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1981"/>
    <w:rsid w:val="00211AED"/>
    <w:rsid w:val="002125F7"/>
    <w:rsid w:val="00212C60"/>
    <w:rsid w:val="00212D8B"/>
    <w:rsid w:val="002136F8"/>
    <w:rsid w:val="002138F0"/>
    <w:rsid w:val="00213F06"/>
    <w:rsid w:val="002149FF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A76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F85"/>
    <w:rsid w:val="00234889"/>
    <w:rsid w:val="00234B84"/>
    <w:rsid w:val="0023501E"/>
    <w:rsid w:val="00235384"/>
    <w:rsid w:val="00235935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340C"/>
    <w:rsid w:val="002438DF"/>
    <w:rsid w:val="00243E9A"/>
    <w:rsid w:val="00243EBF"/>
    <w:rsid w:val="00244266"/>
    <w:rsid w:val="00244AFB"/>
    <w:rsid w:val="0024541C"/>
    <w:rsid w:val="00245732"/>
    <w:rsid w:val="0024582D"/>
    <w:rsid w:val="002459C8"/>
    <w:rsid w:val="00245D08"/>
    <w:rsid w:val="002460B7"/>
    <w:rsid w:val="002471D4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E2F"/>
    <w:rsid w:val="0026014E"/>
    <w:rsid w:val="002610D1"/>
    <w:rsid w:val="00261482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14E"/>
    <w:rsid w:val="00275687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208B"/>
    <w:rsid w:val="0028280D"/>
    <w:rsid w:val="00283556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A23"/>
    <w:rsid w:val="002A6B83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953"/>
    <w:rsid w:val="002B1B64"/>
    <w:rsid w:val="002B1ED6"/>
    <w:rsid w:val="002B29C0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333C"/>
    <w:rsid w:val="002C34A7"/>
    <w:rsid w:val="002C3668"/>
    <w:rsid w:val="002C40ED"/>
    <w:rsid w:val="002C4C94"/>
    <w:rsid w:val="002C5603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EB4"/>
    <w:rsid w:val="002D642B"/>
    <w:rsid w:val="002D67C1"/>
    <w:rsid w:val="002D715B"/>
    <w:rsid w:val="002D7566"/>
    <w:rsid w:val="002D768E"/>
    <w:rsid w:val="002E0212"/>
    <w:rsid w:val="002E10D2"/>
    <w:rsid w:val="002E1522"/>
    <w:rsid w:val="002E15C0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765B"/>
    <w:rsid w:val="002E7D4B"/>
    <w:rsid w:val="002E7D6D"/>
    <w:rsid w:val="002F0020"/>
    <w:rsid w:val="002F0BAE"/>
    <w:rsid w:val="002F0E57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E6"/>
    <w:rsid w:val="00305033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AA5"/>
    <w:rsid w:val="00317084"/>
    <w:rsid w:val="00317668"/>
    <w:rsid w:val="00317C86"/>
    <w:rsid w:val="00317C9A"/>
    <w:rsid w:val="00317D0E"/>
    <w:rsid w:val="003201DC"/>
    <w:rsid w:val="003207C4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9C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C"/>
    <w:rsid w:val="00333F3B"/>
    <w:rsid w:val="003341E7"/>
    <w:rsid w:val="003349CB"/>
    <w:rsid w:val="00334A2C"/>
    <w:rsid w:val="00334D9F"/>
    <w:rsid w:val="00335C56"/>
    <w:rsid w:val="00335F81"/>
    <w:rsid w:val="003368D0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5E6"/>
    <w:rsid w:val="00344735"/>
    <w:rsid w:val="003448D7"/>
    <w:rsid w:val="00345622"/>
    <w:rsid w:val="00345ECE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39BF"/>
    <w:rsid w:val="003539F8"/>
    <w:rsid w:val="00354581"/>
    <w:rsid w:val="003548BF"/>
    <w:rsid w:val="003556D4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F1"/>
    <w:rsid w:val="00362DAF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106F"/>
    <w:rsid w:val="003710FF"/>
    <w:rsid w:val="0037130E"/>
    <w:rsid w:val="003718A5"/>
    <w:rsid w:val="00371D2A"/>
    <w:rsid w:val="00372307"/>
    <w:rsid w:val="00372410"/>
    <w:rsid w:val="003724F8"/>
    <w:rsid w:val="0037310A"/>
    <w:rsid w:val="003735B9"/>
    <w:rsid w:val="00373816"/>
    <w:rsid w:val="00373B2A"/>
    <w:rsid w:val="00373CE9"/>
    <w:rsid w:val="00374A94"/>
    <w:rsid w:val="00375C30"/>
    <w:rsid w:val="00375C4D"/>
    <w:rsid w:val="00375E41"/>
    <w:rsid w:val="003769E2"/>
    <w:rsid w:val="00376B4B"/>
    <w:rsid w:val="00376C59"/>
    <w:rsid w:val="00376FD4"/>
    <w:rsid w:val="003778BB"/>
    <w:rsid w:val="0037799B"/>
    <w:rsid w:val="0038030A"/>
    <w:rsid w:val="003804B8"/>
    <w:rsid w:val="003807BB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4B0"/>
    <w:rsid w:val="003869BF"/>
    <w:rsid w:val="00387DCC"/>
    <w:rsid w:val="0039008B"/>
    <w:rsid w:val="00390116"/>
    <w:rsid w:val="00390F46"/>
    <w:rsid w:val="0039124D"/>
    <w:rsid w:val="003913BE"/>
    <w:rsid w:val="0039196A"/>
    <w:rsid w:val="00391D76"/>
    <w:rsid w:val="00391E6A"/>
    <w:rsid w:val="00391FA3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7EB"/>
    <w:rsid w:val="003A6BB1"/>
    <w:rsid w:val="003A7034"/>
    <w:rsid w:val="003A727C"/>
    <w:rsid w:val="003A78E3"/>
    <w:rsid w:val="003A7AF1"/>
    <w:rsid w:val="003B0313"/>
    <w:rsid w:val="003B09C5"/>
    <w:rsid w:val="003B10F4"/>
    <w:rsid w:val="003B1B72"/>
    <w:rsid w:val="003B1F27"/>
    <w:rsid w:val="003B21F7"/>
    <w:rsid w:val="003B22FF"/>
    <w:rsid w:val="003B2A43"/>
    <w:rsid w:val="003B33A1"/>
    <w:rsid w:val="003B380B"/>
    <w:rsid w:val="003B3BE7"/>
    <w:rsid w:val="003B4E8C"/>
    <w:rsid w:val="003B557F"/>
    <w:rsid w:val="003B55D3"/>
    <w:rsid w:val="003B5711"/>
    <w:rsid w:val="003B5831"/>
    <w:rsid w:val="003B5EFF"/>
    <w:rsid w:val="003B5F37"/>
    <w:rsid w:val="003B60F1"/>
    <w:rsid w:val="003B661D"/>
    <w:rsid w:val="003C0453"/>
    <w:rsid w:val="003C0C79"/>
    <w:rsid w:val="003C2C78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F4B"/>
    <w:rsid w:val="003D0CD5"/>
    <w:rsid w:val="003D13EF"/>
    <w:rsid w:val="003D16EB"/>
    <w:rsid w:val="003D2561"/>
    <w:rsid w:val="003D270C"/>
    <w:rsid w:val="003D27B6"/>
    <w:rsid w:val="003D34EF"/>
    <w:rsid w:val="003D3F17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B8C"/>
    <w:rsid w:val="003E113F"/>
    <w:rsid w:val="003E14A3"/>
    <w:rsid w:val="003E1706"/>
    <w:rsid w:val="003E21DE"/>
    <w:rsid w:val="003E2473"/>
    <w:rsid w:val="003E3346"/>
    <w:rsid w:val="003E3676"/>
    <w:rsid w:val="003E3F40"/>
    <w:rsid w:val="003E4082"/>
    <w:rsid w:val="003E408A"/>
    <w:rsid w:val="003E4201"/>
    <w:rsid w:val="003E435A"/>
    <w:rsid w:val="003E4EE7"/>
    <w:rsid w:val="003E62A5"/>
    <w:rsid w:val="003E639C"/>
    <w:rsid w:val="003E6541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5158"/>
    <w:rsid w:val="003F5777"/>
    <w:rsid w:val="003F57F5"/>
    <w:rsid w:val="003F5D33"/>
    <w:rsid w:val="003F60E9"/>
    <w:rsid w:val="003F64D5"/>
    <w:rsid w:val="003F7756"/>
    <w:rsid w:val="00400198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719"/>
    <w:rsid w:val="004068C7"/>
    <w:rsid w:val="004070D6"/>
    <w:rsid w:val="004070DE"/>
    <w:rsid w:val="00407670"/>
    <w:rsid w:val="00410086"/>
    <w:rsid w:val="00410657"/>
    <w:rsid w:val="0041164B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A9B"/>
    <w:rsid w:val="00426FA0"/>
    <w:rsid w:val="004271C6"/>
    <w:rsid w:val="0042764D"/>
    <w:rsid w:val="00427BB5"/>
    <w:rsid w:val="00427FC6"/>
    <w:rsid w:val="00430034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D62"/>
    <w:rsid w:val="004416D4"/>
    <w:rsid w:val="004416F0"/>
    <w:rsid w:val="00441756"/>
    <w:rsid w:val="00444068"/>
    <w:rsid w:val="00444A28"/>
    <w:rsid w:val="004456B9"/>
    <w:rsid w:val="00445EF2"/>
    <w:rsid w:val="004461CE"/>
    <w:rsid w:val="00446619"/>
    <w:rsid w:val="004466D6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4CB"/>
    <w:rsid w:val="004528CE"/>
    <w:rsid w:val="004530D2"/>
    <w:rsid w:val="00453180"/>
    <w:rsid w:val="00454483"/>
    <w:rsid w:val="0045489C"/>
    <w:rsid w:val="00454BE9"/>
    <w:rsid w:val="00454DA6"/>
    <w:rsid w:val="0045536C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544"/>
    <w:rsid w:val="00462D6D"/>
    <w:rsid w:val="004633BD"/>
    <w:rsid w:val="00463739"/>
    <w:rsid w:val="004642F9"/>
    <w:rsid w:val="004644FB"/>
    <w:rsid w:val="004648A7"/>
    <w:rsid w:val="00464B5A"/>
    <w:rsid w:val="004651F3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21B4"/>
    <w:rsid w:val="00473456"/>
    <w:rsid w:val="004736A8"/>
    <w:rsid w:val="004737E7"/>
    <w:rsid w:val="00473A76"/>
    <w:rsid w:val="0047444F"/>
    <w:rsid w:val="00474B36"/>
    <w:rsid w:val="00474FAD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9FF"/>
    <w:rsid w:val="00485409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C8"/>
    <w:rsid w:val="004912BD"/>
    <w:rsid w:val="004916C6"/>
    <w:rsid w:val="004919C8"/>
    <w:rsid w:val="00492A04"/>
    <w:rsid w:val="00492BF1"/>
    <w:rsid w:val="004936B5"/>
    <w:rsid w:val="00493C2E"/>
    <w:rsid w:val="0049445C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C86"/>
    <w:rsid w:val="00497D85"/>
    <w:rsid w:val="004A08B0"/>
    <w:rsid w:val="004A1B1C"/>
    <w:rsid w:val="004A1E86"/>
    <w:rsid w:val="004A22C5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A7D"/>
    <w:rsid w:val="004A78A8"/>
    <w:rsid w:val="004A7B2F"/>
    <w:rsid w:val="004B02CC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079"/>
    <w:rsid w:val="004B7B41"/>
    <w:rsid w:val="004B7CC0"/>
    <w:rsid w:val="004C0965"/>
    <w:rsid w:val="004C114C"/>
    <w:rsid w:val="004C19A2"/>
    <w:rsid w:val="004C2B18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10FC"/>
    <w:rsid w:val="004D1E20"/>
    <w:rsid w:val="004D1F78"/>
    <w:rsid w:val="004D23B0"/>
    <w:rsid w:val="004D2A1D"/>
    <w:rsid w:val="004D3344"/>
    <w:rsid w:val="004D377D"/>
    <w:rsid w:val="004D3B30"/>
    <w:rsid w:val="004D3D1C"/>
    <w:rsid w:val="004D3F69"/>
    <w:rsid w:val="004D40EF"/>
    <w:rsid w:val="004D41F2"/>
    <w:rsid w:val="004D4366"/>
    <w:rsid w:val="004D50DC"/>
    <w:rsid w:val="004D5169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53C"/>
    <w:rsid w:val="004F658C"/>
    <w:rsid w:val="004F6743"/>
    <w:rsid w:val="004F7C98"/>
    <w:rsid w:val="00500298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F70"/>
    <w:rsid w:val="005061A2"/>
    <w:rsid w:val="00506277"/>
    <w:rsid w:val="00506675"/>
    <w:rsid w:val="00506A0A"/>
    <w:rsid w:val="005071FA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776"/>
    <w:rsid w:val="00514F05"/>
    <w:rsid w:val="00515583"/>
    <w:rsid w:val="0051597A"/>
    <w:rsid w:val="00515EA1"/>
    <w:rsid w:val="005162DB"/>
    <w:rsid w:val="005164F8"/>
    <w:rsid w:val="00516CA9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EF7"/>
    <w:rsid w:val="005267D8"/>
    <w:rsid w:val="005267E4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5115"/>
    <w:rsid w:val="0055587B"/>
    <w:rsid w:val="0055689B"/>
    <w:rsid w:val="005578FA"/>
    <w:rsid w:val="00560EC4"/>
    <w:rsid w:val="0056179B"/>
    <w:rsid w:val="00561897"/>
    <w:rsid w:val="00561CF7"/>
    <w:rsid w:val="00561DDC"/>
    <w:rsid w:val="00562227"/>
    <w:rsid w:val="00562C78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3232"/>
    <w:rsid w:val="0057445A"/>
    <w:rsid w:val="005744B7"/>
    <w:rsid w:val="00575330"/>
    <w:rsid w:val="00575416"/>
    <w:rsid w:val="00575802"/>
    <w:rsid w:val="00575873"/>
    <w:rsid w:val="00576061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2482"/>
    <w:rsid w:val="00583AF7"/>
    <w:rsid w:val="0058465D"/>
    <w:rsid w:val="0058492B"/>
    <w:rsid w:val="005849ED"/>
    <w:rsid w:val="00584B15"/>
    <w:rsid w:val="00584C63"/>
    <w:rsid w:val="005850FA"/>
    <w:rsid w:val="0058548F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380"/>
    <w:rsid w:val="005B17E1"/>
    <w:rsid w:val="005B2228"/>
    <w:rsid w:val="005B2347"/>
    <w:rsid w:val="005B23C9"/>
    <w:rsid w:val="005B27A5"/>
    <w:rsid w:val="005B3326"/>
    <w:rsid w:val="005B3C4A"/>
    <w:rsid w:val="005B5866"/>
    <w:rsid w:val="005B5D51"/>
    <w:rsid w:val="005B5D93"/>
    <w:rsid w:val="005B60DF"/>
    <w:rsid w:val="005B6B09"/>
    <w:rsid w:val="005B6EEE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71F"/>
    <w:rsid w:val="005C4777"/>
    <w:rsid w:val="005C4B55"/>
    <w:rsid w:val="005C4EAC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C52"/>
    <w:rsid w:val="005E2F87"/>
    <w:rsid w:val="005E3643"/>
    <w:rsid w:val="005E3665"/>
    <w:rsid w:val="005E3CFC"/>
    <w:rsid w:val="005E3F37"/>
    <w:rsid w:val="005E4552"/>
    <w:rsid w:val="005E47B1"/>
    <w:rsid w:val="005E4ADB"/>
    <w:rsid w:val="005E5B9A"/>
    <w:rsid w:val="005E62E3"/>
    <w:rsid w:val="005E6D37"/>
    <w:rsid w:val="005E7C1D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56C"/>
    <w:rsid w:val="0061068A"/>
    <w:rsid w:val="00610B8B"/>
    <w:rsid w:val="00611D17"/>
    <w:rsid w:val="006128F3"/>
    <w:rsid w:val="006130FD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20124"/>
    <w:rsid w:val="00620195"/>
    <w:rsid w:val="006226F0"/>
    <w:rsid w:val="0062327C"/>
    <w:rsid w:val="006234F2"/>
    <w:rsid w:val="00623745"/>
    <w:rsid w:val="00623A3B"/>
    <w:rsid w:val="00623D7B"/>
    <w:rsid w:val="00624C26"/>
    <w:rsid w:val="00624EA0"/>
    <w:rsid w:val="00625634"/>
    <w:rsid w:val="00625DAA"/>
    <w:rsid w:val="00626CA9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4EB8"/>
    <w:rsid w:val="006350C4"/>
    <w:rsid w:val="00635678"/>
    <w:rsid w:val="00635ACB"/>
    <w:rsid w:val="006377C3"/>
    <w:rsid w:val="00637C4D"/>
    <w:rsid w:val="00640477"/>
    <w:rsid w:val="00640DC4"/>
    <w:rsid w:val="00641501"/>
    <w:rsid w:val="0064178C"/>
    <w:rsid w:val="00641D33"/>
    <w:rsid w:val="00641ECD"/>
    <w:rsid w:val="00641F61"/>
    <w:rsid w:val="00642B04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7F7"/>
    <w:rsid w:val="00650B47"/>
    <w:rsid w:val="00650D75"/>
    <w:rsid w:val="00651220"/>
    <w:rsid w:val="00651758"/>
    <w:rsid w:val="006519BD"/>
    <w:rsid w:val="00651EB8"/>
    <w:rsid w:val="00652261"/>
    <w:rsid w:val="00652CC0"/>
    <w:rsid w:val="006530B5"/>
    <w:rsid w:val="006548FB"/>
    <w:rsid w:val="00654929"/>
    <w:rsid w:val="00654DEF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44E2"/>
    <w:rsid w:val="00664999"/>
    <w:rsid w:val="0066536D"/>
    <w:rsid w:val="006656CC"/>
    <w:rsid w:val="00666228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115"/>
    <w:rsid w:val="00672460"/>
    <w:rsid w:val="006727CD"/>
    <w:rsid w:val="00673811"/>
    <w:rsid w:val="00673CBE"/>
    <w:rsid w:val="00673E1A"/>
    <w:rsid w:val="00674505"/>
    <w:rsid w:val="00674581"/>
    <w:rsid w:val="00674BEF"/>
    <w:rsid w:val="00675231"/>
    <w:rsid w:val="00675F91"/>
    <w:rsid w:val="00676176"/>
    <w:rsid w:val="00676C09"/>
    <w:rsid w:val="00676C3D"/>
    <w:rsid w:val="006770D1"/>
    <w:rsid w:val="0067734D"/>
    <w:rsid w:val="006775E7"/>
    <w:rsid w:val="006778CB"/>
    <w:rsid w:val="006803A6"/>
    <w:rsid w:val="0068063F"/>
    <w:rsid w:val="00680896"/>
    <w:rsid w:val="00680C22"/>
    <w:rsid w:val="00680F0D"/>
    <w:rsid w:val="00681A91"/>
    <w:rsid w:val="0068221E"/>
    <w:rsid w:val="00682632"/>
    <w:rsid w:val="00682BD9"/>
    <w:rsid w:val="0068315C"/>
    <w:rsid w:val="00683704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6DC"/>
    <w:rsid w:val="006928CB"/>
    <w:rsid w:val="00692964"/>
    <w:rsid w:val="00692EEF"/>
    <w:rsid w:val="0069325E"/>
    <w:rsid w:val="00693572"/>
    <w:rsid w:val="006939B2"/>
    <w:rsid w:val="00693D23"/>
    <w:rsid w:val="00693F9F"/>
    <w:rsid w:val="0069422A"/>
    <w:rsid w:val="0069521A"/>
    <w:rsid w:val="00695608"/>
    <w:rsid w:val="006958B8"/>
    <w:rsid w:val="00695B66"/>
    <w:rsid w:val="006967D6"/>
    <w:rsid w:val="00696DA4"/>
    <w:rsid w:val="00696E73"/>
    <w:rsid w:val="0069706F"/>
    <w:rsid w:val="0069761B"/>
    <w:rsid w:val="0069762E"/>
    <w:rsid w:val="006979A0"/>
    <w:rsid w:val="00697C3C"/>
    <w:rsid w:val="006A041B"/>
    <w:rsid w:val="006A174D"/>
    <w:rsid w:val="006A2348"/>
    <w:rsid w:val="006A3941"/>
    <w:rsid w:val="006A4235"/>
    <w:rsid w:val="006A5327"/>
    <w:rsid w:val="006A6510"/>
    <w:rsid w:val="006A68D7"/>
    <w:rsid w:val="006A6A02"/>
    <w:rsid w:val="006A6A60"/>
    <w:rsid w:val="006A73C2"/>
    <w:rsid w:val="006A74D6"/>
    <w:rsid w:val="006A7533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B19"/>
    <w:rsid w:val="006B4BBB"/>
    <w:rsid w:val="006B4D70"/>
    <w:rsid w:val="006B50DF"/>
    <w:rsid w:val="006B5809"/>
    <w:rsid w:val="006B5AC6"/>
    <w:rsid w:val="006B685F"/>
    <w:rsid w:val="006B6FAA"/>
    <w:rsid w:val="006B754D"/>
    <w:rsid w:val="006C011F"/>
    <w:rsid w:val="006C0A18"/>
    <w:rsid w:val="006C1752"/>
    <w:rsid w:val="006C1AF7"/>
    <w:rsid w:val="006C1BC0"/>
    <w:rsid w:val="006C2089"/>
    <w:rsid w:val="006C24D9"/>
    <w:rsid w:val="006C2729"/>
    <w:rsid w:val="006C2D93"/>
    <w:rsid w:val="006C36D0"/>
    <w:rsid w:val="006C6007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443"/>
    <w:rsid w:val="006F078A"/>
    <w:rsid w:val="006F0EE9"/>
    <w:rsid w:val="006F130E"/>
    <w:rsid w:val="006F49ED"/>
    <w:rsid w:val="006F5798"/>
    <w:rsid w:val="006F5D99"/>
    <w:rsid w:val="006F6144"/>
    <w:rsid w:val="006F64EF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2D06"/>
    <w:rsid w:val="0070323D"/>
    <w:rsid w:val="00703271"/>
    <w:rsid w:val="0070328B"/>
    <w:rsid w:val="00703B10"/>
    <w:rsid w:val="00704EED"/>
    <w:rsid w:val="007059B5"/>
    <w:rsid w:val="00705CE2"/>
    <w:rsid w:val="00705F04"/>
    <w:rsid w:val="00706ADA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57F3"/>
    <w:rsid w:val="00716128"/>
    <w:rsid w:val="007173D2"/>
    <w:rsid w:val="00720307"/>
    <w:rsid w:val="0072040D"/>
    <w:rsid w:val="0072157F"/>
    <w:rsid w:val="007222A6"/>
    <w:rsid w:val="0072487A"/>
    <w:rsid w:val="00724E68"/>
    <w:rsid w:val="00725477"/>
    <w:rsid w:val="00725B8C"/>
    <w:rsid w:val="0072629D"/>
    <w:rsid w:val="00727E9C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767B"/>
    <w:rsid w:val="00737B2F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92B"/>
    <w:rsid w:val="00756EC7"/>
    <w:rsid w:val="00757696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DB0"/>
    <w:rsid w:val="00764F71"/>
    <w:rsid w:val="00765416"/>
    <w:rsid w:val="007656D5"/>
    <w:rsid w:val="00765725"/>
    <w:rsid w:val="00766BA1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B0177"/>
    <w:rsid w:val="007B01B0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CD5"/>
    <w:rsid w:val="007C7F38"/>
    <w:rsid w:val="007D02BC"/>
    <w:rsid w:val="007D2210"/>
    <w:rsid w:val="007D2873"/>
    <w:rsid w:val="007D2E99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512"/>
    <w:rsid w:val="007D6AFF"/>
    <w:rsid w:val="007D6C23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A82"/>
    <w:rsid w:val="007E5226"/>
    <w:rsid w:val="007E5AB6"/>
    <w:rsid w:val="007E5AC9"/>
    <w:rsid w:val="007E5B36"/>
    <w:rsid w:val="007E5E52"/>
    <w:rsid w:val="007E6AC1"/>
    <w:rsid w:val="007E6F00"/>
    <w:rsid w:val="007E7A62"/>
    <w:rsid w:val="007E7F2C"/>
    <w:rsid w:val="007F031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E6F"/>
    <w:rsid w:val="007F60E9"/>
    <w:rsid w:val="007F63D7"/>
    <w:rsid w:val="007F6EF5"/>
    <w:rsid w:val="007F7E8F"/>
    <w:rsid w:val="007F7FAA"/>
    <w:rsid w:val="0080097C"/>
    <w:rsid w:val="00801352"/>
    <w:rsid w:val="00802C2F"/>
    <w:rsid w:val="00802DFB"/>
    <w:rsid w:val="0080378C"/>
    <w:rsid w:val="008047F9"/>
    <w:rsid w:val="00804B7D"/>
    <w:rsid w:val="0080522B"/>
    <w:rsid w:val="0080548D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11F9"/>
    <w:rsid w:val="00831C93"/>
    <w:rsid w:val="00831DC6"/>
    <w:rsid w:val="00832185"/>
    <w:rsid w:val="00832D27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FA"/>
    <w:rsid w:val="00841C7D"/>
    <w:rsid w:val="00842B90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27EA"/>
    <w:rsid w:val="00852887"/>
    <w:rsid w:val="00852C64"/>
    <w:rsid w:val="00853141"/>
    <w:rsid w:val="00853764"/>
    <w:rsid w:val="00854543"/>
    <w:rsid w:val="0085460D"/>
    <w:rsid w:val="0085473A"/>
    <w:rsid w:val="008559CD"/>
    <w:rsid w:val="0085656A"/>
    <w:rsid w:val="0085665B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5037"/>
    <w:rsid w:val="0087509C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7218"/>
    <w:rsid w:val="008875E4"/>
    <w:rsid w:val="00887CEC"/>
    <w:rsid w:val="00887E62"/>
    <w:rsid w:val="00890645"/>
    <w:rsid w:val="00890670"/>
    <w:rsid w:val="00890798"/>
    <w:rsid w:val="0089129A"/>
    <w:rsid w:val="0089230F"/>
    <w:rsid w:val="00892451"/>
    <w:rsid w:val="00892758"/>
    <w:rsid w:val="00892E7E"/>
    <w:rsid w:val="00892E9F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543F"/>
    <w:rsid w:val="008C69C0"/>
    <w:rsid w:val="008C700D"/>
    <w:rsid w:val="008C7497"/>
    <w:rsid w:val="008C75E1"/>
    <w:rsid w:val="008C7619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5591"/>
    <w:rsid w:val="008D5F99"/>
    <w:rsid w:val="008D5FE2"/>
    <w:rsid w:val="008D6252"/>
    <w:rsid w:val="008D6780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88"/>
    <w:rsid w:val="008F0A9F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B75"/>
    <w:rsid w:val="00902E1A"/>
    <w:rsid w:val="00902F97"/>
    <w:rsid w:val="00903836"/>
    <w:rsid w:val="00903E8D"/>
    <w:rsid w:val="00904777"/>
    <w:rsid w:val="009047AD"/>
    <w:rsid w:val="00904F5E"/>
    <w:rsid w:val="009052C0"/>
    <w:rsid w:val="00905357"/>
    <w:rsid w:val="0090558A"/>
    <w:rsid w:val="009057F4"/>
    <w:rsid w:val="00906876"/>
    <w:rsid w:val="00907612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88"/>
    <w:rsid w:val="00916E74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63D4"/>
    <w:rsid w:val="009268A5"/>
    <w:rsid w:val="00926CFB"/>
    <w:rsid w:val="00926EE8"/>
    <w:rsid w:val="009302DA"/>
    <w:rsid w:val="00930398"/>
    <w:rsid w:val="0093073E"/>
    <w:rsid w:val="009312EE"/>
    <w:rsid w:val="00931368"/>
    <w:rsid w:val="009318FD"/>
    <w:rsid w:val="00932D97"/>
    <w:rsid w:val="009334EB"/>
    <w:rsid w:val="00933754"/>
    <w:rsid w:val="00934913"/>
    <w:rsid w:val="0093519D"/>
    <w:rsid w:val="0093587B"/>
    <w:rsid w:val="00935E5F"/>
    <w:rsid w:val="0093745A"/>
    <w:rsid w:val="00937C99"/>
    <w:rsid w:val="00940290"/>
    <w:rsid w:val="00941C58"/>
    <w:rsid w:val="00942538"/>
    <w:rsid w:val="00942B3B"/>
    <w:rsid w:val="00942DC2"/>
    <w:rsid w:val="0094306B"/>
    <w:rsid w:val="009434A3"/>
    <w:rsid w:val="0094373B"/>
    <w:rsid w:val="009440A2"/>
    <w:rsid w:val="009446A4"/>
    <w:rsid w:val="009447C2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964"/>
    <w:rsid w:val="00960E2F"/>
    <w:rsid w:val="00960FD9"/>
    <w:rsid w:val="009619CB"/>
    <w:rsid w:val="00961BA4"/>
    <w:rsid w:val="00961D52"/>
    <w:rsid w:val="00961E9C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60A3"/>
    <w:rsid w:val="0096630A"/>
    <w:rsid w:val="009666F1"/>
    <w:rsid w:val="00967261"/>
    <w:rsid w:val="00967400"/>
    <w:rsid w:val="00967401"/>
    <w:rsid w:val="00967B38"/>
    <w:rsid w:val="00967DF3"/>
    <w:rsid w:val="00970617"/>
    <w:rsid w:val="00970AF1"/>
    <w:rsid w:val="00970B32"/>
    <w:rsid w:val="00970B40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A2A"/>
    <w:rsid w:val="00990E8B"/>
    <w:rsid w:val="00991C7B"/>
    <w:rsid w:val="0099226E"/>
    <w:rsid w:val="00992639"/>
    <w:rsid w:val="00994758"/>
    <w:rsid w:val="00994C05"/>
    <w:rsid w:val="009957B9"/>
    <w:rsid w:val="009960AD"/>
    <w:rsid w:val="009965A8"/>
    <w:rsid w:val="00996920"/>
    <w:rsid w:val="009969B2"/>
    <w:rsid w:val="0099746A"/>
    <w:rsid w:val="009A0471"/>
    <w:rsid w:val="009A065F"/>
    <w:rsid w:val="009A0A2D"/>
    <w:rsid w:val="009A0E34"/>
    <w:rsid w:val="009A1A6F"/>
    <w:rsid w:val="009A1DD5"/>
    <w:rsid w:val="009A1ED0"/>
    <w:rsid w:val="009A2184"/>
    <w:rsid w:val="009A29B3"/>
    <w:rsid w:val="009A2C55"/>
    <w:rsid w:val="009A3215"/>
    <w:rsid w:val="009A4B38"/>
    <w:rsid w:val="009A4D59"/>
    <w:rsid w:val="009A5CC1"/>
    <w:rsid w:val="009A5D3D"/>
    <w:rsid w:val="009A7B49"/>
    <w:rsid w:val="009A7CDF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6F0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71D8"/>
    <w:rsid w:val="009D7C88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B45"/>
    <w:rsid w:val="009F0538"/>
    <w:rsid w:val="009F08DA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B93"/>
    <w:rsid w:val="00A007B0"/>
    <w:rsid w:val="00A0081B"/>
    <w:rsid w:val="00A00F06"/>
    <w:rsid w:val="00A012CE"/>
    <w:rsid w:val="00A01451"/>
    <w:rsid w:val="00A015A1"/>
    <w:rsid w:val="00A0228B"/>
    <w:rsid w:val="00A027DD"/>
    <w:rsid w:val="00A0282B"/>
    <w:rsid w:val="00A02B0D"/>
    <w:rsid w:val="00A0304C"/>
    <w:rsid w:val="00A03123"/>
    <w:rsid w:val="00A03B17"/>
    <w:rsid w:val="00A04398"/>
    <w:rsid w:val="00A046D5"/>
    <w:rsid w:val="00A0475E"/>
    <w:rsid w:val="00A04BC4"/>
    <w:rsid w:val="00A04E57"/>
    <w:rsid w:val="00A04FB9"/>
    <w:rsid w:val="00A055CD"/>
    <w:rsid w:val="00A06799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777"/>
    <w:rsid w:val="00A167D7"/>
    <w:rsid w:val="00A16AA0"/>
    <w:rsid w:val="00A17506"/>
    <w:rsid w:val="00A178A9"/>
    <w:rsid w:val="00A17C99"/>
    <w:rsid w:val="00A17E51"/>
    <w:rsid w:val="00A20351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6AE1"/>
    <w:rsid w:val="00A272E9"/>
    <w:rsid w:val="00A27F39"/>
    <w:rsid w:val="00A27FC1"/>
    <w:rsid w:val="00A308A4"/>
    <w:rsid w:val="00A31171"/>
    <w:rsid w:val="00A31E1D"/>
    <w:rsid w:val="00A31EED"/>
    <w:rsid w:val="00A323D1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859"/>
    <w:rsid w:val="00A45BB2"/>
    <w:rsid w:val="00A45DCB"/>
    <w:rsid w:val="00A465C5"/>
    <w:rsid w:val="00A4727B"/>
    <w:rsid w:val="00A474D0"/>
    <w:rsid w:val="00A503E5"/>
    <w:rsid w:val="00A50815"/>
    <w:rsid w:val="00A5157F"/>
    <w:rsid w:val="00A5233D"/>
    <w:rsid w:val="00A5236F"/>
    <w:rsid w:val="00A52C72"/>
    <w:rsid w:val="00A53225"/>
    <w:rsid w:val="00A5322A"/>
    <w:rsid w:val="00A544B0"/>
    <w:rsid w:val="00A547EC"/>
    <w:rsid w:val="00A54E8F"/>
    <w:rsid w:val="00A55194"/>
    <w:rsid w:val="00A55475"/>
    <w:rsid w:val="00A55FC3"/>
    <w:rsid w:val="00A5642A"/>
    <w:rsid w:val="00A6032E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9E0"/>
    <w:rsid w:val="00A6650A"/>
    <w:rsid w:val="00A666CE"/>
    <w:rsid w:val="00A67049"/>
    <w:rsid w:val="00A67F6C"/>
    <w:rsid w:val="00A70BC1"/>
    <w:rsid w:val="00A71038"/>
    <w:rsid w:val="00A71177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37D2"/>
    <w:rsid w:val="00A852B3"/>
    <w:rsid w:val="00A85849"/>
    <w:rsid w:val="00A85B85"/>
    <w:rsid w:val="00A85E84"/>
    <w:rsid w:val="00A86526"/>
    <w:rsid w:val="00A87734"/>
    <w:rsid w:val="00A87A54"/>
    <w:rsid w:val="00A87EB7"/>
    <w:rsid w:val="00A90145"/>
    <w:rsid w:val="00A90486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7E7"/>
    <w:rsid w:val="00AA5CCF"/>
    <w:rsid w:val="00AA605C"/>
    <w:rsid w:val="00AA7149"/>
    <w:rsid w:val="00AA743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1F98"/>
    <w:rsid w:val="00AB2611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398C"/>
    <w:rsid w:val="00AC422D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49ED"/>
    <w:rsid w:val="00AE4E05"/>
    <w:rsid w:val="00AE50FF"/>
    <w:rsid w:val="00AE586E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63B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F85"/>
    <w:rsid w:val="00B07438"/>
    <w:rsid w:val="00B07A63"/>
    <w:rsid w:val="00B07B68"/>
    <w:rsid w:val="00B10C8E"/>
    <w:rsid w:val="00B10D1A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98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EDA"/>
    <w:rsid w:val="00B26A2A"/>
    <w:rsid w:val="00B30875"/>
    <w:rsid w:val="00B316E6"/>
    <w:rsid w:val="00B31B15"/>
    <w:rsid w:val="00B31DEC"/>
    <w:rsid w:val="00B32867"/>
    <w:rsid w:val="00B3322D"/>
    <w:rsid w:val="00B33C65"/>
    <w:rsid w:val="00B342B5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2C87"/>
    <w:rsid w:val="00B63142"/>
    <w:rsid w:val="00B6370B"/>
    <w:rsid w:val="00B63A3C"/>
    <w:rsid w:val="00B63AFC"/>
    <w:rsid w:val="00B64660"/>
    <w:rsid w:val="00B6565B"/>
    <w:rsid w:val="00B660FE"/>
    <w:rsid w:val="00B66381"/>
    <w:rsid w:val="00B67F67"/>
    <w:rsid w:val="00B70260"/>
    <w:rsid w:val="00B70D20"/>
    <w:rsid w:val="00B70E7A"/>
    <w:rsid w:val="00B710B7"/>
    <w:rsid w:val="00B7168B"/>
    <w:rsid w:val="00B71B22"/>
    <w:rsid w:val="00B71C7B"/>
    <w:rsid w:val="00B72347"/>
    <w:rsid w:val="00B7238C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6173"/>
    <w:rsid w:val="00B87A1E"/>
    <w:rsid w:val="00B902A1"/>
    <w:rsid w:val="00B904F0"/>
    <w:rsid w:val="00B9096D"/>
    <w:rsid w:val="00B90B30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18"/>
    <w:rsid w:val="00BA05FA"/>
    <w:rsid w:val="00BA1C04"/>
    <w:rsid w:val="00BA1FCE"/>
    <w:rsid w:val="00BA3B88"/>
    <w:rsid w:val="00BA43EA"/>
    <w:rsid w:val="00BA48CB"/>
    <w:rsid w:val="00BA500B"/>
    <w:rsid w:val="00BA52BD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FFC"/>
    <w:rsid w:val="00BD35BB"/>
    <w:rsid w:val="00BD3BA1"/>
    <w:rsid w:val="00BD3F22"/>
    <w:rsid w:val="00BD4D1E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1573"/>
    <w:rsid w:val="00BE1E1A"/>
    <w:rsid w:val="00BE1E6B"/>
    <w:rsid w:val="00BE1EE3"/>
    <w:rsid w:val="00BE2C29"/>
    <w:rsid w:val="00BE30EA"/>
    <w:rsid w:val="00BE3670"/>
    <w:rsid w:val="00BE3D22"/>
    <w:rsid w:val="00BE43B1"/>
    <w:rsid w:val="00BE4552"/>
    <w:rsid w:val="00BE47E3"/>
    <w:rsid w:val="00BE5DCE"/>
    <w:rsid w:val="00BE6037"/>
    <w:rsid w:val="00BE68C7"/>
    <w:rsid w:val="00BE6DC7"/>
    <w:rsid w:val="00BE6F8B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A35"/>
    <w:rsid w:val="00C0062E"/>
    <w:rsid w:val="00C008C8"/>
    <w:rsid w:val="00C009C9"/>
    <w:rsid w:val="00C00E79"/>
    <w:rsid w:val="00C011F7"/>
    <w:rsid w:val="00C01715"/>
    <w:rsid w:val="00C0271E"/>
    <w:rsid w:val="00C02E68"/>
    <w:rsid w:val="00C03215"/>
    <w:rsid w:val="00C037B4"/>
    <w:rsid w:val="00C03A75"/>
    <w:rsid w:val="00C05862"/>
    <w:rsid w:val="00C06315"/>
    <w:rsid w:val="00C06B84"/>
    <w:rsid w:val="00C06EF3"/>
    <w:rsid w:val="00C0708F"/>
    <w:rsid w:val="00C07945"/>
    <w:rsid w:val="00C07BFD"/>
    <w:rsid w:val="00C1098F"/>
    <w:rsid w:val="00C12035"/>
    <w:rsid w:val="00C12BB9"/>
    <w:rsid w:val="00C13DB5"/>
    <w:rsid w:val="00C13EAD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31E"/>
    <w:rsid w:val="00C234AC"/>
    <w:rsid w:val="00C235F9"/>
    <w:rsid w:val="00C23DB3"/>
    <w:rsid w:val="00C24506"/>
    <w:rsid w:val="00C246B8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A08"/>
    <w:rsid w:val="00C34B76"/>
    <w:rsid w:val="00C35053"/>
    <w:rsid w:val="00C35A6C"/>
    <w:rsid w:val="00C35B75"/>
    <w:rsid w:val="00C35B84"/>
    <w:rsid w:val="00C36933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A16"/>
    <w:rsid w:val="00C55863"/>
    <w:rsid w:val="00C55915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2199"/>
    <w:rsid w:val="00C7245A"/>
    <w:rsid w:val="00C7297D"/>
    <w:rsid w:val="00C73022"/>
    <w:rsid w:val="00C7503F"/>
    <w:rsid w:val="00C75197"/>
    <w:rsid w:val="00C75583"/>
    <w:rsid w:val="00C759BD"/>
    <w:rsid w:val="00C75F47"/>
    <w:rsid w:val="00C768DC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DAE"/>
    <w:rsid w:val="00CC5381"/>
    <w:rsid w:val="00CC545C"/>
    <w:rsid w:val="00CC56B6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E0484"/>
    <w:rsid w:val="00CE11A9"/>
    <w:rsid w:val="00CE1397"/>
    <w:rsid w:val="00CE3110"/>
    <w:rsid w:val="00CE3519"/>
    <w:rsid w:val="00CE3A72"/>
    <w:rsid w:val="00CE4051"/>
    <w:rsid w:val="00CE49B6"/>
    <w:rsid w:val="00CE4C58"/>
    <w:rsid w:val="00CE528B"/>
    <w:rsid w:val="00CE6A96"/>
    <w:rsid w:val="00CE6B81"/>
    <w:rsid w:val="00CE6C57"/>
    <w:rsid w:val="00CE726B"/>
    <w:rsid w:val="00CE746E"/>
    <w:rsid w:val="00CE7524"/>
    <w:rsid w:val="00CE7B3C"/>
    <w:rsid w:val="00CE7C7D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740E"/>
    <w:rsid w:val="00CF78CB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3E6E"/>
    <w:rsid w:val="00D23FD6"/>
    <w:rsid w:val="00D24D06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7307"/>
    <w:rsid w:val="00D37623"/>
    <w:rsid w:val="00D400F3"/>
    <w:rsid w:val="00D4043F"/>
    <w:rsid w:val="00D4049B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F8E"/>
    <w:rsid w:val="00D46246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53D"/>
    <w:rsid w:val="00D62685"/>
    <w:rsid w:val="00D6270E"/>
    <w:rsid w:val="00D62D5D"/>
    <w:rsid w:val="00D62F63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C35"/>
    <w:rsid w:val="00D77C6D"/>
    <w:rsid w:val="00D77F9F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4D38"/>
    <w:rsid w:val="00DA57AD"/>
    <w:rsid w:val="00DA6659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50D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1BB"/>
    <w:rsid w:val="00DD06D0"/>
    <w:rsid w:val="00DD0798"/>
    <w:rsid w:val="00DD0D78"/>
    <w:rsid w:val="00DD1001"/>
    <w:rsid w:val="00DD198D"/>
    <w:rsid w:val="00DD1AA5"/>
    <w:rsid w:val="00DD2608"/>
    <w:rsid w:val="00DD2E14"/>
    <w:rsid w:val="00DD3245"/>
    <w:rsid w:val="00DD3D54"/>
    <w:rsid w:val="00DD43CB"/>
    <w:rsid w:val="00DD500E"/>
    <w:rsid w:val="00DD5C1E"/>
    <w:rsid w:val="00DD5F1B"/>
    <w:rsid w:val="00DD715E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C3D"/>
    <w:rsid w:val="00DF2E62"/>
    <w:rsid w:val="00DF2F35"/>
    <w:rsid w:val="00DF343E"/>
    <w:rsid w:val="00DF3791"/>
    <w:rsid w:val="00DF3D18"/>
    <w:rsid w:val="00DF3E29"/>
    <w:rsid w:val="00DF3FCC"/>
    <w:rsid w:val="00DF4C27"/>
    <w:rsid w:val="00DF4CF6"/>
    <w:rsid w:val="00DF580A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8A6"/>
    <w:rsid w:val="00E07BD2"/>
    <w:rsid w:val="00E10510"/>
    <w:rsid w:val="00E105C5"/>
    <w:rsid w:val="00E10A28"/>
    <w:rsid w:val="00E10BF5"/>
    <w:rsid w:val="00E11E1A"/>
    <w:rsid w:val="00E1225C"/>
    <w:rsid w:val="00E12570"/>
    <w:rsid w:val="00E12FD2"/>
    <w:rsid w:val="00E13207"/>
    <w:rsid w:val="00E134E8"/>
    <w:rsid w:val="00E156B9"/>
    <w:rsid w:val="00E15756"/>
    <w:rsid w:val="00E169D2"/>
    <w:rsid w:val="00E16ABF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8E7"/>
    <w:rsid w:val="00E23C0A"/>
    <w:rsid w:val="00E2410F"/>
    <w:rsid w:val="00E24567"/>
    <w:rsid w:val="00E25570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4A"/>
    <w:rsid w:val="00E31A7A"/>
    <w:rsid w:val="00E32881"/>
    <w:rsid w:val="00E329A6"/>
    <w:rsid w:val="00E32F2E"/>
    <w:rsid w:val="00E333F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116A"/>
    <w:rsid w:val="00E41E22"/>
    <w:rsid w:val="00E422B4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806"/>
    <w:rsid w:val="00E615E7"/>
    <w:rsid w:val="00E61FB9"/>
    <w:rsid w:val="00E62C30"/>
    <w:rsid w:val="00E631CD"/>
    <w:rsid w:val="00E63FDD"/>
    <w:rsid w:val="00E6416B"/>
    <w:rsid w:val="00E64272"/>
    <w:rsid w:val="00E64EFE"/>
    <w:rsid w:val="00E65AC8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135"/>
    <w:rsid w:val="00EA0805"/>
    <w:rsid w:val="00EA0850"/>
    <w:rsid w:val="00EA1421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B90"/>
    <w:rsid w:val="00EB0FE4"/>
    <w:rsid w:val="00EB13DA"/>
    <w:rsid w:val="00EB1611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B9D"/>
    <w:rsid w:val="00EC1F68"/>
    <w:rsid w:val="00EC2390"/>
    <w:rsid w:val="00EC2595"/>
    <w:rsid w:val="00EC29D3"/>
    <w:rsid w:val="00EC29FD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1AA"/>
    <w:rsid w:val="00ED3E5B"/>
    <w:rsid w:val="00ED40DC"/>
    <w:rsid w:val="00ED43DB"/>
    <w:rsid w:val="00ED4974"/>
    <w:rsid w:val="00ED4EB3"/>
    <w:rsid w:val="00ED51FC"/>
    <w:rsid w:val="00ED59A9"/>
    <w:rsid w:val="00ED5FCB"/>
    <w:rsid w:val="00ED6DA2"/>
    <w:rsid w:val="00ED7514"/>
    <w:rsid w:val="00ED7863"/>
    <w:rsid w:val="00ED7E51"/>
    <w:rsid w:val="00EE062E"/>
    <w:rsid w:val="00EE069D"/>
    <w:rsid w:val="00EE0B26"/>
    <w:rsid w:val="00EE0BE0"/>
    <w:rsid w:val="00EE1642"/>
    <w:rsid w:val="00EE205A"/>
    <w:rsid w:val="00EE214C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877"/>
    <w:rsid w:val="00F229A1"/>
    <w:rsid w:val="00F22BF3"/>
    <w:rsid w:val="00F23603"/>
    <w:rsid w:val="00F236F9"/>
    <w:rsid w:val="00F241F4"/>
    <w:rsid w:val="00F24912"/>
    <w:rsid w:val="00F24B5A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32A"/>
    <w:rsid w:val="00F31B43"/>
    <w:rsid w:val="00F32937"/>
    <w:rsid w:val="00F33169"/>
    <w:rsid w:val="00F33535"/>
    <w:rsid w:val="00F34486"/>
    <w:rsid w:val="00F34BAD"/>
    <w:rsid w:val="00F34E2A"/>
    <w:rsid w:val="00F354B4"/>
    <w:rsid w:val="00F35F02"/>
    <w:rsid w:val="00F3627E"/>
    <w:rsid w:val="00F37C65"/>
    <w:rsid w:val="00F37DEA"/>
    <w:rsid w:val="00F40548"/>
    <w:rsid w:val="00F40FE8"/>
    <w:rsid w:val="00F41088"/>
    <w:rsid w:val="00F423F1"/>
    <w:rsid w:val="00F42DC3"/>
    <w:rsid w:val="00F43431"/>
    <w:rsid w:val="00F44161"/>
    <w:rsid w:val="00F44319"/>
    <w:rsid w:val="00F444BA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53CA"/>
    <w:rsid w:val="00F569D1"/>
    <w:rsid w:val="00F56D56"/>
    <w:rsid w:val="00F57085"/>
    <w:rsid w:val="00F57D1E"/>
    <w:rsid w:val="00F61506"/>
    <w:rsid w:val="00F61983"/>
    <w:rsid w:val="00F61EE2"/>
    <w:rsid w:val="00F61FFD"/>
    <w:rsid w:val="00F6242D"/>
    <w:rsid w:val="00F62743"/>
    <w:rsid w:val="00F62983"/>
    <w:rsid w:val="00F63497"/>
    <w:rsid w:val="00F63A33"/>
    <w:rsid w:val="00F6500D"/>
    <w:rsid w:val="00F669B3"/>
    <w:rsid w:val="00F669EC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A91"/>
    <w:rsid w:val="00F87032"/>
    <w:rsid w:val="00F87870"/>
    <w:rsid w:val="00F9020A"/>
    <w:rsid w:val="00F903A8"/>
    <w:rsid w:val="00F908E6"/>
    <w:rsid w:val="00F90A4C"/>
    <w:rsid w:val="00F91274"/>
    <w:rsid w:val="00F91537"/>
    <w:rsid w:val="00F919B7"/>
    <w:rsid w:val="00F929AB"/>
    <w:rsid w:val="00F929F7"/>
    <w:rsid w:val="00F93528"/>
    <w:rsid w:val="00F93B80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5533"/>
    <w:rsid w:val="00FC59F4"/>
    <w:rsid w:val="00FC5E8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0D8"/>
    <w:rsid w:val="00FD13DA"/>
    <w:rsid w:val="00FD14D4"/>
    <w:rsid w:val="00FD1576"/>
    <w:rsid w:val="00FD2A27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ED4"/>
    <w:rsid w:val="00FE10EF"/>
    <w:rsid w:val="00FE1D96"/>
    <w:rsid w:val="00FE2990"/>
    <w:rsid w:val="00FE3401"/>
    <w:rsid w:val="00FE3BD0"/>
    <w:rsid w:val="00FE4388"/>
    <w:rsid w:val="00FE47DB"/>
    <w:rsid w:val="00FE4B9A"/>
    <w:rsid w:val="00FE5424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F36"/>
    <w:rsid w:val="00FF4BB9"/>
    <w:rsid w:val="00FF561D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10</Pages>
  <Words>2335</Words>
  <Characters>10404</Characters>
  <Application>Microsoft Office Word</Application>
  <DocSecurity>0</DocSecurity>
  <Lines>86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Saisamorn, Chimyoo</cp:lastModifiedBy>
  <cp:revision>3</cp:revision>
  <cp:lastPrinted>2022-05-06T05:26:00Z</cp:lastPrinted>
  <dcterms:created xsi:type="dcterms:W3CDTF">2022-05-11T04:35:00Z</dcterms:created>
  <dcterms:modified xsi:type="dcterms:W3CDTF">2022-05-11T04:36:00Z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