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B18F" w14:textId="03D1FB16" w:rsidR="00E91936" w:rsidRPr="009A4BE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A4BE6">
        <w:rPr>
          <w:rFonts w:ascii="Angsana New" w:hAnsi="Angsana New"/>
          <w:b/>
          <w:sz w:val="28"/>
          <w:szCs w:val="28"/>
        </w:rPr>
        <w:t>GENERAL INFORMATION</w:t>
      </w:r>
    </w:p>
    <w:p w14:paraId="299A3AC2" w14:textId="295B7BAE" w:rsidR="00E91936" w:rsidRPr="009A4BE6" w:rsidRDefault="00E91936" w:rsidP="00222F92">
      <w:pPr>
        <w:pStyle w:val="ListParagraph"/>
        <w:numPr>
          <w:ilvl w:val="0"/>
          <w:numId w:val="34"/>
        </w:numPr>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Nature of operations</w:t>
      </w:r>
    </w:p>
    <w:p w14:paraId="370FF8F8" w14:textId="17BAEEAE" w:rsidR="00E91936" w:rsidRPr="009A4BE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szCs w:val="28"/>
          <w:lang w:val="en-GB"/>
        </w:rPr>
        <w:t>Bliss</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Intelligence Public Company Limited, </w:t>
      </w:r>
      <w:r w:rsidR="00E91936" w:rsidRPr="009A4BE6">
        <w:rPr>
          <w:rFonts w:ascii="Angsana New" w:hAnsi="Angsana New"/>
          <w:bCs/>
          <w:sz w:val="28"/>
          <w:cs/>
          <w:lang w:val="en-GB"/>
        </w:rPr>
        <w:t>(“</w:t>
      </w:r>
      <w:r w:rsidR="00E91936" w:rsidRPr="009A4BE6">
        <w:rPr>
          <w:rFonts w:ascii="Angsana New" w:hAnsi="Angsana New"/>
          <w:bCs/>
          <w:sz w:val="28"/>
          <w:lang w:val="en-GB"/>
        </w:rPr>
        <w:t>the Company</w:t>
      </w:r>
      <w:r w:rsidR="00E91936" w:rsidRPr="009A4BE6">
        <w:rPr>
          <w:rFonts w:ascii="Angsana New" w:hAnsi="Angsana New"/>
          <w:bCs/>
          <w:sz w:val="28"/>
          <w:cs/>
          <w:lang w:val="en-GB"/>
        </w:rPr>
        <w:t xml:space="preserve">”) </w:t>
      </w:r>
      <w:r w:rsidR="00E91936" w:rsidRPr="009A4BE6">
        <w:rPr>
          <w:rFonts w:ascii="Angsana New" w:hAnsi="Angsana New"/>
          <w:bCs/>
          <w:sz w:val="28"/>
          <w:lang w:val="en-GB"/>
        </w:rPr>
        <w:t>was registered as a public company in the year 2004</w:t>
      </w:r>
      <w:r w:rsidR="00E91936" w:rsidRPr="009A4BE6">
        <w:rPr>
          <w:rFonts w:ascii="Angsana New" w:hAnsi="Angsana New"/>
          <w:bCs/>
          <w:sz w:val="28"/>
          <w:cs/>
          <w:lang w:val="en-GB"/>
        </w:rPr>
        <w:t>.</w:t>
      </w:r>
      <w:r w:rsidR="00E91936" w:rsidRPr="009A4BE6">
        <w:rPr>
          <w:rFonts w:ascii="Angsana New" w:hAnsi="Angsana New"/>
          <w:bCs/>
          <w:sz w:val="28"/>
          <w:lang w:val="en-GB"/>
        </w:rPr>
        <w:t>The former principal activities of the Company are an importer, distributor and trader for mobile phones, cash refill card, sim card and accessories,</w:t>
      </w:r>
    </w:p>
    <w:p w14:paraId="7963381D" w14:textId="6ABBFDB0" w:rsidR="00A36ED3" w:rsidRPr="009A4BE6" w:rsidRDefault="00A36ED3" w:rsidP="00A36ED3">
      <w:pPr>
        <w:spacing w:before="240" w:after="240" w:line="240" w:lineRule="auto"/>
        <w:ind w:left="990" w:right="47"/>
        <w:jc w:val="thaiDistribute"/>
        <w:rPr>
          <w:rFonts w:ascii="Angsana New" w:hAnsi="Angsana New"/>
          <w:bCs/>
          <w:sz w:val="28"/>
          <w:szCs w:val="28"/>
          <w:lang w:val="en-GB"/>
        </w:rPr>
      </w:pPr>
      <w:r w:rsidRPr="009A4BE6">
        <w:rPr>
          <w:rFonts w:ascii="Angsana New" w:hAnsi="Angsana New"/>
          <w:bCs/>
          <w:sz w:val="28"/>
          <w:szCs w:val="28"/>
          <w:lang w:val="en-GB"/>
        </w:rPr>
        <w:t>The company changed its name from Bliss-Tel Public Company Limited to Bliss Intelligence Public Company Limited on 14 May 2021.</w:t>
      </w:r>
    </w:p>
    <w:p w14:paraId="7ACF1470" w14:textId="77777777"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9A4BE6">
        <w:rPr>
          <w:rFonts w:ascii="Angsana New" w:hAnsi="Angsana New"/>
          <w:bCs/>
          <w:sz w:val="28"/>
          <w:lang w:val="en-GB"/>
        </w:rPr>
        <w:t>The Present, the Company activities to provide and install Infrastructure &amp; Telecommunication Solutions and Information Technology Solutions</w:t>
      </w:r>
      <w:r w:rsidRPr="009A4BE6">
        <w:rPr>
          <w:rFonts w:ascii="Angsana New" w:hAnsi="Angsana New"/>
          <w:bCs/>
          <w:sz w:val="28"/>
          <w:cs/>
          <w:lang w:val="en-GB"/>
        </w:rPr>
        <w:t xml:space="preserve">. </w:t>
      </w:r>
      <w:r w:rsidRPr="009A4BE6">
        <w:rPr>
          <w:rFonts w:ascii="Angsana New" w:hAnsi="Angsana New"/>
          <w:bCs/>
          <w:sz w:val="28"/>
          <w:lang w:val="en-GB"/>
        </w:rPr>
        <w:t>Its registered office at 96</w:t>
      </w:r>
      <w:r w:rsidRPr="009A4BE6">
        <w:rPr>
          <w:rFonts w:ascii="Angsana New" w:hAnsi="Angsana New"/>
          <w:bCs/>
          <w:sz w:val="28"/>
          <w:cs/>
          <w:lang w:val="en-GB"/>
        </w:rPr>
        <w:t xml:space="preserve"> </w:t>
      </w:r>
      <w:proofErr w:type="spellStart"/>
      <w:r w:rsidRPr="009A4BE6">
        <w:rPr>
          <w:rFonts w:ascii="Angsana New" w:hAnsi="Angsana New"/>
          <w:bCs/>
          <w:sz w:val="28"/>
          <w:lang w:val="en-GB"/>
        </w:rPr>
        <w:t>Chaloemphrakiat</w:t>
      </w:r>
      <w:proofErr w:type="spellEnd"/>
      <w:r w:rsidRPr="009A4BE6">
        <w:rPr>
          <w:rFonts w:ascii="Angsana New" w:hAnsi="Angsana New"/>
          <w:bCs/>
          <w:sz w:val="28"/>
          <w:lang w:val="en-GB"/>
        </w:rPr>
        <w:t xml:space="preserve"> Rama 9</w:t>
      </w:r>
      <w:r w:rsidRPr="009A4BE6">
        <w:rPr>
          <w:rFonts w:ascii="Angsana New" w:hAnsi="Angsana New"/>
          <w:bCs/>
          <w:sz w:val="28"/>
          <w:cs/>
          <w:lang w:val="en-GB"/>
        </w:rPr>
        <w:t xml:space="preserve"> </w:t>
      </w:r>
      <w:r w:rsidRPr="009A4BE6">
        <w:rPr>
          <w:rFonts w:ascii="Angsana New" w:hAnsi="Angsana New"/>
          <w:bCs/>
          <w:sz w:val="28"/>
          <w:lang w:val="en-GB"/>
        </w:rPr>
        <w:t xml:space="preserve">Road, Nong Bon, </w:t>
      </w:r>
      <w:proofErr w:type="spellStart"/>
      <w:r w:rsidRPr="009A4BE6">
        <w:rPr>
          <w:rFonts w:ascii="Angsana New" w:hAnsi="Angsana New"/>
          <w:bCs/>
          <w:sz w:val="28"/>
          <w:lang w:val="en-GB"/>
        </w:rPr>
        <w:t>Prawet</w:t>
      </w:r>
      <w:proofErr w:type="spellEnd"/>
      <w:r w:rsidRPr="009A4BE6">
        <w:rPr>
          <w:rFonts w:ascii="Angsana New" w:hAnsi="Angsana New"/>
          <w:bCs/>
          <w:sz w:val="28"/>
          <w:lang w:val="en-GB"/>
        </w:rPr>
        <w:t>, Bangkok</w:t>
      </w:r>
      <w:r w:rsidRPr="009A4BE6">
        <w:rPr>
          <w:rFonts w:ascii="Angsana New" w:hAnsi="Angsana New"/>
          <w:bCs/>
          <w:sz w:val="28"/>
          <w:cs/>
          <w:lang w:val="en-GB"/>
        </w:rPr>
        <w:t>.</w:t>
      </w:r>
    </w:p>
    <w:p w14:paraId="754FFE6D" w14:textId="7503C9BA"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The Company has been granted permission from the Office of the National Broadcasting and Telecommunications Commission </w:t>
      </w:r>
      <w:r w:rsidRPr="009A4BE6">
        <w:rPr>
          <w:rFonts w:ascii="Angsana New" w:hAnsi="Angsana New"/>
          <w:bCs/>
          <w:sz w:val="28"/>
          <w:cs/>
          <w:lang w:val="en-GB"/>
        </w:rPr>
        <w:t>(“</w:t>
      </w:r>
      <w:r w:rsidRPr="009A4BE6">
        <w:rPr>
          <w:rFonts w:ascii="Angsana New" w:hAnsi="Angsana New"/>
          <w:bCs/>
          <w:sz w:val="28"/>
          <w:lang w:val="en-GB"/>
        </w:rPr>
        <w:t>NBTC</w:t>
      </w:r>
      <w:r w:rsidRPr="009A4BE6">
        <w:rPr>
          <w:rFonts w:ascii="Angsana New" w:hAnsi="Angsana New"/>
          <w:bCs/>
          <w:sz w:val="28"/>
          <w:cs/>
          <w:lang w:val="en-GB"/>
        </w:rPr>
        <w:t xml:space="preserve">”) </w:t>
      </w:r>
      <w:r w:rsidRPr="009A4BE6">
        <w:rPr>
          <w:rFonts w:ascii="Angsana New" w:hAnsi="Angsana New"/>
          <w:bCs/>
          <w:sz w:val="28"/>
          <w:lang w:val="en-GB"/>
        </w:rPr>
        <w:t xml:space="preserve">under the Internet Operation License </w:t>
      </w:r>
      <w:proofErr w:type="gramStart"/>
      <w:r w:rsidRPr="009A4BE6">
        <w:rPr>
          <w:rFonts w:ascii="Angsana New" w:hAnsi="Angsana New"/>
          <w:bCs/>
          <w:sz w:val="28"/>
          <w:lang w:val="en-GB"/>
        </w:rPr>
        <w:t>type</w:t>
      </w:r>
      <w:proofErr w:type="gramEnd"/>
      <w:r w:rsidRPr="009A4BE6">
        <w:rPr>
          <w:rFonts w:ascii="Angsana New" w:hAnsi="Angsana New"/>
          <w:bCs/>
          <w:sz w:val="28"/>
          <w:lang w:val="en-GB"/>
        </w:rPr>
        <w:t xml:space="preserve"> I to operate internet accessing and service relevant to individual user, organization or both public and private agencies</w:t>
      </w:r>
      <w:r w:rsidRPr="009A4BE6">
        <w:rPr>
          <w:rFonts w:ascii="Angsana New" w:hAnsi="Angsana New"/>
          <w:bCs/>
          <w:sz w:val="28"/>
          <w:cs/>
          <w:lang w:val="en-GB"/>
        </w:rPr>
        <w:t xml:space="preserve">.  </w:t>
      </w:r>
      <w:r w:rsidRPr="009A4BE6">
        <w:rPr>
          <w:rFonts w:ascii="Angsana New" w:hAnsi="Angsana New"/>
          <w:bCs/>
          <w:sz w:val="28"/>
          <w:lang w:val="en-GB"/>
        </w:rPr>
        <w:t xml:space="preserve">The Company started the operation commencing from August 24, </w:t>
      </w:r>
      <w:proofErr w:type="gramStart"/>
      <w:r w:rsidRPr="009A4BE6">
        <w:rPr>
          <w:rFonts w:ascii="Angsana New" w:hAnsi="Angsana New"/>
          <w:bCs/>
          <w:sz w:val="28"/>
          <w:lang w:val="en-GB"/>
        </w:rPr>
        <w:t>2018</w:t>
      </w:r>
      <w:proofErr w:type="gramEnd"/>
      <w:r w:rsidRPr="009A4BE6">
        <w:rPr>
          <w:rFonts w:ascii="Angsana New" w:hAnsi="Angsana New"/>
          <w:bCs/>
          <w:sz w:val="28"/>
          <w:cs/>
          <w:lang w:val="en-GB"/>
        </w:rPr>
        <w:t xml:space="preserve"> </w:t>
      </w:r>
      <w:r w:rsidRPr="009A4BE6">
        <w:rPr>
          <w:rFonts w:ascii="Angsana New" w:hAnsi="Angsana New"/>
          <w:bCs/>
          <w:sz w:val="28"/>
          <w:lang w:val="en-GB"/>
        </w:rPr>
        <w:t>to August 23, 2023</w:t>
      </w:r>
    </w:p>
    <w:p w14:paraId="2D5EE513" w14:textId="7B050B4D" w:rsidR="00F91C03" w:rsidRPr="009A4BE6"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9A4BE6">
        <w:rPr>
          <w:rFonts w:ascii="Angsana New" w:hAnsi="Angsana New"/>
          <w:bCs/>
          <w:sz w:val="28"/>
          <w:szCs w:val="28"/>
          <w:lang w:val="en-GB"/>
        </w:rPr>
        <w:t>On September 21, 2020,</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NBTC</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submitted a telecommunications business license, type I No.</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TEL/2561/051 To replace the said license The conditions for obtaining permission are retained. And due to change the license on September 21, 2025</w:t>
      </w:r>
    </w:p>
    <w:p w14:paraId="5454B18F" w14:textId="30AF086E" w:rsidR="00E91936" w:rsidRPr="009A4BE6" w:rsidRDefault="00E91936" w:rsidP="00B30C11">
      <w:pPr>
        <w:shd w:val="clear" w:color="auto" w:fill="FFFFFF" w:themeFill="background1"/>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As at </w:t>
      </w:r>
      <w:r w:rsidR="005C748C" w:rsidRPr="009A4BE6">
        <w:rPr>
          <w:rFonts w:ascii="Angsana New" w:hAnsi="Angsana New"/>
          <w:bCs/>
          <w:sz w:val="28"/>
          <w:lang w:val="en-GB"/>
        </w:rPr>
        <w:t>March</w:t>
      </w:r>
      <w:r w:rsidR="00BC1611" w:rsidRPr="009A4BE6">
        <w:rPr>
          <w:rFonts w:ascii="Angsana New" w:hAnsi="Angsana New"/>
          <w:bCs/>
          <w:sz w:val="28"/>
          <w:lang w:val="en-GB"/>
        </w:rPr>
        <w:t xml:space="preserve"> </w:t>
      </w:r>
      <w:r w:rsidRPr="009A4BE6">
        <w:rPr>
          <w:rFonts w:ascii="Angsana New" w:hAnsi="Angsana New"/>
          <w:bCs/>
          <w:sz w:val="28"/>
          <w:lang w:val="en-GB"/>
        </w:rPr>
        <w:t>3</w:t>
      </w:r>
      <w:r w:rsidR="00BC1611" w:rsidRPr="009A4BE6">
        <w:rPr>
          <w:rFonts w:ascii="Angsana New" w:hAnsi="Angsana New"/>
          <w:bCs/>
          <w:sz w:val="28"/>
          <w:lang w:val="en-GB"/>
        </w:rPr>
        <w:t>1</w:t>
      </w:r>
      <w:r w:rsidRPr="009A4BE6">
        <w:rPr>
          <w:rFonts w:ascii="Angsana New" w:hAnsi="Angsana New"/>
          <w:bCs/>
          <w:sz w:val="28"/>
          <w:lang w:val="en-GB"/>
        </w:rPr>
        <w:t>, 202</w:t>
      </w:r>
      <w:r w:rsidR="005C748C" w:rsidRPr="009A4BE6">
        <w:rPr>
          <w:rFonts w:ascii="Angsana New" w:hAnsi="Angsana New"/>
          <w:bCs/>
          <w:sz w:val="28"/>
          <w:lang w:val="en-GB"/>
        </w:rPr>
        <w:t>2</w:t>
      </w:r>
      <w:r w:rsidRPr="009A4BE6">
        <w:rPr>
          <w:rFonts w:ascii="Angsana New" w:hAnsi="Angsana New"/>
          <w:bCs/>
          <w:sz w:val="28"/>
          <w:lang w:val="en-GB"/>
        </w:rPr>
        <w:t>, the major shareholder of the Company is</w:t>
      </w:r>
      <w:r w:rsidRPr="009A4BE6">
        <w:rPr>
          <w:rFonts w:ascii="Angsana New" w:hAnsi="Angsana New"/>
          <w:bCs/>
          <w:sz w:val="28"/>
          <w:cs/>
          <w:lang w:val="en-GB"/>
        </w:rPr>
        <w:t xml:space="preserve"> </w:t>
      </w:r>
      <w:proofErr w:type="spellStart"/>
      <w:r w:rsidRPr="009A4BE6">
        <w:rPr>
          <w:rFonts w:ascii="Angsana New" w:hAnsi="Angsana New"/>
          <w:bCs/>
          <w:sz w:val="28"/>
          <w:lang w:val="en-GB"/>
        </w:rPr>
        <w:t>Tongtang</w:t>
      </w:r>
      <w:proofErr w:type="spellEnd"/>
      <w:r w:rsidRPr="009A4BE6">
        <w:rPr>
          <w:rFonts w:ascii="Angsana New" w:hAnsi="Angsana New"/>
          <w:bCs/>
          <w:sz w:val="28"/>
          <w:lang w:val="en-GB"/>
        </w:rPr>
        <w:t xml:space="preserve"> Family percentage of </w:t>
      </w:r>
      <w:proofErr w:type="gramStart"/>
      <w:r w:rsidRPr="009A4BE6">
        <w:rPr>
          <w:rFonts w:ascii="Angsana New" w:hAnsi="Angsana New"/>
          <w:bCs/>
          <w:sz w:val="28"/>
          <w:lang w:val="en-GB"/>
        </w:rPr>
        <w:t>shareholding</w:t>
      </w:r>
      <w:r w:rsidRPr="009A4BE6">
        <w:rPr>
          <w:rFonts w:ascii="Angsana New" w:hAnsi="Angsana New"/>
          <w:bCs/>
          <w:sz w:val="28"/>
          <w:cs/>
          <w:lang w:val="en-GB"/>
        </w:rPr>
        <w:t xml:space="preserve"> </w:t>
      </w:r>
      <w:r w:rsidR="005C748C" w:rsidRPr="009A4BE6">
        <w:rPr>
          <w:rFonts w:ascii="Angsana New" w:hAnsi="Angsana New"/>
          <w:bCs/>
          <w:sz w:val="28"/>
          <w:szCs w:val="28"/>
        </w:rPr>
        <w:t xml:space="preserve"> </w:t>
      </w:r>
      <w:r w:rsidR="00046A64" w:rsidRPr="00D05BB3">
        <w:rPr>
          <w:rFonts w:ascii="Angsana New" w:hAnsi="Angsana New" w:hint="cs"/>
          <w:bCs/>
          <w:sz w:val="28"/>
          <w:szCs w:val="28"/>
        </w:rPr>
        <w:t>54</w:t>
      </w:r>
      <w:r w:rsidR="00A35A07" w:rsidRPr="00D05BB3">
        <w:rPr>
          <w:rFonts w:ascii="Angsana New" w:hAnsi="Angsana New" w:hint="cs"/>
          <w:b/>
          <w:sz w:val="28"/>
          <w:szCs w:val="28"/>
          <w:cs/>
        </w:rPr>
        <w:t>.</w:t>
      </w:r>
      <w:r w:rsidR="00046A64" w:rsidRPr="00D05BB3">
        <w:rPr>
          <w:rFonts w:ascii="Angsana New" w:hAnsi="Angsana New" w:hint="cs"/>
          <w:bCs/>
          <w:sz w:val="28"/>
          <w:szCs w:val="28"/>
        </w:rPr>
        <w:t>21</w:t>
      </w:r>
      <w:proofErr w:type="gramEnd"/>
      <w:r w:rsidR="00FF2AB5" w:rsidRPr="00B30C11">
        <w:rPr>
          <w:rFonts w:ascii="Angsana New" w:hAnsi="Angsana New"/>
          <w:bCs/>
          <w:sz w:val="44"/>
          <w:szCs w:val="28"/>
          <w:shd w:val="clear" w:color="auto" w:fill="FFFFFF" w:themeFill="background1"/>
          <w:lang w:val="en-GB"/>
        </w:rPr>
        <w:t xml:space="preserve"> </w:t>
      </w:r>
      <w:r w:rsidR="00BC1611" w:rsidRPr="009A4BE6">
        <w:rPr>
          <w:rFonts w:ascii="Angsana New" w:hAnsi="Angsana New"/>
          <w:bCs/>
          <w:i/>
          <w:iCs/>
          <w:sz w:val="28"/>
        </w:rPr>
        <w:t>(</w:t>
      </w:r>
      <w:r w:rsidRPr="009A4BE6">
        <w:rPr>
          <w:rFonts w:ascii="Angsana New" w:hAnsi="Angsana New"/>
          <w:bCs/>
          <w:i/>
          <w:iCs/>
          <w:sz w:val="28"/>
          <w:lang w:val="en-GB"/>
        </w:rPr>
        <w:t>As at December 31, 2</w:t>
      </w:r>
      <w:r w:rsidR="00F91C03" w:rsidRPr="009A4BE6">
        <w:rPr>
          <w:rFonts w:ascii="Angsana New" w:hAnsi="Angsana New"/>
          <w:bCs/>
          <w:i/>
          <w:iCs/>
          <w:sz w:val="28"/>
          <w:lang w:val="en-GB"/>
        </w:rPr>
        <w:t>0</w:t>
      </w:r>
      <w:r w:rsidR="00701311" w:rsidRPr="009A4BE6">
        <w:rPr>
          <w:rFonts w:ascii="Angsana New" w:hAnsi="Angsana New"/>
          <w:bCs/>
          <w:i/>
          <w:iCs/>
          <w:sz w:val="28"/>
          <w:lang w:val="en-GB"/>
        </w:rPr>
        <w:t>2</w:t>
      </w:r>
      <w:r w:rsidR="005C748C" w:rsidRPr="009A4BE6">
        <w:rPr>
          <w:rFonts w:ascii="Angsana New" w:hAnsi="Angsana New"/>
          <w:bCs/>
          <w:i/>
          <w:iCs/>
          <w:sz w:val="28"/>
          <w:lang w:val="en-GB"/>
        </w:rPr>
        <w:t>1</w:t>
      </w:r>
      <w:r w:rsidRPr="009A4BE6">
        <w:rPr>
          <w:rFonts w:ascii="Angsana New" w:hAnsi="Angsana New"/>
          <w:bCs/>
          <w:i/>
          <w:iCs/>
          <w:sz w:val="28"/>
          <w:lang w:val="en-GB"/>
        </w:rPr>
        <w:t xml:space="preserve">, percentage of shareholding </w:t>
      </w:r>
      <w:r w:rsidR="005C748C" w:rsidRPr="009A4BE6">
        <w:rPr>
          <w:rFonts w:ascii="Angsana New" w:hAnsi="Angsana New"/>
          <w:bCs/>
          <w:i/>
          <w:iCs/>
          <w:sz w:val="28"/>
          <w:lang w:val="en-GB"/>
        </w:rPr>
        <w:t>54.21</w:t>
      </w:r>
      <w:r w:rsidR="00BC1611" w:rsidRPr="009A4BE6">
        <w:rPr>
          <w:rFonts w:ascii="Angsana New" w:hAnsi="Angsana New"/>
          <w:bCs/>
          <w:i/>
          <w:iCs/>
          <w:sz w:val="28"/>
          <w:lang w:val="en-GB"/>
        </w:rPr>
        <w:t>)</w:t>
      </w:r>
    </w:p>
    <w:p w14:paraId="1070D797" w14:textId="22A2A305" w:rsidR="00B047A8" w:rsidRPr="009A4BE6" w:rsidRDefault="00B047A8" w:rsidP="00222F92">
      <w:pPr>
        <w:pStyle w:val="ListParagraph"/>
        <w:numPr>
          <w:ilvl w:val="0"/>
          <w:numId w:val="34"/>
        </w:numPr>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Revision of the Company’ business plan</w:t>
      </w:r>
    </w:p>
    <w:p w14:paraId="6EA4CBFB" w14:textId="085AD4CE"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9A4BE6">
        <w:rPr>
          <w:rFonts w:ascii="Angsana New" w:hAnsi="Angsana New"/>
          <w:bCs/>
          <w:sz w:val="28"/>
          <w:lang w:val="en-GB"/>
        </w:rPr>
        <w:t>On June 28, 2017, the Board of Director</w:t>
      </w:r>
      <w:r w:rsidRPr="009A4BE6">
        <w:rPr>
          <w:rFonts w:ascii="Angsana New" w:hAnsi="Angsana New"/>
          <w:b/>
          <w:sz w:val="28"/>
          <w:szCs w:val="28"/>
          <w:cs/>
          <w:lang w:val="en-GB"/>
        </w:rPr>
        <w:t>’</w:t>
      </w:r>
      <w:r w:rsidRPr="009A4BE6">
        <w:rPr>
          <w:rFonts w:ascii="Angsana New" w:hAnsi="Angsana New"/>
          <w:bCs/>
          <w:sz w:val="28"/>
          <w:lang w:val="en-GB"/>
        </w:rPr>
        <w:t xml:space="preserve">s Meeting resolved to approve the </w:t>
      </w:r>
      <w:r w:rsidR="00201377" w:rsidRPr="009A4BE6">
        <w:rPr>
          <w:rFonts w:ascii="Angsana New" w:hAnsi="Angsana New"/>
          <w:bCs/>
          <w:sz w:val="28"/>
          <w:lang w:val="en-GB"/>
        </w:rPr>
        <w:t xml:space="preserve">matters were </w:t>
      </w:r>
      <w:proofErr w:type="spellStart"/>
      <w:r w:rsidR="00201377" w:rsidRPr="009A4BE6">
        <w:rPr>
          <w:rFonts w:ascii="Angsana New" w:hAnsi="Angsana New"/>
          <w:bCs/>
          <w:sz w:val="28"/>
          <w:lang w:val="en-GB"/>
        </w:rPr>
        <w:t>summar</w:t>
      </w:r>
      <w:r w:rsidR="00C94819" w:rsidRPr="009A4BE6">
        <w:rPr>
          <w:rFonts w:ascii="Angsana New" w:hAnsi="Angsana New"/>
          <w:bCs/>
          <w:sz w:val="28"/>
        </w:rPr>
        <w:t>i</w:t>
      </w:r>
      <w:proofErr w:type="spellEnd"/>
      <w:r w:rsidR="00201377" w:rsidRPr="009A4BE6">
        <w:rPr>
          <w:rFonts w:ascii="Angsana New" w:hAnsi="Angsana New"/>
          <w:bCs/>
          <w:sz w:val="28"/>
          <w:lang w:val="en-GB"/>
        </w:rPr>
        <w:t>zed</w:t>
      </w:r>
      <w:r w:rsidR="00201377" w:rsidRPr="009A4BE6">
        <w:rPr>
          <w:rFonts w:ascii="Angsana New" w:hAnsi="Angsana New"/>
          <w:b/>
          <w:sz w:val="28"/>
          <w:szCs w:val="28"/>
          <w:cs/>
          <w:lang w:val="en-GB"/>
        </w:rPr>
        <w:t>.</w:t>
      </w:r>
      <w:r w:rsidR="00201377" w:rsidRPr="009A4BE6">
        <w:rPr>
          <w:rFonts w:ascii="Angsana New" w:hAnsi="Angsana New"/>
          <w:bCs/>
          <w:color w:val="FF0000"/>
          <w:sz w:val="28"/>
          <w:szCs w:val="28"/>
          <w:lang w:val="en-GB"/>
        </w:rPr>
        <w:t xml:space="preserve"> </w:t>
      </w:r>
      <w:r w:rsidRPr="009A4BE6">
        <w:rPr>
          <w:rFonts w:ascii="Angsana New" w:hAnsi="Angsana New"/>
          <w:bCs/>
          <w:sz w:val="28"/>
          <w:lang w:val="en-GB"/>
        </w:rPr>
        <w:t xml:space="preserve">The business evolving has the Company will be responsible for the management and control </w:t>
      </w:r>
      <w:r w:rsidRPr="009A4BE6">
        <w:rPr>
          <w:rFonts w:ascii="Angsana New" w:hAnsi="Angsana New"/>
          <w:b/>
          <w:sz w:val="28"/>
          <w:szCs w:val="28"/>
          <w:cs/>
          <w:lang w:val="en-GB"/>
        </w:rPr>
        <w:t>(</w:t>
      </w:r>
      <w:r w:rsidRPr="009A4BE6">
        <w:rPr>
          <w:rFonts w:ascii="Angsana New" w:hAnsi="Angsana New"/>
          <w:bCs/>
          <w:sz w:val="28"/>
          <w:lang w:val="en-GB"/>
        </w:rPr>
        <w:t>Holding Company</w:t>
      </w:r>
      <w:r w:rsidRPr="009A4BE6">
        <w:rPr>
          <w:rFonts w:ascii="Angsana New" w:hAnsi="Angsana New"/>
          <w:b/>
          <w:sz w:val="28"/>
          <w:szCs w:val="28"/>
          <w:cs/>
          <w:lang w:val="en-GB"/>
        </w:rPr>
        <w:t>)</w:t>
      </w:r>
      <w:r w:rsidRPr="009A4BE6">
        <w:rPr>
          <w:rFonts w:ascii="Angsana New" w:hAnsi="Angsana New"/>
          <w:bCs/>
          <w:sz w:val="28"/>
          <w:szCs w:val="28"/>
          <w:cs/>
          <w:lang w:val="en-GB"/>
        </w:rPr>
        <w:t xml:space="preserve"> </w:t>
      </w:r>
      <w:r w:rsidRPr="009A4BE6">
        <w:rPr>
          <w:rFonts w:ascii="Angsana New" w:hAnsi="Angsana New"/>
          <w:bCs/>
          <w:sz w:val="28"/>
          <w:lang w:val="en-GB"/>
        </w:rPr>
        <w:t>and its subsidiaries will be responsible for earning revenue and profit in the core business</w:t>
      </w:r>
    </w:p>
    <w:p w14:paraId="43325A5D" w14:textId="77777777" w:rsidR="00E91936" w:rsidRPr="009A4BE6"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9A4BE6"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9A4BE6">
        <w:rPr>
          <w:rFonts w:ascii="Angsana New" w:hAnsi="Angsana New"/>
          <w:bCs/>
          <w:sz w:val="28"/>
          <w:szCs w:val="28"/>
        </w:rPr>
        <w:t>1</w:t>
      </w:r>
      <w:r w:rsidRPr="009A4BE6">
        <w:rPr>
          <w:rFonts w:ascii="Angsana New" w:hAnsi="Angsana New"/>
          <w:b/>
          <w:sz w:val="28"/>
          <w:szCs w:val="28"/>
          <w:cs/>
          <w:lang w:val="en-GB"/>
        </w:rPr>
        <w:t>)</w:t>
      </w:r>
      <w:r w:rsidRPr="009A4BE6">
        <w:rPr>
          <w:rFonts w:ascii="Angsana New" w:hAnsi="Angsana New"/>
          <w:bCs/>
          <w:sz w:val="28"/>
          <w:szCs w:val="28"/>
          <w:lang w:val="en-GB"/>
        </w:rPr>
        <w:tab/>
        <w:t xml:space="preserve">Revise the work plan to be effective and making profitability by reducing the Company's main </w:t>
      </w:r>
      <w:proofErr w:type="gramStart"/>
      <w:r w:rsidRPr="009A4BE6">
        <w:rPr>
          <w:rFonts w:ascii="Angsana New" w:hAnsi="Angsana New"/>
          <w:bCs/>
          <w:sz w:val="28"/>
          <w:szCs w:val="28"/>
          <w:lang w:val="en-GB"/>
        </w:rPr>
        <w:t>costs;</w:t>
      </w:r>
      <w:proofErr w:type="gramEnd"/>
      <w:r w:rsidRPr="009A4BE6">
        <w:rPr>
          <w:rFonts w:ascii="Angsana New" w:hAnsi="Angsana New"/>
          <w:bCs/>
          <w:sz w:val="28"/>
          <w:szCs w:val="28"/>
          <w:lang w:val="en-GB"/>
        </w:rPr>
        <w:t xml:space="preserve"> reducing employee expenses as appropriate, approximately Baht 3</w:t>
      </w:r>
      <w:r w:rsidRPr="009A4BE6">
        <w:rPr>
          <w:rFonts w:ascii="Angsana New" w:hAnsi="Angsana New"/>
          <w:b/>
          <w:sz w:val="28"/>
          <w:szCs w:val="28"/>
          <w:cs/>
          <w:lang w:val="en-GB"/>
        </w:rPr>
        <w:t>.</w:t>
      </w:r>
      <w:r w:rsidRPr="009A4BE6">
        <w:rPr>
          <w:rFonts w:ascii="Angsana New" w:hAnsi="Angsana New"/>
          <w:bCs/>
          <w:sz w:val="28"/>
          <w:szCs w:val="28"/>
          <w:lang w:val="en-GB"/>
        </w:rPr>
        <w:t>60 million and office rental expense by moving the office to a new location, incurred expense of Baht 10 million</w:t>
      </w:r>
      <w:r w:rsidRPr="009A4BE6">
        <w:rPr>
          <w:rFonts w:ascii="Angsana New" w:hAnsi="Angsana New"/>
          <w:b/>
          <w:sz w:val="28"/>
          <w:szCs w:val="28"/>
          <w:cs/>
          <w:lang w:val="en-GB"/>
        </w:rPr>
        <w:t>.</w:t>
      </w:r>
    </w:p>
    <w:p w14:paraId="0204028F" w14:textId="77777777" w:rsidR="00E91936" w:rsidRPr="009A4BE6" w:rsidRDefault="00E91936" w:rsidP="00E91936">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9A4BE6">
        <w:rPr>
          <w:rFonts w:ascii="Angsana New" w:hAnsi="Angsana New"/>
          <w:bCs/>
          <w:sz w:val="28"/>
          <w:szCs w:val="28"/>
          <w:lang w:val="en-GB"/>
        </w:rPr>
        <w:t>2</w:t>
      </w:r>
      <w:r w:rsidRPr="009A4BE6">
        <w:rPr>
          <w:rFonts w:ascii="Angsana New" w:hAnsi="Angsana New"/>
          <w:b/>
          <w:sz w:val="28"/>
          <w:szCs w:val="28"/>
          <w:cs/>
          <w:lang w:val="en-GB"/>
        </w:rPr>
        <w:t>)</w:t>
      </w:r>
      <w:r w:rsidRPr="009A4BE6">
        <w:rPr>
          <w:rFonts w:ascii="Angsana New" w:hAnsi="Angsana New"/>
          <w:bCs/>
          <w:sz w:val="28"/>
          <w:szCs w:val="28"/>
          <w:lang w:val="en-GB"/>
        </w:rPr>
        <w:tab/>
        <w:t>Finding strategic partners is technology partner, service partner and the large project partner</w:t>
      </w:r>
      <w:r w:rsidRPr="009A4BE6">
        <w:rPr>
          <w:rFonts w:ascii="Angsana New" w:hAnsi="Angsana New"/>
          <w:b/>
          <w:sz w:val="28"/>
          <w:szCs w:val="28"/>
          <w:cs/>
          <w:lang w:val="en-GB"/>
        </w:rPr>
        <w:t>.</w:t>
      </w:r>
    </w:p>
    <w:p w14:paraId="6EE2EC35" w14:textId="77777777" w:rsidR="00E91936" w:rsidRPr="009A4BE6" w:rsidRDefault="00E91936" w:rsidP="00E91936">
      <w:pPr>
        <w:tabs>
          <w:tab w:val="left" w:pos="284"/>
          <w:tab w:val="left" w:pos="1418"/>
          <w:tab w:val="left" w:pos="1985"/>
          <w:tab w:val="left" w:pos="8235"/>
        </w:tabs>
        <w:spacing w:line="240" w:lineRule="auto"/>
        <w:ind w:right="-25"/>
        <w:rPr>
          <w:rFonts w:ascii="Angsana New" w:hAnsi="Angsana New"/>
          <w:bCs/>
          <w:sz w:val="8"/>
          <w:szCs w:val="8"/>
          <w:cs/>
          <w:lang w:val="en-GB"/>
        </w:rPr>
      </w:pPr>
    </w:p>
    <w:p w14:paraId="18310462" w14:textId="77777777" w:rsidR="00A36ED3" w:rsidRPr="009A4BE6" w:rsidRDefault="00A36ED3"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p>
    <w:p w14:paraId="128C994E" w14:textId="351F98AD"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9A4BE6">
        <w:rPr>
          <w:rFonts w:ascii="Angsana New" w:hAnsi="Angsana New"/>
          <w:bCs/>
          <w:sz w:val="28"/>
          <w:lang w:val="en-GB"/>
        </w:rPr>
        <w:lastRenderedPageBreak/>
        <w:t xml:space="preserve">Later, The Board of Director Meeting of the Company held on November 12, </w:t>
      </w:r>
      <w:proofErr w:type="gramStart"/>
      <w:r w:rsidRPr="009A4BE6">
        <w:rPr>
          <w:rFonts w:ascii="Angsana New" w:hAnsi="Angsana New"/>
          <w:bCs/>
          <w:sz w:val="28"/>
          <w:lang w:val="en-GB"/>
        </w:rPr>
        <w:t>2018</w:t>
      </w:r>
      <w:proofErr w:type="gramEnd"/>
      <w:r w:rsidRPr="009A4BE6">
        <w:rPr>
          <w:rFonts w:ascii="Angsana New" w:hAnsi="Angsana New"/>
          <w:bCs/>
          <w:sz w:val="28"/>
          <w:lang w:val="en-GB"/>
        </w:rPr>
        <w:t xml:space="preserve"> resolved to approve the matters were summarized as follows</w:t>
      </w:r>
      <w:r w:rsidRPr="009A4BE6">
        <w:rPr>
          <w:rFonts w:ascii="Angsana New" w:hAnsi="Angsana New"/>
          <w:bCs/>
          <w:sz w:val="28"/>
          <w:cs/>
          <w:lang w:val="en-GB"/>
        </w:rPr>
        <w:t>:</w:t>
      </w:r>
    </w:p>
    <w:p w14:paraId="36E20D0B"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the Infrastructure, Telecommunications, Information Technology Solutions business</w:t>
      </w:r>
    </w:p>
    <w:p w14:paraId="191B3252"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customer base into other business such as a financial and banking business</w:t>
      </w:r>
    </w:p>
    <w:p w14:paraId="436626AA" w14:textId="77777777" w:rsidR="00E91936" w:rsidRPr="009A4BE6" w:rsidRDefault="00E91936" w:rsidP="00E91936">
      <w:pPr>
        <w:pStyle w:val="ListParagraph"/>
        <w:numPr>
          <w:ilvl w:val="0"/>
          <w:numId w:val="24"/>
        </w:numPr>
        <w:spacing w:line="240" w:lineRule="auto"/>
        <w:ind w:left="1350"/>
        <w:rPr>
          <w:rFonts w:ascii="Angsana New" w:hAnsi="Angsana New"/>
          <w:bCs/>
          <w:sz w:val="28"/>
        </w:rPr>
      </w:pPr>
      <w:r w:rsidRPr="009A4BE6">
        <w:rPr>
          <w:rFonts w:ascii="Angsana New" w:hAnsi="Angsana New"/>
          <w:bCs/>
          <w:sz w:val="28"/>
        </w:rPr>
        <w:t>To</w:t>
      </w:r>
      <w:r w:rsidRPr="009A4BE6">
        <w:rPr>
          <w:rFonts w:ascii="Angsana New" w:hAnsi="Angsana New"/>
          <w:bCs/>
          <w:sz w:val="28"/>
          <w:cs/>
        </w:rPr>
        <w:t xml:space="preserve"> </w:t>
      </w:r>
      <w:r w:rsidRPr="009A4BE6">
        <w:rPr>
          <w:rFonts w:ascii="Angsana New" w:hAnsi="Angsana New"/>
          <w:bCs/>
          <w:sz w:val="28"/>
        </w:rPr>
        <w:t>seek opportunity by merging and acquisition and investment in other company including finding main strategic partner</w:t>
      </w:r>
      <w:r w:rsidRPr="009A4BE6">
        <w:rPr>
          <w:rFonts w:ascii="Angsana New" w:hAnsi="Angsana New"/>
          <w:b/>
          <w:sz w:val="28"/>
          <w:cs/>
        </w:rPr>
        <w:t>.</w:t>
      </w:r>
    </w:p>
    <w:p w14:paraId="40E62E69" w14:textId="77777777" w:rsidR="00E91936" w:rsidRPr="009A4BE6" w:rsidRDefault="00E91936" w:rsidP="00B30C11">
      <w:pPr>
        <w:shd w:val="clear" w:color="auto" w:fill="FFFFFF" w:themeFill="background1"/>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9A4BE6">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9A4BE6">
        <w:rPr>
          <w:rFonts w:ascii="Angsana New" w:hAnsi="Angsana New"/>
          <w:b/>
          <w:sz w:val="28"/>
          <w:szCs w:val="28"/>
          <w:cs/>
        </w:rPr>
        <w:t>.</w:t>
      </w:r>
      <w:r w:rsidRPr="009A4BE6">
        <w:rPr>
          <w:rFonts w:ascii="Angsana New" w:hAnsi="Angsana New" w:hint="cs"/>
          <w:b/>
          <w:sz w:val="28"/>
          <w:cs/>
          <w:lang w:val="en-GB"/>
        </w:rPr>
        <w:t xml:space="preserve"> </w:t>
      </w:r>
    </w:p>
    <w:p w14:paraId="210CF9A9" w14:textId="77777777" w:rsidR="006808CF" w:rsidRPr="00B30C11" w:rsidRDefault="006808CF" w:rsidP="00B30C11">
      <w:pPr>
        <w:pStyle w:val="ListParagraph"/>
        <w:numPr>
          <w:ilvl w:val="0"/>
          <w:numId w:val="34"/>
        </w:numPr>
        <w:shd w:val="clear" w:color="auto" w:fill="FFFFFF" w:themeFill="background1"/>
        <w:tabs>
          <w:tab w:val="clear" w:pos="3621"/>
        </w:tabs>
        <w:spacing w:after="120" w:line="240" w:lineRule="auto"/>
        <w:ind w:left="993" w:right="-143" w:hanging="426"/>
        <w:rPr>
          <w:rFonts w:ascii="Angsana New" w:hAnsi="Angsana New"/>
          <w:b/>
          <w:sz w:val="28"/>
          <w:lang w:val="en-GB"/>
        </w:rPr>
      </w:pPr>
      <w:r w:rsidRPr="00B30C11">
        <w:rPr>
          <w:rFonts w:ascii="Angsana New" w:hAnsi="Angsana New"/>
          <w:b/>
          <w:sz w:val="28"/>
          <w:lang w:val="en-GB"/>
        </w:rPr>
        <w:t>Going concern</w:t>
      </w:r>
    </w:p>
    <w:p w14:paraId="32E047D5" w14:textId="77777777" w:rsidR="00D755C7" w:rsidRPr="00B30C11" w:rsidRDefault="006808CF" w:rsidP="00B30C11">
      <w:pPr>
        <w:pStyle w:val="ListParagraph"/>
        <w:shd w:val="clear" w:color="auto" w:fill="FFFFFF" w:themeFill="background1"/>
        <w:spacing w:after="120" w:line="240" w:lineRule="auto"/>
        <w:ind w:left="990" w:right="-143"/>
        <w:jc w:val="thaiDistribute"/>
        <w:rPr>
          <w:rFonts w:ascii="Angsana New" w:hAnsi="Angsana New"/>
          <w:bCs/>
          <w:sz w:val="28"/>
          <w:lang w:val="en-GB"/>
        </w:rPr>
      </w:pPr>
      <w:r w:rsidRPr="00B30C11">
        <w:rPr>
          <w:rFonts w:ascii="Angsana New" w:hAnsi="Angsana New"/>
          <w:bCs/>
          <w:sz w:val="28"/>
          <w:lang w:val="en-GB"/>
        </w:rPr>
        <w:t xml:space="preserve">The Coronavirus disease 2019 </w:t>
      </w:r>
      <w:r w:rsidRPr="00B30C11">
        <w:rPr>
          <w:rFonts w:ascii="Angsana New" w:hAnsi="Angsana New"/>
          <w:b/>
          <w:sz w:val="28"/>
          <w:cs/>
          <w:lang w:val="en-GB"/>
        </w:rPr>
        <w:t>(</w:t>
      </w:r>
      <w:r w:rsidRPr="00B30C11">
        <w:rPr>
          <w:rFonts w:ascii="Angsana New" w:hAnsi="Angsana New"/>
          <w:bCs/>
          <w:sz w:val="28"/>
          <w:cs/>
          <w:lang w:val="en-GB"/>
        </w:rPr>
        <w:t>“</w:t>
      </w:r>
      <w:r w:rsidRPr="00B30C11">
        <w:rPr>
          <w:rFonts w:ascii="Angsana New" w:hAnsi="Angsana New"/>
          <w:bCs/>
          <w:sz w:val="28"/>
          <w:lang w:val="en-GB"/>
        </w:rPr>
        <w:t>COVID</w:t>
      </w:r>
      <w:r w:rsidRPr="00B30C11">
        <w:rPr>
          <w:rFonts w:ascii="Angsana New" w:hAnsi="Angsana New"/>
          <w:bCs/>
          <w:sz w:val="28"/>
          <w:cs/>
          <w:lang w:val="en-GB"/>
        </w:rPr>
        <w:t>-</w:t>
      </w:r>
      <w:r w:rsidRPr="00B30C11">
        <w:rPr>
          <w:rFonts w:ascii="Angsana New" w:hAnsi="Angsana New"/>
          <w:bCs/>
          <w:sz w:val="28"/>
          <w:lang w:val="en-GB"/>
        </w:rPr>
        <w:t>19</w:t>
      </w:r>
      <w:r w:rsidRPr="00B30C11">
        <w:rPr>
          <w:rFonts w:ascii="Angsana New" w:hAnsi="Angsana New"/>
          <w:bCs/>
          <w:sz w:val="28"/>
          <w:cs/>
          <w:lang w:val="en-GB"/>
        </w:rPr>
        <w:t>”</w:t>
      </w:r>
      <w:r w:rsidRPr="00B30C11">
        <w:rPr>
          <w:rFonts w:ascii="Angsana New" w:hAnsi="Angsana New"/>
          <w:b/>
          <w:sz w:val="28"/>
          <w:cs/>
          <w:lang w:val="en-GB"/>
        </w:rPr>
        <w:t>)</w:t>
      </w:r>
      <w:r w:rsidRPr="00B30C11">
        <w:rPr>
          <w:rFonts w:ascii="Angsana New" w:hAnsi="Angsana New"/>
          <w:bCs/>
          <w:sz w:val="28"/>
          <w:cs/>
          <w:lang w:val="en-GB"/>
        </w:rPr>
        <w:t xml:space="preserve"> </w:t>
      </w:r>
      <w:r w:rsidRPr="00B30C11">
        <w:rPr>
          <w:rFonts w:ascii="Angsana New" w:hAnsi="Angsana New"/>
          <w:bCs/>
          <w:sz w:val="28"/>
          <w:lang w:val="en-GB"/>
        </w:rPr>
        <w:t xml:space="preserve">pandemic is continuing to evolve, This situation may bring uncertainties and have an impact on the environment in which the group operates which the group is unable to work in the risky area provinces in Thailand and the inspectors are not able to inspect the </w:t>
      </w:r>
      <w:proofErr w:type="gramStart"/>
      <w:r w:rsidRPr="00B30C11">
        <w:rPr>
          <w:rFonts w:ascii="Angsana New" w:hAnsi="Angsana New"/>
          <w:bCs/>
          <w:sz w:val="28"/>
          <w:lang w:val="en-GB"/>
        </w:rPr>
        <w:t xml:space="preserve">work </w:t>
      </w:r>
      <w:r w:rsidR="00D755C7" w:rsidRPr="00B30C11">
        <w:rPr>
          <w:rFonts w:ascii="Angsana New" w:hAnsi="Angsana New"/>
          <w:bCs/>
          <w:sz w:val="28"/>
          <w:lang w:val="en-GB"/>
        </w:rPr>
        <w:t>,</w:t>
      </w:r>
      <w:proofErr w:type="gramEnd"/>
      <w:r w:rsidR="00D755C7" w:rsidRPr="00B30C11">
        <w:rPr>
          <w:rFonts w:ascii="Angsana New" w:hAnsi="Angsana New"/>
          <w:bCs/>
          <w:sz w:val="28"/>
          <w:lang w:val="en-GB"/>
        </w:rPr>
        <w:t xml:space="preserve">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6F46894F" w14:textId="613076BE" w:rsidR="006808CF" w:rsidRPr="00B30C11" w:rsidRDefault="006808CF" w:rsidP="00B30C11">
      <w:pPr>
        <w:shd w:val="clear" w:color="auto" w:fill="FFFFFF" w:themeFill="background1"/>
        <w:spacing w:before="120"/>
        <w:ind w:left="990" w:right="47"/>
        <w:jc w:val="thaiDistribute"/>
        <w:rPr>
          <w:rFonts w:ascii="Angsana New" w:hAnsi="Angsana New"/>
          <w:bCs/>
          <w:sz w:val="28"/>
          <w:szCs w:val="28"/>
        </w:rPr>
      </w:pPr>
      <w:r w:rsidRPr="00B30C1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B30C11">
        <w:rPr>
          <w:rFonts w:ascii="Angsana New" w:hAnsi="Angsana New"/>
          <w:bCs/>
          <w:sz w:val="28"/>
          <w:szCs w:val="28"/>
          <w:cs/>
          <w:lang w:val="en-GB"/>
        </w:rPr>
        <w:t>’</w:t>
      </w:r>
      <w:r w:rsidRPr="00B30C11">
        <w:rPr>
          <w:rFonts w:ascii="Angsana New" w:hAnsi="Angsana New"/>
          <w:bCs/>
          <w:sz w:val="28"/>
          <w:szCs w:val="28"/>
          <w:lang w:val="en-GB"/>
        </w:rPr>
        <w:t xml:space="preserve">s </w:t>
      </w:r>
      <w:proofErr w:type="gramStart"/>
      <w:r w:rsidRPr="00B30C11">
        <w:rPr>
          <w:rFonts w:ascii="Angsana New" w:hAnsi="Angsana New"/>
          <w:bCs/>
          <w:sz w:val="28"/>
          <w:szCs w:val="28"/>
          <w:lang w:val="en-GB"/>
        </w:rPr>
        <w:t>liquidity, and</w:t>
      </w:r>
      <w:proofErr w:type="gramEnd"/>
      <w:r w:rsidRPr="00B30C11">
        <w:rPr>
          <w:rFonts w:ascii="Angsana New" w:hAnsi="Angsana New"/>
          <w:bCs/>
          <w:sz w:val="28"/>
          <w:szCs w:val="28"/>
          <w:lang w:val="en-GB"/>
        </w:rPr>
        <w:t xml:space="preserve"> believes that the Group will be able to continue as a going concern</w:t>
      </w:r>
      <w:r w:rsidRPr="00B30C11">
        <w:rPr>
          <w:rFonts w:ascii="Angsana New" w:hAnsi="Angsana New"/>
          <w:b/>
          <w:sz w:val="28"/>
          <w:szCs w:val="28"/>
          <w:cs/>
          <w:lang w:val="en-GB"/>
        </w:rPr>
        <w:t>.</w:t>
      </w:r>
    </w:p>
    <w:p w14:paraId="70FD7956" w14:textId="1F3ECB48" w:rsidR="006808CF" w:rsidRPr="009A4BE6" w:rsidRDefault="006808CF" w:rsidP="00B30C11">
      <w:pPr>
        <w:shd w:val="clear" w:color="auto" w:fill="FFFFFF" w:themeFill="background1"/>
        <w:spacing w:before="120"/>
        <w:ind w:left="990" w:right="47"/>
        <w:jc w:val="thaiDistribute"/>
        <w:rPr>
          <w:rFonts w:ascii="Angsana New" w:hAnsi="Angsana New"/>
          <w:b/>
          <w:sz w:val="28"/>
          <w:szCs w:val="28"/>
          <w:lang w:val="en-GB"/>
        </w:rPr>
      </w:pPr>
      <w:r w:rsidRPr="00B30C11">
        <w:rPr>
          <w:rFonts w:ascii="Angsana New" w:hAnsi="Angsana New"/>
          <w:bCs/>
          <w:sz w:val="28"/>
          <w:szCs w:val="28"/>
          <w:lang w:val="en-GB"/>
        </w:rPr>
        <w:t xml:space="preserve">The management has determined that the preparation of the financial statements for </w:t>
      </w:r>
      <w:r w:rsidR="00CC15A2" w:rsidRPr="00B30C11">
        <w:rPr>
          <w:rFonts w:ascii="Angsana New" w:hAnsi="Angsana New"/>
          <w:bCs/>
          <w:sz w:val="28"/>
          <w:szCs w:val="28"/>
          <w:lang w:val="en-GB"/>
        </w:rPr>
        <w:t xml:space="preserve">the three-month period ended March 31, </w:t>
      </w:r>
      <w:proofErr w:type="gramStart"/>
      <w:r w:rsidR="00CC15A2" w:rsidRPr="00B30C11">
        <w:rPr>
          <w:rFonts w:ascii="Angsana New" w:hAnsi="Angsana New"/>
          <w:bCs/>
          <w:sz w:val="28"/>
          <w:szCs w:val="28"/>
          <w:lang w:val="en-GB"/>
        </w:rPr>
        <w:t>2022</w:t>
      </w:r>
      <w:proofErr w:type="gramEnd"/>
      <w:r w:rsidR="00CC15A2" w:rsidRPr="00B30C11">
        <w:rPr>
          <w:rFonts w:ascii="Angsana New" w:hAnsi="Angsana New"/>
          <w:bCs/>
          <w:sz w:val="28"/>
          <w:szCs w:val="28"/>
          <w:lang w:val="en-GB"/>
        </w:rPr>
        <w:t xml:space="preserve"> </w:t>
      </w:r>
      <w:r w:rsidRPr="00B30C11">
        <w:rPr>
          <w:rFonts w:ascii="Angsana New" w:hAnsi="Angsana New"/>
          <w:bCs/>
          <w:sz w:val="28"/>
          <w:szCs w:val="28"/>
          <w:lang w:val="en-GB"/>
        </w:rPr>
        <w:t>according to a going concern basis is appropriate</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proofErr w:type="gramStart"/>
      <w:r w:rsidRPr="00B30C11">
        <w:rPr>
          <w:rFonts w:ascii="Angsana New" w:hAnsi="Angsana New"/>
          <w:bCs/>
          <w:sz w:val="28"/>
          <w:szCs w:val="28"/>
          <w:lang w:val="en-GB"/>
        </w:rPr>
        <w:t>Therefore</w:t>
      </w:r>
      <w:proofErr w:type="gramEnd"/>
      <w:r w:rsidRPr="00B30C11">
        <w:rPr>
          <w:rFonts w:ascii="Angsana New" w:hAnsi="Angsana New"/>
          <w:bCs/>
          <w:sz w:val="28"/>
          <w:szCs w:val="28"/>
          <w:lang w:val="en-GB"/>
        </w:rPr>
        <w:t xml:space="preserve"> no asset and liability values have been adjusted to recoverable or payment amounts, respectively</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If the group is unable to continue the business</w:t>
      </w:r>
      <w:r w:rsidRPr="00B30C11">
        <w:rPr>
          <w:rFonts w:ascii="Angsana New" w:hAnsi="Angsana New"/>
          <w:b/>
          <w:sz w:val="28"/>
          <w:szCs w:val="28"/>
          <w:cs/>
          <w:lang w:val="en-GB"/>
        </w:rPr>
        <w:t>.</w:t>
      </w:r>
    </w:p>
    <w:p w14:paraId="359562DE" w14:textId="77777777" w:rsidR="00CC15A2" w:rsidRPr="009A4BE6" w:rsidRDefault="00CC15A2" w:rsidP="00B30C11">
      <w:pPr>
        <w:pStyle w:val="ListParagraph"/>
        <w:numPr>
          <w:ilvl w:val="0"/>
          <w:numId w:val="34"/>
        </w:numPr>
        <w:shd w:val="clear" w:color="auto" w:fill="FFFFFF" w:themeFill="background1"/>
        <w:tabs>
          <w:tab w:val="clear" w:pos="3621"/>
        </w:tabs>
        <w:spacing w:after="120" w:line="240" w:lineRule="auto"/>
        <w:ind w:left="993" w:right="-143" w:hanging="426"/>
        <w:rPr>
          <w:rFonts w:ascii="Angsana New" w:hAnsi="Angsana New"/>
          <w:b/>
          <w:sz w:val="28"/>
          <w:lang w:val="en-GB"/>
        </w:rPr>
      </w:pPr>
      <w:r w:rsidRPr="009A4BE6">
        <w:rPr>
          <w:rFonts w:ascii="Angsana New" w:hAnsi="Angsana New"/>
          <w:b/>
          <w:sz w:val="28"/>
          <w:lang w:val="en-GB"/>
        </w:rPr>
        <w:t>Principles of consolidation</w:t>
      </w:r>
    </w:p>
    <w:p w14:paraId="3EFEBBB6" w14:textId="77777777" w:rsidR="00CC15A2" w:rsidRPr="009A4BE6" w:rsidRDefault="00CC15A2" w:rsidP="00B30C11">
      <w:pPr>
        <w:shd w:val="clear" w:color="auto" w:fill="FFFFFF" w:themeFill="background1"/>
        <w:tabs>
          <w:tab w:val="clear" w:pos="454"/>
          <w:tab w:val="left" w:pos="810"/>
        </w:tabs>
        <w:spacing w:before="120"/>
        <w:ind w:left="990" w:right="47"/>
        <w:jc w:val="both"/>
        <w:rPr>
          <w:rFonts w:ascii="Angsana New" w:hAnsi="Angsana New"/>
          <w:bCs/>
          <w:spacing w:val="-2"/>
          <w:sz w:val="28"/>
          <w:szCs w:val="28"/>
          <w:lang w:val="en-GB"/>
        </w:rPr>
      </w:pPr>
      <w:r w:rsidRPr="009A4BE6">
        <w:rPr>
          <w:rFonts w:ascii="Angsana New" w:hAnsi="Angsana New"/>
          <w:bCs/>
          <w:sz w:val="28"/>
          <w:szCs w:val="28"/>
          <w:lang w:val="en-GB"/>
        </w:rPr>
        <w:t>Details</w:t>
      </w:r>
      <w:r w:rsidRPr="009A4BE6">
        <w:rPr>
          <w:rFonts w:ascii="Angsana New" w:hAnsi="Angsana New"/>
          <w:bCs/>
          <w:spacing w:val="-2"/>
          <w:sz w:val="28"/>
          <w:szCs w:val="28"/>
          <w:lang w:val="en-GB"/>
        </w:rPr>
        <w:t xml:space="preserve"> of the Company’s subsidiaries, associates and joint – ventures</w:t>
      </w:r>
      <w:r w:rsidRPr="009A4BE6">
        <w:rPr>
          <w:rFonts w:ascii="Angsana New" w:hAnsi="Angsana New" w:hint="cs"/>
          <w:bCs/>
          <w:spacing w:val="-2"/>
          <w:sz w:val="28"/>
          <w:szCs w:val="28"/>
          <w:cs/>
          <w:lang w:val="en-GB"/>
        </w:rPr>
        <w:t xml:space="preserve"> </w:t>
      </w:r>
      <w:r w:rsidRPr="009A4BE6">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CC15A2" w:rsidRPr="009A4BE6" w14:paraId="2DA764B1" w14:textId="77777777" w:rsidTr="00652A61">
        <w:trPr>
          <w:tblHeader/>
        </w:trPr>
        <w:tc>
          <w:tcPr>
            <w:tcW w:w="3117" w:type="dxa"/>
          </w:tcPr>
          <w:p w14:paraId="4D73FF8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9A4BE6">
              <w:rPr>
                <w:rFonts w:ascii="Angsana New" w:hAnsi="Angsana New"/>
                <w:sz w:val="28"/>
                <w:szCs w:val="28"/>
                <w:lang w:val="en-GB"/>
              </w:rPr>
              <w:br w:type="page"/>
            </w:r>
          </w:p>
        </w:tc>
        <w:tc>
          <w:tcPr>
            <w:tcW w:w="3967" w:type="dxa"/>
          </w:tcPr>
          <w:p w14:paraId="761E7950"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0A20F6C4" w14:textId="77777777" w:rsidR="00CC15A2" w:rsidRPr="009A4BE6" w:rsidRDefault="00CC15A2"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sz w:val="28"/>
                <w:szCs w:val="28"/>
              </w:rPr>
              <w:t xml:space="preserve">Percentage of holding </w:t>
            </w:r>
            <w:r w:rsidRPr="009A4BE6">
              <w:rPr>
                <w:rFonts w:ascii="Angsana New" w:hAnsi="Angsana New"/>
                <w:sz w:val="28"/>
                <w:szCs w:val="28"/>
                <w:lang w:val="en-GB" w:eastAsia="en-GB"/>
              </w:rPr>
              <w:t>(</w:t>
            </w:r>
            <w:r w:rsidRPr="009A4BE6">
              <w:rPr>
                <w:rFonts w:ascii="Angsana New" w:hAnsi="Angsana New"/>
                <w:sz w:val="28"/>
                <w:szCs w:val="28"/>
              </w:rPr>
              <w:t>%</w:t>
            </w:r>
            <w:r w:rsidRPr="009A4BE6">
              <w:rPr>
                <w:rFonts w:ascii="Angsana New" w:hAnsi="Angsana New"/>
                <w:sz w:val="28"/>
                <w:szCs w:val="28"/>
                <w:lang w:val="en-GB" w:eastAsia="en-GB"/>
              </w:rPr>
              <w:t>)</w:t>
            </w:r>
          </w:p>
        </w:tc>
      </w:tr>
      <w:tr w:rsidR="0015537A" w:rsidRPr="009A4BE6" w14:paraId="4BBA4E9E" w14:textId="77777777" w:rsidTr="00DC0E59">
        <w:trPr>
          <w:tblHeader/>
        </w:trPr>
        <w:tc>
          <w:tcPr>
            <w:tcW w:w="3117" w:type="dxa"/>
          </w:tcPr>
          <w:p w14:paraId="264F6681"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lang w:val="en-GB"/>
              </w:rPr>
            </w:pPr>
          </w:p>
        </w:tc>
        <w:tc>
          <w:tcPr>
            <w:tcW w:w="3967" w:type="dxa"/>
          </w:tcPr>
          <w:p w14:paraId="4F1C2D57"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Merge w:val="restart"/>
            <w:shd w:val="clear" w:color="auto" w:fill="auto"/>
          </w:tcPr>
          <w:p w14:paraId="15D95B75"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March 31,</w:t>
            </w:r>
          </w:p>
          <w:p w14:paraId="20AEE2B0" w14:textId="4FD88EA6" w:rsidR="0015537A" w:rsidRPr="009A4BE6" w:rsidRDefault="0015537A" w:rsidP="00B30C11">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2022</w:t>
            </w:r>
          </w:p>
        </w:tc>
        <w:tc>
          <w:tcPr>
            <w:tcW w:w="1336" w:type="dxa"/>
            <w:vMerge w:val="restart"/>
          </w:tcPr>
          <w:p w14:paraId="6D1C364A"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9A4BE6">
              <w:rPr>
                <w:rFonts w:ascii="Angsana New" w:hAnsi="Angsana New"/>
                <w:sz w:val="28"/>
                <w:szCs w:val="28"/>
              </w:rPr>
              <w:t>December31,</w:t>
            </w:r>
          </w:p>
          <w:p w14:paraId="07045194" w14:textId="18796800" w:rsidR="0015537A" w:rsidRPr="009A4BE6" w:rsidRDefault="0015537A" w:rsidP="00B30C11">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2021</w:t>
            </w:r>
          </w:p>
        </w:tc>
      </w:tr>
      <w:tr w:rsidR="0015537A" w:rsidRPr="009A4BE6" w14:paraId="1C793D11" w14:textId="77777777" w:rsidTr="00652A61">
        <w:trPr>
          <w:tblHeader/>
        </w:trPr>
        <w:tc>
          <w:tcPr>
            <w:tcW w:w="3117" w:type="dxa"/>
          </w:tcPr>
          <w:p w14:paraId="09CEA994"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9A4BE6">
              <w:rPr>
                <w:rFonts w:ascii="Angsana New" w:hAnsi="Angsana New"/>
                <w:sz w:val="28"/>
                <w:szCs w:val="28"/>
              </w:rPr>
              <w:t>Company Name</w:t>
            </w:r>
          </w:p>
        </w:tc>
        <w:tc>
          <w:tcPr>
            <w:tcW w:w="3967" w:type="dxa"/>
          </w:tcPr>
          <w:p w14:paraId="584C4CFC"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Nature of business</w:t>
            </w:r>
          </w:p>
        </w:tc>
        <w:tc>
          <w:tcPr>
            <w:tcW w:w="1335" w:type="dxa"/>
            <w:vMerge/>
            <w:shd w:val="clear" w:color="auto" w:fill="auto"/>
          </w:tcPr>
          <w:p w14:paraId="02323E8F" w14:textId="51D12450"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c>
          <w:tcPr>
            <w:tcW w:w="1336" w:type="dxa"/>
            <w:vMerge/>
            <w:shd w:val="clear" w:color="auto" w:fill="auto"/>
          </w:tcPr>
          <w:p w14:paraId="5C96B3B6" w14:textId="1680B18D"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CC15A2" w:rsidRPr="009A4BE6" w14:paraId="13188248" w14:textId="77777777" w:rsidTr="00652A61">
        <w:tc>
          <w:tcPr>
            <w:tcW w:w="9755" w:type="dxa"/>
            <w:gridSpan w:val="4"/>
            <w:shd w:val="clear" w:color="auto" w:fill="auto"/>
          </w:tcPr>
          <w:p w14:paraId="72286786"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Subsidiaries</w:t>
            </w:r>
          </w:p>
        </w:tc>
      </w:tr>
      <w:tr w:rsidR="0015537A" w:rsidRPr="009A4BE6" w14:paraId="69F9859B" w14:textId="77777777" w:rsidTr="00B30C11">
        <w:tc>
          <w:tcPr>
            <w:tcW w:w="3117" w:type="dxa"/>
            <w:shd w:val="clear" w:color="auto" w:fill="auto"/>
          </w:tcPr>
          <w:p w14:paraId="2E4ACEB6" w14:textId="77777777"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t xml:space="preserve">Bliss </w:t>
            </w:r>
            <w:proofErr w:type="gramStart"/>
            <w:r w:rsidRPr="009A4BE6">
              <w:rPr>
                <w:rFonts w:ascii="Angsana New" w:hAnsi="Angsana New"/>
                <w:sz w:val="28"/>
                <w:szCs w:val="28"/>
              </w:rPr>
              <w:t xml:space="preserve">Innovation  </w:t>
            </w:r>
            <w:proofErr w:type="spellStart"/>
            <w:r w:rsidRPr="009A4BE6">
              <w:rPr>
                <w:rFonts w:ascii="Angsana New" w:hAnsi="Angsana New"/>
                <w:sz w:val="28"/>
                <w:szCs w:val="28"/>
              </w:rPr>
              <w:t>Co.</w:t>
            </w:r>
            <w:proofErr w:type="gramEnd"/>
            <w:r w:rsidRPr="009A4BE6">
              <w:rPr>
                <w:rFonts w:ascii="Angsana New" w:hAnsi="Angsana New"/>
                <w:sz w:val="28"/>
                <w:szCs w:val="28"/>
              </w:rPr>
              <w:t>,Ltd</w:t>
            </w:r>
            <w:proofErr w:type="spellEnd"/>
            <w:r w:rsidRPr="009A4BE6">
              <w:rPr>
                <w:rFonts w:ascii="Angsana New" w:hAnsi="Angsana New"/>
                <w:sz w:val="28"/>
                <w:szCs w:val="28"/>
              </w:rPr>
              <w:t>.</w:t>
            </w:r>
          </w:p>
        </w:tc>
        <w:tc>
          <w:tcPr>
            <w:tcW w:w="3967" w:type="dxa"/>
            <w:shd w:val="clear" w:color="auto" w:fill="auto"/>
          </w:tcPr>
          <w:p w14:paraId="06E8EBB2"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Agent for distributing, </w:t>
            </w:r>
            <w:proofErr w:type="gramStart"/>
            <w:r w:rsidRPr="009A4BE6">
              <w:rPr>
                <w:rFonts w:ascii="Angsana New" w:hAnsi="Angsana New"/>
                <w:sz w:val="28"/>
                <w:szCs w:val="28"/>
              </w:rPr>
              <w:t>installing</w:t>
            </w:r>
            <w:proofErr w:type="gramEnd"/>
            <w:r w:rsidRPr="009A4BE6">
              <w:rPr>
                <w:rFonts w:ascii="Angsana New" w:hAnsi="Angsana New"/>
                <w:sz w:val="28"/>
                <w:szCs w:val="28"/>
              </w:rPr>
              <w:t xml:space="preserve"> and providing after-sale service for communications and telecommunication equipment</w:t>
            </w:r>
          </w:p>
        </w:tc>
        <w:tc>
          <w:tcPr>
            <w:tcW w:w="1335" w:type="dxa"/>
            <w:shd w:val="clear" w:color="auto" w:fill="FFFFFF" w:themeFill="background1"/>
          </w:tcPr>
          <w:p w14:paraId="30A6BB65" w14:textId="22C37073"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46A64">
              <w:rPr>
                <w:rFonts w:ascii="Angsana New" w:hAnsi="Angsana New" w:hint="cs"/>
                <w:sz w:val="28"/>
                <w:szCs w:val="28"/>
              </w:rPr>
              <w:t>100</w:t>
            </w:r>
          </w:p>
        </w:tc>
        <w:tc>
          <w:tcPr>
            <w:tcW w:w="1336" w:type="dxa"/>
            <w:shd w:val="clear" w:color="auto" w:fill="auto"/>
          </w:tcPr>
          <w:p w14:paraId="076FE038" w14:textId="59FE9AF9"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A36ED3" w:rsidRPr="009A4BE6" w14:paraId="59B2D6E6" w14:textId="77777777" w:rsidTr="00B30C11">
        <w:tc>
          <w:tcPr>
            <w:tcW w:w="3117" w:type="dxa"/>
            <w:shd w:val="clear" w:color="auto" w:fill="auto"/>
          </w:tcPr>
          <w:p w14:paraId="4534B800" w14:textId="77777777" w:rsidR="00A36ED3" w:rsidRPr="009A4BE6" w:rsidRDefault="00A36ED3" w:rsidP="00B30C11">
            <w:pPr>
              <w:shd w:val="clear" w:color="auto" w:fill="FFFFFF" w:themeFill="background1"/>
              <w:rPr>
                <w:rFonts w:ascii="Angsana New" w:hAnsi="Angsana New"/>
                <w:sz w:val="28"/>
                <w:szCs w:val="28"/>
              </w:rPr>
            </w:pPr>
          </w:p>
        </w:tc>
        <w:tc>
          <w:tcPr>
            <w:tcW w:w="3967" w:type="dxa"/>
            <w:shd w:val="clear" w:color="auto" w:fill="auto"/>
          </w:tcPr>
          <w:p w14:paraId="1283A9C0" w14:textId="77777777" w:rsidR="00A36ED3" w:rsidRPr="009A4BE6" w:rsidRDefault="00A36E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FFFFFF" w:themeFill="background1"/>
          </w:tcPr>
          <w:p w14:paraId="6013E4BE" w14:textId="77777777" w:rsidR="00A36ED3" w:rsidRPr="009A4BE6" w:rsidRDefault="00A36E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shd w:val="clear" w:color="auto" w:fill="auto"/>
          </w:tcPr>
          <w:p w14:paraId="763B3D7D" w14:textId="77777777" w:rsidR="00A36ED3" w:rsidRPr="009A4BE6" w:rsidRDefault="00A36E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458E782C" w14:textId="77777777" w:rsidTr="00B30C11">
        <w:tc>
          <w:tcPr>
            <w:tcW w:w="3117" w:type="dxa"/>
            <w:shd w:val="clear" w:color="auto" w:fill="auto"/>
          </w:tcPr>
          <w:p w14:paraId="24876D2B" w14:textId="77777777"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lastRenderedPageBreak/>
              <w:t>Bliss Planet Joint Venture</w:t>
            </w:r>
          </w:p>
        </w:tc>
        <w:tc>
          <w:tcPr>
            <w:tcW w:w="3967" w:type="dxa"/>
            <w:shd w:val="clear" w:color="auto" w:fill="auto"/>
          </w:tcPr>
          <w:p w14:paraId="7A73C6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p w14:paraId="4698480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cs/>
              </w:rPr>
              <w:t>(</w:t>
            </w:r>
            <w:r w:rsidRPr="009A4BE6">
              <w:rPr>
                <w:rFonts w:ascii="Angsana New" w:hAnsi="Angsana New"/>
                <w:sz w:val="28"/>
                <w:szCs w:val="28"/>
              </w:rPr>
              <w:t>The company has control over the business from March 1, 2019</w:t>
            </w:r>
            <w:r w:rsidRPr="009A4BE6">
              <w:rPr>
                <w:rFonts w:ascii="Angsana New" w:hAnsi="Angsana New"/>
                <w:sz w:val="28"/>
                <w:szCs w:val="28"/>
                <w:cs/>
              </w:rPr>
              <w:t>)</w:t>
            </w:r>
          </w:p>
        </w:tc>
        <w:tc>
          <w:tcPr>
            <w:tcW w:w="1335" w:type="dxa"/>
            <w:shd w:val="clear" w:color="auto" w:fill="FFFFFF" w:themeFill="background1"/>
          </w:tcPr>
          <w:p w14:paraId="4C5A5B3C" w14:textId="0BC70FF6"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46A64">
              <w:rPr>
                <w:rFonts w:ascii="Angsana New" w:hAnsi="Angsana New" w:hint="cs"/>
                <w:sz w:val="28"/>
                <w:szCs w:val="28"/>
              </w:rPr>
              <w:t>40</w:t>
            </w:r>
          </w:p>
          <w:p w14:paraId="5B0F6B09" w14:textId="4D49B0BA" w:rsidR="00EE71F7" w:rsidRPr="009A4BE6" w:rsidRDefault="00EE71F7"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shd w:val="clear" w:color="auto" w:fill="auto"/>
          </w:tcPr>
          <w:p w14:paraId="798A3133" w14:textId="742C4C88"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ED5E472" w14:textId="77777777" w:rsidTr="00B30C11">
        <w:tc>
          <w:tcPr>
            <w:tcW w:w="3117" w:type="dxa"/>
            <w:shd w:val="clear" w:color="auto" w:fill="auto"/>
          </w:tcPr>
          <w:p w14:paraId="05A51990" w14:textId="77777777"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t>Bliss</w:t>
            </w:r>
            <w:r w:rsidRPr="009A4BE6">
              <w:rPr>
                <w:rFonts w:ascii="Angsana New" w:hAnsi="Angsana New"/>
                <w:sz w:val="28"/>
                <w:szCs w:val="28"/>
                <w:cs/>
              </w:rPr>
              <w:t xml:space="preserve"> </w:t>
            </w:r>
            <w:proofErr w:type="spellStart"/>
            <w:r w:rsidRPr="009A4BE6">
              <w:rPr>
                <w:rFonts w:ascii="Angsana New" w:hAnsi="Angsana New"/>
                <w:sz w:val="28"/>
                <w:szCs w:val="28"/>
              </w:rPr>
              <w:t>Htech</w:t>
            </w:r>
            <w:proofErr w:type="spellEnd"/>
            <w:r w:rsidRPr="009A4BE6">
              <w:rPr>
                <w:rFonts w:ascii="Angsana New" w:hAnsi="Angsana New"/>
                <w:sz w:val="28"/>
                <w:szCs w:val="28"/>
              </w:rPr>
              <w:t xml:space="preserve"> Co</w:t>
            </w:r>
            <w:r w:rsidRPr="009A4BE6">
              <w:rPr>
                <w:rFonts w:ascii="Angsana New" w:hAnsi="Angsana New"/>
                <w:sz w:val="28"/>
                <w:szCs w:val="28"/>
                <w:cs/>
              </w:rPr>
              <w:t>.</w:t>
            </w:r>
            <w:r w:rsidRPr="009A4BE6">
              <w:rPr>
                <w:rFonts w:ascii="Angsana New" w:hAnsi="Angsana New"/>
                <w:sz w:val="28"/>
                <w:szCs w:val="28"/>
              </w:rPr>
              <w:t>, Ltd</w:t>
            </w:r>
            <w:r w:rsidRPr="009A4BE6">
              <w:rPr>
                <w:rFonts w:ascii="Angsana New" w:hAnsi="Angsana New"/>
                <w:sz w:val="28"/>
                <w:szCs w:val="28"/>
                <w:cs/>
              </w:rPr>
              <w:t>.</w:t>
            </w:r>
          </w:p>
        </w:tc>
        <w:tc>
          <w:tcPr>
            <w:tcW w:w="3967" w:type="dxa"/>
            <w:shd w:val="clear" w:color="auto" w:fill="auto"/>
          </w:tcPr>
          <w:p w14:paraId="29D25A2B"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Trade and provide equipment for Infrastructure, </w:t>
            </w:r>
            <w:proofErr w:type="gramStart"/>
            <w:r w:rsidRPr="009A4BE6">
              <w:rPr>
                <w:rFonts w:ascii="Angsana New" w:hAnsi="Angsana New"/>
                <w:sz w:val="28"/>
                <w:szCs w:val="28"/>
              </w:rPr>
              <w:t>Telecommunication</w:t>
            </w:r>
            <w:proofErr w:type="gramEnd"/>
            <w:r w:rsidRPr="009A4BE6">
              <w:rPr>
                <w:rFonts w:ascii="Angsana New" w:hAnsi="Angsana New"/>
                <w:sz w:val="28"/>
                <w:szCs w:val="28"/>
              </w:rPr>
              <w:t xml:space="preserve"> and Information Technology Solutions projects</w:t>
            </w:r>
            <w:r w:rsidRPr="009A4BE6">
              <w:rPr>
                <w:rFonts w:ascii="Angsana New" w:hAnsi="Angsana New"/>
                <w:sz w:val="28"/>
                <w:szCs w:val="28"/>
                <w:cs/>
              </w:rPr>
              <w:t>.</w:t>
            </w:r>
          </w:p>
        </w:tc>
        <w:tc>
          <w:tcPr>
            <w:tcW w:w="1335" w:type="dxa"/>
            <w:shd w:val="clear" w:color="auto" w:fill="FFFFFF" w:themeFill="background1"/>
          </w:tcPr>
          <w:p w14:paraId="05D9E796" w14:textId="0A40943E"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46A64">
              <w:rPr>
                <w:rFonts w:ascii="Angsana New" w:hAnsi="Angsana New" w:hint="cs"/>
                <w:sz w:val="28"/>
                <w:szCs w:val="28"/>
              </w:rPr>
              <w:t>100</w:t>
            </w:r>
          </w:p>
        </w:tc>
        <w:tc>
          <w:tcPr>
            <w:tcW w:w="1336" w:type="dxa"/>
            <w:shd w:val="clear" w:color="auto" w:fill="auto"/>
          </w:tcPr>
          <w:p w14:paraId="13960F4E" w14:textId="05B9E799"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CC15A2" w:rsidRPr="009A4BE6" w14:paraId="5B1E6599" w14:textId="77777777" w:rsidTr="00B30C11">
        <w:trPr>
          <w:trHeight w:val="299"/>
        </w:trPr>
        <w:tc>
          <w:tcPr>
            <w:tcW w:w="9755" w:type="dxa"/>
            <w:gridSpan w:val="4"/>
            <w:shd w:val="clear" w:color="auto" w:fill="FFFFFF" w:themeFill="background1"/>
          </w:tcPr>
          <w:p w14:paraId="306984F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Associate</w:t>
            </w:r>
          </w:p>
        </w:tc>
      </w:tr>
      <w:tr w:rsidR="0015537A" w:rsidRPr="009A4BE6" w14:paraId="566894FD" w14:textId="77777777" w:rsidTr="00B30C11">
        <w:tc>
          <w:tcPr>
            <w:tcW w:w="3117" w:type="dxa"/>
            <w:shd w:val="clear" w:color="auto" w:fill="auto"/>
          </w:tcPr>
          <w:p w14:paraId="382C7A12"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9A4BE6">
              <w:rPr>
                <w:rFonts w:ascii="Angsana New" w:hAnsi="Angsana New"/>
                <w:sz w:val="28"/>
                <w:szCs w:val="28"/>
              </w:rPr>
              <w:t>Information  Technology</w:t>
            </w:r>
            <w:proofErr w:type="gramEnd"/>
            <w:r w:rsidRPr="009A4BE6">
              <w:rPr>
                <w:rFonts w:ascii="Angsana New" w:hAnsi="Angsana New"/>
                <w:sz w:val="28"/>
                <w:szCs w:val="28"/>
              </w:rPr>
              <w:t xml:space="preserve">  Group  </w:t>
            </w:r>
            <w:proofErr w:type="spellStart"/>
            <w:r w:rsidRPr="009A4BE6">
              <w:rPr>
                <w:rFonts w:ascii="Angsana New" w:hAnsi="Angsana New"/>
                <w:sz w:val="28"/>
                <w:szCs w:val="28"/>
              </w:rPr>
              <w:t>Co.,Ltd</w:t>
            </w:r>
            <w:proofErr w:type="spellEnd"/>
            <w:r w:rsidRPr="009A4BE6">
              <w:rPr>
                <w:rFonts w:ascii="Angsana New" w:hAnsi="Angsana New"/>
                <w:sz w:val="28"/>
                <w:szCs w:val="28"/>
              </w:rPr>
              <w:t>.</w:t>
            </w:r>
          </w:p>
        </w:tc>
        <w:tc>
          <w:tcPr>
            <w:tcW w:w="3967" w:type="dxa"/>
            <w:shd w:val="clear" w:color="auto" w:fill="auto"/>
          </w:tcPr>
          <w:p w14:paraId="1D53D610"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Information technology sector and provide consulting service and solutions</w:t>
            </w:r>
          </w:p>
        </w:tc>
        <w:tc>
          <w:tcPr>
            <w:tcW w:w="1335" w:type="dxa"/>
            <w:shd w:val="clear" w:color="auto" w:fill="FFFFFF" w:themeFill="background1"/>
          </w:tcPr>
          <w:p w14:paraId="3447EF44" w14:textId="378AACE2"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46A64">
              <w:rPr>
                <w:rFonts w:ascii="Angsana New" w:hAnsi="Angsana New" w:hint="cs"/>
                <w:sz w:val="28"/>
                <w:szCs w:val="28"/>
              </w:rPr>
              <w:t>35</w:t>
            </w:r>
          </w:p>
        </w:tc>
        <w:tc>
          <w:tcPr>
            <w:tcW w:w="1336" w:type="dxa"/>
            <w:shd w:val="clear" w:color="auto" w:fill="auto"/>
          </w:tcPr>
          <w:p w14:paraId="46B2DA2C" w14:textId="03B14120"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35</w:t>
            </w:r>
          </w:p>
        </w:tc>
      </w:tr>
      <w:tr w:rsidR="0015537A" w:rsidRPr="009A4BE6" w14:paraId="21E2939D" w14:textId="77777777" w:rsidTr="00B30C11">
        <w:tc>
          <w:tcPr>
            <w:tcW w:w="3117" w:type="dxa"/>
            <w:shd w:val="clear" w:color="auto" w:fill="auto"/>
          </w:tcPr>
          <w:p w14:paraId="052880EF"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Associates</w:t>
            </w:r>
          </w:p>
        </w:tc>
        <w:tc>
          <w:tcPr>
            <w:tcW w:w="3967" w:type="dxa"/>
            <w:shd w:val="clear" w:color="auto" w:fill="auto"/>
          </w:tcPr>
          <w:p w14:paraId="7DE70E30"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FFFFFF" w:themeFill="background1"/>
          </w:tcPr>
          <w:p w14:paraId="24183E9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5125600C"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FCA6E79" w14:textId="77777777" w:rsidTr="00B30C11">
        <w:tc>
          <w:tcPr>
            <w:tcW w:w="3117" w:type="dxa"/>
            <w:shd w:val="clear" w:color="auto" w:fill="auto"/>
          </w:tcPr>
          <w:p w14:paraId="0C45AD0E"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proofErr w:type="spellStart"/>
            <w:proofErr w:type="gramStart"/>
            <w:r w:rsidRPr="009A4BE6">
              <w:rPr>
                <w:rFonts w:ascii="Angsana New" w:hAnsi="Angsana New"/>
                <w:sz w:val="28"/>
                <w:szCs w:val="28"/>
              </w:rPr>
              <w:t>Accellence</w:t>
            </w:r>
            <w:proofErr w:type="spellEnd"/>
            <w:r w:rsidRPr="009A4BE6">
              <w:rPr>
                <w:rFonts w:ascii="Angsana New" w:hAnsi="Angsana New"/>
                <w:sz w:val="28"/>
                <w:szCs w:val="28"/>
              </w:rPr>
              <w:t xml:space="preserve">  (</w:t>
            </w:r>
            <w:proofErr w:type="gramEnd"/>
            <w:r w:rsidRPr="009A4BE6">
              <w:rPr>
                <w:rFonts w:ascii="Angsana New" w:hAnsi="Angsana New"/>
                <w:sz w:val="28"/>
                <w:szCs w:val="28"/>
              </w:rPr>
              <w:t xml:space="preserve">Thailand) </w:t>
            </w:r>
            <w:proofErr w:type="spellStart"/>
            <w:r w:rsidRPr="009A4BE6">
              <w:rPr>
                <w:rFonts w:ascii="Angsana New" w:hAnsi="Angsana New"/>
                <w:sz w:val="28"/>
                <w:szCs w:val="28"/>
              </w:rPr>
              <w:t>Co.,Ltd</w:t>
            </w:r>
            <w:proofErr w:type="spellEnd"/>
            <w:r w:rsidRPr="009A4BE6">
              <w:rPr>
                <w:rFonts w:ascii="Angsana New" w:hAnsi="Angsana New"/>
                <w:sz w:val="28"/>
                <w:szCs w:val="28"/>
              </w:rPr>
              <w:t>.</w:t>
            </w:r>
          </w:p>
        </w:tc>
        <w:tc>
          <w:tcPr>
            <w:tcW w:w="3967" w:type="dxa"/>
            <w:shd w:val="clear" w:color="auto" w:fill="auto"/>
          </w:tcPr>
          <w:p w14:paraId="680C9C58"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Provide consulting service in software and operate business relating to electronic payment service</w:t>
            </w:r>
          </w:p>
        </w:tc>
        <w:tc>
          <w:tcPr>
            <w:tcW w:w="1335" w:type="dxa"/>
            <w:shd w:val="clear" w:color="auto" w:fill="FFFFFF" w:themeFill="background1"/>
          </w:tcPr>
          <w:p w14:paraId="46D6C6E4" w14:textId="378A4041"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46A64">
              <w:rPr>
                <w:rFonts w:ascii="Angsana New" w:hAnsi="Angsana New" w:hint="cs"/>
                <w:sz w:val="28"/>
                <w:szCs w:val="28"/>
              </w:rPr>
              <w:t>35</w:t>
            </w:r>
          </w:p>
        </w:tc>
        <w:tc>
          <w:tcPr>
            <w:tcW w:w="1336" w:type="dxa"/>
            <w:shd w:val="clear" w:color="auto" w:fill="auto"/>
          </w:tcPr>
          <w:p w14:paraId="3898FA63" w14:textId="4C9415ED"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35</w:t>
            </w:r>
          </w:p>
        </w:tc>
      </w:tr>
      <w:tr w:rsidR="0015537A" w:rsidRPr="009A4BE6" w14:paraId="426464BF" w14:textId="77777777" w:rsidTr="00B30C11">
        <w:tc>
          <w:tcPr>
            <w:tcW w:w="3117" w:type="dxa"/>
            <w:shd w:val="clear" w:color="auto" w:fill="auto"/>
          </w:tcPr>
          <w:p w14:paraId="73FCEEDF"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 xml:space="preserve">California Consulting Group </w:t>
            </w:r>
            <w:proofErr w:type="spellStart"/>
            <w:proofErr w:type="gramStart"/>
            <w:r w:rsidRPr="009A4BE6">
              <w:rPr>
                <w:rFonts w:ascii="Angsana New" w:hAnsi="Angsana New"/>
                <w:sz w:val="28"/>
                <w:szCs w:val="28"/>
              </w:rPr>
              <w:t>Co.,Ltd</w:t>
            </w:r>
            <w:proofErr w:type="spellEnd"/>
            <w:r w:rsidRPr="009A4BE6">
              <w:rPr>
                <w:rFonts w:ascii="Angsana New" w:hAnsi="Angsana New"/>
                <w:sz w:val="28"/>
                <w:szCs w:val="28"/>
              </w:rPr>
              <w:t>.</w:t>
            </w:r>
            <w:proofErr w:type="gramEnd"/>
          </w:p>
        </w:tc>
        <w:tc>
          <w:tcPr>
            <w:tcW w:w="3967" w:type="dxa"/>
            <w:shd w:val="clear" w:color="auto" w:fill="auto"/>
          </w:tcPr>
          <w:p w14:paraId="4964D5D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Provide consulting service in software relating to financial service and information technology</w:t>
            </w:r>
          </w:p>
        </w:tc>
        <w:tc>
          <w:tcPr>
            <w:tcW w:w="1335" w:type="dxa"/>
            <w:shd w:val="clear" w:color="auto" w:fill="FFFFFF" w:themeFill="background1"/>
          </w:tcPr>
          <w:p w14:paraId="3C6BE063" w14:textId="38F6B569"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46A64">
              <w:rPr>
                <w:rFonts w:ascii="Angsana New" w:hAnsi="Angsana New" w:hint="cs"/>
                <w:sz w:val="28"/>
                <w:szCs w:val="28"/>
              </w:rPr>
              <w:t>35</w:t>
            </w:r>
          </w:p>
        </w:tc>
        <w:tc>
          <w:tcPr>
            <w:tcW w:w="1336" w:type="dxa"/>
            <w:shd w:val="clear" w:color="auto" w:fill="auto"/>
          </w:tcPr>
          <w:p w14:paraId="118BFC8D" w14:textId="48840CCA"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hint="cs"/>
                <w:sz w:val="28"/>
                <w:szCs w:val="28"/>
              </w:rPr>
              <w:t>35</w:t>
            </w:r>
          </w:p>
        </w:tc>
      </w:tr>
      <w:tr w:rsidR="0015537A" w:rsidRPr="009A4BE6" w14:paraId="7D8ECB68" w14:textId="77777777" w:rsidTr="00B30C11">
        <w:tc>
          <w:tcPr>
            <w:tcW w:w="3117" w:type="dxa"/>
            <w:shd w:val="clear" w:color="auto" w:fill="auto"/>
          </w:tcPr>
          <w:p w14:paraId="2079BDB8"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sz w:val="28"/>
                <w:szCs w:val="28"/>
              </w:rPr>
              <w:t xml:space="preserve">Bliss-CW Joint Venture </w:t>
            </w:r>
            <w:proofErr w:type="spellStart"/>
            <w:proofErr w:type="gramStart"/>
            <w:r w:rsidRPr="009A4BE6">
              <w:rPr>
                <w:rFonts w:ascii="Angsana New" w:hAnsi="Angsana New"/>
                <w:sz w:val="28"/>
                <w:szCs w:val="28"/>
              </w:rPr>
              <w:t>Co.,Ltd</w:t>
            </w:r>
            <w:proofErr w:type="spellEnd"/>
            <w:r w:rsidRPr="009A4BE6">
              <w:rPr>
                <w:rFonts w:ascii="Angsana New" w:hAnsi="Angsana New"/>
                <w:sz w:val="28"/>
                <w:szCs w:val="28"/>
              </w:rPr>
              <w:t>.</w:t>
            </w:r>
            <w:proofErr w:type="gramEnd"/>
          </w:p>
        </w:tc>
        <w:tc>
          <w:tcPr>
            <w:tcW w:w="3967" w:type="dxa"/>
            <w:shd w:val="clear" w:color="auto" w:fill="auto"/>
          </w:tcPr>
          <w:p w14:paraId="796FF682"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r w:rsidRPr="009A4BE6">
              <w:rPr>
                <w:rFonts w:ascii="Angsana New" w:hAnsi="Angsana New" w:hint="cs"/>
                <w:sz w:val="28"/>
                <w:szCs w:val="28"/>
                <w:cs/>
              </w:rPr>
              <w:t xml:space="preserve"> </w:t>
            </w:r>
            <w:proofErr w:type="gramStart"/>
            <w:r w:rsidRPr="009A4BE6">
              <w:rPr>
                <w:rFonts w:ascii="Angsana New" w:hAnsi="Angsana New"/>
                <w:sz w:val="28"/>
                <w:szCs w:val="28"/>
              </w:rPr>
              <w:t>and  individual</w:t>
            </w:r>
            <w:proofErr w:type="gramEnd"/>
            <w:r w:rsidRPr="009A4BE6">
              <w:rPr>
                <w:rFonts w:ascii="Angsana New" w:hAnsi="Angsana New"/>
                <w:sz w:val="28"/>
                <w:szCs w:val="28"/>
              </w:rPr>
              <w:br/>
              <w:t>(no commercial operation)</w:t>
            </w:r>
          </w:p>
        </w:tc>
        <w:tc>
          <w:tcPr>
            <w:tcW w:w="1335" w:type="dxa"/>
            <w:shd w:val="clear" w:color="auto" w:fill="FFFFFF" w:themeFill="background1"/>
          </w:tcPr>
          <w:p w14:paraId="5750E20B" w14:textId="5AD615C2"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46A64">
              <w:rPr>
                <w:rFonts w:ascii="Angsana New" w:hAnsi="Angsana New" w:hint="cs"/>
                <w:sz w:val="28"/>
                <w:szCs w:val="28"/>
              </w:rPr>
              <w:t>40</w:t>
            </w:r>
          </w:p>
        </w:tc>
        <w:tc>
          <w:tcPr>
            <w:tcW w:w="1336" w:type="dxa"/>
            <w:shd w:val="clear" w:color="auto" w:fill="auto"/>
          </w:tcPr>
          <w:p w14:paraId="54FCB3E9" w14:textId="426FB988"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D2B7418" w14:textId="77777777" w:rsidTr="00B30C11">
        <w:tc>
          <w:tcPr>
            <w:tcW w:w="3117" w:type="dxa"/>
            <w:shd w:val="clear" w:color="auto" w:fill="auto"/>
          </w:tcPr>
          <w:p w14:paraId="6A1E45D9"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Joint Ventures</w:t>
            </w:r>
          </w:p>
        </w:tc>
        <w:tc>
          <w:tcPr>
            <w:tcW w:w="3967" w:type="dxa"/>
            <w:shd w:val="clear" w:color="auto" w:fill="auto"/>
          </w:tcPr>
          <w:p w14:paraId="266A736B"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FFFFFF" w:themeFill="background1"/>
          </w:tcPr>
          <w:p w14:paraId="5CDAA4B0"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4AECE574"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17151B1" w14:textId="77777777" w:rsidTr="00B30C11">
        <w:tc>
          <w:tcPr>
            <w:tcW w:w="3117" w:type="dxa"/>
            <w:shd w:val="clear" w:color="auto" w:fill="auto"/>
          </w:tcPr>
          <w:p w14:paraId="0711BE93"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Bliss-CW Joint Venture</w:t>
            </w:r>
          </w:p>
        </w:tc>
        <w:tc>
          <w:tcPr>
            <w:tcW w:w="3967" w:type="dxa"/>
            <w:shd w:val="clear" w:color="auto" w:fill="auto"/>
          </w:tcPr>
          <w:p w14:paraId="4EC8B8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tc>
        <w:tc>
          <w:tcPr>
            <w:tcW w:w="1335" w:type="dxa"/>
            <w:shd w:val="clear" w:color="auto" w:fill="FFFFFF" w:themeFill="background1"/>
          </w:tcPr>
          <w:p w14:paraId="056017A4" w14:textId="65CA99B6" w:rsidR="0015537A" w:rsidRPr="009A4BE6" w:rsidRDefault="00046A64"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46A64">
              <w:rPr>
                <w:rFonts w:ascii="Angsana New" w:hAnsi="Angsana New" w:hint="cs"/>
                <w:sz w:val="28"/>
                <w:szCs w:val="28"/>
              </w:rPr>
              <w:t>40</w:t>
            </w:r>
          </w:p>
        </w:tc>
        <w:tc>
          <w:tcPr>
            <w:tcW w:w="1336" w:type="dxa"/>
            <w:shd w:val="clear" w:color="auto" w:fill="auto"/>
          </w:tcPr>
          <w:p w14:paraId="52779A8F" w14:textId="122967B3"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bl>
    <w:p w14:paraId="0357C2CE" w14:textId="77777777" w:rsidR="00CC15A2" w:rsidRPr="009A4BE6"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Significant transactions with subsidiaries have been eliminated in the consolidated financial statements.</w:t>
      </w:r>
    </w:p>
    <w:p w14:paraId="24CDE743" w14:textId="19E50FB9" w:rsidR="00A36ED3"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cs/>
          <w:lang w:val="en-GB"/>
        </w:rPr>
        <w:sectPr w:rsidR="00A36ED3" w:rsidSect="004C647B">
          <w:headerReference w:type="default" r:id="rId8"/>
          <w:footerReference w:type="even" r:id="rId9"/>
          <w:footerReference w:type="default" r:id="rId10"/>
          <w:footerReference w:type="first" r:id="rId11"/>
          <w:pgSz w:w="11909" w:h="16834" w:code="9"/>
          <w:pgMar w:top="1555" w:right="1138" w:bottom="1138" w:left="1440" w:header="706" w:footer="734" w:gutter="0"/>
          <w:pgNumType w:start="8"/>
          <w:cols w:space="720"/>
          <w:docGrid w:linePitch="245"/>
        </w:sectPr>
      </w:pPr>
      <w:r w:rsidRPr="009A4BE6">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00A36ED3" w:rsidRPr="009A4BE6">
        <w:rPr>
          <w:rFonts w:ascii="Angsana New" w:hAnsi="Angsana New"/>
          <w:bCs/>
          <w:sz w:val="28"/>
          <w:szCs w:val="28"/>
          <w:lang w:val="en-GB"/>
        </w:rPr>
        <w:t>.</w:t>
      </w:r>
    </w:p>
    <w:p w14:paraId="08FA17C2" w14:textId="753A4E6B"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lastRenderedPageBreak/>
        <w:t xml:space="preserve">BASIS FOR </w:t>
      </w:r>
      <w:r w:rsidR="008D02E3" w:rsidRPr="008D02E3">
        <w:rPr>
          <w:rFonts w:ascii="Angsana New" w:hAnsi="Angsana New"/>
          <w:b/>
          <w:sz w:val="28"/>
          <w:szCs w:val="28"/>
        </w:rPr>
        <w:t>INTERIM FINANCIAL STATEMENT PREPARATION</w:t>
      </w:r>
    </w:p>
    <w:p w14:paraId="7D6E23F2" w14:textId="11B2EE9E" w:rsidR="005B641E" w:rsidRPr="00C94819" w:rsidRDefault="005B641E"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C94819">
        <w:rPr>
          <w:rFonts w:ascii="Angsana New" w:hAnsi="Angsana New"/>
          <w:b/>
          <w:bCs/>
          <w:sz w:val="28"/>
          <w:lang w:val="en-GB"/>
        </w:rPr>
        <w:t xml:space="preserve">Basis of </w:t>
      </w:r>
      <w:r w:rsidR="00850386" w:rsidRPr="00850386">
        <w:rPr>
          <w:rFonts w:ascii="Angsana New" w:hAnsi="Angsana New"/>
          <w:b/>
          <w:bCs/>
          <w:sz w:val="28"/>
          <w:lang w:val="en-GB"/>
        </w:rPr>
        <w:t>interim financial statements preparation</w:t>
      </w:r>
    </w:p>
    <w:p w14:paraId="6DABDBCC" w14:textId="77777777" w:rsidR="00850386" w:rsidRPr="001F5319" w:rsidRDefault="00850386" w:rsidP="00850386">
      <w:pPr>
        <w:pStyle w:val="ListParagraph"/>
        <w:tabs>
          <w:tab w:val="left" w:pos="180"/>
        </w:tabs>
        <w:spacing w:after="120" w:line="240" w:lineRule="auto"/>
        <w:ind w:left="990"/>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751C0C2E" w14:textId="3918D7CD" w:rsidR="00850386" w:rsidRPr="001F5319" w:rsidRDefault="00850386" w:rsidP="0085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5"/>
        <w:jc w:val="thaiDistribute"/>
        <w:rPr>
          <w:rFonts w:ascii="Angsana New" w:hAnsi="Angsana New"/>
          <w:bCs/>
          <w:sz w:val="28"/>
          <w:szCs w:val="28"/>
          <w:lang w:val="en-GB"/>
        </w:rPr>
      </w:pPr>
      <w:r w:rsidRPr="001F5319">
        <w:rPr>
          <w:rFonts w:ascii="Angsana New" w:hAnsi="Angsana New"/>
          <w:bCs/>
          <w:sz w:val="28"/>
          <w:szCs w:val="28"/>
          <w:lang w:val="en-GB"/>
        </w:rPr>
        <w:t xml:space="preserve">The interim financial statements are prepared to provide information in addition to those included in the latest annual financial </w:t>
      </w:r>
      <w:proofErr w:type="gramStart"/>
      <w:r w:rsidRPr="001F5319">
        <w:rPr>
          <w:rFonts w:ascii="Angsana New" w:hAnsi="Angsana New"/>
          <w:bCs/>
          <w:sz w:val="28"/>
          <w:szCs w:val="28"/>
          <w:lang w:val="en-GB"/>
        </w:rPr>
        <w:t>statements</w:t>
      </w:r>
      <w:r w:rsidRPr="00B6731C">
        <w:rPr>
          <w:rFonts w:ascii="Angsana New" w:hAnsi="Angsana New"/>
          <w:b/>
          <w:sz w:val="28"/>
          <w:szCs w:val="28"/>
          <w:cs/>
          <w:lang w:val="en-GB"/>
        </w:rPr>
        <w:t>.</w:t>
      </w:r>
      <w:r w:rsidRPr="001F5319">
        <w:rPr>
          <w:rFonts w:ascii="Angsana New" w:hAnsi="Angsana New"/>
          <w:bCs/>
          <w:sz w:val="28"/>
          <w:szCs w:val="28"/>
          <w:lang w:val="en-GB"/>
        </w:rPr>
        <w:t>Accordingly</w:t>
      </w:r>
      <w:proofErr w:type="gramEnd"/>
      <w:r w:rsidRPr="001F5319">
        <w:rPr>
          <w:rFonts w:ascii="Angsana New" w:hAnsi="Angsana New"/>
          <w:bCs/>
          <w:sz w:val="28"/>
          <w:szCs w:val="28"/>
          <w:lang w:val="en-GB"/>
        </w:rPr>
        <w:t>, they focus on new activities, events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lang w:val="en-GB"/>
        </w:rPr>
        <w:t>These interim financial statements should, therefore, be read in conjunction with the financial statements for the year ended December 31, 20</w:t>
      </w:r>
      <w:r>
        <w:rPr>
          <w:rFonts w:ascii="Angsana New" w:hAnsi="Angsana New"/>
          <w:bCs/>
          <w:sz w:val="28"/>
          <w:szCs w:val="28"/>
        </w:rPr>
        <w:t>21</w:t>
      </w:r>
      <w:r w:rsidRPr="00B6731C">
        <w:rPr>
          <w:rFonts w:ascii="Angsana New" w:hAnsi="Angsana New"/>
          <w:b/>
          <w:sz w:val="28"/>
          <w:szCs w:val="28"/>
          <w:cs/>
          <w:lang w:val="en-GB"/>
        </w:rPr>
        <w:t>.</w:t>
      </w:r>
    </w:p>
    <w:p w14:paraId="1FA14C77" w14:textId="66AF8099" w:rsidR="00A36ED3" w:rsidRPr="00040CE1" w:rsidRDefault="00850386" w:rsidP="00040CE1">
      <w:pPr>
        <w:pStyle w:val="ListParagraph"/>
        <w:tabs>
          <w:tab w:val="left" w:pos="180"/>
        </w:tabs>
        <w:spacing w:before="120" w:after="120" w:line="240" w:lineRule="auto"/>
        <w:ind w:left="990"/>
        <w:jc w:val="thaiDistribute"/>
        <w:rPr>
          <w:rFonts w:ascii="Angsana New" w:hAnsi="Angsana New"/>
          <w:sz w:val="28"/>
        </w:rPr>
      </w:pPr>
      <w:r w:rsidRPr="001142C6">
        <w:rPr>
          <w:rFonts w:ascii="Angsana New" w:hAnsi="Angsana New"/>
          <w:sz w:val="28"/>
        </w:rPr>
        <w:t xml:space="preserve">The interim financial statements are officially prepared in Thai </w:t>
      </w:r>
      <w:proofErr w:type="gramStart"/>
      <w:r w:rsidRPr="001142C6">
        <w:rPr>
          <w:rFonts w:ascii="Angsana New" w:hAnsi="Angsana New"/>
          <w:sz w:val="28"/>
        </w:rPr>
        <w:t>language</w:t>
      </w:r>
      <w:r w:rsidRPr="001142C6">
        <w:rPr>
          <w:rFonts w:ascii="Angsana New" w:hAnsi="Angsana New"/>
          <w:sz w:val="28"/>
          <w:cs/>
        </w:rPr>
        <w:t>.</w:t>
      </w:r>
      <w:r w:rsidRPr="001142C6">
        <w:rPr>
          <w:rFonts w:ascii="Angsana New" w:hAnsi="Angsana New"/>
          <w:sz w:val="28"/>
        </w:rPr>
        <w:t>The</w:t>
      </w:r>
      <w:proofErr w:type="gramEnd"/>
      <w:r w:rsidRPr="001142C6">
        <w:rPr>
          <w:rFonts w:ascii="Angsana New" w:hAnsi="Angsana New"/>
          <w:sz w:val="28"/>
        </w:rPr>
        <w:t xml:space="preserve"> translation of these statutory financial statements to other language must conform to the Thai financial report</w:t>
      </w:r>
      <w:r w:rsidRPr="001142C6">
        <w:rPr>
          <w:rFonts w:ascii="Angsana New" w:hAnsi="Angsana New"/>
          <w:sz w:val="28"/>
          <w:cs/>
        </w:rPr>
        <w:t>.</w:t>
      </w:r>
    </w:p>
    <w:p w14:paraId="4C542E45" w14:textId="16A9CE2C" w:rsidR="00850386" w:rsidRPr="00D05BB3" w:rsidRDefault="00850386"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D05BB3">
        <w:rPr>
          <w:rFonts w:ascii="Angsana New" w:hAnsi="Angsana New"/>
          <w:b/>
          <w:bCs/>
          <w:sz w:val="28"/>
          <w:lang w:val="en-GB"/>
        </w:rPr>
        <w:t>Significant accounting policies</w:t>
      </w:r>
    </w:p>
    <w:p w14:paraId="2940F6D1" w14:textId="31ACCD6B" w:rsidR="00850386" w:rsidRDefault="00850386" w:rsidP="006E3238">
      <w:pPr>
        <w:pStyle w:val="ListParagraph"/>
        <w:tabs>
          <w:tab w:val="left" w:pos="180"/>
        </w:tabs>
        <w:spacing w:after="120" w:line="240" w:lineRule="auto"/>
        <w:ind w:left="993"/>
        <w:jc w:val="thaiDistribute"/>
        <w:rPr>
          <w:rFonts w:ascii="Angsana New" w:hAnsi="Angsana New"/>
          <w:sz w:val="28"/>
        </w:rPr>
      </w:pPr>
      <w:bookmarkStart w:id="0" w:name="_Hlk36541198"/>
      <w:r w:rsidRPr="00D05BB3">
        <w:rPr>
          <w:rFonts w:ascii="Angsana New" w:hAnsi="Angsana New"/>
          <w:sz w:val="28"/>
        </w:rPr>
        <w:t>The interim financial statements are prepared using the same accounting policies and methods of computation as were used for the financial statements for the year ended</w:t>
      </w:r>
      <w:r w:rsidRPr="00D05BB3">
        <w:rPr>
          <w:rFonts w:ascii="Angsana New" w:hAnsi="Angsana New"/>
          <w:sz w:val="28"/>
          <w:cs/>
        </w:rPr>
        <w:t xml:space="preserve"> </w:t>
      </w:r>
      <w:r w:rsidRPr="00D05BB3">
        <w:rPr>
          <w:rFonts w:ascii="Angsana New" w:hAnsi="Angsana New"/>
          <w:sz w:val="28"/>
        </w:rPr>
        <w:t>December 31,</w:t>
      </w:r>
      <w:r w:rsidRPr="00D05BB3">
        <w:rPr>
          <w:rFonts w:ascii="Angsana New" w:hAnsi="Angsana New"/>
          <w:sz w:val="28"/>
          <w:cs/>
        </w:rPr>
        <w:t xml:space="preserve"> </w:t>
      </w:r>
      <w:r w:rsidRPr="00D05BB3">
        <w:rPr>
          <w:rFonts w:ascii="Angsana New" w:hAnsi="Angsana New"/>
          <w:sz w:val="28"/>
        </w:rPr>
        <w:t>2021</w:t>
      </w:r>
    </w:p>
    <w:p w14:paraId="4D5162E7" w14:textId="43E4BEA1" w:rsidR="00D05BB3" w:rsidRDefault="006E3238" w:rsidP="006E3238">
      <w:pPr>
        <w:pStyle w:val="ListParagraph"/>
        <w:tabs>
          <w:tab w:val="left" w:pos="180"/>
        </w:tabs>
        <w:spacing w:after="120" w:line="240" w:lineRule="auto"/>
        <w:ind w:left="993"/>
        <w:jc w:val="thaiDistribute"/>
        <w:rPr>
          <w:rFonts w:ascii="Angsana New" w:hAnsi="Angsana New"/>
          <w:sz w:val="28"/>
        </w:rPr>
      </w:pPr>
      <w:r w:rsidRPr="006E3238">
        <w:rPr>
          <w:rFonts w:ascii="Angsana New" w:hAnsi="Angsana New"/>
          <w:sz w:val="28"/>
        </w:rPr>
        <w:t xml:space="preserve">The revised financial reporting standards which are effective for fiscal years beginning on or after </w:t>
      </w:r>
      <w:proofErr w:type="gramStart"/>
      <w:r w:rsidRPr="006E3238">
        <w:rPr>
          <w:rFonts w:ascii="Angsana New" w:hAnsi="Angsana New"/>
          <w:sz w:val="28"/>
        </w:rPr>
        <w:t xml:space="preserve">January </w:t>
      </w:r>
      <w:r>
        <w:rPr>
          <w:rFonts w:ascii="Angsana New" w:hAnsi="Angsana New"/>
          <w:sz w:val="28"/>
        </w:rPr>
        <w:t xml:space="preserve"> </w:t>
      </w:r>
      <w:r w:rsidR="00061B86" w:rsidRPr="00061B86">
        <w:rPr>
          <w:rFonts w:ascii="Angsana New" w:hAnsi="Angsana New"/>
          <w:sz w:val="28"/>
        </w:rPr>
        <w:t>1</w:t>
      </w:r>
      <w:proofErr w:type="gramEnd"/>
      <w:r w:rsidRPr="006E3238">
        <w:rPr>
          <w:rFonts w:ascii="Angsana New" w:hAnsi="Angsana New"/>
          <w:sz w:val="28"/>
        </w:rPr>
        <w:t xml:space="preserve">, </w:t>
      </w:r>
      <w:r w:rsidR="00061B86" w:rsidRPr="00061B86">
        <w:rPr>
          <w:rFonts w:ascii="Angsana New" w:hAnsi="Angsana New"/>
          <w:sz w:val="28"/>
        </w:rPr>
        <w:t>2022</w:t>
      </w:r>
      <w:r w:rsidRPr="006E3238">
        <w:rPr>
          <w:rFonts w:ascii="Angsana New" w:hAnsi="Angsana New"/>
          <w:sz w:val="28"/>
        </w:rPr>
        <w:t>, do not have any significant impact on the Group's financial statements.</w:t>
      </w:r>
    </w:p>
    <w:bookmarkEnd w:id="0"/>
    <w:p w14:paraId="65987538" w14:textId="77777777" w:rsidR="001D7AC1" w:rsidRPr="00580219" w:rsidRDefault="001D7AC1" w:rsidP="00222F92">
      <w:pPr>
        <w:pStyle w:val="ListParagraph"/>
        <w:numPr>
          <w:ilvl w:val="1"/>
          <w:numId w:val="30"/>
        </w:numPr>
        <w:tabs>
          <w:tab w:val="clear" w:pos="720"/>
        </w:tabs>
        <w:spacing w:before="120" w:after="120" w:line="240" w:lineRule="auto"/>
        <w:ind w:left="993" w:hanging="426"/>
        <w:contextualSpacing w:val="0"/>
        <w:jc w:val="both"/>
        <w:rPr>
          <w:rFonts w:ascii="Angsana New" w:hAnsi="Angsana New"/>
          <w:b/>
          <w:bCs/>
          <w:sz w:val="28"/>
          <w:lang w:val="en-GB"/>
        </w:rPr>
      </w:pPr>
      <w:r w:rsidRPr="00580219">
        <w:rPr>
          <w:rFonts w:ascii="Angsana New" w:hAnsi="Angsana New"/>
          <w:b/>
          <w:bCs/>
          <w:sz w:val="28"/>
          <w:lang w:val="en-GB"/>
        </w:rPr>
        <w:t>Estimation</w:t>
      </w:r>
    </w:p>
    <w:p w14:paraId="24D5D643" w14:textId="77777777" w:rsidR="001D7AC1" w:rsidRPr="008D54CB"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1D12670E" w14:textId="2FB96939" w:rsidR="00850386"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2021</w:t>
      </w:r>
      <w:r w:rsidRPr="008D54CB">
        <w:rPr>
          <w:rFonts w:ascii="Angsana New" w:eastAsia="MS Mincho" w:hAnsi="Angsana New"/>
          <w:sz w:val="28"/>
          <w:szCs w:val="28"/>
          <w:cs/>
        </w:rPr>
        <w:t>.</w:t>
      </w:r>
    </w:p>
    <w:p w14:paraId="77067829" w14:textId="4E3CAF89"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0926F151" w14:textId="36045C09"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604B942B" w14:textId="4E8019BA"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2367C1D3" w14:textId="5E83798B"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74DAA4AE" w14:textId="02ECA997" w:rsidR="00CE59EC" w:rsidRDefault="00CE59EC" w:rsidP="001D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p>
    <w:p w14:paraId="62DEA910" w14:textId="77777777" w:rsidR="00AC70DC" w:rsidRPr="00AC70DC" w:rsidRDefault="00AC70DC" w:rsidP="00222F92">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60144CF6" w14:textId="59474ED9" w:rsidR="00A40FF5" w:rsidRPr="001D7AC1" w:rsidRDefault="00A40FF5" w:rsidP="00B30C1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B30C11">
            <w:pPr>
              <w:pStyle w:val="E"/>
              <w:ind w:left="52" w:right="-54"/>
              <w:jc w:val="left"/>
              <w:rPr>
                <w:rFonts w:ascii="Angsana New" w:hAnsi="Angsana New"/>
                <w:sz w:val="28"/>
                <w:szCs w:val="28"/>
                <w:cs/>
              </w:rPr>
            </w:pPr>
          </w:p>
        </w:tc>
        <w:tc>
          <w:tcPr>
            <w:tcW w:w="5180" w:type="dxa"/>
            <w:gridSpan w:val="4"/>
            <w:shd w:val="clear" w:color="auto" w:fill="auto"/>
          </w:tcPr>
          <w:p w14:paraId="7EA75AEC" w14:textId="10FE1FC6" w:rsidR="008F17CC" w:rsidRPr="00AD6E54" w:rsidRDefault="001D7AC1" w:rsidP="00B30C11">
            <w:pPr>
              <w:pStyle w:val="E"/>
              <w:pBdr>
                <w:bottom w:val="single" w:sz="4" w:space="1" w:color="auto"/>
              </w:pBdr>
              <w:ind w:left="0" w:right="0"/>
              <w:jc w:val="right"/>
              <w:rPr>
                <w:rFonts w:ascii="Angsana New" w:hAnsi="Angsana New"/>
                <w:sz w:val="28"/>
                <w:szCs w:val="28"/>
                <w:cs/>
              </w:rPr>
            </w:pPr>
            <w:r w:rsidRPr="001D7AC1">
              <w:rPr>
                <w:rFonts w:ascii="Angsana New" w:hAnsi="Angsana New"/>
                <w:sz w:val="28"/>
                <w:szCs w:val="28"/>
                <w:cs/>
              </w:rPr>
              <w:t>(</w:t>
            </w:r>
            <w:r w:rsidRPr="001D7AC1">
              <w:rPr>
                <w:rFonts w:ascii="Angsana New" w:hAnsi="Angsana New"/>
                <w:sz w:val="28"/>
                <w:szCs w:val="28"/>
              </w:rPr>
              <w:t>Unit : Thousand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B30C11">
            <w:pPr>
              <w:pStyle w:val="E"/>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B30C11">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B30C11">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1D7AC1" w:rsidRPr="00AD6E54" w14:paraId="451F4062" w14:textId="77777777" w:rsidTr="00C7004B">
        <w:tc>
          <w:tcPr>
            <w:tcW w:w="3973" w:type="dxa"/>
            <w:shd w:val="clear" w:color="auto" w:fill="auto"/>
          </w:tcPr>
          <w:p w14:paraId="09F8DE69" w14:textId="77777777" w:rsidR="001D7AC1" w:rsidRPr="00AD6E54" w:rsidRDefault="001D7AC1" w:rsidP="00B30C11">
            <w:pPr>
              <w:pStyle w:val="E"/>
              <w:ind w:left="52" w:right="-54"/>
              <w:jc w:val="left"/>
              <w:rPr>
                <w:rFonts w:ascii="Angsana New" w:hAnsi="Angsana New"/>
                <w:sz w:val="28"/>
                <w:szCs w:val="28"/>
                <w:cs/>
              </w:rPr>
            </w:pPr>
          </w:p>
        </w:tc>
        <w:tc>
          <w:tcPr>
            <w:tcW w:w="1296" w:type="dxa"/>
            <w:shd w:val="clear" w:color="auto" w:fill="auto"/>
            <w:vAlign w:val="center"/>
          </w:tcPr>
          <w:p w14:paraId="5DC3D781" w14:textId="3C43A20F" w:rsidR="001D7AC1" w:rsidRPr="00AD6E54" w:rsidRDefault="001D7AC1" w:rsidP="00B30C11">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2022</w:t>
            </w:r>
          </w:p>
        </w:tc>
        <w:tc>
          <w:tcPr>
            <w:tcW w:w="1275" w:type="dxa"/>
            <w:shd w:val="clear" w:color="auto" w:fill="auto"/>
            <w:vAlign w:val="center"/>
          </w:tcPr>
          <w:p w14:paraId="3D2F5026" w14:textId="5502B165" w:rsidR="001D7AC1" w:rsidRPr="00AD6E54" w:rsidRDefault="001D7AC1" w:rsidP="00B30C11">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21</w:t>
            </w:r>
          </w:p>
        </w:tc>
        <w:tc>
          <w:tcPr>
            <w:tcW w:w="1349" w:type="dxa"/>
            <w:shd w:val="clear" w:color="auto" w:fill="auto"/>
            <w:vAlign w:val="center"/>
          </w:tcPr>
          <w:p w14:paraId="5652E1CC" w14:textId="6815F428" w:rsidR="001D7AC1" w:rsidRPr="00AD6E54" w:rsidRDefault="001D7AC1" w:rsidP="00B30C11">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2022</w:t>
            </w:r>
          </w:p>
        </w:tc>
        <w:tc>
          <w:tcPr>
            <w:tcW w:w="1260" w:type="dxa"/>
            <w:shd w:val="clear" w:color="auto" w:fill="auto"/>
            <w:vAlign w:val="center"/>
          </w:tcPr>
          <w:p w14:paraId="44AD3D8E" w14:textId="66191C9A" w:rsidR="001D7AC1" w:rsidRPr="00AD6E54" w:rsidRDefault="001D7AC1" w:rsidP="00B30C11">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21</w:t>
            </w:r>
          </w:p>
        </w:tc>
      </w:tr>
      <w:tr w:rsidR="00AD6E54" w:rsidRPr="00AD6E54" w14:paraId="721E4831" w14:textId="77777777" w:rsidTr="00C7004B">
        <w:tc>
          <w:tcPr>
            <w:tcW w:w="3973" w:type="dxa"/>
            <w:shd w:val="clear" w:color="auto" w:fill="auto"/>
            <w:vAlign w:val="bottom"/>
          </w:tcPr>
          <w:p w14:paraId="5AF5DA99" w14:textId="77777777" w:rsidR="008F17CC" w:rsidRPr="00AD6E54" w:rsidRDefault="008F17CC" w:rsidP="00B30C11">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B30C11">
            <w:pPr>
              <w:pStyle w:val="E"/>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B30C11">
            <w:pPr>
              <w:tabs>
                <w:tab w:val="left" w:pos="540"/>
              </w:tabs>
              <w:spacing w:line="240" w:lineRule="auto"/>
              <w:jc w:val="right"/>
              <w:rPr>
                <w:rFonts w:ascii="Angsana New" w:hAnsi="Angsana New"/>
                <w:sz w:val="28"/>
                <w:szCs w:val="28"/>
              </w:rPr>
            </w:pPr>
          </w:p>
        </w:tc>
        <w:tc>
          <w:tcPr>
            <w:tcW w:w="1349" w:type="dxa"/>
            <w:shd w:val="clear" w:color="auto" w:fill="auto"/>
          </w:tcPr>
          <w:p w14:paraId="69C1313D" w14:textId="77777777" w:rsidR="008F17CC" w:rsidRPr="00AD6E54" w:rsidRDefault="008F17CC" w:rsidP="00B30C11">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B30C11">
            <w:pPr>
              <w:tabs>
                <w:tab w:val="left" w:pos="540"/>
              </w:tabs>
              <w:spacing w:line="240" w:lineRule="auto"/>
              <w:jc w:val="right"/>
              <w:rPr>
                <w:rFonts w:ascii="Angsana New" w:hAnsi="Angsana New"/>
                <w:sz w:val="28"/>
                <w:szCs w:val="28"/>
              </w:rPr>
            </w:pPr>
          </w:p>
        </w:tc>
      </w:tr>
      <w:tr w:rsidR="001D7AC1" w:rsidRPr="00AD6E54" w14:paraId="3C63F013" w14:textId="77777777" w:rsidTr="0052690D">
        <w:tc>
          <w:tcPr>
            <w:tcW w:w="3973" w:type="dxa"/>
            <w:shd w:val="clear" w:color="auto" w:fill="FFFFFF" w:themeFill="background1"/>
            <w:vAlign w:val="bottom"/>
          </w:tcPr>
          <w:p w14:paraId="0EC467A8" w14:textId="77777777" w:rsidR="001D7AC1" w:rsidRPr="00AD6E54" w:rsidRDefault="001D7AC1" w:rsidP="00B30C11">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FFFFFF" w:themeFill="background1"/>
          </w:tcPr>
          <w:p w14:paraId="1FC94238" w14:textId="426E62BF" w:rsidR="001D7AC1" w:rsidRPr="00AD6E54" w:rsidRDefault="00046A64" w:rsidP="00B30C11">
            <w:pPr>
              <w:tabs>
                <w:tab w:val="left" w:pos="540"/>
              </w:tabs>
              <w:ind w:left="-52"/>
              <w:jc w:val="right"/>
              <w:rPr>
                <w:rFonts w:asciiTheme="majorBidi" w:hAnsiTheme="majorBidi" w:cstheme="majorBidi"/>
                <w:sz w:val="28"/>
                <w:szCs w:val="28"/>
              </w:rPr>
            </w:pPr>
            <w:r w:rsidRPr="00046A64">
              <w:rPr>
                <w:rFonts w:asciiTheme="majorBidi" w:hAnsiTheme="majorBidi" w:cstheme="majorBidi" w:hint="cs"/>
                <w:sz w:val="28"/>
                <w:szCs w:val="28"/>
              </w:rPr>
              <w:t>499</w:t>
            </w:r>
          </w:p>
        </w:tc>
        <w:tc>
          <w:tcPr>
            <w:tcW w:w="1275" w:type="dxa"/>
            <w:shd w:val="clear" w:color="auto" w:fill="FFFFFF" w:themeFill="background1"/>
          </w:tcPr>
          <w:p w14:paraId="06FE1BF0" w14:textId="08E105D6" w:rsidR="001D7AC1" w:rsidRPr="00AD6E54" w:rsidRDefault="001D7AC1" w:rsidP="00B30C11">
            <w:pPr>
              <w:tabs>
                <w:tab w:val="left" w:pos="540"/>
              </w:tabs>
              <w:ind w:left="-52"/>
              <w:jc w:val="right"/>
              <w:rPr>
                <w:rFonts w:asciiTheme="majorBidi" w:hAnsiTheme="majorBidi" w:cstheme="majorBidi"/>
                <w:sz w:val="28"/>
                <w:szCs w:val="28"/>
              </w:rPr>
            </w:pPr>
            <w:r w:rsidRPr="00263351">
              <w:rPr>
                <w:rFonts w:asciiTheme="majorBidi" w:hAnsiTheme="majorBidi" w:cstheme="majorBidi" w:hint="cs"/>
                <w:sz w:val="28"/>
                <w:szCs w:val="28"/>
              </w:rPr>
              <w:t>499</w:t>
            </w:r>
          </w:p>
        </w:tc>
        <w:tc>
          <w:tcPr>
            <w:tcW w:w="1349" w:type="dxa"/>
            <w:shd w:val="clear" w:color="auto" w:fill="FFFFFF" w:themeFill="background1"/>
          </w:tcPr>
          <w:p w14:paraId="5D828580" w14:textId="3E8D73AF" w:rsidR="001D7AC1" w:rsidRPr="00AD6E54" w:rsidRDefault="00046A64" w:rsidP="00B30C11">
            <w:pPr>
              <w:tabs>
                <w:tab w:val="left" w:pos="540"/>
              </w:tabs>
              <w:ind w:left="-52"/>
              <w:jc w:val="right"/>
              <w:rPr>
                <w:rFonts w:asciiTheme="majorBidi" w:hAnsiTheme="majorBidi" w:cstheme="majorBidi"/>
                <w:sz w:val="28"/>
                <w:szCs w:val="28"/>
              </w:rPr>
            </w:pPr>
            <w:r w:rsidRPr="00046A64">
              <w:rPr>
                <w:rFonts w:asciiTheme="majorBidi" w:hAnsiTheme="majorBidi" w:cstheme="majorBidi" w:hint="cs"/>
                <w:sz w:val="28"/>
                <w:szCs w:val="28"/>
              </w:rPr>
              <w:t>30</w:t>
            </w:r>
          </w:p>
        </w:tc>
        <w:tc>
          <w:tcPr>
            <w:tcW w:w="1260" w:type="dxa"/>
            <w:shd w:val="clear" w:color="auto" w:fill="FFFFFF" w:themeFill="background1"/>
          </w:tcPr>
          <w:p w14:paraId="73486BFE" w14:textId="3401733E" w:rsidR="001D7AC1" w:rsidRPr="00AD6E54" w:rsidRDefault="001D7AC1"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1D7AC1" w:rsidRPr="00AD6E54" w14:paraId="0796CF61" w14:textId="77777777" w:rsidTr="0052690D">
        <w:tc>
          <w:tcPr>
            <w:tcW w:w="3973" w:type="dxa"/>
            <w:shd w:val="clear" w:color="auto" w:fill="FFFFFF" w:themeFill="background1"/>
            <w:vAlign w:val="bottom"/>
          </w:tcPr>
          <w:p w14:paraId="60FDEC08" w14:textId="77777777" w:rsidR="001D7AC1" w:rsidRPr="00AD6E54" w:rsidRDefault="001D7AC1" w:rsidP="00B30C11">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FFFFFF" w:themeFill="background1"/>
          </w:tcPr>
          <w:p w14:paraId="0854D4AA" w14:textId="77777777" w:rsidR="001D7AC1" w:rsidRPr="00AD6E54" w:rsidRDefault="001D7AC1" w:rsidP="00B30C11">
            <w:pPr>
              <w:pStyle w:val="E"/>
              <w:ind w:left="0" w:right="0"/>
              <w:jc w:val="right"/>
              <w:rPr>
                <w:rFonts w:ascii="Angsana New" w:hAnsi="Angsana New"/>
                <w:sz w:val="28"/>
                <w:szCs w:val="28"/>
                <w:lang w:val="en-US"/>
              </w:rPr>
            </w:pPr>
          </w:p>
        </w:tc>
        <w:tc>
          <w:tcPr>
            <w:tcW w:w="1275" w:type="dxa"/>
            <w:shd w:val="clear" w:color="auto" w:fill="FFFFFF" w:themeFill="background1"/>
          </w:tcPr>
          <w:p w14:paraId="396F247F" w14:textId="77777777" w:rsidR="001D7AC1" w:rsidRPr="00AD6E54" w:rsidRDefault="001D7AC1" w:rsidP="00B30C11">
            <w:pPr>
              <w:tabs>
                <w:tab w:val="left" w:pos="540"/>
              </w:tabs>
              <w:spacing w:line="240" w:lineRule="auto"/>
              <w:jc w:val="right"/>
              <w:rPr>
                <w:rFonts w:ascii="Angsana New" w:hAnsi="Angsana New"/>
                <w:sz w:val="28"/>
                <w:szCs w:val="28"/>
              </w:rPr>
            </w:pPr>
          </w:p>
        </w:tc>
        <w:tc>
          <w:tcPr>
            <w:tcW w:w="1349" w:type="dxa"/>
            <w:shd w:val="clear" w:color="auto" w:fill="FFFFFF" w:themeFill="background1"/>
          </w:tcPr>
          <w:p w14:paraId="77D7F273" w14:textId="77777777" w:rsidR="001D7AC1" w:rsidRPr="00AD6E54" w:rsidRDefault="001D7AC1" w:rsidP="00B30C11">
            <w:pPr>
              <w:pStyle w:val="E"/>
              <w:ind w:left="0" w:right="0" w:firstLine="52"/>
              <w:jc w:val="right"/>
              <w:rPr>
                <w:rFonts w:ascii="Angsana New" w:hAnsi="Angsana New"/>
                <w:sz w:val="28"/>
                <w:szCs w:val="28"/>
                <w:lang w:val="en-US"/>
              </w:rPr>
            </w:pPr>
          </w:p>
        </w:tc>
        <w:tc>
          <w:tcPr>
            <w:tcW w:w="1260" w:type="dxa"/>
            <w:shd w:val="clear" w:color="auto" w:fill="FFFFFF" w:themeFill="background1"/>
          </w:tcPr>
          <w:p w14:paraId="327D2F92" w14:textId="77777777" w:rsidR="001D7AC1" w:rsidRPr="00AD6E54" w:rsidRDefault="001D7AC1" w:rsidP="00B30C11">
            <w:pPr>
              <w:tabs>
                <w:tab w:val="left" w:pos="540"/>
              </w:tabs>
              <w:spacing w:line="240" w:lineRule="auto"/>
              <w:jc w:val="right"/>
              <w:rPr>
                <w:rFonts w:ascii="Angsana New" w:hAnsi="Angsana New"/>
                <w:sz w:val="28"/>
                <w:szCs w:val="28"/>
              </w:rPr>
            </w:pPr>
          </w:p>
        </w:tc>
      </w:tr>
      <w:tr w:rsidR="001D7AC1" w:rsidRPr="00AD6E54" w14:paraId="5057F64F" w14:textId="77777777" w:rsidTr="0052690D">
        <w:tc>
          <w:tcPr>
            <w:tcW w:w="3973" w:type="dxa"/>
            <w:shd w:val="clear" w:color="auto" w:fill="FFFFFF" w:themeFill="background1"/>
            <w:vAlign w:val="bottom"/>
          </w:tcPr>
          <w:p w14:paraId="3F9E7FD3" w14:textId="77777777" w:rsidR="001D7AC1" w:rsidRPr="00AD6E54" w:rsidRDefault="001D7AC1" w:rsidP="00B30C11">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FFFFFF" w:themeFill="background1"/>
          </w:tcPr>
          <w:p w14:paraId="3E9A9559" w14:textId="17F71687" w:rsidR="001D7AC1" w:rsidRPr="00AD6E54" w:rsidRDefault="00046A64" w:rsidP="00B30C11">
            <w:pPr>
              <w:tabs>
                <w:tab w:val="left" w:pos="540"/>
              </w:tabs>
              <w:ind w:left="-52"/>
              <w:jc w:val="right"/>
              <w:rPr>
                <w:rFonts w:asciiTheme="majorBidi" w:hAnsiTheme="majorBidi" w:cstheme="majorBidi"/>
                <w:sz w:val="28"/>
                <w:szCs w:val="28"/>
              </w:rPr>
            </w:pPr>
            <w:r w:rsidRPr="00046A64">
              <w:rPr>
                <w:rFonts w:asciiTheme="majorBidi" w:hAnsiTheme="majorBidi" w:cstheme="majorBidi" w:hint="cs"/>
                <w:sz w:val="28"/>
                <w:szCs w:val="28"/>
              </w:rPr>
              <w:t>6</w:t>
            </w:r>
            <w:r w:rsidR="00AD3028">
              <w:rPr>
                <w:rFonts w:asciiTheme="majorBidi" w:hAnsiTheme="majorBidi" w:cstheme="majorBidi"/>
                <w:sz w:val="28"/>
                <w:szCs w:val="28"/>
              </w:rPr>
              <w:t>,067</w:t>
            </w:r>
          </w:p>
        </w:tc>
        <w:tc>
          <w:tcPr>
            <w:tcW w:w="1275" w:type="dxa"/>
            <w:shd w:val="clear" w:color="auto" w:fill="FFFFFF" w:themeFill="background1"/>
          </w:tcPr>
          <w:p w14:paraId="4B604D0D" w14:textId="134065EE" w:rsidR="001D7AC1" w:rsidRPr="00AD6E54" w:rsidRDefault="001D7AC1"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10,789</w:t>
            </w:r>
          </w:p>
        </w:tc>
        <w:tc>
          <w:tcPr>
            <w:tcW w:w="1349" w:type="dxa"/>
            <w:shd w:val="clear" w:color="auto" w:fill="FFFFFF" w:themeFill="background1"/>
          </w:tcPr>
          <w:p w14:paraId="4878BDC5" w14:textId="1CC0EB01" w:rsidR="001D7AC1" w:rsidRPr="00AD6E54" w:rsidRDefault="00AD3028"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5,866</w:t>
            </w:r>
          </w:p>
        </w:tc>
        <w:tc>
          <w:tcPr>
            <w:tcW w:w="1260" w:type="dxa"/>
            <w:shd w:val="clear" w:color="auto" w:fill="FFFFFF" w:themeFill="background1"/>
          </w:tcPr>
          <w:p w14:paraId="5B15046F" w14:textId="0408523F" w:rsidR="001D7AC1" w:rsidRPr="00AD6E54" w:rsidRDefault="001D7AC1"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8,331</w:t>
            </w:r>
          </w:p>
        </w:tc>
      </w:tr>
      <w:tr w:rsidR="001D7AC1" w:rsidRPr="00AD6E54" w14:paraId="22032904" w14:textId="77777777" w:rsidTr="0052690D">
        <w:tc>
          <w:tcPr>
            <w:tcW w:w="3973" w:type="dxa"/>
            <w:shd w:val="clear" w:color="auto" w:fill="FFFFFF" w:themeFill="background1"/>
            <w:vAlign w:val="bottom"/>
          </w:tcPr>
          <w:p w14:paraId="59910253" w14:textId="77777777" w:rsidR="001D7AC1" w:rsidRPr="00AD6E54" w:rsidRDefault="001D7AC1" w:rsidP="00B30C11">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FFFFFF" w:themeFill="background1"/>
          </w:tcPr>
          <w:p w14:paraId="2B130AE3" w14:textId="7BFADFFA" w:rsidR="001D7AC1" w:rsidRPr="00AD6E54" w:rsidRDefault="00AD3028" w:rsidP="00B30C11">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rPr>
              <w:t>41,559</w:t>
            </w:r>
          </w:p>
        </w:tc>
        <w:tc>
          <w:tcPr>
            <w:tcW w:w="1275" w:type="dxa"/>
            <w:shd w:val="clear" w:color="auto" w:fill="FFFFFF" w:themeFill="background1"/>
          </w:tcPr>
          <w:p w14:paraId="14956D0D" w14:textId="28931DED" w:rsidR="001D7AC1" w:rsidRPr="00AD6E54" w:rsidRDefault="001D7AC1"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149,005</w:t>
            </w:r>
          </w:p>
        </w:tc>
        <w:tc>
          <w:tcPr>
            <w:tcW w:w="1349" w:type="dxa"/>
            <w:shd w:val="clear" w:color="auto" w:fill="FFFFFF" w:themeFill="background1"/>
          </w:tcPr>
          <w:p w14:paraId="4385433F" w14:textId="175337CA" w:rsidR="001D7AC1" w:rsidRPr="00AD6E54" w:rsidRDefault="00AD3028" w:rsidP="00B30C11">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33,854</w:t>
            </w:r>
          </w:p>
        </w:tc>
        <w:tc>
          <w:tcPr>
            <w:tcW w:w="1260" w:type="dxa"/>
            <w:shd w:val="clear" w:color="auto" w:fill="FFFFFF" w:themeFill="background1"/>
          </w:tcPr>
          <w:p w14:paraId="6A719237" w14:textId="4E47FB8D" w:rsidR="001D7AC1" w:rsidRPr="00AD6E54" w:rsidRDefault="001D7AC1" w:rsidP="00B30C11">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145,316</w:t>
            </w:r>
          </w:p>
        </w:tc>
      </w:tr>
      <w:tr w:rsidR="001D7AC1" w:rsidRPr="00AD6E54" w14:paraId="1ECA54DC" w14:textId="77777777" w:rsidTr="0052690D">
        <w:trPr>
          <w:trHeight w:val="258"/>
        </w:trPr>
        <w:tc>
          <w:tcPr>
            <w:tcW w:w="3973" w:type="dxa"/>
            <w:shd w:val="clear" w:color="auto" w:fill="FFFFFF" w:themeFill="background1"/>
            <w:vAlign w:val="bottom"/>
          </w:tcPr>
          <w:p w14:paraId="6E493A8B" w14:textId="77777777" w:rsidR="001D7AC1" w:rsidRPr="00AD6E54" w:rsidRDefault="001D7AC1" w:rsidP="00B30C11">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FFFFFF" w:themeFill="background1"/>
          </w:tcPr>
          <w:p w14:paraId="0A57DA44" w14:textId="659378DA" w:rsidR="001D7AC1" w:rsidRPr="00AD6E54" w:rsidRDefault="00AD3028"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Pr>
                <w:rFonts w:asciiTheme="majorBidi" w:hAnsiTheme="majorBidi" w:cstheme="majorBidi"/>
                <w:sz w:val="28"/>
                <w:szCs w:val="28"/>
              </w:rPr>
              <w:t>19,542</w:t>
            </w:r>
          </w:p>
        </w:tc>
        <w:tc>
          <w:tcPr>
            <w:tcW w:w="1275" w:type="dxa"/>
            <w:shd w:val="clear" w:color="auto" w:fill="FFFFFF" w:themeFill="background1"/>
          </w:tcPr>
          <w:p w14:paraId="675D083D" w14:textId="2826AED8" w:rsidR="001D7AC1" w:rsidRPr="00AD6E54" w:rsidRDefault="001D7AC1"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397</w:t>
            </w:r>
          </w:p>
        </w:tc>
        <w:tc>
          <w:tcPr>
            <w:tcW w:w="1349" w:type="dxa"/>
            <w:shd w:val="clear" w:color="auto" w:fill="FFFFFF" w:themeFill="background1"/>
          </w:tcPr>
          <w:p w14:paraId="77120C6F" w14:textId="55E07628" w:rsidR="001D7AC1" w:rsidRPr="00AD6E54" w:rsidRDefault="00AD3028"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88"/>
              </w:tabs>
              <w:ind w:left="51"/>
              <w:jc w:val="right"/>
              <w:rPr>
                <w:rFonts w:asciiTheme="majorBidi" w:hAnsiTheme="majorBidi" w:cstheme="majorBidi"/>
                <w:sz w:val="28"/>
                <w:szCs w:val="28"/>
              </w:rPr>
            </w:pPr>
            <w:r>
              <w:rPr>
                <w:rFonts w:asciiTheme="majorBidi" w:hAnsiTheme="majorBidi" w:cstheme="majorBidi"/>
                <w:sz w:val="28"/>
                <w:szCs w:val="28"/>
              </w:rPr>
              <w:t>19,542</w:t>
            </w:r>
          </w:p>
        </w:tc>
        <w:tc>
          <w:tcPr>
            <w:tcW w:w="1260" w:type="dxa"/>
            <w:shd w:val="clear" w:color="auto" w:fill="FFFFFF" w:themeFill="background1"/>
          </w:tcPr>
          <w:p w14:paraId="0A73FD55" w14:textId="5319FA83" w:rsidR="001D7AC1" w:rsidRPr="00AD6E54" w:rsidRDefault="001D7AC1" w:rsidP="00B30C11">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397</w:t>
            </w:r>
          </w:p>
        </w:tc>
      </w:tr>
      <w:tr w:rsidR="001D7AC1" w:rsidRPr="00AD6E54" w14:paraId="2FA4D154" w14:textId="77777777" w:rsidTr="0052690D">
        <w:trPr>
          <w:trHeight w:val="208"/>
        </w:trPr>
        <w:tc>
          <w:tcPr>
            <w:tcW w:w="3973" w:type="dxa"/>
            <w:shd w:val="clear" w:color="auto" w:fill="FFFFFF" w:themeFill="background1"/>
            <w:vAlign w:val="bottom"/>
          </w:tcPr>
          <w:p w14:paraId="5326517D" w14:textId="77777777" w:rsidR="001D7AC1" w:rsidRPr="0069136E" w:rsidRDefault="001D7AC1" w:rsidP="00B30C11">
            <w:pPr>
              <w:pStyle w:val="E"/>
              <w:ind w:left="342"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FFFFFF" w:themeFill="background1"/>
          </w:tcPr>
          <w:p w14:paraId="001112E3" w14:textId="5E874A39" w:rsidR="001D7AC1" w:rsidRPr="00AD6E54" w:rsidRDefault="00AD3028" w:rsidP="00B30C11">
            <w:pPr>
              <w:pBdr>
                <w:bottom w:val="double" w:sz="4" w:space="1" w:color="auto"/>
              </w:pBdr>
              <w:tabs>
                <w:tab w:val="left" w:pos="540"/>
                <w:tab w:val="right" w:pos="1080"/>
              </w:tabs>
              <w:jc w:val="right"/>
              <w:rPr>
                <w:rFonts w:asciiTheme="majorBidi" w:hAnsiTheme="majorBidi" w:cstheme="majorBidi"/>
                <w:sz w:val="28"/>
                <w:szCs w:val="28"/>
              </w:rPr>
            </w:pPr>
            <w:r>
              <w:rPr>
                <w:rFonts w:asciiTheme="majorBidi" w:hAnsiTheme="majorBidi" w:cstheme="majorBidi"/>
                <w:sz w:val="28"/>
                <w:szCs w:val="28"/>
              </w:rPr>
              <w:t>67,667</w:t>
            </w:r>
          </w:p>
        </w:tc>
        <w:tc>
          <w:tcPr>
            <w:tcW w:w="1275" w:type="dxa"/>
            <w:shd w:val="clear" w:color="auto" w:fill="FFFFFF" w:themeFill="background1"/>
          </w:tcPr>
          <w:p w14:paraId="2A0E4637" w14:textId="6F0E526F" w:rsidR="001D7AC1" w:rsidRPr="00AD6E54" w:rsidRDefault="001D7AC1" w:rsidP="00B30C11">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160,690</w:t>
            </w:r>
          </w:p>
        </w:tc>
        <w:tc>
          <w:tcPr>
            <w:tcW w:w="1349" w:type="dxa"/>
            <w:shd w:val="clear" w:color="auto" w:fill="FFFFFF" w:themeFill="background1"/>
          </w:tcPr>
          <w:p w14:paraId="00A864DB" w14:textId="58D107D2" w:rsidR="001D7AC1" w:rsidRPr="00AD6E54" w:rsidRDefault="00AD3028" w:rsidP="00B30C11">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59,292</w:t>
            </w:r>
          </w:p>
        </w:tc>
        <w:tc>
          <w:tcPr>
            <w:tcW w:w="1260" w:type="dxa"/>
            <w:shd w:val="clear" w:color="auto" w:fill="FFFFFF" w:themeFill="background1"/>
          </w:tcPr>
          <w:p w14:paraId="5731E180" w14:textId="7CA083C1" w:rsidR="001D7AC1" w:rsidRPr="00AD6E54" w:rsidRDefault="001D7AC1" w:rsidP="00B30C11">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154,074</w:t>
            </w:r>
          </w:p>
        </w:tc>
      </w:tr>
    </w:tbl>
    <w:p w14:paraId="4087B3E7" w14:textId="0CFFE3FE" w:rsidR="00A40FF5" w:rsidRPr="004B482F" w:rsidRDefault="00A40FF5" w:rsidP="001D7A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lang w:val="en-GB"/>
        </w:rPr>
      </w:pPr>
      <w:r w:rsidRPr="001D7AC1">
        <w:rPr>
          <w:rFonts w:ascii="Angsana New" w:hAnsi="Angsana New"/>
          <w:b/>
          <w:sz w:val="28"/>
          <w:szCs w:val="28"/>
        </w:rPr>
        <w:t>TRANSACTIONS WITH RELATED PARTIES</w:t>
      </w:r>
    </w:p>
    <w:p w14:paraId="310D7804" w14:textId="13B32F1A" w:rsidR="00F67887" w:rsidRPr="00AD6E54" w:rsidRDefault="00F67887" w:rsidP="00FC774F">
      <w:pPr>
        <w:pStyle w:val="BodyTextIndent3"/>
        <w:tabs>
          <w:tab w:val="clear" w:pos="454"/>
          <w:tab w:val="clear" w:pos="680"/>
          <w:tab w:val="clear" w:pos="907"/>
          <w:tab w:val="clear" w:pos="6322"/>
          <w:tab w:val="clear" w:pos="6549"/>
        </w:tabs>
        <w:spacing w:before="12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w:t>
      </w:r>
      <w:proofErr w:type="gramStart"/>
      <w:r w:rsidRPr="00AD6E54">
        <w:rPr>
          <w:rFonts w:ascii="Angsana New" w:hAnsi="Angsana New"/>
          <w:sz w:val="28"/>
          <w:szCs w:val="28"/>
        </w:rPr>
        <w:t>are considered to be</w:t>
      </w:r>
      <w:proofErr w:type="gramEnd"/>
      <w:r w:rsidRPr="00AD6E54">
        <w:rPr>
          <w:rFonts w:ascii="Angsana New" w:hAnsi="Angsana New"/>
          <w:sz w:val="28"/>
          <w:szCs w:val="28"/>
        </w:rPr>
        <w:t xml:space="preserv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0CA40611" w:rsidR="00805FED" w:rsidRDefault="00F67887" w:rsidP="00885E7D">
      <w:pPr>
        <w:tabs>
          <w:tab w:val="clear" w:pos="227"/>
          <w:tab w:val="clear" w:pos="454"/>
          <w:tab w:val="clear" w:pos="680"/>
          <w:tab w:val="clear" w:pos="907"/>
          <w:tab w:val="clear" w:pos="6322"/>
          <w:tab w:val="clear" w:pos="6549"/>
        </w:tabs>
        <w:spacing w:before="120" w:after="120"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FC77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FC774F">
            <w:pPr>
              <w:pBdr>
                <w:bottom w:val="single" w:sz="4" w:space="1" w:color="auto"/>
              </w:pBdr>
              <w:tabs>
                <w:tab w:val="left" w:pos="284"/>
                <w:tab w:val="left" w:pos="851"/>
                <w:tab w:val="left" w:pos="1418"/>
                <w:tab w:val="left" w:pos="1985"/>
              </w:tabs>
              <w:spacing w:line="35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FC774F">
            <w:pPr>
              <w:tabs>
                <w:tab w:val="left" w:pos="284"/>
                <w:tab w:val="left" w:pos="851"/>
                <w:tab w:val="left" w:pos="1418"/>
                <w:tab w:val="left" w:pos="1985"/>
              </w:tabs>
              <w:spacing w:line="35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FC774F">
            <w:pPr>
              <w:tabs>
                <w:tab w:val="left" w:pos="113"/>
              </w:tabs>
              <w:spacing w:line="350" w:lineRule="exact"/>
              <w:ind w:right="-113"/>
              <w:jc w:val="both"/>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5263" w:type="dxa"/>
            <w:shd w:val="clear" w:color="auto" w:fill="auto"/>
          </w:tcPr>
          <w:p w14:paraId="3A9D46C5" w14:textId="77777777" w:rsidR="005E4764"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FC774F">
            <w:pPr>
              <w:tabs>
                <w:tab w:val="left" w:pos="113"/>
              </w:tabs>
              <w:spacing w:line="35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p>
        </w:tc>
      </w:tr>
      <w:tr w:rsidR="00D156F6" w:rsidRPr="00AD6E54" w14:paraId="7710F533" w14:textId="77777777" w:rsidTr="00712C2A">
        <w:trPr>
          <w:trHeight w:val="283"/>
        </w:trPr>
        <w:tc>
          <w:tcPr>
            <w:tcW w:w="3620" w:type="dxa"/>
            <w:shd w:val="clear" w:color="auto" w:fill="auto"/>
          </w:tcPr>
          <w:p w14:paraId="14426D96" w14:textId="4DAAAEAF" w:rsidR="00D156F6" w:rsidRPr="004D22BC" w:rsidRDefault="00D156F6" w:rsidP="00FC774F">
            <w:pPr>
              <w:tabs>
                <w:tab w:val="left" w:pos="113"/>
              </w:tabs>
              <w:spacing w:line="350" w:lineRule="exact"/>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w:t>
            </w:r>
            <w:proofErr w:type="gramStart"/>
            <w:r w:rsidRPr="00125F58">
              <w:rPr>
                <w:rFonts w:ascii="Angsana New" w:hAnsi="Angsana New"/>
                <w:sz w:val="28"/>
                <w:szCs w:val="28"/>
              </w:rPr>
              <w:t>Co</w:t>
            </w:r>
            <w:r w:rsidRPr="00125F58">
              <w:rPr>
                <w:rFonts w:ascii="Angsana New" w:hAnsi="Angsana New"/>
                <w:sz w:val="28"/>
                <w:szCs w:val="28"/>
                <w:cs/>
              </w:rPr>
              <w:t>.</w:t>
            </w:r>
            <w:r>
              <w:rPr>
                <w:rFonts w:ascii="Angsana New" w:hAnsi="Angsana New"/>
                <w:sz w:val="28"/>
                <w:szCs w:val="28"/>
              </w:rPr>
              <w:t>,</w:t>
            </w:r>
            <w:r w:rsidRPr="00125F58">
              <w:rPr>
                <w:rFonts w:ascii="Angsana New" w:hAnsi="Angsana New"/>
                <w:sz w:val="28"/>
                <w:szCs w:val="28"/>
              </w:rPr>
              <w:t>Ltd</w:t>
            </w:r>
            <w:r w:rsidRPr="00125F58">
              <w:rPr>
                <w:rFonts w:ascii="Angsana New" w:hAnsi="Angsana New"/>
                <w:sz w:val="28"/>
                <w:szCs w:val="28"/>
                <w:cs/>
              </w:rPr>
              <w:t>.</w:t>
            </w:r>
            <w:proofErr w:type="gramEnd"/>
          </w:p>
        </w:tc>
        <w:tc>
          <w:tcPr>
            <w:tcW w:w="5263" w:type="dxa"/>
            <w:shd w:val="clear" w:color="auto" w:fill="auto"/>
          </w:tcPr>
          <w:p w14:paraId="5372D2E1" w14:textId="22FE0EA8" w:rsidR="00D156F6"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712C2A">
        <w:trPr>
          <w:trHeight w:val="283"/>
        </w:trPr>
        <w:tc>
          <w:tcPr>
            <w:tcW w:w="3620" w:type="dxa"/>
            <w:shd w:val="clear" w:color="auto" w:fill="auto"/>
          </w:tcPr>
          <w:p w14:paraId="43378B94" w14:textId="77777777" w:rsidR="005E4764" w:rsidRPr="00AD6E54" w:rsidRDefault="00555CBD"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45FFF5B2" w14:textId="77777777" w:rsidTr="00712C2A">
        <w:trPr>
          <w:trHeight w:val="283"/>
        </w:trPr>
        <w:tc>
          <w:tcPr>
            <w:tcW w:w="3620" w:type="dxa"/>
          </w:tcPr>
          <w:p w14:paraId="54EB9B4A" w14:textId="11CA3214" w:rsidR="005E4764" w:rsidRPr="00AD6E54" w:rsidRDefault="00555CBD" w:rsidP="00FC774F">
            <w:pPr>
              <w:tabs>
                <w:tab w:val="left" w:pos="113"/>
              </w:tabs>
              <w:spacing w:line="350" w:lineRule="exact"/>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 xml:space="preserve">Group  </w:t>
            </w:r>
            <w:proofErr w:type="spellStart"/>
            <w:r w:rsidRPr="00AD6E54">
              <w:rPr>
                <w:rFonts w:ascii="Angsana New" w:hAnsi="Angsana New"/>
                <w:sz w:val="28"/>
                <w:szCs w:val="28"/>
              </w:rPr>
              <w:t>Co.</w:t>
            </w:r>
            <w:proofErr w:type="gramEnd"/>
            <w:r w:rsidRPr="00AD6E54">
              <w:rPr>
                <w:rFonts w:ascii="Angsana New" w:hAnsi="Angsana New"/>
                <w:sz w:val="28"/>
                <w:szCs w:val="28"/>
              </w:rPr>
              <w:t>,Ltd</w:t>
            </w:r>
            <w:proofErr w:type="spellEnd"/>
            <w:r w:rsidR="004F7DAC">
              <w:rPr>
                <w:rFonts w:ascii="Angsana New" w:hAnsi="Angsana New"/>
                <w:sz w:val="28"/>
                <w:szCs w:val="28"/>
              </w:rPr>
              <w:t>.</w:t>
            </w:r>
          </w:p>
        </w:tc>
        <w:tc>
          <w:tcPr>
            <w:tcW w:w="5263" w:type="dxa"/>
            <w:shd w:val="clear" w:color="auto" w:fill="auto"/>
          </w:tcPr>
          <w:p w14:paraId="6DB14DBB" w14:textId="35390BFD" w:rsidR="005E4764" w:rsidRPr="00AD6E54"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712C2A">
        <w:trPr>
          <w:trHeight w:val="283"/>
        </w:trPr>
        <w:tc>
          <w:tcPr>
            <w:tcW w:w="3620" w:type="dxa"/>
            <w:shd w:val="clear" w:color="auto" w:fill="auto"/>
          </w:tcPr>
          <w:p w14:paraId="078183C3" w14:textId="77777777" w:rsidR="005E4764" w:rsidRPr="00AD6E54" w:rsidRDefault="00842C2A" w:rsidP="00FC774F">
            <w:pPr>
              <w:tabs>
                <w:tab w:val="left" w:pos="113"/>
              </w:tabs>
              <w:spacing w:line="350" w:lineRule="exact"/>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AD6E54" w:rsidRDefault="005E4764" w:rsidP="00FC774F">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AD6E54" w:rsidRPr="00AD6E54" w14:paraId="2683D1DA" w14:textId="77777777" w:rsidTr="00712C2A">
        <w:trPr>
          <w:trHeight w:val="283"/>
        </w:trPr>
        <w:tc>
          <w:tcPr>
            <w:tcW w:w="3620" w:type="dxa"/>
            <w:shd w:val="clear" w:color="auto" w:fill="auto"/>
          </w:tcPr>
          <w:p w14:paraId="43FCFEFB" w14:textId="77777777" w:rsidR="00842C2A" w:rsidRPr="006E5112" w:rsidRDefault="00842C2A" w:rsidP="00FC774F">
            <w:pPr>
              <w:pStyle w:val="block"/>
              <w:spacing w:after="0" w:line="350" w:lineRule="exact"/>
              <w:ind w:left="0" w:hanging="18"/>
              <w:jc w:val="both"/>
              <w:rPr>
                <w:rFonts w:ascii="Angsana New" w:hAnsi="Angsana New" w:cs="Angsana New"/>
                <w:sz w:val="28"/>
                <w:szCs w:val="28"/>
                <w:highlight w:val="yellow"/>
                <w:cs/>
                <w:lang w:val="en-US" w:eastAsia="en-US" w:bidi="th-TH"/>
              </w:rPr>
            </w:pPr>
            <w:proofErr w:type="spellStart"/>
            <w:r w:rsidRPr="000577D6">
              <w:rPr>
                <w:rFonts w:ascii="Angsana New" w:hAnsi="Angsana New" w:cs="Angsana New"/>
                <w:sz w:val="28"/>
                <w:szCs w:val="28"/>
                <w:lang w:val="en-US" w:eastAsia="en-US" w:bidi="th-TH"/>
              </w:rPr>
              <w:t>Accellence</w:t>
            </w:r>
            <w:proofErr w:type="spellEnd"/>
            <w:r w:rsidRPr="000577D6">
              <w:rPr>
                <w:rFonts w:ascii="Angsana New" w:hAnsi="Angsana New" w:cs="Angsana New"/>
                <w:sz w:val="28"/>
                <w:szCs w:val="28"/>
                <w:lang w:val="en-US" w:eastAsia="en-US" w:bidi="th-TH"/>
              </w:rPr>
              <w:t xml:space="preserve"> (Thailand) </w:t>
            </w:r>
            <w:proofErr w:type="spellStart"/>
            <w:proofErr w:type="gramStart"/>
            <w:r w:rsidRPr="000577D6">
              <w:rPr>
                <w:rFonts w:ascii="Angsana New" w:hAnsi="Angsana New" w:cs="Angsana New"/>
                <w:sz w:val="28"/>
                <w:szCs w:val="28"/>
                <w:lang w:val="en-US" w:eastAsia="en-US" w:bidi="th-TH"/>
              </w:rPr>
              <w:t>Co.,Ltd</w:t>
            </w:r>
            <w:proofErr w:type="spellEnd"/>
            <w:r w:rsidRPr="000577D6">
              <w:rPr>
                <w:rFonts w:ascii="Angsana New" w:hAnsi="Angsana New" w:cs="Angsana New"/>
                <w:sz w:val="28"/>
                <w:szCs w:val="28"/>
                <w:lang w:val="en-US" w:eastAsia="en-US" w:bidi="th-TH"/>
              </w:rPr>
              <w:t>.</w:t>
            </w:r>
            <w:proofErr w:type="gramEnd"/>
          </w:p>
        </w:tc>
        <w:tc>
          <w:tcPr>
            <w:tcW w:w="5263" w:type="dxa"/>
            <w:shd w:val="clear" w:color="auto" w:fill="auto"/>
          </w:tcPr>
          <w:p w14:paraId="5BCEC5B7" w14:textId="76EEEF5F" w:rsidR="00842C2A" w:rsidRPr="000577D6" w:rsidRDefault="00D156F6" w:rsidP="00FC774F">
            <w:pPr>
              <w:tabs>
                <w:tab w:val="left" w:pos="284"/>
                <w:tab w:val="left" w:pos="851"/>
                <w:tab w:val="left" w:pos="1418"/>
                <w:tab w:val="left" w:pos="1985"/>
              </w:tabs>
              <w:spacing w:line="350" w:lineRule="exact"/>
              <w:rPr>
                <w:rStyle w:val="BodyTextChar1"/>
                <w:rFonts w:ascii="Angsana New" w:hAnsi="Angsana New"/>
                <w:sz w:val="28"/>
                <w:szCs w:val="28"/>
              </w:rPr>
            </w:pPr>
            <w:r w:rsidRPr="000577D6">
              <w:rPr>
                <w:rFonts w:ascii="Angsana New" w:hAnsi="Angsana New"/>
                <w:sz w:val="28"/>
                <w:szCs w:val="28"/>
              </w:rPr>
              <w:t>Indirect associate and some common shareholders</w:t>
            </w:r>
          </w:p>
        </w:tc>
      </w:tr>
      <w:tr w:rsidR="00AD6E54" w:rsidRPr="00AD6E54" w14:paraId="2A5AA3CC" w14:textId="77777777" w:rsidTr="00712C2A">
        <w:trPr>
          <w:trHeight w:val="283"/>
        </w:trPr>
        <w:tc>
          <w:tcPr>
            <w:tcW w:w="3620" w:type="dxa"/>
            <w:shd w:val="clear" w:color="auto" w:fill="auto"/>
          </w:tcPr>
          <w:p w14:paraId="7CFBACB4" w14:textId="77777777" w:rsidR="00842C2A" w:rsidRPr="000577D6" w:rsidRDefault="0030330B" w:rsidP="00FC774F">
            <w:pPr>
              <w:pStyle w:val="block"/>
              <w:spacing w:after="0" w:line="350" w:lineRule="exact"/>
              <w:ind w:left="0" w:right="317" w:hanging="18"/>
              <w:rPr>
                <w:rFonts w:ascii="Angsana New" w:hAnsi="Angsana New" w:cs="Angsana New"/>
                <w:sz w:val="28"/>
                <w:szCs w:val="28"/>
                <w:lang w:val="en-US" w:eastAsia="en-US" w:bidi="th-TH"/>
              </w:rPr>
            </w:pPr>
            <w:r w:rsidRPr="000577D6">
              <w:rPr>
                <w:rFonts w:ascii="Angsana New" w:hAnsi="Angsana New" w:cs="Angsana New"/>
                <w:sz w:val="28"/>
                <w:szCs w:val="28"/>
                <w:lang w:val="en-US" w:eastAsia="en-US" w:bidi="th-TH"/>
              </w:rPr>
              <w:t>California Consulting G</w:t>
            </w:r>
            <w:r w:rsidR="00842C2A" w:rsidRPr="000577D6">
              <w:rPr>
                <w:rFonts w:ascii="Angsana New" w:hAnsi="Angsana New" w:cs="Angsana New"/>
                <w:sz w:val="28"/>
                <w:szCs w:val="28"/>
                <w:lang w:val="en-US" w:eastAsia="en-US" w:bidi="th-TH"/>
              </w:rPr>
              <w:t xml:space="preserve">roup </w:t>
            </w:r>
            <w:proofErr w:type="spellStart"/>
            <w:proofErr w:type="gramStart"/>
            <w:r w:rsidR="00842C2A" w:rsidRPr="000577D6">
              <w:rPr>
                <w:rFonts w:ascii="Angsana New" w:hAnsi="Angsana New" w:cs="Angsana New"/>
                <w:sz w:val="28"/>
                <w:szCs w:val="28"/>
                <w:lang w:val="en-US" w:eastAsia="en-US" w:bidi="th-TH"/>
              </w:rPr>
              <w:t>Co.,Ltd</w:t>
            </w:r>
            <w:proofErr w:type="spellEnd"/>
            <w:r w:rsidR="00842C2A" w:rsidRPr="000577D6">
              <w:rPr>
                <w:rFonts w:ascii="Angsana New" w:hAnsi="Angsana New" w:cs="Angsana New"/>
                <w:sz w:val="28"/>
                <w:szCs w:val="28"/>
                <w:lang w:val="en-US" w:eastAsia="en-US" w:bidi="th-TH"/>
              </w:rPr>
              <w:t>.</w:t>
            </w:r>
            <w:proofErr w:type="gramEnd"/>
          </w:p>
        </w:tc>
        <w:tc>
          <w:tcPr>
            <w:tcW w:w="5263" w:type="dxa"/>
            <w:shd w:val="clear" w:color="auto" w:fill="auto"/>
          </w:tcPr>
          <w:p w14:paraId="5E1D6FE6" w14:textId="5BEC3AFB" w:rsidR="00842C2A" w:rsidRPr="000577D6" w:rsidRDefault="00D156F6" w:rsidP="00FC774F">
            <w:pPr>
              <w:pStyle w:val="block"/>
              <w:spacing w:after="0" w:line="350" w:lineRule="exact"/>
              <w:ind w:left="0"/>
              <w:rPr>
                <w:rStyle w:val="BodyTextChar1"/>
                <w:rFonts w:ascii="Angsana New" w:hAnsi="Angsana New" w:cs="Angsana New"/>
                <w:sz w:val="28"/>
                <w:szCs w:val="28"/>
                <w:lang w:val="en-US" w:eastAsia="en-US" w:bidi="th-TH"/>
              </w:rPr>
            </w:pPr>
            <w:r w:rsidRPr="000577D6">
              <w:rPr>
                <w:rStyle w:val="BodyTextChar1"/>
                <w:rFonts w:ascii="Angsana New" w:hAnsi="Angsana New" w:cs="Angsana New"/>
                <w:sz w:val="28"/>
                <w:szCs w:val="28"/>
                <w:lang w:eastAsia="en-US" w:bidi="th-TH"/>
              </w:rPr>
              <w:t>Indirect associate</w:t>
            </w:r>
          </w:p>
        </w:tc>
      </w:tr>
      <w:tr w:rsidR="005021F5" w:rsidRPr="00AD6E54" w14:paraId="035E7514" w14:textId="77777777" w:rsidTr="000577D6">
        <w:trPr>
          <w:trHeight w:val="283"/>
        </w:trPr>
        <w:tc>
          <w:tcPr>
            <w:tcW w:w="3620" w:type="dxa"/>
            <w:shd w:val="clear" w:color="auto" w:fill="auto"/>
          </w:tcPr>
          <w:p w14:paraId="2E954D13" w14:textId="77777777" w:rsidR="005021F5" w:rsidRPr="000577D6" w:rsidRDefault="005021F5" w:rsidP="00FC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hanging="18"/>
              <w:rPr>
                <w:rFonts w:ascii="Angsana New" w:hAnsi="Angsana New"/>
                <w:sz w:val="28"/>
                <w:szCs w:val="28"/>
              </w:rPr>
            </w:pPr>
            <w:r w:rsidRPr="000577D6">
              <w:rPr>
                <w:rFonts w:ascii="Angsana New" w:hAnsi="Angsana New"/>
                <w:sz w:val="28"/>
                <w:szCs w:val="28"/>
              </w:rPr>
              <w:t xml:space="preserve">Bliss-CW Joint Venture </w:t>
            </w:r>
            <w:proofErr w:type="spellStart"/>
            <w:proofErr w:type="gramStart"/>
            <w:r w:rsidRPr="000577D6">
              <w:rPr>
                <w:rFonts w:ascii="Angsana New" w:hAnsi="Angsana New"/>
                <w:sz w:val="28"/>
                <w:szCs w:val="28"/>
              </w:rPr>
              <w:t>Co.,Ltd</w:t>
            </w:r>
            <w:proofErr w:type="spellEnd"/>
            <w:r w:rsidRPr="000577D6">
              <w:rPr>
                <w:rFonts w:ascii="Angsana New" w:hAnsi="Angsana New"/>
                <w:sz w:val="28"/>
                <w:szCs w:val="28"/>
              </w:rPr>
              <w:t>.</w:t>
            </w:r>
            <w:proofErr w:type="gramEnd"/>
          </w:p>
        </w:tc>
        <w:tc>
          <w:tcPr>
            <w:tcW w:w="5263" w:type="dxa"/>
            <w:shd w:val="clear" w:color="auto" w:fill="auto"/>
          </w:tcPr>
          <w:p w14:paraId="30BAA526" w14:textId="358F71C8" w:rsidR="005021F5" w:rsidRPr="000577D6" w:rsidRDefault="005021F5" w:rsidP="00FC774F">
            <w:pPr>
              <w:tabs>
                <w:tab w:val="left" w:pos="284"/>
                <w:tab w:val="left" w:pos="851"/>
                <w:tab w:val="left" w:pos="1418"/>
                <w:tab w:val="left" w:pos="1985"/>
              </w:tabs>
              <w:spacing w:line="350" w:lineRule="exact"/>
              <w:rPr>
                <w:rStyle w:val="BodyTextChar1"/>
                <w:rFonts w:ascii="Angsana New" w:hAnsi="Angsana New"/>
                <w:sz w:val="28"/>
                <w:szCs w:val="28"/>
              </w:rPr>
            </w:pPr>
            <w:r w:rsidRPr="000577D6">
              <w:rPr>
                <w:rStyle w:val="BodyTextChar1"/>
                <w:rFonts w:ascii="Angsana New" w:hAnsi="Angsana New"/>
                <w:sz w:val="28"/>
                <w:szCs w:val="28"/>
              </w:rPr>
              <w:t>Indirect associate</w:t>
            </w:r>
            <w:r w:rsidRPr="000577D6">
              <w:rPr>
                <w:rFonts w:ascii="Angsana New" w:hAnsi="Angsana New"/>
                <w:sz w:val="28"/>
                <w:szCs w:val="28"/>
              </w:rPr>
              <w:t xml:space="preserve">, the </w:t>
            </w:r>
            <w:r w:rsidRPr="000577D6">
              <w:rPr>
                <w:rStyle w:val="BodyTextChar1"/>
                <w:rFonts w:ascii="Angsana New" w:hAnsi="Angsana New"/>
                <w:sz w:val="28"/>
                <w:szCs w:val="28"/>
              </w:rPr>
              <w:t>subsidiaries</w:t>
            </w:r>
            <w:r w:rsidRPr="000577D6">
              <w:rPr>
                <w:rFonts w:ascii="Angsana New" w:hAnsi="Angsana New"/>
                <w:sz w:val="28"/>
                <w:szCs w:val="28"/>
              </w:rPr>
              <w:t xml:space="preserve"> having proportion of 40</w:t>
            </w:r>
            <w:r w:rsidRPr="000577D6">
              <w:rPr>
                <w:rFonts w:ascii="Angsana New" w:hAnsi="Angsana New"/>
                <w:sz w:val="28"/>
                <w:szCs w:val="28"/>
                <w:cs/>
              </w:rPr>
              <w:t>%</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FC774F">
            <w:pPr>
              <w:tabs>
                <w:tab w:val="left" w:pos="284"/>
                <w:tab w:val="left" w:pos="851"/>
                <w:tab w:val="left" w:pos="1418"/>
                <w:tab w:val="left" w:pos="1985"/>
              </w:tabs>
              <w:spacing w:line="35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FC774F">
            <w:pPr>
              <w:tabs>
                <w:tab w:val="left" w:pos="113"/>
              </w:tabs>
              <w:spacing w:line="35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FC774F">
            <w:pPr>
              <w:tabs>
                <w:tab w:val="left" w:pos="284"/>
                <w:tab w:val="left" w:pos="851"/>
                <w:tab w:val="left" w:pos="1418"/>
                <w:tab w:val="left" w:pos="1985"/>
              </w:tabs>
              <w:spacing w:line="35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3D7D4025" w14:textId="77777777" w:rsidTr="000577D6">
        <w:tc>
          <w:tcPr>
            <w:tcW w:w="3620" w:type="dxa"/>
            <w:shd w:val="clear" w:color="auto" w:fill="auto"/>
          </w:tcPr>
          <w:p w14:paraId="18BB5139" w14:textId="77777777" w:rsidR="00842C2A" w:rsidRPr="00977C0C" w:rsidRDefault="007F7647" w:rsidP="00FC774F">
            <w:pPr>
              <w:tabs>
                <w:tab w:val="left" w:pos="113"/>
              </w:tabs>
              <w:spacing w:line="350" w:lineRule="exact"/>
              <w:ind w:right="-113"/>
              <w:jc w:val="both"/>
              <w:rPr>
                <w:rFonts w:ascii="Angsana New" w:hAnsi="Angsana New"/>
                <w:b/>
                <w:bCs/>
                <w:sz w:val="28"/>
                <w:szCs w:val="28"/>
              </w:rPr>
            </w:pPr>
            <w:r w:rsidRPr="00977C0C">
              <w:rPr>
                <w:rFonts w:ascii="Angsana New" w:hAnsi="Angsana New"/>
                <w:b/>
                <w:bCs/>
                <w:sz w:val="28"/>
                <w:szCs w:val="28"/>
              </w:rPr>
              <w:lastRenderedPageBreak/>
              <w:t>Consortium</w:t>
            </w:r>
          </w:p>
        </w:tc>
        <w:tc>
          <w:tcPr>
            <w:tcW w:w="5263" w:type="dxa"/>
            <w:shd w:val="clear" w:color="auto" w:fill="auto"/>
          </w:tcPr>
          <w:p w14:paraId="6527A8A2" w14:textId="77777777" w:rsidR="00842C2A" w:rsidRPr="00977C0C" w:rsidRDefault="00842C2A" w:rsidP="00FC774F">
            <w:pPr>
              <w:tabs>
                <w:tab w:val="left" w:pos="284"/>
                <w:tab w:val="left" w:pos="851"/>
                <w:tab w:val="left" w:pos="1418"/>
                <w:tab w:val="left" w:pos="1985"/>
              </w:tabs>
              <w:spacing w:line="350" w:lineRule="exact"/>
              <w:jc w:val="center"/>
              <w:rPr>
                <w:rFonts w:ascii="Angsana New" w:hAnsi="Angsana New"/>
                <w:sz w:val="28"/>
                <w:szCs w:val="28"/>
              </w:rPr>
            </w:pPr>
          </w:p>
        </w:tc>
      </w:tr>
      <w:tr w:rsidR="005021F5" w:rsidRPr="00AD6E54" w14:paraId="2F9A5E86" w14:textId="77777777" w:rsidTr="00977C0C">
        <w:trPr>
          <w:trHeight w:val="866"/>
        </w:trPr>
        <w:tc>
          <w:tcPr>
            <w:tcW w:w="3620" w:type="dxa"/>
            <w:shd w:val="clear" w:color="auto" w:fill="auto"/>
          </w:tcPr>
          <w:p w14:paraId="0912977F" w14:textId="77777777" w:rsidR="005021F5" w:rsidRPr="00977C0C" w:rsidRDefault="005021F5" w:rsidP="00FC774F">
            <w:pPr>
              <w:pStyle w:val="block"/>
              <w:spacing w:after="0" w:line="350" w:lineRule="exact"/>
              <w:ind w:left="0" w:hanging="18"/>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Bliss PW Consortium</w:t>
            </w:r>
          </w:p>
        </w:tc>
        <w:tc>
          <w:tcPr>
            <w:tcW w:w="5263" w:type="dxa"/>
            <w:shd w:val="clear" w:color="auto" w:fill="auto"/>
          </w:tcPr>
          <w:p w14:paraId="294AA4A0" w14:textId="5B7EE387" w:rsidR="005021F5" w:rsidRPr="00977C0C" w:rsidRDefault="005021F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Consortium between the subsidiaries, </w:t>
            </w:r>
            <w:proofErr w:type="spellStart"/>
            <w:r w:rsidRPr="00977C0C">
              <w:rPr>
                <w:rFonts w:ascii="Angsana New" w:hAnsi="Angsana New" w:cs="Angsana New"/>
                <w:sz w:val="28"/>
                <w:szCs w:val="28"/>
                <w:lang w:val="en-US" w:eastAsia="en-US" w:bidi="th-TH"/>
              </w:rPr>
              <w:t>Phutphum</w:t>
            </w:r>
            <w:proofErr w:type="spellEnd"/>
            <w:r w:rsidRPr="00977C0C">
              <w:rPr>
                <w:rFonts w:ascii="Angsana New" w:hAnsi="Angsana New" w:cs="Angsana New"/>
                <w:sz w:val="28"/>
                <w:szCs w:val="28"/>
                <w:lang w:val="en-US" w:eastAsia="en-US" w:bidi="th-TH"/>
              </w:rPr>
              <w:t xml:space="preserve"> </w:t>
            </w:r>
            <w:proofErr w:type="gramStart"/>
            <w:r w:rsidRPr="00977C0C">
              <w:rPr>
                <w:rFonts w:ascii="Angsana New" w:hAnsi="Angsana New" w:cs="Angsana New"/>
                <w:sz w:val="28"/>
                <w:szCs w:val="28"/>
                <w:lang w:val="en-US" w:eastAsia="en-US" w:bidi="th-TH"/>
              </w:rPr>
              <w:t>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w:t>
            </w:r>
            <w:proofErr w:type="gramEnd"/>
            <w:r w:rsidRPr="00977C0C">
              <w:rPr>
                <w:rFonts w:ascii="Angsana New" w:hAnsi="Angsana New" w:cs="Angsana New"/>
                <w:sz w:val="28"/>
                <w:szCs w:val="28"/>
                <w:cs/>
                <w:lang w:val="en-US" w:eastAsia="en-US" w:bidi="th-TH"/>
              </w:rPr>
              <w:t xml:space="preserve"> </w:t>
            </w:r>
            <w:r w:rsidRPr="00977C0C">
              <w:rPr>
                <w:rFonts w:ascii="Angsana New" w:hAnsi="Angsana New" w:cs="Angsana New"/>
                <w:sz w:val="28"/>
                <w:szCs w:val="28"/>
                <w:lang w:val="en-US" w:eastAsia="en-US" w:bidi="th-TH"/>
              </w:rPr>
              <w:t xml:space="preserve">and </w:t>
            </w:r>
            <w:proofErr w:type="spellStart"/>
            <w:r w:rsidRPr="00977C0C">
              <w:rPr>
                <w:rFonts w:ascii="Angsana New" w:hAnsi="Angsana New" w:cs="Angsana New"/>
                <w:sz w:val="28"/>
                <w:szCs w:val="28"/>
                <w:lang w:val="en-US" w:eastAsia="en-US" w:bidi="th-TH"/>
              </w:rPr>
              <w:t>Welve</w:t>
            </w:r>
            <w:proofErr w:type="spellEnd"/>
            <w:r w:rsidRPr="00977C0C">
              <w:rPr>
                <w:rFonts w:ascii="Angsana New" w:hAnsi="Angsana New" w:cs="Angsana New"/>
                <w:sz w:val="28"/>
                <w:szCs w:val="28"/>
                <w:lang w:val="en-US" w:eastAsia="en-US" w:bidi="th-TH"/>
              </w:rPr>
              <w:t xml:space="preserve"> </w:t>
            </w:r>
            <w:proofErr w:type="spellStart"/>
            <w:r w:rsidRPr="00977C0C">
              <w:rPr>
                <w:rFonts w:ascii="Angsana New" w:hAnsi="Angsana New" w:cs="Angsana New"/>
                <w:sz w:val="28"/>
                <w:szCs w:val="28"/>
                <w:lang w:val="en-US" w:eastAsia="en-US" w:bidi="th-TH"/>
              </w:rPr>
              <w:t>Completency</w:t>
            </w:r>
            <w:proofErr w:type="spellEnd"/>
            <w:r w:rsidRPr="00977C0C">
              <w:rPr>
                <w:rFonts w:ascii="Angsana New" w:hAnsi="Angsana New" w:cs="Angsana New"/>
                <w:sz w:val="28"/>
                <w:szCs w:val="28"/>
                <w:lang w:val="en-US" w:eastAsia="en-US" w:bidi="th-TH"/>
              </w:rPr>
              <w:t xml:space="preserve"> Co</w:t>
            </w:r>
            <w:r w:rsidRPr="00977C0C">
              <w:rPr>
                <w:rFonts w:ascii="Angsana New" w:hAnsi="Angsana New" w:cs="Angsana New"/>
                <w:sz w:val="28"/>
                <w:szCs w:val="28"/>
                <w:cs/>
                <w:lang w:val="en-US" w:eastAsia="en-US" w:bidi="th-TH"/>
              </w:rPr>
              <w:t>.</w:t>
            </w:r>
            <w:r w:rsidRPr="00977C0C">
              <w:rPr>
                <w:rFonts w:ascii="Angsana New" w:hAnsi="Angsana New" w:cs="Angsana New"/>
                <w:sz w:val="28"/>
                <w:szCs w:val="28"/>
                <w:lang w:val="en-US" w:eastAsia="en-US" w:bidi="th-TH"/>
              </w:rPr>
              <w:t>,Ltd</w:t>
            </w:r>
            <w:r w:rsidRPr="00977C0C">
              <w:rPr>
                <w:rFonts w:ascii="Angsana New" w:hAnsi="Angsana New" w:cs="Angsana New"/>
                <w:sz w:val="28"/>
                <w:szCs w:val="28"/>
                <w:cs/>
                <w:lang w:val="en-US" w:eastAsia="en-US" w:bidi="th-TH"/>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FC774F">
            <w:pPr>
              <w:tabs>
                <w:tab w:val="left" w:pos="113"/>
              </w:tabs>
              <w:spacing w:line="35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FC774F">
            <w:pPr>
              <w:tabs>
                <w:tab w:val="left" w:pos="284"/>
                <w:tab w:val="left" w:pos="851"/>
                <w:tab w:val="left" w:pos="1418"/>
                <w:tab w:val="left" w:pos="1985"/>
              </w:tabs>
              <w:spacing w:line="35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FC774F">
            <w:pPr>
              <w:pStyle w:val="block"/>
              <w:spacing w:after="0" w:line="35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w:t>
            </w:r>
            <w:proofErr w:type="spellStart"/>
            <w:r w:rsidRPr="00977C0C">
              <w:rPr>
                <w:rFonts w:ascii="Angsana New" w:hAnsi="Angsana New" w:cs="Angsana New"/>
                <w:sz w:val="28"/>
                <w:szCs w:val="28"/>
                <w:lang w:val="en-US" w:eastAsia="en-US" w:bidi="th-TH"/>
              </w:rPr>
              <w:t>nualluck</w:t>
            </w:r>
            <w:proofErr w:type="spellEnd"/>
            <w:r w:rsidRPr="00977C0C">
              <w:rPr>
                <w:rFonts w:ascii="Angsana New" w:hAnsi="Angsana New" w:cs="Angsana New"/>
                <w:sz w:val="28"/>
                <w:szCs w:val="28"/>
                <w:lang w:val="en-US" w:eastAsia="en-US" w:bidi="th-TH"/>
              </w:rPr>
              <w:t xml:space="preserve"> </w:t>
            </w:r>
            <w:proofErr w:type="spellStart"/>
            <w:proofErr w:type="gram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roofErr w:type="gramEnd"/>
          </w:p>
        </w:tc>
        <w:tc>
          <w:tcPr>
            <w:tcW w:w="5263" w:type="dxa"/>
            <w:shd w:val="clear" w:color="auto" w:fill="auto"/>
          </w:tcPr>
          <w:p w14:paraId="1260F65F" w14:textId="77777777" w:rsidR="00C432E6" w:rsidRPr="00977C0C" w:rsidRDefault="00C432E6"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FC774F">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FC774F">
            <w:pPr>
              <w:tabs>
                <w:tab w:val="left" w:pos="284"/>
                <w:tab w:val="left" w:pos="851"/>
                <w:tab w:val="left" w:pos="1418"/>
                <w:tab w:val="left" w:pos="1985"/>
              </w:tabs>
              <w:spacing w:line="350" w:lineRule="exact"/>
              <w:jc w:val="center"/>
              <w:rPr>
                <w:rFonts w:ascii="Angsana New" w:hAnsi="Angsana New"/>
                <w:sz w:val="28"/>
                <w:szCs w:val="28"/>
              </w:rPr>
            </w:pPr>
          </w:p>
        </w:tc>
      </w:tr>
      <w:tr w:rsidR="00F53FA5" w:rsidRPr="00AD6E54" w14:paraId="54383FBC" w14:textId="77777777" w:rsidTr="000577D6">
        <w:trPr>
          <w:trHeight w:val="307"/>
        </w:trPr>
        <w:tc>
          <w:tcPr>
            <w:tcW w:w="3620" w:type="dxa"/>
            <w:shd w:val="clear" w:color="auto" w:fill="auto"/>
          </w:tcPr>
          <w:p w14:paraId="202EAD8E" w14:textId="77777777" w:rsidR="00F53FA5" w:rsidRPr="00977C0C" w:rsidRDefault="00F53FA5" w:rsidP="00FC774F">
            <w:pPr>
              <w:pStyle w:val="block"/>
              <w:spacing w:after="0" w:line="350" w:lineRule="exact"/>
              <w:ind w:left="0"/>
              <w:jc w:val="both"/>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Mr. </w:t>
            </w:r>
            <w:proofErr w:type="spellStart"/>
            <w:proofErr w:type="gramStart"/>
            <w:r w:rsidRPr="00977C0C">
              <w:rPr>
                <w:rFonts w:ascii="Angsana New" w:hAnsi="Angsana New" w:cs="Angsana New"/>
                <w:sz w:val="28"/>
                <w:szCs w:val="28"/>
                <w:lang w:val="en-US" w:eastAsia="en-US" w:bidi="th-TH"/>
              </w:rPr>
              <w:t>Thanakorn</w:t>
            </w:r>
            <w:proofErr w:type="spellEnd"/>
            <w:r w:rsidRPr="00977C0C">
              <w:rPr>
                <w:rFonts w:ascii="Angsana New" w:hAnsi="Angsana New" w:cs="Angsana New"/>
                <w:sz w:val="28"/>
                <w:szCs w:val="28"/>
                <w:lang w:val="en-US" w:eastAsia="en-US" w:bidi="th-TH"/>
              </w:rPr>
              <w:t xml:space="preserve">  </w:t>
            </w:r>
            <w:proofErr w:type="spellStart"/>
            <w:r w:rsidRPr="00977C0C">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Related person as shareholder of the Company and shareholder of Information Technology Group </w:t>
            </w:r>
            <w:proofErr w:type="spellStart"/>
            <w:proofErr w:type="gram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roofErr w:type="gramEnd"/>
            <w:r w:rsidRPr="00977C0C">
              <w:rPr>
                <w:rFonts w:ascii="Angsana New" w:hAnsi="Angsana New" w:cs="Angsana New"/>
                <w:sz w:val="28"/>
                <w:szCs w:val="28"/>
                <w:lang w:val="en-US" w:eastAsia="en-US" w:bidi="th-TH"/>
              </w:rPr>
              <w:t xml:space="preserve"> or direct associate</w:t>
            </w:r>
          </w:p>
        </w:tc>
      </w:tr>
      <w:tr w:rsidR="00F53FA5" w:rsidRPr="00AD6E54" w14:paraId="7B9C8C3C" w14:textId="77777777" w:rsidTr="000577D6">
        <w:trPr>
          <w:trHeight w:val="307"/>
        </w:trPr>
        <w:tc>
          <w:tcPr>
            <w:tcW w:w="3620" w:type="dxa"/>
            <w:shd w:val="clear" w:color="auto" w:fill="auto"/>
          </w:tcPr>
          <w:p w14:paraId="0CF1F6ED" w14:textId="77777777" w:rsidR="00F53FA5" w:rsidRPr="00977C0C" w:rsidRDefault="00F53FA5" w:rsidP="00FC774F">
            <w:pPr>
              <w:pStyle w:val="block"/>
              <w:spacing w:after="0" w:line="35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977C0C" w:rsidRDefault="00F53FA5" w:rsidP="00FC774F">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Persons having authority and responsibility for planning, </w:t>
            </w:r>
            <w:proofErr w:type="gramStart"/>
            <w:r w:rsidRPr="00977C0C">
              <w:rPr>
                <w:rFonts w:ascii="Angsana New" w:hAnsi="Angsana New" w:cs="Angsana New"/>
                <w:sz w:val="28"/>
                <w:szCs w:val="28"/>
                <w:lang w:val="en-US" w:eastAsia="en-US" w:bidi="th-TH"/>
              </w:rPr>
              <w:t>directing</w:t>
            </w:r>
            <w:proofErr w:type="gramEnd"/>
            <w:r w:rsidRPr="00977C0C">
              <w:rPr>
                <w:rFonts w:ascii="Angsana New" w:hAnsi="Angsana New" w:cs="Angsana New"/>
                <w:sz w:val="28"/>
                <w:szCs w:val="28"/>
                <w:lang w:val="en-US" w:eastAsia="en-US" w:bidi="th-TH"/>
              </w:rPr>
              <w:t xml:space="preserve"> and controlling the activities of the entity, directly or indirectly, including any director of the Group/Company (whether executive or otherwise).</w:t>
            </w:r>
          </w:p>
        </w:tc>
      </w:tr>
    </w:tbl>
    <w:p w14:paraId="62D09531" w14:textId="1859D5A2" w:rsidR="00CB0E1C" w:rsidRPr="005021F5" w:rsidRDefault="0007653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A81C59">
            <w:pPr>
              <w:pBdr>
                <w:bottom w:val="single" w:sz="4" w:space="1" w:color="auto"/>
              </w:pBdr>
              <w:tabs>
                <w:tab w:val="left" w:pos="-3402"/>
                <w:tab w:val="left" w:pos="-3261"/>
                <w:tab w:val="left" w:pos="-3119"/>
                <w:tab w:val="left" w:pos="-1843"/>
              </w:tabs>
              <w:spacing w:line="34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A81C59">
            <w:pPr>
              <w:pBdr>
                <w:bottom w:val="single" w:sz="4" w:space="1" w:color="auto"/>
              </w:pBdr>
              <w:spacing w:line="340" w:lineRule="exact"/>
              <w:jc w:val="center"/>
              <w:rPr>
                <w:rFonts w:ascii="Angsana New" w:hAnsi="Angsana New"/>
                <w:b/>
                <w:sz w:val="28"/>
                <w:szCs w:val="28"/>
                <w:cs/>
              </w:rPr>
            </w:pPr>
            <w:r w:rsidRPr="00AD6E54">
              <w:rPr>
                <w:rFonts w:ascii="Angsana New" w:hAnsi="Angsana New"/>
                <w:b/>
                <w:sz w:val="28"/>
                <w:szCs w:val="28"/>
              </w:rPr>
              <w:t>Pricing policies</w:t>
            </w:r>
          </w:p>
        </w:tc>
      </w:tr>
      <w:tr w:rsidR="00245542" w:rsidRPr="00AD6E54" w14:paraId="7FC92086" w14:textId="77777777" w:rsidTr="00977C0C">
        <w:tc>
          <w:tcPr>
            <w:tcW w:w="3211" w:type="dxa"/>
          </w:tcPr>
          <w:p w14:paraId="1265EA3F" w14:textId="7880BFE5"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6AD81C78" w14:textId="2F8C8FB7"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75FBB291" w14:textId="77777777" w:rsidTr="007A37A5">
        <w:tc>
          <w:tcPr>
            <w:tcW w:w="3211" w:type="dxa"/>
            <w:shd w:val="clear" w:color="auto" w:fill="auto"/>
          </w:tcPr>
          <w:p w14:paraId="61F1BB79" w14:textId="2E11E581"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11B20879" w14:textId="3F3EAE43" w:rsidR="00245542" w:rsidRPr="00AD6E54" w:rsidRDefault="00245542" w:rsidP="00A81C59">
            <w:pPr>
              <w:spacing w:line="340" w:lineRule="exact"/>
              <w:ind w:right="-18"/>
              <w:jc w:val="both"/>
              <w:rPr>
                <w:rFonts w:ascii="Angsana New" w:hAnsi="Angsana New"/>
                <w:sz w:val="28"/>
                <w:szCs w:val="28"/>
              </w:rPr>
            </w:pPr>
            <w:r w:rsidRPr="001264E3">
              <w:rPr>
                <w:rFonts w:ascii="Angsana New" w:hAnsi="Angsana New"/>
                <w:sz w:val="28"/>
                <w:szCs w:val="28"/>
              </w:rPr>
              <w:t>Agree price</w:t>
            </w:r>
          </w:p>
        </w:tc>
      </w:tr>
      <w:tr w:rsidR="00245542" w:rsidRPr="00AD6E54" w14:paraId="485D193D" w14:textId="77777777" w:rsidTr="007A37A5">
        <w:tc>
          <w:tcPr>
            <w:tcW w:w="3211" w:type="dxa"/>
          </w:tcPr>
          <w:p w14:paraId="53FE4FBF" w14:textId="77466B07"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E4641F4" w14:textId="19D7BDA7" w:rsidR="00245542" w:rsidRPr="00AD6E54" w:rsidRDefault="00245542" w:rsidP="00A81C59">
            <w:pPr>
              <w:spacing w:line="340" w:lineRule="exact"/>
              <w:ind w:right="-18"/>
              <w:jc w:val="both"/>
              <w:rPr>
                <w:rFonts w:ascii="Angsana New" w:hAnsi="Angsana New"/>
                <w:sz w:val="28"/>
                <w:szCs w:val="28"/>
                <w:cs/>
              </w:rPr>
            </w:pPr>
            <w:r w:rsidRPr="004C76DE">
              <w:rPr>
                <w:rFonts w:ascii="Angsana New" w:hAnsi="Angsana New"/>
                <w:sz w:val="28"/>
                <w:szCs w:val="28"/>
              </w:rPr>
              <w:t>Market prices or, where no market price exists, at contractually agreed prices</w:t>
            </w:r>
          </w:p>
        </w:tc>
      </w:tr>
      <w:tr w:rsidR="00245542" w:rsidRPr="00AD6E54" w14:paraId="676254C6" w14:textId="77777777" w:rsidTr="00977C0C">
        <w:tc>
          <w:tcPr>
            <w:tcW w:w="3211" w:type="dxa"/>
          </w:tcPr>
          <w:p w14:paraId="06F4002C" w14:textId="7DA54C82"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59B7486D" w14:textId="25B9AF55" w:rsidR="00245542" w:rsidRPr="001264E3"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69DDB90E" w14:textId="77777777" w:rsidTr="00977C0C">
        <w:tc>
          <w:tcPr>
            <w:tcW w:w="3211" w:type="dxa"/>
          </w:tcPr>
          <w:p w14:paraId="369E0CB5" w14:textId="2CFF3E0D"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685A4388" w14:textId="0009AAD4"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2C1997F1" w14:textId="77777777" w:rsidTr="007A37A5">
        <w:tc>
          <w:tcPr>
            <w:tcW w:w="3211" w:type="dxa"/>
            <w:shd w:val="clear" w:color="auto" w:fill="auto"/>
          </w:tcPr>
          <w:p w14:paraId="7A114991" w14:textId="25B9755D"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service expenses</w:t>
            </w:r>
          </w:p>
        </w:tc>
        <w:tc>
          <w:tcPr>
            <w:tcW w:w="5906" w:type="dxa"/>
            <w:shd w:val="clear" w:color="auto" w:fill="auto"/>
          </w:tcPr>
          <w:p w14:paraId="044026B5" w14:textId="158B95CD" w:rsidR="00245542" w:rsidRPr="00AD6E54" w:rsidRDefault="00245542" w:rsidP="00A81C59">
            <w:pPr>
              <w:spacing w:line="34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474DA0AF" w14:textId="77777777" w:rsidTr="004F26BF">
        <w:tc>
          <w:tcPr>
            <w:tcW w:w="3211" w:type="dxa"/>
          </w:tcPr>
          <w:p w14:paraId="6CE6B624" w14:textId="3D24CDD0" w:rsidR="00245542" w:rsidRPr="00AD6E54" w:rsidRDefault="00245542" w:rsidP="00A81C59">
            <w:pPr>
              <w:spacing w:line="34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69E668C1" w14:textId="106F9908" w:rsidR="00245542" w:rsidRPr="00AD6E54" w:rsidRDefault="00245542" w:rsidP="00A81C59">
            <w:pPr>
              <w:spacing w:line="340" w:lineRule="exact"/>
              <w:ind w:right="-18"/>
              <w:jc w:val="both"/>
              <w:rPr>
                <w:rFonts w:ascii="Angsana New" w:hAnsi="Angsana New"/>
                <w:sz w:val="28"/>
                <w:szCs w:val="28"/>
              </w:rPr>
            </w:pPr>
            <w:r w:rsidRPr="00756FD9">
              <w:rPr>
                <w:rFonts w:ascii="Angsana New" w:hAnsi="Angsana New"/>
                <w:sz w:val="28"/>
                <w:szCs w:val="28"/>
              </w:rPr>
              <w:t>Agree price</w:t>
            </w:r>
          </w:p>
        </w:tc>
      </w:tr>
      <w:tr w:rsidR="00245542" w:rsidRPr="00AD6E54" w14:paraId="696DFE57" w14:textId="77777777" w:rsidTr="00977C0C">
        <w:tc>
          <w:tcPr>
            <w:tcW w:w="3211" w:type="dxa"/>
          </w:tcPr>
          <w:p w14:paraId="28A76D7A" w14:textId="24049C5C" w:rsidR="00245542" w:rsidRPr="00AD6E54" w:rsidRDefault="00245542" w:rsidP="00A81C59">
            <w:pPr>
              <w:spacing w:line="340" w:lineRule="exact"/>
              <w:ind w:left="99"/>
              <w:rPr>
                <w:rFonts w:ascii="Angsana New" w:hAnsi="Angsana New"/>
                <w:sz w:val="28"/>
                <w:szCs w:val="28"/>
              </w:rPr>
            </w:pPr>
            <w:r w:rsidRPr="00AD6E54">
              <w:rPr>
                <w:rFonts w:ascii="Angsana New" w:hAnsi="Angsana New"/>
                <w:sz w:val="28"/>
                <w:szCs w:val="28"/>
              </w:rPr>
              <w:t xml:space="preserve">Remunerations for directors and key management </w:t>
            </w:r>
            <w:proofErr w:type="gramStart"/>
            <w:r w:rsidRPr="00AD6E54">
              <w:rPr>
                <w:rFonts w:ascii="Angsana New" w:hAnsi="Angsana New"/>
                <w:sz w:val="28"/>
                <w:szCs w:val="28"/>
              </w:rPr>
              <w:t>personnel  representing</w:t>
            </w:r>
            <w:proofErr w:type="gramEnd"/>
            <w:r w:rsidRPr="00AD6E54">
              <w:rPr>
                <w:rFonts w:ascii="Angsana New" w:hAnsi="Angsana New"/>
                <w:sz w:val="28"/>
                <w:szCs w:val="28"/>
              </w:rPr>
              <w:t xml:space="preserve"> salary, meeting allowance and other benefits </w:t>
            </w:r>
          </w:p>
        </w:tc>
        <w:tc>
          <w:tcPr>
            <w:tcW w:w="5906" w:type="dxa"/>
          </w:tcPr>
          <w:p w14:paraId="7022A451" w14:textId="77777777" w:rsidR="00245542" w:rsidRPr="00AD6E54" w:rsidRDefault="00245542" w:rsidP="00A81C59">
            <w:pPr>
              <w:spacing w:line="340" w:lineRule="exact"/>
              <w:ind w:right="-18"/>
              <w:jc w:val="both"/>
              <w:rPr>
                <w:rFonts w:ascii="Angsana New" w:hAnsi="Angsana New"/>
                <w:sz w:val="28"/>
                <w:szCs w:val="28"/>
              </w:rPr>
            </w:pPr>
            <w:r w:rsidRPr="00AD6E54">
              <w:rPr>
                <w:rFonts w:ascii="Angsana New" w:hAnsi="Angsana New"/>
                <w:sz w:val="28"/>
                <w:szCs w:val="28"/>
              </w:rPr>
              <w:t>The amounts are obtained the approval from</w:t>
            </w:r>
          </w:p>
          <w:p w14:paraId="3A1F9A44" w14:textId="7C06A9C3" w:rsidR="00245542" w:rsidRPr="004C76DE" w:rsidRDefault="00245542" w:rsidP="00A81C59">
            <w:pPr>
              <w:spacing w:line="340" w:lineRule="exact"/>
              <w:ind w:right="-18"/>
              <w:jc w:val="both"/>
              <w:rPr>
                <w:rFonts w:ascii="Angsana New" w:hAnsi="Angsana New"/>
                <w:sz w:val="28"/>
                <w:szCs w:val="28"/>
              </w:rPr>
            </w:pPr>
            <w:r w:rsidRPr="00AD6E54">
              <w:rPr>
                <w:rFonts w:ascii="Angsana New" w:hAnsi="Angsana New"/>
                <w:sz w:val="28"/>
                <w:szCs w:val="28"/>
              </w:rPr>
              <w:t>the Company’s directors and shareholders</w:t>
            </w:r>
          </w:p>
        </w:tc>
      </w:tr>
      <w:tr w:rsidR="00245542" w:rsidRPr="00AD6E54" w14:paraId="53FC10DA" w14:textId="77777777" w:rsidTr="00977C0C">
        <w:tc>
          <w:tcPr>
            <w:tcW w:w="3211" w:type="dxa"/>
          </w:tcPr>
          <w:p w14:paraId="0465D679" w14:textId="1E8D4B71" w:rsidR="00245542" w:rsidRPr="00AD6E54" w:rsidRDefault="00245542" w:rsidP="00A81C59">
            <w:pPr>
              <w:spacing w:line="340" w:lineRule="exact"/>
              <w:ind w:left="99"/>
              <w:rPr>
                <w:rFonts w:ascii="Angsana New" w:hAnsi="Angsana New"/>
                <w:sz w:val="28"/>
                <w:szCs w:val="28"/>
              </w:rPr>
            </w:pPr>
          </w:p>
        </w:tc>
        <w:tc>
          <w:tcPr>
            <w:tcW w:w="5906" w:type="dxa"/>
          </w:tcPr>
          <w:p w14:paraId="51E186C5" w14:textId="7ECC1DC5" w:rsidR="00245542" w:rsidRPr="004C76DE" w:rsidRDefault="00245542" w:rsidP="00A81C59">
            <w:pPr>
              <w:spacing w:line="340" w:lineRule="exact"/>
              <w:ind w:right="-18"/>
              <w:jc w:val="both"/>
              <w:rPr>
                <w:rFonts w:ascii="Angsana New" w:hAnsi="Angsana New"/>
                <w:sz w:val="28"/>
                <w:szCs w:val="28"/>
              </w:rPr>
            </w:pPr>
          </w:p>
        </w:tc>
      </w:tr>
    </w:tbl>
    <w:p w14:paraId="7B9548EC" w14:textId="77777777" w:rsidR="00D73FF6" w:rsidRDefault="00D73FF6"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p>
    <w:p w14:paraId="76B71304" w14:textId="291B6FFC" w:rsidR="00C668AE" w:rsidRPr="004C0B31" w:rsidRDefault="00D73FF6"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r>
        <w:rPr>
          <w:rFonts w:ascii="Angsana New" w:hAnsi="Angsana New"/>
          <w:sz w:val="28"/>
          <w:szCs w:val="28"/>
        </w:rPr>
        <w:br w:type="column"/>
      </w:r>
      <w:r w:rsidR="00743155" w:rsidRPr="005152E7">
        <w:rPr>
          <w:rFonts w:ascii="Angsana New" w:hAnsi="Angsana New"/>
          <w:sz w:val="28"/>
          <w:szCs w:val="28"/>
        </w:rPr>
        <w:lastRenderedPageBreak/>
        <w:t xml:space="preserve">Significant transactions with related parties </w:t>
      </w:r>
      <w:r w:rsidR="00C12192" w:rsidRPr="00C12192">
        <w:rPr>
          <w:rFonts w:ascii="Angsana New" w:hAnsi="Angsana New"/>
          <w:sz w:val="28"/>
          <w:szCs w:val="28"/>
        </w:rPr>
        <w:t xml:space="preserve">for three-month periods ended March 31, </w:t>
      </w:r>
      <w:proofErr w:type="gramStart"/>
      <w:r w:rsidR="00C12192" w:rsidRPr="00C12192">
        <w:rPr>
          <w:rFonts w:ascii="Angsana New" w:hAnsi="Angsana New"/>
          <w:sz w:val="28"/>
          <w:szCs w:val="28"/>
        </w:rPr>
        <w:t>202</w:t>
      </w:r>
      <w:r w:rsidR="00046A64" w:rsidRPr="00046A64">
        <w:rPr>
          <w:rFonts w:ascii="Angsana New" w:hAnsi="Angsana New" w:hint="cs"/>
          <w:sz w:val="28"/>
          <w:szCs w:val="28"/>
        </w:rPr>
        <w:t>2</w:t>
      </w:r>
      <w:proofErr w:type="gramEnd"/>
      <w:r w:rsidR="00C12192" w:rsidRPr="00C12192">
        <w:rPr>
          <w:rFonts w:ascii="Angsana New" w:hAnsi="Angsana New"/>
          <w:sz w:val="28"/>
          <w:szCs w:val="28"/>
        </w:rPr>
        <w:t xml:space="preserve"> and 202</w:t>
      </w:r>
      <w:r w:rsidR="00046A64" w:rsidRPr="00046A64">
        <w:rPr>
          <w:rFonts w:ascii="Angsana New" w:hAnsi="Angsana New" w:hint="cs"/>
          <w:sz w:val="28"/>
          <w:szCs w:val="28"/>
        </w:rPr>
        <w:t>1</w:t>
      </w:r>
      <w:r w:rsidR="00C12192">
        <w:rPr>
          <w:rFonts w:ascii="Angsana New" w:hAnsi="Angsana New" w:hint="cs"/>
          <w:sz w:val="28"/>
          <w:szCs w:val="28"/>
          <w:cs/>
        </w:rPr>
        <w:t xml:space="preserve"> </w:t>
      </w:r>
      <w:r w:rsidR="00E83786"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6E5112">
        <w:trPr>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7B642EE2" w14:textId="3989F396" w:rsidR="004B7004" w:rsidRPr="00AD6E54" w:rsidRDefault="00C12192" w:rsidP="00CF1B8D">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87D8D5E" w:rsidR="004B7004" w:rsidRPr="00AD6E54" w:rsidRDefault="00C12192" w:rsidP="00CF1B8D">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For the three-month periods ended March 31</w:t>
            </w:r>
            <w:r w:rsidR="00E83786" w:rsidRPr="00AD6E54">
              <w:rPr>
                <w:rFonts w:ascii="Angsana New" w:hAnsi="Angsana New"/>
                <w:sz w:val="28"/>
                <w:szCs w:val="28"/>
              </w:rPr>
              <w:t>,</w:t>
            </w:r>
          </w:p>
        </w:tc>
      </w:tr>
      <w:tr w:rsidR="004B7004" w:rsidRPr="00AD6E54" w14:paraId="0B367D50" w14:textId="77777777" w:rsidTr="006E5112">
        <w:trPr>
          <w:tblHeader/>
        </w:trPr>
        <w:tc>
          <w:tcPr>
            <w:tcW w:w="3987" w:type="dxa"/>
            <w:vAlign w:val="bottom"/>
          </w:tcPr>
          <w:p w14:paraId="78DE57C7" w14:textId="77777777" w:rsidR="004B7004" w:rsidRPr="006D13D5" w:rsidRDefault="004B7004" w:rsidP="00CF1B8D">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2179B447"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046A64" w:rsidRPr="00046A64">
              <w:rPr>
                <w:rFonts w:ascii="Angsana New" w:hAnsi="Angsana New" w:hint="cs"/>
                <w:sz w:val="28"/>
                <w:szCs w:val="28"/>
              </w:rPr>
              <w:t>2</w:t>
            </w:r>
          </w:p>
        </w:tc>
        <w:tc>
          <w:tcPr>
            <w:tcW w:w="1350" w:type="dxa"/>
            <w:shd w:val="clear" w:color="auto" w:fill="auto"/>
            <w:vAlign w:val="bottom"/>
          </w:tcPr>
          <w:p w14:paraId="485D0D44" w14:textId="602C6442"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6E5112">
              <w:rPr>
                <w:rFonts w:ascii="Angsana New" w:hAnsi="Angsana New"/>
                <w:sz w:val="28"/>
                <w:szCs w:val="28"/>
              </w:rPr>
              <w:t>2</w:t>
            </w:r>
            <w:r w:rsidR="00046A64" w:rsidRPr="00046A64">
              <w:rPr>
                <w:rFonts w:ascii="Angsana New" w:hAnsi="Angsana New" w:hint="cs"/>
                <w:sz w:val="28"/>
                <w:szCs w:val="28"/>
              </w:rPr>
              <w:t>1</w:t>
            </w:r>
          </w:p>
        </w:tc>
        <w:tc>
          <w:tcPr>
            <w:tcW w:w="1260" w:type="dxa"/>
            <w:shd w:val="clear" w:color="auto" w:fill="auto"/>
            <w:vAlign w:val="bottom"/>
          </w:tcPr>
          <w:p w14:paraId="34D2C6C4" w14:textId="5BB3EC49"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046A64" w:rsidRPr="00046A64">
              <w:rPr>
                <w:rFonts w:ascii="Angsana New" w:hAnsi="Angsana New" w:hint="cs"/>
                <w:sz w:val="28"/>
                <w:szCs w:val="28"/>
              </w:rPr>
              <w:t>2</w:t>
            </w:r>
          </w:p>
        </w:tc>
        <w:tc>
          <w:tcPr>
            <w:tcW w:w="1368" w:type="dxa"/>
            <w:shd w:val="clear" w:color="auto" w:fill="auto"/>
            <w:vAlign w:val="bottom"/>
          </w:tcPr>
          <w:p w14:paraId="1520179C" w14:textId="388FC090" w:rsidR="004B7004" w:rsidRPr="00AD6E54" w:rsidRDefault="004B7004" w:rsidP="00CF1B8D">
            <w:pPr>
              <w:pBdr>
                <w:bottom w:val="single" w:sz="4" w:space="1" w:color="auto"/>
              </w:pBdr>
              <w:spacing w:line="360" w:lineRule="exact"/>
              <w:jc w:val="center"/>
              <w:rPr>
                <w:rFonts w:ascii="Angsana New" w:hAnsi="Angsana New"/>
                <w:sz w:val="28"/>
                <w:szCs w:val="28"/>
              </w:rPr>
            </w:pPr>
            <w:r>
              <w:rPr>
                <w:rFonts w:ascii="Angsana New" w:hAnsi="Angsana New"/>
                <w:sz w:val="28"/>
                <w:szCs w:val="28"/>
              </w:rPr>
              <w:t>20</w:t>
            </w:r>
            <w:r w:rsidR="001C19F8">
              <w:rPr>
                <w:rFonts w:ascii="Angsana New" w:hAnsi="Angsana New"/>
                <w:sz w:val="28"/>
                <w:szCs w:val="28"/>
              </w:rPr>
              <w:t>2</w:t>
            </w:r>
            <w:r w:rsidR="00046A64" w:rsidRPr="00046A64">
              <w:rPr>
                <w:rFonts w:ascii="Angsana New" w:hAnsi="Angsana New" w:hint="cs"/>
                <w:sz w:val="28"/>
                <w:szCs w:val="28"/>
              </w:rPr>
              <w:t>1</w:t>
            </w:r>
          </w:p>
        </w:tc>
      </w:tr>
      <w:tr w:rsidR="004B7004" w:rsidRPr="00AD6E54" w14:paraId="6382A026" w14:textId="77777777" w:rsidTr="006E5112">
        <w:tc>
          <w:tcPr>
            <w:tcW w:w="3987" w:type="dxa"/>
          </w:tcPr>
          <w:p w14:paraId="44721E09" w14:textId="77777777" w:rsidR="004B7004" w:rsidRPr="006D13D5" w:rsidRDefault="004B7004" w:rsidP="00CF1B8D">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CF1B8D">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CF1B8D">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CF1B8D">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CF1B8D">
            <w:pPr>
              <w:tabs>
                <w:tab w:val="decimal" w:pos="792"/>
              </w:tabs>
              <w:spacing w:line="360" w:lineRule="exact"/>
              <w:rPr>
                <w:rFonts w:ascii="Angsana New" w:hAnsi="Angsana New"/>
                <w:sz w:val="28"/>
                <w:szCs w:val="28"/>
              </w:rPr>
            </w:pPr>
          </w:p>
        </w:tc>
      </w:tr>
      <w:tr w:rsidR="004B7004" w:rsidRPr="00AD6E54" w14:paraId="3C273155" w14:textId="77777777" w:rsidTr="006E5112">
        <w:tc>
          <w:tcPr>
            <w:tcW w:w="3987" w:type="dxa"/>
          </w:tcPr>
          <w:p w14:paraId="2546AFFE" w14:textId="77777777" w:rsidR="004B7004" w:rsidRPr="006D13D5" w:rsidRDefault="004B7004"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52690D">
            <w:pPr>
              <w:shd w:val="clear" w:color="auto" w:fill="FFFFFF" w:themeFill="background1"/>
              <w:tabs>
                <w:tab w:val="decimal" w:pos="792"/>
              </w:tabs>
              <w:spacing w:line="360" w:lineRule="exact"/>
              <w:rPr>
                <w:rFonts w:ascii="Angsana New" w:hAnsi="Angsana New"/>
                <w:sz w:val="28"/>
                <w:szCs w:val="28"/>
              </w:rPr>
            </w:pPr>
          </w:p>
        </w:tc>
      </w:tr>
      <w:tr w:rsidR="00C12192" w14:paraId="7D78B897" w14:textId="77777777" w:rsidTr="0052690D">
        <w:tc>
          <w:tcPr>
            <w:tcW w:w="3987" w:type="dxa"/>
            <w:shd w:val="clear" w:color="auto" w:fill="auto"/>
          </w:tcPr>
          <w:p w14:paraId="6CA896BA" w14:textId="77777777" w:rsidR="00C12192" w:rsidRPr="006D13D5" w:rsidRDefault="00C12192" w:rsidP="0052690D">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3ABD1155" w:rsidR="00C12192" w:rsidRDefault="0068716F"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5B8283E9" w:rsidR="00C12192" w:rsidRDefault="00C12192" w:rsidP="0052690D">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BDD796C" w14:textId="748A3F38" w:rsidR="00C12192" w:rsidRPr="002D67CE" w:rsidRDefault="0068716F" w:rsidP="0052690D">
            <w:pPr>
              <w:shd w:val="clear" w:color="auto" w:fill="FFFFFF" w:themeFill="background1"/>
              <w:tabs>
                <w:tab w:val="decimal" w:pos="836"/>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1,515</w:t>
            </w:r>
          </w:p>
        </w:tc>
        <w:tc>
          <w:tcPr>
            <w:tcW w:w="1368" w:type="dxa"/>
            <w:shd w:val="clear" w:color="auto" w:fill="auto"/>
          </w:tcPr>
          <w:p w14:paraId="6A87F96D" w14:textId="0750ACBA" w:rsidR="00C12192" w:rsidRDefault="00C12192" w:rsidP="0052690D">
            <w:pPr>
              <w:shd w:val="clear" w:color="auto" w:fill="FFFFFF" w:themeFill="background1"/>
              <w:tabs>
                <w:tab w:val="decimal" w:pos="792"/>
              </w:tabs>
              <w:spacing w:line="360" w:lineRule="exact"/>
              <w:jc w:val="right"/>
              <w:rPr>
                <w:rFonts w:ascii="Angsana New" w:hAnsi="Angsana New"/>
                <w:sz w:val="28"/>
                <w:szCs w:val="28"/>
                <w:cs/>
              </w:rPr>
            </w:pPr>
            <w:r w:rsidRPr="0002157A">
              <w:rPr>
                <w:rFonts w:asciiTheme="majorBidi" w:hAnsiTheme="majorBidi"/>
                <w:sz w:val="28"/>
                <w:szCs w:val="28"/>
              </w:rPr>
              <w:t>1</w:t>
            </w:r>
            <w:r w:rsidRPr="005B54CE">
              <w:rPr>
                <w:rFonts w:asciiTheme="majorBidi" w:hAnsiTheme="majorBidi" w:cstheme="majorBidi"/>
                <w:sz w:val="28"/>
                <w:szCs w:val="28"/>
              </w:rPr>
              <w:t>,</w:t>
            </w:r>
            <w:r w:rsidRPr="0002157A">
              <w:rPr>
                <w:rFonts w:asciiTheme="majorBidi" w:hAnsiTheme="majorBidi"/>
                <w:sz w:val="28"/>
                <w:szCs w:val="28"/>
              </w:rPr>
              <w:t>515</w:t>
            </w:r>
          </w:p>
        </w:tc>
      </w:tr>
      <w:tr w:rsidR="00C12192" w14:paraId="6FD3A7DF" w14:textId="77777777" w:rsidTr="0052690D">
        <w:tc>
          <w:tcPr>
            <w:tcW w:w="3987" w:type="dxa"/>
            <w:shd w:val="clear" w:color="auto" w:fill="auto"/>
          </w:tcPr>
          <w:p w14:paraId="7A34C277" w14:textId="6B807305" w:rsidR="00C12192" w:rsidRPr="006D13D5" w:rsidRDefault="00C12192" w:rsidP="0052690D">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261EF063" w:rsidR="00C12192" w:rsidRDefault="00D56E1A"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3CFF0C93" w:rsidR="00C12192" w:rsidRDefault="00C12192" w:rsidP="0052690D">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3C300AAE" w14:textId="74D2852D" w:rsidR="00C12192" w:rsidRPr="002D67CE" w:rsidRDefault="00D56E1A" w:rsidP="0052690D">
            <w:pPr>
              <w:shd w:val="clear" w:color="auto" w:fill="FFFFFF" w:themeFill="background1"/>
              <w:tabs>
                <w:tab w:val="decimal" w:pos="836"/>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8,198</w:t>
            </w:r>
          </w:p>
        </w:tc>
        <w:tc>
          <w:tcPr>
            <w:tcW w:w="1368" w:type="dxa"/>
            <w:shd w:val="clear" w:color="auto" w:fill="auto"/>
          </w:tcPr>
          <w:p w14:paraId="1A16980B" w14:textId="471392E7" w:rsidR="00C12192" w:rsidRDefault="00C12192" w:rsidP="0052690D">
            <w:pPr>
              <w:shd w:val="clear" w:color="auto" w:fill="FFFFFF" w:themeFill="background1"/>
              <w:tabs>
                <w:tab w:val="decimal" w:pos="792"/>
              </w:tabs>
              <w:spacing w:line="360" w:lineRule="exact"/>
              <w:jc w:val="right"/>
              <w:rPr>
                <w:rFonts w:ascii="Angsana New" w:hAnsi="Angsana New"/>
                <w:sz w:val="28"/>
                <w:szCs w:val="28"/>
              </w:rPr>
            </w:pPr>
            <w:r w:rsidRPr="0002157A">
              <w:rPr>
                <w:rFonts w:asciiTheme="majorBidi" w:hAnsiTheme="majorBidi"/>
                <w:sz w:val="28"/>
                <w:szCs w:val="28"/>
              </w:rPr>
              <w:t>3</w:t>
            </w:r>
            <w:r w:rsidRPr="005B54CE">
              <w:rPr>
                <w:rFonts w:asciiTheme="majorBidi" w:hAnsiTheme="majorBidi" w:cstheme="majorBidi"/>
                <w:sz w:val="28"/>
                <w:szCs w:val="28"/>
              </w:rPr>
              <w:t>,</w:t>
            </w:r>
            <w:r w:rsidRPr="0002157A">
              <w:rPr>
                <w:rFonts w:asciiTheme="majorBidi" w:hAnsiTheme="majorBidi"/>
                <w:sz w:val="28"/>
                <w:szCs w:val="28"/>
              </w:rPr>
              <w:t>908</w:t>
            </w:r>
          </w:p>
        </w:tc>
      </w:tr>
      <w:tr w:rsidR="00C12192" w:rsidRPr="00AD6E54" w14:paraId="3FCA0D94" w14:textId="77777777" w:rsidTr="00C8705E">
        <w:tc>
          <w:tcPr>
            <w:tcW w:w="3987" w:type="dxa"/>
            <w:shd w:val="clear" w:color="auto" w:fill="auto"/>
          </w:tcPr>
          <w:p w14:paraId="68D0640E" w14:textId="77777777" w:rsidR="00C12192" w:rsidRPr="006D13D5" w:rsidRDefault="00C12192"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6F073E31" w14:textId="7E22E5FB"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9565365"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C12192" w:rsidRPr="00AD6E54" w14:paraId="1A571346" w14:textId="77777777" w:rsidTr="0052690D">
        <w:tc>
          <w:tcPr>
            <w:tcW w:w="3987" w:type="dxa"/>
            <w:shd w:val="clear" w:color="auto" w:fill="auto"/>
          </w:tcPr>
          <w:p w14:paraId="4577AFF8" w14:textId="77777777" w:rsidR="00C12192" w:rsidRPr="006D13D5" w:rsidRDefault="00C12192" w:rsidP="0052690D">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3F7D60C8" w:rsidR="00C12192" w:rsidRPr="00AD6E54" w:rsidRDefault="0068716F"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63A261D8" w14:textId="512D5896" w:rsidR="00C12192" w:rsidRPr="00AD6E54" w:rsidRDefault="00C12192" w:rsidP="0052690D">
            <w:pPr>
              <w:shd w:val="clear" w:color="auto" w:fill="FFFFFF" w:themeFill="background1"/>
              <w:spacing w:line="360" w:lineRule="exact"/>
              <w:ind w:right="32"/>
              <w:jc w:val="right"/>
              <w:rPr>
                <w:rFonts w:asciiTheme="majorBidi" w:hAnsiTheme="majorBidi" w:cstheme="majorBidi"/>
                <w:sz w:val="28"/>
                <w:szCs w:val="28"/>
              </w:rPr>
            </w:pPr>
            <w:r w:rsidRPr="0002157A">
              <w:rPr>
                <w:rFonts w:asciiTheme="majorBidi" w:hAnsiTheme="majorBidi"/>
                <w:sz w:val="28"/>
                <w:szCs w:val="28"/>
              </w:rPr>
              <w:t>60</w:t>
            </w:r>
          </w:p>
        </w:tc>
        <w:tc>
          <w:tcPr>
            <w:tcW w:w="1260" w:type="dxa"/>
            <w:shd w:val="clear" w:color="auto" w:fill="auto"/>
          </w:tcPr>
          <w:p w14:paraId="6790899C" w14:textId="47F6A828" w:rsidR="00C12192" w:rsidRPr="00C12192" w:rsidRDefault="0068716F" w:rsidP="0052690D">
            <w:pPr>
              <w:shd w:val="clear" w:color="auto" w:fill="FFFFFF" w:themeFill="background1"/>
              <w:tabs>
                <w:tab w:val="decimal" w:pos="792"/>
              </w:tabs>
              <w:spacing w:line="360" w:lineRule="exact"/>
              <w:jc w:val="right"/>
              <w:rPr>
                <w:rFonts w:ascii="Angsana New" w:hAnsi="Angsana New"/>
                <w:sz w:val="28"/>
                <w:szCs w:val="28"/>
              </w:rPr>
            </w:pPr>
            <w:r>
              <w:rPr>
                <w:rFonts w:ascii="Angsana New" w:hAnsi="Angsana New"/>
                <w:sz w:val="28"/>
                <w:szCs w:val="28"/>
              </w:rPr>
              <w:t>-</w:t>
            </w:r>
          </w:p>
        </w:tc>
        <w:tc>
          <w:tcPr>
            <w:tcW w:w="1368" w:type="dxa"/>
            <w:shd w:val="clear" w:color="auto" w:fill="auto"/>
          </w:tcPr>
          <w:p w14:paraId="2EFC2653" w14:textId="17D03E53" w:rsidR="00C12192" w:rsidRPr="00AD6E54" w:rsidRDefault="00C12192"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C12192" w:rsidRPr="00AD6E54" w14:paraId="16AD7653" w14:textId="77777777" w:rsidTr="00C8705E">
        <w:tc>
          <w:tcPr>
            <w:tcW w:w="3987" w:type="dxa"/>
            <w:shd w:val="clear" w:color="auto" w:fill="auto"/>
          </w:tcPr>
          <w:p w14:paraId="198B2518" w14:textId="77777777" w:rsidR="00C12192" w:rsidRPr="006D13D5" w:rsidRDefault="00C12192" w:rsidP="0052690D">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433166C9" w14:textId="17FE2FC8"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1153C0C"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C12192" w:rsidRPr="00AD6E54" w14:paraId="3980FEB8" w14:textId="77777777" w:rsidTr="00C8705E">
        <w:tc>
          <w:tcPr>
            <w:tcW w:w="3987" w:type="dxa"/>
            <w:shd w:val="clear" w:color="auto" w:fill="auto"/>
          </w:tcPr>
          <w:p w14:paraId="17A0F917" w14:textId="77777777" w:rsidR="00C12192" w:rsidRPr="006D13D5" w:rsidRDefault="00C12192" w:rsidP="0052690D">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023689C1" w14:textId="5E7220E8"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5B6E8213" w14:textId="77777777" w:rsidR="00C12192" w:rsidRPr="00AD6E54" w:rsidRDefault="00C12192" w:rsidP="0052690D">
            <w:pPr>
              <w:shd w:val="clear" w:color="auto" w:fill="FFFFFF" w:themeFill="background1"/>
              <w:tabs>
                <w:tab w:val="decimal" w:pos="792"/>
              </w:tabs>
              <w:spacing w:line="360" w:lineRule="exact"/>
              <w:jc w:val="right"/>
              <w:rPr>
                <w:rFonts w:ascii="Angsana New" w:hAnsi="Angsana New"/>
                <w:sz w:val="28"/>
                <w:szCs w:val="28"/>
              </w:rPr>
            </w:pPr>
          </w:p>
        </w:tc>
      </w:tr>
      <w:tr w:rsidR="00ED0D36" w:rsidRPr="00AD6E54" w14:paraId="698C36A1" w14:textId="77777777" w:rsidTr="0052690D">
        <w:tc>
          <w:tcPr>
            <w:tcW w:w="3987" w:type="dxa"/>
            <w:shd w:val="clear" w:color="auto" w:fill="auto"/>
          </w:tcPr>
          <w:p w14:paraId="24B8AE30" w14:textId="77777777" w:rsidR="00ED0D36" w:rsidRPr="006D13D5" w:rsidRDefault="00ED0D36" w:rsidP="0052690D">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2403040B" w:rsidR="00ED0D36" w:rsidRPr="00AD6E54"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7FEF645F" w:rsidR="00ED0D36" w:rsidRPr="00AD6E54"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0DBBA4DB" w14:textId="0E7E39E1" w:rsidR="00ED0D36" w:rsidRPr="00AD6E54"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w:t>
            </w:r>
          </w:p>
        </w:tc>
        <w:tc>
          <w:tcPr>
            <w:tcW w:w="1368" w:type="dxa"/>
            <w:shd w:val="clear" w:color="auto" w:fill="auto"/>
          </w:tcPr>
          <w:p w14:paraId="72B01E6D" w14:textId="487CC84C" w:rsidR="00ED0D36" w:rsidRPr="00AD6E54"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02157A">
              <w:rPr>
                <w:rFonts w:asciiTheme="majorBidi" w:hAnsiTheme="majorBidi"/>
                <w:sz w:val="28"/>
                <w:szCs w:val="28"/>
              </w:rPr>
              <w:t>8</w:t>
            </w:r>
          </w:p>
        </w:tc>
      </w:tr>
      <w:tr w:rsidR="00ED0D36" w:rsidRPr="00AD6E54" w14:paraId="3CD12A6C" w14:textId="77777777" w:rsidTr="0052690D">
        <w:tc>
          <w:tcPr>
            <w:tcW w:w="3987" w:type="dxa"/>
            <w:shd w:val="clear" w:color="auto" w:fill="auto"/>
          </w:tcPr>
          <w:p w14:paraId="4318A238" w14:textId="77777777" w:rsidR="00ED0D36" w:rsidRPr="006D13D5" w:rsidRDefault="00ED0D36" w:rsidP="0052690D">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1B7F3007" w:rsidR="00ED0D36" w:rsidRPr="00AD6E54"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761CE346" w:rsidR="00ED0D36" w:rsidRPr="00AD6E54"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shd w:val="clear" w:color="auto" w:fill="auto"/>
          </w:tcPr>
          <w:p w14:paraId="0D3F3002" w14:textId="1EBD3191" w:rsidR="00ED0D36" w:rsidRPr="00AD6E54"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130</w:t>
            </w:r>
          </w:p>
        </w:tc>
        <w:tc>
          <w:tcPr>
            <w:tcW w:w="1368" w:type="dxa"/>
            <w:shd w:val="clear" w:color="auto" w:fill="auto"/>
          </w:tcPr>
          <w:p w14:paraId="4C2183FC" w14:textId="7A053F74" w:rsidR="00ED0D36" w:rsidRPr="00AD6E54"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02157A">
              <w:rPr>
                <w:rFonts w:asciiTheme="majorBidi" w:hAnsiTheme="majorBidi"/>
                <w:sz w:val="28"/>
                <w:szCs w:val="28"/>
              </w:rPr>
              <w:t>141</w:t>
            </w:r>
          </w:p>
        </w:tc>
      </w:tr>
      <w:tr w:rsidR="00ED0D36" w:rsidRPr="00AD6E54" w14:paraId="4078C15F" w14:textId="77777777" w:rsidTr="0052690D">
        <w:tc>
          <w:tcPr>
            <w:tcW w:w="3987" w:type="dxa"/>
            <w:shd w:val="clear" w:color="auto" w:fill="auto"/>
          </w:tcPr>
          <w:p w14:paraId="3F553CD6" w14:textId="6561ADB2" w:rsidR="00ED0D36" w:rsidRPr="006D13D5" w:rsidRDefault="00ED0D36" w:rsidP="0052690D">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1223EE92" w14:textId="3BD0B199"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6EAB6619" w14:textId="77777777" w:rsidR="00ED0D36" w:rsidRPr="00AD6E54" w:rsidRDefault="00ED0D36" w:rsidP="0052690D">
            <w:pPr>
              <w:shd w:val="clear" w:color="auto" w:fill="FFFFFF" w:themeFill="background1"/>
              <w:tabs>
                <w:tab w:val="decimal" w:pos="792"/>
              </w:tabs>
              <w:spacing w:line="360" w:lineRule="exact"/>
              <w:jc w:val="right"/>
              <w:rPr>
                <w:rFonts w:ascii="Angsana New" w:hAnsi="Angsana New"/>
                <w:sz w:val="28"/>
                <w:szCs w:val="28"/>
              </w:rPr>
            </w:pPr>
          </w:p>
        </w:tc>
      </w:tr>
      <w:tr w:rsidR="00ED0D36" w:rsidRPr="00AD6E54" w14:paraId="01D7A716" w14:textId="77777777" w:rsidTr="0052690D">
        <w:tc>
          <w:tcPr>
            <w:tcW w:w="3987" w:type="dxa"/>
            <w:shd w:val="clear" w:color="auto" w:fill="auto"/>
          </w:tcPr>
          <w:p w14:paraId="2F37D35C" w14:textId="0832D139" w:rsidR="00ED0D36" w:rsidRPr="00604104" w:rsidRDefault="00ED0D36" w:rsidP="0052690D">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7264900B" w:rsidR="00ED0D36" w:rsidRPr="00AD6E54"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35</w:t>
            </w:r>
          </w:p>
        </w:tc>
        <w:tc>
          <w:tcPr>
            <w:tcW w:w="1350" w:type="dxa"/>
            <w:shd w:val="clear" w:color="auto" w:fill="auto"/>
          </w:tcPr>
          <w:p w14:paraId="1D866A0B" w14:textId="5A2658D6" w:rsidR="00ED0D36" w:rsidRPr="00AD6E54"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02157A">
              <w:rPr>
                <w:rFonts w:ascii="Angsana New" w:hAnsi="Angsana New"/>
                <w:sz w:val="28"/>
                <w:szCs w:val="28"/>
              </w:rPr>
              <w:t>120</w:t>
            </w:r>
          </w:p>
        </w:tc>
        <w:tc>
          <w:tcPr>
            <w:tcW w:w="1260" w:type="dxa"/>
            <w:shd w:val="clear" w:color="auto" w:fill="auto"/>
          </w:tcPr>
          <w:p w14:paraId="489EDAA6" w14:textId="27714132" w:rsidR="00ED0D36" w:rsidRPr="00AD6E54"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32</w:t>
            </w:r>
          </w:p>
        </w:tc>
        <w:tc>
          <w:tcPr>
            <w:tcW w:w="1368" w:type="dxa"/>
            <w:shd w:val="clear" w:color="auto" w:fill="auto"/>
          </w:tcPr>
          <w:p w14:paraId="1136E40E" w14:textId="657D9062" w:rsidR="00ED0D36" w:rsidRPr="00AD6E54"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67</w:t>
            </w:r>
          </w:p>
        </w:tc>
      </w:tr>
      <w:tr w:rsidR="00ED0D36" w:rsidRPr="00AD6E54" w14:paraId="35AB144E" w14:textId="77777777" w:rsidTr="0052690D">
        <w:tc>
          <w:tcPr>
            <w:tcW w:w="3987" w:type="dxa"/>
            <w:shd w:val="clear" w:color="auto" w:fill="auto"/>
          </w:tcPr>
          <w:p w14:paraId="5A020DBB" w14:textId="4F49CF92" w:rsidR="00ED0D36" w:rsidRPr="00604104" w:rsidRDefault="00ED0D36" w:rsidP="0052690D">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18005F81" w:rsidR="00ED0D36"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210</w:t>
            </w:r>
          </w:p>
        </w:tc>
        <w:tc>
          <w:tcPr>
            <w:tcW w:w="1350" w:type="dxa"/>
            <w:shd w:val="clear" w:color="auto" w:fill="auto"/>
          </w:tcPr>
          <w:p w14:paraId="6D91C73E" w14:textId="1D18F35E" w:rsidR="00ED0D36" w:rsidRPr="00212AAA"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207</w:t>
            </w:r>
          </w:p>
        </w:tc>
        <w:tc>
          <w:tcPr>
            <w:tcW w:w="1260" w:type="dxa"/>
            <w:shd w:val="clear" w:color="auto" w:fill="auto"/>
          </w:tcPr>
          <w:p w14:paraId="0C959834" w14:textId="3EDEE7D1" w:rsidR="00ED0D36" w:rsidRDefault="00931974"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0259D1C5" w:rsidR="00ED0D36" w:rsidRPr="00212AAA" w:rsidRDefault="00ED0D36" w:rsidP="0052690D">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47</w:t>
            </w:r>
          </w:p>
        </w:tc>
      </w:tr>
      <w:tr w:rsidR="00ED0D36" w:rsidRPr="00AD6E54" w14:paraId="66E5030A" w14:textId="77777777" w:rsidTr="0052690D">
        <w:tc>
          <w:tcPr>
            <w:tcW w:w="3987" w:type="dxa"/>
            <w:shd w:val="clear" w:color="auto" w:fill="auto"/>
          </w:tcPr>
          <w:p w14:paraId="345CE79F" w14:textId="5DACF598" w:rsidR="00ED0D36" w:rsidRPr="00604104" w:rsidRDefault="00ED0D36" w:rsidP="0052690D">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17763810" w:rsidR="00ED0D36" w:rsidRDefault="0093197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345</w:t>
            </w:r>
          </w:p>
        </w:tc>
        <w:tc>
          <w:tcPr>
            <w:tcW w:w="1350" w:type="dxa"/>
            <w:shd w:val="clear" w:color="auto" w:fill="auto"/>
          </w:tcPr>
          <w:p w14:paraId="73CC92B2" w14:textId="4AD128F7"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65</w:t>
            </w:r>
          </w:p>
        </w:tc>
        <w:tc>
          <w:tcPr>
            <w:tcW w:w="1260" w:type="dxa"/>
            <w:shd w:val="clear" w:color="auto" w:fill="auto"/>
          </w:tcPr>
          <w:p w14:paraId="0A24A3B0" w14:textId="08700FCD" w:rsidR="00ED0D36" w:rsidRDefault="0093197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6310C33F"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ED0D36" w:rsidRPr="00AD6E54" w14:paraId="7D5C995C" w14:textId="77777777" w:rsidTr="00C8705E">
        <w:tc>
          <w:tcPr>
            <w:tcW w:w="3987" w:type="dxa"/>
            <w:shd w:val="clear" w:color="auto" w:fill="auto"/>
          </w:tcPr>
          <w:p w14:paraId="001BAC1C" w14:textId="0EC3E747" w:rsidR="00ED0D36" w:rsidRPr="002256F8" w:rsidRDefault="00ED0D36" w:rsidP="0052690D">
            <w:pPr>
              <w:tabs>
                <w:tab w:val="left" w:pos="980"/>
              </w:tabs>
              <w:spacing w:line="360" w:lineRule="exac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40A65882" w14:textId="77777777" w:rsidR="00ED0D36" w:rsidRDefault="00ED0D36" w:rsidP="0052690D">
            <w:pPr>
              <w:tabs>
                <w:tab w:val="decimal" w:pos="792"/>
              </w:tabs>
              <w:spacing w:line="360" w:lineRule="exact"/>
              <w:ind w:right="32"/>
              <w:jc w:val="right"/>
              <w:rPr>
                <w:rFonts w:asciiTheme="majorBidi" w:hAnsiTheme="majorBidi" w:cstheme="majorBidi"/>
                <w:sz w:val="28"/>
                <w:szCs w:val="28"/>
              </w:rPr>
            </w:pPr>
          </w:p>
        </w:tc>
        <w:tc>
          <w:tcPr>
            <w:tcW w:w="1350" w:type="dxa"/>
            <w:shd w:val="clear" w:color="auto" w:fill="auto"/>
          </w:tcPr>
          <w:p w14:paraId="489E3EC1" w14:textId="609B547B"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p>
        </w:tc>
        <w:tc>
          <w:tcPr>
            <w:tcW w:w="1260" w:type="dxa"/>
            <w:shd w:val="clear" w:color="auto" w:fill="auto"/>
          </w:tcPr>
          <w:p w14:paraId="79DA5DEF" w14:textId="77777777" w:rsidR="00ED0D36" w:rsidRDefault="00ED0D36" w:rsidP="0052690D">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49528246" w14:textId="77777777"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p>
        </w:tc>
      </w:tr>
      <w:tr w:rsidR="00ED0D36" w:rsidRPr="00AD6E54" w14:paraId="539DFC03" w14:textId="77777777" w:rsidTr="0052690D">
        <w:tc>
          <w:tcPr>
            <w:tcW w:w="3987" w:type="dxa"/>
            <w:shd w:val="clear" w:color="auto" w:fill="auto"/>
          </w:tcPr>
          <w:p w14:paraId="52D42325" w14:textId="500B1EC2" w:rsidR="00ED0D36" w:rsidRPr="00756FD9" w:rsidRDefault="00ED0D36" w:rsidP="0052690D">
            <w:pPr>
              <w:tabs>
                <w:tab w:val="left" w:pos="980"/>
              </w:tabs>
              <w:spacing w:line="360" w:lineRule="exac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2F551D68" w14:textId="4E1ADAE7" w:rsidR="00ED0D36" w:rsidRDefault="0093197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6F55E5E3" w14:textId="151F4206"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2,968</w:t>
            </w:r>
          </w:p>
        </w:tc>
        <w:tc>
          <w:tcPr>
            <w:tcW w:w="1260" w:type="dxa"/>
            <w:shd w:val="clear" w:color="auto" w:fill="auto"/>
          </w:tcPr>
          <w:p w14:paraId="4D611DC4" w14:textId="774CA8EE" w:rsidR="00ED0D36" w:rsidRDefault="0093197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1BFBC0D" w14:textId="5B7EA0CA" w:rsidR="00ED0D36" w:rsidRPr="00212AAA" w:rsidRDefault="00ED0D36"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ED0D36" w:rsidRPr="00AD6E54" w14:paraId="7FB831FE" w14:textId="77777777" w:rsidTr="00C8705E">
        <w:tc>
          <w:tcPr>
            <w:tcW w:w="3987" w:type="dxa"/>
            <w:shd w:val="clear" w:color="auto" w:fill="auto"/>
          </w:tcPr>
          <w:p w14:paraId="49319ABC" w14:textId="77777777" w:rsidR="00ED0D36" w:rsidRPr="00AD6E54" w:rsidRDefault="00ED0D36" w:rsidP="0052690D">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ED0D36" w:rsidRPr="00AD6E54" w:rsidRDefault="00ED0D36" w:rsidP="0052690D">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4F23CB76" w:rsidR="00ED0D36" w:rsidRPr="00AD6E54" w:rsidRDefault="00ED0D36" w:rsidP="0052690D">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ED0D36" w:rsidRPr="00AD6E54" w:rsidRDefault="00ED0D36" w:rsidP="0052690D">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ED0D36" w:rsidRPr="00AD6E54" w:rsidRDefault="00ED0D36" w:rsidP="0052690D">
            <w:pPr>
              <w:tabs>
                <w:tab w:val="decimal" w:pos="792"/>
              </w:tabs>
              <w:spacing w:line="360" w:lineRule="exact"/>
              <w:jc w:val="right"/>
              <w:rPr>
                <w:rFonts w:ascii="Angsana New" w:hAnsi="Angsana New"/>
                <w:sz w:val="28"/>
                <w:szCs w:val="28"/>
                <w:cs/>
              </w:rPr>
            </w:pPr>
          </w:p>
        </w:tc>
      </w:tr>
      <w:tr w:rsidR="00ED0D36" w:rsidRPr="00AD6E54" w14:paraId="2F7839E3" w14:textId="77777777" w:rsidTr="0052690D">
        <w:tc>
          <w:tcPr>
            <w:tcW w:w="3987" w:type="dxa"/>
            <w:shd w:val="clear" w:color="auto" w:fill="auto"/>
          </w:tcPr>
          <w:p w14:paraId="5862DF6C" w14:textId="77777777" w:rsidR="00ED0D36" w:rsidRPr="00AD6E54" w:rsidRDefault="00ED0D36" w:rsidP="0052690D">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096D2378" w:rsidR="00ED0D36" w:rsidRPr="00AD6E54" w:rsidRDefault="0093197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3,468</w:t>
            </w:r>
          </w:p>
        </w:tc>
        <w:tc>
          <w:tcPr>
            <w:tcW w:w="1350" w:type="dxa"/>
            <w:shd w:val="clear" w:color="auto" w:fill="auto"/>
          </w:tcPr>
          <w:p w14:paraId="0C2724B2" w14:textId="23EB3BA1" w:rsidR="00ED0D36" w:rsidRPr="00AD6E54" w:rsidRDefault="00ED0D36"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4,853</w:t>
            </w:r>
          </w:p>
        </w:tc>
        <w:tc>
          <w:tcPr>
            <w:tcW w:w="1260" w:type="dxa"/>
            <w:shd w:val="clear" w:color="auto" w:fill="auto"/>
          </w:tcPr>
          <w:p w14:paraId="54B76E25" w14:textId="6E976A64" w:rsidR="00ED0D36" w:rsidRPr="00AD6E54" w:rsidRDefault="00931974"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1,300</w:t>
            </w:r>
          </w:p>
        </w:tc>
        <w:tc>
          <w:tcPr>
            <w:tcW w:w="1368" w:type="dxa"/>
            <w:shd w:val="clear" w:color="auto" w:fill="auto"/>
          </w:tcPr>
          <w:p w14:paraId="1C096519" w14:textId="52896AE0" w:rsidR="00ED0D36" w:rsidRPr="00AD6E54" w:rsidRDefault="00ED0D36" w:rsidP="0052690D">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1,737</w:t>
            </w:r>
          </w:p>
        </w:tc>
      </w:tr>
      <w:tr w:rsidR="00ED0D36" w:rsidRPr="00AD6E54" w14:paraId="7B7512E3" w14:textId="77777777" w:rsidTr="0052690D">
        <w:tc>
          <w:tcPr>
            <w:tcW w:w="3987" w:type="dxa"/>
            <w:shd w:val="clear" w:color="auto" w:fill="auto"/>
          </w:tcPr>
          <w:p w14:paraId="32519015" w14:textId="77777777" w:rsidR="00ED0D36" w:rsidRPr="00AD6E54" w:rsidRDefault="00ED0D36" w:rsidP="0052690D">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25A75B96" w:rsidR="00ED0D36" w:rsidRPr="00AF19A0" w:rsidRDefault="00931974" w:rsidP="0052690D">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229</w:t>
            </w:r>
          </w:p>
        </w:tc>
        <w:tc>
          <w:tcPr>
            <w:tcW w:w="1350" w:type="dxa"/>
            <w:shd w:val="clear" w:color="auto" w:fill="auto"/>
          </w:tcPr>
          <w:p w14:paraId="790001D0" w14:textId="7CD5F5FA" w:rsidR="00ED0D36" w:rsidRPr="00AD6E54" w:rsidRDefault="00ED0D36" w:rsidP="0052690D">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158</w:t>
            </w:r>
          </w:p>
        </w:tc>
        <w:tc>
          <w:tcPr>
            <w:tcW w:w="1260" w:type="dxa"/>
            <w:shd w:val="clear" w:color="auto" w:fill="auto"/>
          </w:tcPr>
          <w:p w14:paraId="1052938F" w14:textId="4D3D1728" w:rsidR="00ED0D36" w:rsidRPr="00AF19A0" w:rsidRDefault="00931974" w:rsidP="0052690D">
            <w:pPr>
              <w:pBdr>
                <w:bottom w:val="sing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75</w:t>
            </w:r>
          </w:p>
        </w:tc>
        <w:tc>
          <w:tcPr>
            <w:tcW w:w="1368" w:type="dxa"/>
            <w:shd w:val="clear" w:color="auto" w:fill="auto"/>
          </w:tcPr>
          <w:p w14:paraId="4AF38654" w14:textId="3F24CD57" w:rsidR="00ED0D36" w:rsidRPr="00AD6E54" w:rsidRDefault="00ED0D36" w:rsidP="0052690D">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66</w:t>
            </w:r>
          </w:p>
        </w:tc>
      </w:tr>
      <w:tr w:rsidR="00ED0D36" w:rsidRPr="00AD6E54" w14:paraId="236DEEE0" w14:textId="77777777" w:rsidTr="0052690D">
        <w:trPr>
          <w:trHeight w:val="296"/>
        </w:trPr>
        <w:tc>
          <w:tcPr>
            <w:tcW w:w="3987" w:type="dxa"/>
            <w:shd w:val="clear" w:color="auto" w:fill="auto"/>
          </w:tcPr>
          <w:p w14:paraId="55628E84" w14:textId="77777777" w:rsidR="00ED0D36" w:rsidRPr="00AD6E54" w:rsidRDefault="00ED0D36" w:rsidP="0052690D">
            <w:pPr>
              <w:spacing w:line="360" w:lineRule="exact"/>
              <w:ind w:right="32" w:firstLine="320"/>
              <w:rPr>
                <w:rFonts w:ascii="Angsana New" w:hAnsi="Angsana New"/>
                <w:sz w:val="28"/>
                <w:szCs w:val="28"/>
                <w:cs/>
              </w:rPr>
            </w:pPr>
          </w:p>
        </w:tc>
        <w:tc>
          <w:tcPr>
            <w:tcW w:w="1350" w:type="dxa"/>
            <w:shd w:val="clear" w:color="auto" w:fill="auto"/>
          </w:tcPr>
          <w:p w14:paraId="41024820" w14:textId="7471E2E1" w:rsidR="00ED0D36" w:rsidRPr="00AF19A0" w:rsidRDefault="00931974" w:rsidP="0052690D">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3,697</w:t>
            </w:r>
          </w:p>
        </w:tc>
        <w:tc>
          <w:tcPr>
            <w:tcW w:w="1350" w:type="dxa"/>
            <w:shd w:val="clear" w:color="auto" w:fill="auto"/>
          </w:tcPr>
          <w:p w14:paraId="0F95DC3A" w14:textId="01E65D46" w:rsidR="00ED0D36" w:rsidRPr="00AD6E54" w:rsidRDefault="00ED0D36" w:rsidP="0052690D">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5,011</w:t>
            </w:r>
          </w:p>
        </w:tc>
        <w:tc>
          <w:tcPr>
            <w:tcW w:w="1260" w:type="dxa"/>
            <w:shd w:val="clear" w:color="auto" w:fill="auto"/>
          </w:tcPr>
          <w:p w14:paraId="032E666E" w14:textId="2B1F029A" w:rsidR="00ED0D36" w:rsidRPr="00AD6E54" w:rsidRDefault="00931974" w:rsidP="0052690D">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1,375</w:t>
            </w:r>
          </w:p>
        </w:tc>
        <w:tc>
          <w:tcPr>
            <w:tcW w:w="1368" w:type="dxa"/>
            <w:shd w:val="clear" w:color="auto" w:fill="auto"/>
          </w:tcPr>
          <w:p w14:paraId="261C36C5" w14:textId="5607D92E" w:rsidR="00ED0D36" w:rsidRPr="00AD6E54" w:rsidRDefault="00ED0D36" w:rsidP="0052690D">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1,803</w:t>
            </w:r>
          </w:p>
        </w:tc>
      </w:tr>
    </w:tbl>
    <w:p w14:paraId="4B8A4F58" w14:textId="77777777" w:rsidR="00D73FF6" w:rsidRDefault="00D73F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345ECD41" w14:textId="1412B53E" w:rsidR="00A96D02" w:rsidRPr="00AD6E54" w:rsidRDefault="00D73F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Pr>
          <w:rFonts w:ascii="Angsana New" w:hAnsi="Angsana New"/>
          <w:bCs/>
          <w:sz w:val="28"/>
          <w:szCs w:val="28"/>
          <w:lang w:val="en-GB"/>
        </w:rPr>
        <w:br w:type="column"/>
      </w:r>
      <w:r w:rsidR="00F37A60" w:rsidRPr="00937F74">
        <w:rPr>
          <w:rFonts w:ascii="Angsana New" w:hAnsi="Angsana New"/>
          <w:bCs/>
          <w:sz w:val="28"/>
          <w:szCs w:val="28"/>
          <w:lang w:val="en-GB"/>
        </w:rPr>
        <w:lastRenderedPageBreak/>
        <w:t xml:space="preserve">Balance as </w:t>
      </w:r>
      <w:proofErr w:type="gramStart"/>
      <w:r w:rsidR="00F37A60" w:rsidRPr="00937F74">
        <w:rPr>
          <w:rFonts w:ascii="Angsana New" w:hAnsi="Angsana New"/>
          <w:bCs/>
          <w:sz w:val="28"/>
          <w:szCs w:val="28"/>
          <w:lang w:val="en-GB"/>
        </w:rPr>
        <w:t>at</w:t>
      </w:r>
      <w:proofErr w:type="gramEnd"/>
      <w:r w:rsidR="00F37A60" w:rsidRPr="00937F74">
        <w:rPr>
          <w:rFonts w:ascii="Angsana New" w:hAnsi="Angsana New"/>
          <w:bCs/>
          <w:sz w:val="28"/>
          <w:szCs w:val="28"/>
          <w:lang w:val="en-GB"/>
        </w:rPr>
        <w:t xml:space="preserve"> </w:t>
      </w:r>
      <w:r w:rsidR="00ED0D36" w:rsidRPr="00ED0D36">
        <w:rPr>
          <w:rFonts w:ascii="Angsana New" w:hAnsi="Angsana New"/>
          <w:sz w:val="28"/>
          <w:szCs w:val="28"/>
        </w:rPr>
        <w:t>March 31, 202</w:t>
      </w:r>
      <w:r w:rsidR="00046A64" w:rsidRPr="00046A64">
        <w:rPr>
          <w:rFonts w:ascii="Angsana New" w:hAnsi="Angsana New" w:hint="cs"/>
          <w:sz w:val="28"/>
          <w:szCs w:val="28"/>
        </w:rPr>
        <w:t>2</w:t>
      </w:r>
      <w:r w:rsidR="00ED0D36" w:rsidRPr="00ED0D36">
        <w:rPr>
          <w:rFonts w:ascii="Angsana New" w:hAnsi="Angsana New"/>
          <w:sz w:val="28"/>
          <w:szCs w:val="28"/>
        </w:rPr>
        <w:t xml:space="preserve"> and December 31, 202</w:t>
      </w:r>
      <w:r w:rsidR="00046A64" w:rsidRPr="00046A64">
        <w:rPr>
          <w:rFonts w:ascii="Angsana New" w:hAnsi="Angsana New" w:hint="cs"/>
          <w:sz w:val="28"/>
          <w:szCs w:val="28"/>
        </w:rPr>
        <w:t>1</w:t>
      </w:r>
      <w:r w:rsidR="00ED0D36" w:rsidRPr="00ED0D36">
        <w:rPr>
          <w:rFonts w:ascii="Angsana New" w:hAnsi="Angsana New"/>
          <w:sz w:val="28"/>
          <w:szCs w:val="28"/>
        </w:rPr>
        <w:t xml:space="preserve"> </w:t>
      </w:r>
      <w:r w:rsidR="00A96D02" w:rsidRPr="00937F74">
        <w:rPr>
          <w:rFonts w:ascii="Angsana New" w:hAnsi="Angsana New"/>
          <w:sz w:val="28"/>
          <w:szCs w:val="28"/>
        </w:rPr>
        <w:t>with related parties were as follows:</w:t>
      </w:r>
    </w:p>
    <w:p w14:paraId="29C9CB2B" w14:textId="56CBD23B" w:rsidR="00203C67" w:rsidRPr="00203C67" w:rsidRDefault="00203C67"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
          <w:sz w:val="28"/>
          <w:szCs w:val="28"/>
          <w:cs/>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072" w:type="dxa"/>
        <w:tblInd w:w="534" w:type="dxa"/>
        <w:tblLook w:val="04A0" w:firstRow="1" w:lastRow="0" w:firstColumn="1" w:lastColumn="0" w:noHBand="0" w:noVBand="1"/>
      </w:tblPr>
      <w:tblGrid>
        <w:gridCol w:w="3853"/>
        <w:gridCol w:w="1304"/>
        <w:gridCol w:w="1305"/>
        <w:gridCol w:w="1305"/>
        <w:gridCol w:w="1305"/>
      </w:tblGrid>
      <w:tr w:rsidR="00ED0D36" w:rsidRPr="00AD6E54" w14:paraId="71F31972" w14:textId="77777777" w:rsidTr="00471437">
        <w:trPr>
          <w:trHeight w:val="20"/>
          <w:tblHeader/>
        </w:trPr>
        <w:tc>
          <w:tcPr>
            <w:tcW w:w="3853" w:type="dxa"/>
            <w:vAlign w:val="bottom"/>
          </w:tcPr>
          <w:p w14:paraId="3D83F495" w14:textId="77777777" w:rsidR="00ED0D36" w:rsidRPr="00AD6E54" w:rsidRDefault="00ED0D36" w:rsidP="0052690D">
            <w:pPr>
              <w:pStyle w:val="BodyText3"/>
              <w:spacing w:line="360" w:lineRule="exact"/>
              <w:jc w:val="left"/>
              <w:rPr>
                <w:rFonts w:ascii="Angsana New" w:hAnsi="Angsana New"/>
                <w:sz w:val="28"/>
                <w:szCs w:val="28"/>
                <w:cs/>
                <w:lang w:eastAsia="en-US"/>
              </w:rPr>
            </w:pPr>
          </w:p>
        </w:tc>
        <w:tc>
          <w:tcPr>
            <w:tcW w:w="5219" w:type="dxa"/>
            <w:gridSpan w:val="4"/>
          </w:tcPr>
          <w:p w14:paraId="0A4AC84E" w14:textId="6749CF08" w:rsidR="00ED0D36" w:rsidRPr="00AD6E54" w:rsidRDefault="00ED0D36" w:rsidP="0052690D">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73BA8">
              <w:rPr>
                <w:rFonts w:ascii="Angsana New" w:hAnsi="Angsana New"/>
                <w:sz w:val="28"/>
                <w:szCs w:val="28"/>
                <w:cs/>
              </w:rPr>
              <w:t xml:space="preserve">: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A81C59">
        <w:trPr>
          <w:trHeight w:val="314"/>
          <w:tblHeader/>
        </w:trPr>
        <w:tc>
          <w:tcPr>
            <w:tcW w:w="3853" w:type="dxa"/>
            <w:vAlign w:val="bottom"/>
          </w:tcPr>
          <w:p w14:paraId="162424B3" w14:textId="77777777" w:rsidR="00203C67" w:rsidRPr="00AD6E54" w:rsidRDefault="00203C67" w:rsidP="0052690D">
            <w:pPr>
              <w:pStyle w:val="BodyText3"/>
              <w:spacing w:line="360" w:lineRule="exact"/>
              <w:jc w:val="left"/>
              <w:rPr>
                <w:rFonts w:ascii="Angsana New" w:hAnsi="Angsana New"/>
                <w:sz w:val="28"/>
                <w:szCs w:val="28"/>
                <w:cs/>
                <w:lang w:eastAsia="en-US"/>
              </w:rPr>
            </w:pPr>
          </w:p>
        </w:tc>
        <w:tc>
          <w:tcPr>
            <w:tcW w:w="2609" w:type="dxa"/>
            <w:gridSpan w:val="2"/>
          </w:tcPr>
          <w:p w14:paraId="03A0AB4B" w14:textId="77777777" w:rsidR="00203C67" w:rsidRPr="00AD6E54" w:rsidRDefault="00203C67" w:rsidP="0052690D">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52690D">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9C36AA" w:rsidRPr="00AD6E54" w14:paraId="0CB0FE20" w14:textId="77777777" w:rsidTr="00D615F9">
        <w:trPr>
          <w:trHeight w:val="20"/>
          <w:tblHeader/>
        </w:trPr>
        <w:tc>
          <w:tcPr>
            <w:tcW w:w="3853" w:type="dxa"/>
            <w:vAlign w:val="bottom"/>
          </w:tcPr>
          <w:p w14:paraId="281E358B" w14:textId="77777777" w:rsidR="009C36AA" w:rsidRPr="00AD6E54" w:rsidRDefault="009C36AA" w:rsidP="0052690D">
            <w:pPr>
              <w:pStyle w:val="BodyText3"/>
              <w:spacing w:line="360" w:lineRule="exact"/>
              <w:jc w:val="left"/>
              <w:rPr>
                <w:rFonts w:ascii="Angsana New" w:hAnsi="Angsana New"/>
                <w:sz w:val="28"/>
                <w:szCs w:val="28"/>
                <w:cs/>
                <w:lang w:eastAsia="en-US"/>
              </w:rPr>
            </w:pPr>
          </w:p>
        </w:tc>
        <w:tc>
          <w:tcPr>
            <w:tcW w:w="1304" w:type="dxa"/>
            <w:shd w:val="clear" w:color="auto" w:fill="auto"/>
            <w:vAlign w:val="bottom"/>
          </w:tcPr>
          <w:p w14:paraId="4A64A10F" w14:textId="77777777" w:rsidR="009C36AA" w:rsidRDefault="009C36A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48AA4579" w14:textId="1D4ED073" w:rsidR="009C36AA" w:rsidRPr="00AD6E54" w:rsidRDefault="009C36AA" w:rsidP="0052690D">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5" w:type="dxa"/>
            <w:shd w:val="clear" w:color="auto" w:fill="auto"/>
            <w:vAlign w:val="bottom"/>
          </w:tcPr>
          <w:p w14:paraId="47381171" w14:textId="34FB57E5" w:rsidR="009C36AA" w:rsidRPr="00AD6E54" w:rsidRDefault="009C36AA" w:rsidP="0052690D">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5" w:type="dxa"/>
            <w:shd w:val="clear" w:color="auto" w:fill="auto"/>
            <w:vAlign w:val="bottom"/>
          </w:tcPr>
          <w:p w14:paraId="5F8ADA44" w14:textId="4C45CB3A" w:rsidR="009C36AA" w:rsidRPr="00AD6E54" w:rsidRDefault="009C36AA" w:rsidP="0052690D">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046A64" w:rsidRPr="00046A64">
              <w:rPr>
                <w:rFonts w:ascii="Angsana New" w:hAnsi="Angsana New" w:hint="cs"/>
                <w:sz w:val="28"/>
                <w:szCs w:val="28"/>
              </w:rPr>
              <w:t>2</w:t>
            </w:r>
          </w:p>
        </w:tc>
        <w:tc>
          <w:tcPr>
            <w:tcW w:w="1305" w:type="dxa"/>
            <w:vAlign w:val="bottom"/>
          </w:tcPr>
          <w:p w14:paraId="6CE44827" w14:textId="08C9A4C3" w:rsidR="009C36AA" w:rsidRPr="00AD6E54" w:rsidRDefault="009C36AA" w:rsidP="0052690D">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203C67" w:rsidRPr="00AD6E54" w14:paraId="7ABBFFCB" w14:textId="77777777" w:rsidTr="00A81C59">
        <w:trPr>
          <w:trHeight w:val="20"/>
        </w:trPr>
        <w:tc>
          <w:tcPr>
            <w:tcW w:w="3853" w:type="dxa"/>
            <w:vAlign w:val="bottom"/>
          </w:tcPr>
          <w:p w14:paraId="7D11D223" w14:textId="77777777" w:rsidR="00203C67" w:rsidRPr="00AD6E54" w:rsidRDefault="0012294A" w:rsidP="0052690D">
            <w:pPr>
              <w:spacing w:line="360" w:lineRule="exact"/>
              <w:rPr>
                <w:rFonts w:ascii="Angsana New" w:hAnsi="Angsana New"/>
                <w:b/>
                <w:bCs/>
                <w:sz w:val="28"/>
                <w:szCs w:val="28"/>
                <w:cs/>
              </w:rPr>
            </w:pPr>
            <w:r w:rsidRPr="0012294A">
              <w:rPr>
                <w:rFonts w:ascii="Angsana New" w:hAnsi="Angsana New"/>
                <w:b/>
                <w:bCs/>
                <w:sz w:val="28"/>
                <w:szCs w:val="28"/>
              </w:rPr>
              <w:t>Trade account receivables</w:t>
            </w:r>
          </w:p>
        </w:tc>
        <w:tc>
          <w:tcPr>
            <w:tcW w:w="1304" w:type="dxa"/>
            <w:shd w:val="clear" w:color="auto" w:fill="auto"/>
            <w:vAlign w:val="center"/>
          </w:tcPr>
          <w:p w14:paraId="2FB7719E"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center"/>
          </w:tcPr>
          <w:p w14:paraId="2B8E7944"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center"/>
          </w:tcPr>
          <w:p w14:paraId="13CEE864" w14:textId="77777777" w:rsidR="00203C67" w:rsidRPr="00AD6E54" w:rsidRDefault="00203C67" w:rsidP="0052690D">
            <w:pPr>
              <w:pStyle w:val="AngsanaNew"/>
              <w:spacing w:line="360" w:lineRule="exact"/>
              <w:jc w:val="right"/>
            </w:pPr>
          </w:p>
        </w:tc>
        <w:tc>
          <w:tcPr>
            <w:tcW w:w="1305" w:type="dxa"/>
            <w:vAlign w:val="center"/>
          </w:tcPr>
          <w:p w14:paraId="03B61122" w14:textId="77777777" w:rsidR="00203C67" w:rsidRPr="00AD6E54" w:rsidRDefault="00203C67" w:rsidP="0052690D">
            <w:pPr>
              <w:pStyle w:val="AngsanaNew"/>
              <w:spacing w:line="360" w:lineRule="exact"/>
              <w:jc w:val="right"/>
            </w:pPr>
          </w:p>
        </w:tc>
      </w:tr>
      <w:tr w:rsidR="00203C67" w:rsidRPr="00AD6E54" w14:paraId="55A93AAE" w14:textId="77777777" w:rsidTr="00A81C59">
        <w:trPr>
          <w:trHeight w:val="20"/>
        </w:trPr>
        <w:tc>
          <w:tcPr>
            <w:tcW w:w="3853" w:type="dxa"/>
            <w:shd w:val="clear" w:color="auto" w:fill="auto"/>
          </w:tcPr>
          <w:p w14:paraId="195102AA" w14:textId="77777777" w:rsidR="00203C67" w:rsidRPr="00AD6E54" w:rsidRDefault="00A95722" w:rsidP="0052690D">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04" w:type="dxa"/>
            <w:shd w:val="clear" w:color="auto" w:fill="auto"/>
            <w:vAlign w:val="bottom"/>
          </w:tcPr>
          <w:p w14:paraId="53DFE73C" w14:textId="77777777" w:rsidR="00203C67" w:rsidRPr="00AD6E54" w:rsidRDefault="00203C67" w:rsidP="0052690D">
            <w:pPr>
              <w:pStyle w:val="AngsanaNew"/>
              <w:spacing w:line="360" w:lineRule="exact"/>
              <w:jc w:val="right"/>
            </w:pPr>
          </w:p>
        </w:tc>
        <w:tc>
          <w:tcPr>
            <w:tcW w:w="1305" w:type="dxa"/>
            <w:shd w:val="clear" w:color="auto" w:fill="auto"/>
            <w:vAlign w:val="bottom"/>
          </w:tcPr>
          <w:p w14:paraId="4FB6BA78" w14:textId="77777777" w:rsidR="00203C67" w:rsidRPr="00AD6E54" w:rsidRDefault="00203C67" w:rsidP="0052690D">
            <w:pPr>
              <w:spacing w:line="360" w:lineRule="exact"/>
              <w:jc w:val="right"/>
              <w:rPr>
                <w:rFonts w:ascii="Angsana New" w:hAnsi="Angsana New"/>
                <w:sz w:val="28"/>
                <w:szCs w:val="28"/>
              </w:rPr>
            </w:pPr>
          </w:p>
        </w:tc>
        <w:tc>
          <w:tcPr>
            <w:tcW w:w="1305" w:type="dxa"/>
            <w:shd w:val="clear" w:color="auto" w:fill="auto"/>
            <w:vAlign w:val="bottom"/>
          </w:tcPr>
          <w:p w14:paraId="301C66FC" w14:textId="77777777" w:rsidR="00203C67" w:rsidRPr="00AD6E54" w:rsidRDefault="00203C67" w:rsidP="0052690D">
            <w:pPr>
              <w:pStyle w:val="AngsanaNew"/>
              <w:spacing w:line="360" w:lineRule="exact"/>
              <w:jc w:val="right"/>
            </w:pPr>
          </w:p>
        </w:tc>
        <w:tc>
          <w:tcPr>
            <w:tcW w:w="1305" w:type="dxa"/>
            <w:shd w:val="clear" w:color="auto" w:fill="auto"/>
            <w:vAlign w:val="bottom"/>
          </w:tcPr>
          <w:p w14:paraId="4CA79FC6" w14:textId="77777777" w:rsidR="00203C67" w:rsidRPr="00AD6E54" w:rsidRDefault="00203C67" w:rsidP="0052690D">
            <w:pPr>
              <w:pStyle w:val="AngsanaNew"/>
              <w:spacing w:line="360" w:lineRule="exact"/>
              <w:jc w:val="right"/>
            </w:pPr>
          </w:p>
        </w:tc>
      </w:tr>
      <w:tr w:rsidR="00ED0D36" w:rsidRPr="00AD6E54" w14:paraId="7B971671" w14:textId="77777777" w:rsidTr="0052690D">
        <w:trPr>
          <w:trHeight w:val="20"/>
        </w:trPr>
        <w:tc>
          <w:tcPr>
            <w:tcW w:w="3853" w:type="dxa"/>
            <w:shd w:val="clear" w:color="auto" w:fill="auto"/>
          </w:tcPr>
          <w:p w14:paraId="583D178D"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04" w:type="dxa"/>
            <w:shd w:val="clear" w:color="auto" w:fill="auto"/>
          </w:tcPr>
          <w:p w14:paraId="3ABD5D1B" w14:textId="5D2634D1" w:rsidR="00ED0D36" w:rsidRPr="00AD6E54" w:rsidRDefault="009B6C81" w:rsidP="00E26A74">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0DA9A955" w14:textId="2910FB46" w:rsidR="00ED0D36" w:rsidRPr="00AD6E54" w:rsidRDefault="00ED0D36" w:rsidP="00E26A74">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40D1D129" w14:textId="22A69CDC" w:rsidR="00ED0D36" w:rsidRPr="00AD6E54" w:rsidRDefault="009B6C81" w:rsidP="00E26A74">
            <w:pPr>
              <w:pBdr>
                <w:bottom w:val="sing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c>
          <w:tcPr>
            <w:tcW w:w="1305" w:type="dxa"/>
            <w:shd w:val="clear" w:color="auto" w:fill="auto"/>
          </w:tcPr>
          <w:p w14:paraId="4C51DCF9" w14:textId="064F1D1C" w:rsidR="00ED0D36" w:rsidRPr="00AD6E54" w:rsidRDefault="00ED0D36" w:rsidP="00E26A74">
            <w:pPr>
              <w:pStyle w:val="AngsanaNew"/>
              <w:pBdr>
                <w:bottom w:val="single" w:sz="4" w:space="1" w:color="auto"/>
              </w:pBdr>
              <w:spacing w:line="360" w:lineRule="exact"/>
              <w:jc w:val="right"/>
            </w:pPr>
            <w:r>
              <w:rPr>
                <w:rFonts w:asciiTheme="majorBidi" w:hAnsiTheme="majorBidi" w:cstheme="majorBidi"/>
              </w:rPr>
              <w:t>215,78</w:t>
            </w:r>
            <w:r w:rsidR="00046A64" w:rsidRPr="00046A64">
              <w:rPr>
                <w:rFonts w:asciiTheme="majorBidi" w:hAnsiTheme="majorBidi" w:cstheme="majorBidi" w:hint="cs"/>
              </w:rPr>
              <w:t>2</w:t>
            </w:r>
          </w:p>
        </w:tc>
      </w:tr>
      <w:tr w:rsidR="00ED0D36" w:rsidRPr="00AD6E54" w14:paraId="0533EB1C" w14:textId="77777777" w:rsidTr="0052690D">
        <w:trPr>
          <w:trHeight w:val="421"/>
        </w:trPr>
        <w:tc>
          <w:tcPr>
            <w:tcW w:w="3853" w:type="dxa"/>
            <w:shd w:val="clear" w:color="auto" w:fill="auto"/>
          </w:tcPr>
          <w:p w14:paraId="0BDCB39C" w14:textId="77777777" w:rsidR="00ED0D36" w:rsidRPr="00AD6E54" w:rsidRDefault="00ED0D3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D6E54">
              <w:rPr>
                <w:rFonts w:ascii="Angsana New" w:hAnsi="Angsana New"/>
                <w:b/>
                <w:bCs/>
                <w:sz w:val="28"/>
                <w:szCs w:val="28"/>
              </w:rPr>
              <w:t>Total</w:t>
            </w:r>
          </w:p>
        </w:tc>
        <w:tc>
          <w:tcPr>
            <w:tcW w:w="1304" w:type="dxa"/>
            <w:shd w:val="clear" w:color="auto" w:fill="auto"/>
          </w:tcPr>
          <w:p w14:paraId="2CE3165B" w14:textId="5C87906C" w:rsidR="00ED0D36" w:rsidRPr="00AD6E54" w:rsidRDefault="009B6C81"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1EDD5AC1" w14:textId="1FA31708" w:rsidR="00ED0D36" w:rsidRPr="00E246DF" w:rsidRDefault="009C36AA"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05" w:type="dxa"/>
            <w:shd w:val="clear" w:color="auto" w:fill="auto"/>
          </w:tcPr>
          <w:p w14:paraId="2CEF72B5" w14:textId="3D5FD544" w:rsidR="00ED0D36" w:rsidRPr="00AD6E54" w:rsidRDefault="009B6C81" w:rsidP="0052690D">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215,782</w:t>
            </w:r>
          </w:p>
        </w:tc>
        <w:tc>
          <w:tcPr>
            <w:tcW w:w="1305" w:type="dxa"/>
            <w:shd w:val="clear" w:color="auto" w:fill="auto"/>
          </w:tcPr>
          <w:p w14:paraId="7910665D" w14:textId="71496DEC" w:rsidR="00ED0D36" w:rsidRDefault="00ED0D36" w:rsidP="0052690D">
            <w:pPr>
              <w:pBdr>
                <w:bottom w:val="double" w:sz="4" w:space="1" w:color="auto"/>
              </w:pBd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215,78</w:t>
            </w:r>
            <w:r w:rsidR="00046A64" w:rsidRPr="00046A64">
              <w:rPr>
                <w:rFonts w:asciiTheme="majorBidi" w:hAnsiTheme="majorBidi" w:cstheme="majorBidi" w:hint="cs"/>
                <w:sz w:val="28"/>
                <w:szCs w:val="28"/>
              </w:rPr>
              <w:t>2</w:t>
            </w:r>
          </w:p>
        </w:tc>
      </w:tr>
    </w:tbl>
    <w:p w14:paraId="33CF4540" w14:textId="644D0D2E"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ook w:val="04A0" w:firstRow="1" w:lastRow="0" w:firstColumn="1" w:lastColumn="0" w:noHBand="0" w:noVBand="1"/>
      </w:tblPr>
      <w:tblGrid>
        <w:gridCol w:w="3827"/>
        <w:gridCol w:w="1311"/>
        <w:gridCol w:w="1311"/>
        <w:gridCol w:w="1311"/>
        <w:gridCol w:w="1312"/>
      </w:tblGrid>
      <w:tr w:rsidR="00AD6E54" w:rsidRPr="00AD6E54" w14:paraId="3E0FC477" w14:textId="77777777" w:rsidTr="006D5726">
        <w:trPr>
          <w:trHeight w:val="21"/>
          <w:tblHeader/>
        </w:trPr>
        <w:tc>
          <w:tcPr>
            <w:tcW w:w="3827"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45" w:type="dxa"/>
            <w:gridSpan w:val="4"/>
          </w:tcPr>
          <w:p w14:paraId="714D5055" w14:textId="2CE338CE" w:rsidR="00B77E2E" w:rsidRPr="00AD6E54" w:rsidRDefault="00ED0D36"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73BA8">
              <w:rPr>
                <w:rFonts w:ascii="Angsana New" w:hAnsi="Angsana New"/>
                <w:sz w:val="28"/>
                <w:szCs w:val="28"/>
              </w:rPr>
              <w:t>Thousand</w:t>
            </w:r>
            <w:r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51A33026" w14:textId="77777777" w:rsidTr="006D5726">
        <w:trPr>
          <w:trHeight w:val="248"/>
          <w:tblHeader/>
        </w:trPr>
        <w:tc>
          <w:tcPr>
            <w:tcW w:w="3827"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22"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3"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3F643A" w:rsidRPr="00AD6E54" w14:paraId="2CB92F36" w14:textId="77777777" w:rsidTr="006D5726">
        <w:trPr>
          <w:trHeight w:val="21"/>
          <w:tblHeader/>
        </w:trPr>
        <w:tc>
          <w:tcPr>
            <w:tcW w:w="3827" w:type="dxa"/>
            <w:vAlign w:val="bottom"/>
          </w:tcPr>
          <w:p w14:paraId="7C7B0322" w14:textId="77777777" w:rsidR="003F643A" w:rsidRPr="00AD6E54" w:rsidRDefault="003F643A" w:rsidP="003F643A">
            <w:pPr>
              <w:pStyle w:val="BodyText3"/>
              <w:spacing w:line="360" w:lineRule="exact"/>
              <w:jc w:val="left"/>
              <w:rPr>
                <w:rFonts w:ascii="Angsana New" w:hAnsi="Angsana New"/>
                <w:sz w:val="28"/>
                <w:szCs w:val="28"/>
                <w:cs/>
                <w:lang w:eastAsia="en-US"/>
              </w:rPr>
            </w:pPr>
          </w:p>
        </w:tc>
        <w:tc>
          <w:tcPr>
            <w:tcW w:w="1311" w:type="dxa"/>
            <w:shd w:val="clear" w:color="auto" w:fill="auto"/>
            <w:vAlign w:val="bottom"/>
          </w:tcPr>
          <w:p w14:paraId="5F230CCB" w14:textId="77777777" w:rsidR="003F643A" w:rsidRDefault="003F643A" w:rsidP="003F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6AC94FA3" w14:textId="2448AB98" w:rsidR="003F643A" w:rsidRPr="00AD6E54" w:rsidRDefault="003F643A" w:rsidP="003F643A">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11" w:type="dxa"/>
            <w:shd w:val="clear" w:color="auto" w:fill="auto"/>
            <w:vAlign w:val="bottom"/>
          </w:tcPr>
          <w:p w14:paraId="480121D7" w14:textId="50D8CB15"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11" w:type="dxa"/>
            <w:shd w:val="clear" w:color="auto" w:fill="auto"/>
            <w:vAlign w:val="bottom"/>
          </w:tcPr>
          <w:p w14:paraId="29BA9B8D" w14:textId="73AAB0E0" w:rsidR="003F643A" w:rsidRPr="00AD6E54" w:rsidRDefault="003F643A"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046A64" w:rsidRPr="00046A64">
              <w:rPr>
                <w:rFonts w:ascii="Angsana New" w:hAnsi="Angsana New" w:hint="cs"/>
                <w:sz w:val="28"/>
                <w:szCs w:val="28"/>
              </w:rPr>
              <w:t>2</w:t>
            </w:r>
          </w:p>
        </w:tc>
        <w:tc>
          <w:tcPr>
            <w:tcW w:w="1312" w:type="dxa"/>
            <w:vAlign w:val="bottom"/>
          </w:tcPr>
          <w:p w14:paraId="76EE3D78" w14:textId="4E4EC2B6"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AD6E54" w:rsidRPr="00AD6E54" w14:paraId="7920A556" w14:textId="77777777" w:rsidTr="006D5726">
        <w:trPr>
          <w:trHeight w:val="21"/>
        </w:trPr>
        <w:tc>
          <w:tcPr>
            <w:tcW w:w="3827"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11"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12"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D5726">
        <w:trPr>
          <w:trHeight w:val="21"/>
        </w:trPr>
        <w:tc>
          <w:tcPr>
            <w:tcW w:w="3827"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11"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11"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11"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12"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D0D36" w:rsidRPr="00AD6E54" w14:paraId="7B749EA6" w14:textId="77777777" w:rsidTr="0052690D">
        <w:trPr>
          <w:trHeight w:val="21"/>
        </w:trPr>
        <w:tc>
          <w:tcPr>
            <w:tcW w:w="3827" w:type="dxa"/>
            <w:shd w:val="clear" w:color="auto" w:fill="auto"/>
          </w:tcPr>
          <w:p w14:paraId="2700E5EE"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6881B06D" w14:textId="455935D3" w:rsidR="00ED0D36" w:rsidRPr="00AD6E54" w:rsidRDefault="00BD691D"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525A450D" w14:textId="7656E79B"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C17DC6F" w14:textId="70F5F816" w:rsidR="00ED0D36" w:rsidRPr="00AD6E54" w:rsidRDefault="00BD691D"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22,706</w:t>
            </w:r>
          </w:p>
        </w:tc>
        <w:tc>
          <w:tcPr>
            <w:tcW w:w="1312" w:type="dxa"/>
            <w:shd w:val="clear" w:color="auto" w:fill="auto"/>
          </w:tcPr>
          <w:p w14:paraId="6A7090EC" w14:textId="78FB62A4" w:rsidR="00ED0D36" w:rsidRPr="00AD6E54" w:rsidRDefault="00ED0D36" w:rsidP="0052690D">
            <w:pPr>
              <w:pStyle w:val="AngsanaNew"/>
              <w:spacing w:line="360" w:lineRule="exact"/>
              <w:jc w:val="right"/>
            </w:pPr>
            <w:r>
              <w:rPr>
                <w:rFonts w:asciiTheme="majorBidi" w:hAnsiTheme="majorBidi" w:cstheme="majorBidi"/>
              </w:rPr>
              <w:t>15,69</w:t>
            </w:r>
            <w:r w:rsidR="00046A64" w:rsidRPr="00046A64">
              <w:rPr>
                <w:rFonts w:asciiTheme="majorBidi" w:hAnsiTheme="majorBidi" w:cstheme="majorBidi" w:hint="cs"/>
              </w:rPr>
              <w:t>7</w:t>
            </w:r>
          </w:p>
        </w:tc>
      </w:tr>
      <w:tr w:rsidR="00ED0D36" w:rsidRPr="00AD6E54" w14:paraId="7A8067B1" w14:textId="77777777" w:rsidTr="0052690D">
        <w:trPr>
          <w:trHeight w:val="21"/>
        </w:trPr>
        <w:tc>
          <w:tcPr>
            <w:tcW w:w="3827" w:type="dxa"/>
            <w:shd w:val="clear" w:color="auto" w:fill="auto"/>
          </w:tcPr>
          <w:p w14:paraId="43F73C3E"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11" w:type="dxa"/>
            <w:shd w:val="clear" w:color="auto" w:fill="auto"/>
          </w:tcPr>
          <w:p w14:paraId="7ECEECC3" w14:textId="273B4613" w:rsidR="00ED0D36" w:rsidRDefault="00BD691D"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35DF7AA" w14:textId="43A9048A" w:rsidR="00ED0D36"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26F3144B" w14:textId="11C913D4" w:rsidR="00ED0D36" w:rsidRPr="00AD6E54" w:rsidRDefault="00BD691D"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108,727</w:t>
            </w:r>
          </w:p>
        </w:tc>
        <w:tc>
          <w:tcPr>
            <w:tcW w:w="1312" w:type="dxa"/>
            <w:shd w:val="clear" w:color="auto" w:fill="auto"/>
          </w:tcPr>
          <w:p w14:paraId="565E4B6D" w14:textId="71492B42" w:rsidR="00ED0D36" w:rsidRPr="005047BD" w:rsidRDefault="00ED0D36" w:rsidP="0052690D">
            <w:pPr>
              <w:pStyle w:val="AngsanaNew"/>
              <w:spacing w:line="360" w:lineRule="exact"/>
              <w:jc w:val="right"/>
            </w:pPr>
            <w:r>
              <w:rPr>
                <w:rFonts w:asciiTheme="majorBidi" w:hAnsiTheme="majorBidi" w:cstheme="majorBidi"/>
              </w:rPr>
              <w:t>104,88</w:t>
            </w:r>
            <w:r w:rsidR="00046A64" w:rsidRPr="00046A64">
              <w:rPr>
                <w:rFonts w:asciiTheme="majorBidi" w:hAnsiTheme="majorBidi" w:cstheme="majorBidi" w:hint="cs"/>
              </w:rPr>
              <w:t>4</w:t>
            </w:r>
          </w:p>
        </w:tc>
      </w:tr>
      <w:tr w:rsidR="00ED0D36" w:rsidRPr="00AD6E54" w14:paraId="56FD4348" w14:textId="77777777" w:rsidTr="00C8705E">
        <w:trPr>
          <w:trHeight w:val="21"/>
        </w:trPr>
        <w:tc>
          <w:tcPr>
            <w:tcW w:w="3827" w:type="dxa"/>
            <w:shd w:val="clear" w:color="auto" w:fill="auto"/>
          </w:tcPr>
          <w:p w14:paraId="2B16DC00" w14:textId="77777777" w:rsidR="00ED0D36" w:rsidRPr="00AD6E54" w:rsidRDefault="00ED0D36" w:rsidP="0052690D">
            <w:pPr>
              <w:spacing w:line="360" w:lineRule="exact"/>
              <w:rPr>
                <w:rFonts w:ascii="Angsana New" w:hAnsi="Angsana New"/>
                <w:b/>
                <w:bCs/>
                <w:sz w:val="28"/>
                <w:szCs w:val="28"/>
              </w:rPr>
            </w:pPr>
            <w:r w:rsidRPr="00AD6E54">
              <w:rPr>
                <w:rFonts w:ascii="Angsana New" w:hAnsi="Angsana New"/>
                <w:b/>
                <w:bCs/>
                <w:sz w:val="28"/>
                <w:szCs w:val="28"/>
              </w:rPr>
              <w:t>Direct associate</w:t>
            </w:r>
          </w:p>
        </w:tc>
        <w:tc>
          <w:tcPr>
            <w:tcW w:w="1311" w:type="dxa"/>
            <w:shd w:val="clear" w:color="auto" w:fill="auto"/>
            <w:vAlign w:val="bottom"/>
          </w:tcPr>
          <w:p w14:paraId="2702B8A7" w14:textId="77777777" w:rsidR="00ED0D36" w:rsidRPr="00AD6E54" w:rsidRDefault="00ED0D36" w:rsidP="0052690D">
            <w:pPr>
              <w:pStyle w:val="AngsanaNew"/>
              <w:spacing w:line="360" w:lineRule="exact"/>
              <w:jc w:val="right"/>
              <w:rPr>
                <w:cs/>
              </w:rPr>
            </w:pPr>
          </w:p>
        </w:tc>
        <w:tc>
          <w:tcPr>
            <w:tcW w:w="1311" w:type="dxa"/>
            <w:shd w:val="clear" w:color="auto" w:fill="auto"/>
            <w:vAlign w:val="bottom"/>
          </w:tcPr>
          <w:p w14:paraId="2E72B18A" w14:textId="77777777" w:rsidR="00ED0D36" w:rsidRPr="00AD6E54" w:rsidRDefault="00ED0D36" w:rsidP="0052690D">
            <w:pPr>
              <w:spacing w:line="360" w:lineRule="exact"/>
              <w:jc w:val="right"/>
              <w:rPr>
                <w:rFonts w:ascii="Angsana New" w:hAnsi="Angsana New"/>
                <w:sz w:val="28"/>
                <w:szCs w:val="28"/>
                <w:cs/>
              </w:rPr>
            </w:pPr>
          </w:p>
        </w:tc>
        <w:tc>
          <w:tcPr>
            <w:tcW w:w="1311" w:type="dxa"/>
            <w:shd w:val="clear" w:color="auto" w:fill="auto"/>
            <w:vAlign w:val="bottom"/>
          </w:tcPr>
          <w:p w14:paraId="0111D0EE" w14:textId="77777777" w:rsidR="00ED0D36" w:rsidRPr="00AD6E54" w:rsidRDefault="00ED0D36" w:rsidP="0052690D">
            <w:pPr>
              <w:pStyle w:val="AngsanaNew"/>
              <w:spacing w:line="360" w:lineRule="exact"/>
              <w:jc w:val="right"/>
            </w:pPr>
          </w:p>
        </w:tc>
        <w:tc>
          <w:tcPr>
            <w:tcW w:w="1312" w:type="dxa"/>
            <w:shd w:val="clear" w:color="auto" w:fill="auto"/>
            <w:vAlign w:val="bottom"/>
          </w:tcPr>
          <w:p w14:paraId="2388ED1D" w14:textId="77777777" w:rsidR="00ED0D36" w:rsidRPr="00AD6E54" w:rsidRDefault="00ED0D36" w:rsidP="0052690D">
            <w:pPr>
              <w:pStyle w:val="AngsanaNew"/>
              <w:spacing w:line="360" w:lineRule="exact"/>
              <w:jc w:val="right"/>
            </w:pPr>
          </w:p>
        </w:tc>
      </w:tr>
      <w:tr w:rsidR="00ED0D36" w:rsidRPr="00AD6E54" w14:paraId="19ED0665" w14:textId="77777777" w:rsidTr="0052690D">
        <w:trPr>
          <w:trHeight w:val="21"/>
        </w:trPr>
        <w:tc>
          <w:tcPr>
            <w:tcW w:w="3827" w:type="dxa"/>
            <w:shd w:val="clear" w:color="auto" w:fill="auto"/>
          </w:tcPr>
          <w:p w14:paraId="4D0B0D04"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Information Technology Group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3BFF2B2B" w14:textId="63474A97" w:rsidR="00ED0D36" w:rsidRPr="00AD6E54" w:rsidRDefault="00046A64" w:rsidP="0052690D">
            <w:pPr>
              <w:tabs>
                <w:tab w:val="decimal" w:pos="556"/>
              </w:tabs>
              <w:spacing w:line="360" w:lineRule="exact"/>
              <w:jc w:val="right"/>
              <w:rPr>
                <w:rFonts w:asciiTheme="majorBidi" w:hAnsiTheme="majorBidi" w:cstheme="majorBidi"/>
                <w:sz w:val="28"/>
                <w:szCs w:val="28"/>
              </w:rPr>
            </w:pPr>
            <w:r w:rsidRPr="00046A64">
              <w:rPr>
                <w:rFonts w:asciiTheme="majorBidi" w:hAnsiTheme="majorBidi" w:cstheme="majorBidi" w:hint="cs"/>
                <w:sz w:val="28"/>
                <w:szCs w:val="28"/>
              </w:rPr>
              <w:t>19</w:t>
            </w:r>
            <w:r w:rsidR="00BD691D">
              <w:rPr>
                <w:rFonts w:asciiTheme="majorBidi" w:hAnsiTheme="majorBidi" w:cstheme="majorBidi"/>
                <w:sz w:val="28"/>
                <w:szCs w:val="28"/>
              </w:rPr>
              <w:t>,777</w:t>
            </w:r>
          </w:p>
        </w:tc>
        <w:tc>
          <w:tcPr>
            <w:tcW w:w="1311" w:type="dxa"/>
            <w:shd w:val="clear" w:color="auto" w:fill="auto"/>
          </w:tcPr>
          <w:p w14:paraId="4727ECDC" w14:textId="5E8C1E08"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11" w:type="dxa"/>
            <w:shd w:val="clear" w:color="auto" w:fill="auto"/>
          </w:tcPr>
          <w:p w14:paraId="61B67E66" w14:textId="6E41B62F" w:rsidR="00ED0D36" w:rsidRPr="00AD6E54" w:rsidRDefault="00BD691D"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12" w:type="dxa"/>
            <w:shd w:val="clear" w:color="auto" w:fill="auto"/>
          </w:tcPr>
          <w:p w14:paraId="311BFE06" w14:textId="597E5D63" w:rsidR="00ED0D36" w:rsidRPr="00AD6E54" w:rsidRDefault="00ED0D36"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r>
      <w:tr w:rsidR="00ED0D36" w:rsidRPr="00AD6E54" w14:paraId="3B23D966" w14:textId="77777777" w:rsidTr="00C8705E">
        <w:trPr>
          <w:trHeight w:val="21"/>
        </w:trPr>
        <w:tc>
          <w:tcPr>
            <w:tcW w:w="3827" w:type="dxa"/>
            <w:shd w:val="clear" w:color="auto" w:fill="auto"/>
          </w:tcPr>
          <w:p w14:paraId="351B1ED8" w14:textId="77777777" w:rsidR="00ED0D36" w:rsidRPr="00AD6E54" w:rsidRDefault="00ED0D36" w:rsidP="0052690D">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11" w:type="dxa"/>
            <w:shd w:val="clear" w:color="auto" w:fill="auto"/>
            <w:vAlign w:val="bottom"/>
          </w:tcPr>
          <w:p w14:paraId="6C7B0940" w14:textId="77777777" w:rsidR="00ED0D36" w:rsidRPr="00AD6E54" w:rsidRDefault="00ED0D36" w:rsidP="0052690D">
            <w:pPr>
              <w:pStyle w:val="AngsanaNew"/>
              <w:spacing w:line="360" w:lineRule="exact"/>
              <w:jc w:val="right"/>
            </w:pPr>
          </w:p>
        </w:tc>
        <w:tc>
          <w:tcPr>
            <w:tcW w:w="1311" w:type="dxa"/>
            <w:shd w:val="clear" w:color="auto" w:fill="auto"/>
            <w:vAlign w:val="bottom"/>
          </w:tcPr>
          <w:p w14:paraId="471ED2B6" w14:textId="77777777" w:rsidR="00ED0D36" w:rsidRPr="00AD6E54" w:rsidRDefault="00ED0D36" w:rsidP="0052690D">
            <w:pPr>
              <w:spacing w:line="360" w:lineRule="exact"/>
              <w:jc w:val="right"/>
              <w:rPr>
                <w:rFonts w:ascii="Angsana New" w:hAnsi="Angsana New"/>
                <w:sz w:val="28"/>
                <w:szCs w:val="28"/>
              </w:rPr>
            </w:pPr>
          </w:p>
        </w:tc>
        <w:tc>
          <w:tcPr>
            <w:tcW w:w="1311" w:type="dxa"/>
            <w:shd w:val="clear" w:color="auto" w:fill="auto"/>
            <w:vAlign w:val="bottom"/>
          </w:tcPr>
          <w:p w14:paraId="048670B4" w14:textId="77777777" w:rsidR="00ED0D36" w:rsidRPr="00AD6E54" w:rsidRDefault="00ED0D36" w:rsidP="0052690D">
            <w:pPr>
              <w:pStyle w:val="AngsanaNew"/>
              <w:spacing w:line="360" w:lineRule="exact"/>
              <w:jc w:val="right"/>
            </w:pPr>
          </w:p>
        </w:tc>
        <w:tc>
          <w:tcPr>
            <w:tcW w:w="1312" w:type="dxa"/>
            <w:shd w:val="clear" w:color="auto" w:fill="auto"/>
            <w:vAlign w:val="bottom"/>
          </w:tcPr>
          <w:p w14:paraId="349E620A" w14:textId="77777777" w:rsidR="00ED0D36" w:rsidRPr="00AD6E54" w:rsidRDefault="00ED0D36" w:rsidP="0052690D">
            <w:pPr>
              <w:pStyle w:val="AngsanaNew"/>
              <w:spacing w:line="360" w:lineRule="exact"/>
              <w:jc w:val="right"/>
            </w:pPr>
          </w:p>
        </w:tc>
      </w:tr>
      <w:tr w:rsidR="00ED0D36" w:rsidRPr="00AD6E54" w14:paraId="6F92D586" w14:textId="77777777" w:rsidTr="0052690D">
        <w:trPr>
          <w:trHeight w:val="21"/>
        </w:trPr>
        <w:tc>
          <w:tcPr>
            <w:tcW w:w="3827" w:type="dxa"/>
            <w:shd w:val="clear" w:color="auto" w:fill="auto"/>
          </w:tcPr>
          <w:p w14:paraId="4E7CD5FB"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 xml:space="preserve">enture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2629EA15" w14:textId="7268EFC2" w:rsidR="00ED0D36" w:rsidRPr="00AD6E54" w:rsidRDefault="00BD691D" w:rsidP="0052690D">
            <w:pPr>
              <w:tabs>
                <w:tab w:val="decimal" w:pos="556"/>
                <w:tab w:val="left" w:pos="1122"/>
              </w:tabs>
              <w:spacing w:line="360" w:lineRule="exact"/>
              <w:jc w:val="right"/>
              <w:rPr>
                <w:rFonts w:asciiTheme="majorBidi" w:hAnsiTheme="majorBidi" w:cstheme="majorBidi"/>
                <w:sz w:val="28"/>
                <w:szCs w:val="28"/>
              </w:rPr>
            </w:pPr>
            <w:r>
              <w:rPr>
                <w:rFonts w:asciiTheme="majorBidi" w:hAnsiTheme="majorBidi" w:cstheme="majorBidi"/>
                <w:sz w:val="28"/>
                <w:szCs w:val="28"/>
              </w:rPr>
              <w:t>985</w:t>
            </w:r>
          </w:p>
        </w:tc>
        <w:tc>
          <w:tcPr>
            <w:tcW w:w="1311" w:type="dxa"/>
            <w:shd w:val="clear" w:color="auto" w:fill="auto"/>
          </w:tcPr>
          <w:p w14:paraId="3105F0AF" w14:textId="093A3FEF"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96</w:t>
            </w:r>
            <w:r w:rsidR="00046A64" w:rsidRPr="00046A64">
              <w:rPr>
                <w:rFonts w:asciiTheme="majorBidi" w:hAnsiTheme="majorBidi" w:cstheme="majorBidi" w:hint="cs"/>
                <w:sz w:val="28"/>
                <w:szCs w:val="28"/>
              </w:rPr>
              <w:t>2</w:t>
            </w:r>
          </w:p>
        </w:tc>
        <w:tc>
          <w:tcPr>
            <w:tcW w:w="1311" w:type="dxa"/>
            <w:shd w:val="clear" w:color="auto" w:fill="auto"/>
          </w:tcPr>
          <w:p w14:paraId="4BEF473C" w14:textId="3EC2C875" w:rsidR="00ED0D36" w:rsidRPr="00AD6E54" w:rsidRDefault="00BD691D"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2" w:type="dxa"/>
            <w:shd w:val="clear" w:color="auto" w:fill="auto"/>
          </w:tcPr>
          <w:p w14:paraId="358CA496" w14:textId="05C03E39" w:rsidR="00ED0D36" w:rsidRPr="00AD6E54" w:rsidRDefault="00ED0D36" w:rsidP="0052690D">
            <w:pPr>
              <w:tabs>
                <w:tab w:val="decimal" w:pos="792"/>
              </w:tabs>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ED0D36" w:rsidRPr="00AD6E54" w14:paraId="122DA8FD" w14:textId="77777777" w:rsidTr="00C8705E">
        <w:trPr>
          <w:trHeight w:val="21"/>
        </w:trPr>
        <w:tc>
          <w:tcPr>
            <w:tcW w:w="3827" w:type="dxa"/>
            <w:shd w:val="clear" w:color="auto" w:fill="auto"/>
          </w:tcPr>
          <w:p w14:paraId="48192993" w14:textId="77777777" w:rsidR="00ED0D36" w:rsidRPr="00AD6E54" w:rsidRDefault="00ED0D36" w:rsidP="0052690D">
            <w:pPr>
              <w:tabs>
                <w:tab w:val="left" w:pos="336"/>
              </w:tabs>
              <w:spacing w:line="360" w:lineRule="exact"/>
              <w:ind w:left="169" w:hanging="169"/>
              <w:rPr>
                <w:b/>
                <w:bCs/>
              </w:rPr>
            </w:pPr>
            <w:r w:rsidRPr="00AD6E54">
              <w:rPr>
                <w:rFonts w:ascii="Angsana New" w:hAnsi="Angsana New"/>
                <w:b/>
                <w:bCs/>
                <w:sz w:val="28"/>
                <w:szCs w:val="28"/>
              </w:rPr>
              <w:t>Joint Venture</w:t>
            </w:r>
          </w:p>
        </w:tc>
        <w:tc>
          <w:tcPr>
            <w:tcW w:w="1311" w:type="dxa"/>
            <w:shd w:val="clear" w:color="auto" w:fill="auto"/>
            <w:vAlign w:val="bottom"/>
          </w:tcPr>
          <w:p w14:paraId="085CD947" w14:textId="77777777" w:rsidR="00ED0D36" w:rsidRPr="00AD6E54" w:rsidRDefault="00ED0D36" w:rsidP="0052690D">
            <w:pPr>
              <w:pStyle w:val="AngsanaNew"/>
              <w:spacing w:line="360" w:lineRule="exact"/>
              <w:jc w:val="right"/>
            </w:pPr>
          </w:p>
        </w:tc>
        <w:tc>
          <w:tcPr>
            <w:tcW w:w="1311" w:type="dxa"/>
            <w:shd w:val="clear" w:color="auto" w:fill="auto"/>
            <w:vAlign w:val="bottom"/>
          </w:tcPr>
          <w:p w14:paraId="6D082958" w14:textId="77777777" w:rsidR="00ED0D36" w:rsidRPr="00AD6E54" w:rsidRDefault="00ED0D36" w:rsidP="0052690D">
            <w:pPr>
              <w:spacing w:line="360" w:lineRule="exact"/>
              <w:jc w:val="right"/>
              <w:rPr>
                <w:rFonts w:ascii="Angsana New" w:hAnsi="Angsana New"/>
                <w:sz w:val="28"/>
                <w:szCs w:val="28"/>
              </w:rPr>
            </w:pPr>
          </w:p>
        </w:tc>
        <w:tc>
          <w:tcPr>
            <w:tcW w:w="1311" w:type="dxa"/>
            <w:shd w:val="clear" w:color="auto" w:fill="auto"/>
            <w:vAlign w:val="bottom"/>
          </w:tcPr>
          <w:p w14:paraId="6D2709C8" w14:textId="77777777" w:rsidR="00ED0D36" w:rsidRPr="00AD6E54" w:rsidRDefault="00ED0D36" w:rsidP="0052690D">
            <w:pPr>
              <w:pStyle w:val="AngsanaNew"/>
              <w:spacing w:line="360" w:lineRule="exact"/>
              <w:jc w:val="right"/>
            </w:pPr>
          </w:p>
        </w:tc>
        <w:tc>
          <w:tcPr>
            <w:tcW w:w="1312" w:type="dxa"/>
            <w:shd w:val="clear" w:color="auto" w:fill="auto"/>
            <w:vAlign w:val="bottom"/>
          </w:tcPr>
          <w:p w14:paraId="0DAF1E64" w14:textId="77777777" w:rsidR="00ED0D36" w:rsidRPr="00AD6E54" w:rsidRDefault="00ED0D36" w:rsidP="0052690D">
            <w:pPr>
              <w:pStyle w:val="AngsanaNew"/>
              <w:spacing w:line="360" w:lineRule="exact"/>
              <w:jc w:val="right"/>
            </w:pPr>
          </w:p>
        </w:tc>
      </w:tr>
      <w:tr w:rsidR="00ED0D36" w:rsidRPr="00AD6E54" w14:paraId="1010811C" w14:textId="77777777" w:rsidTr="0052690D">
        <w:trPr>
          <w:trHeight w:val="21"/>
        </w:trPr>
        <w:tc>
          <w:tcPr>
            <w:tcW w:w="3827" w:type="dxa"/>
            <w:shd w:val="clear" w:color="auto" w:fill="auto"/>
          </w:tcPr>
          <w:p w14:paraId="7CB8B066" w14:textId="77777777" w:rsidR="00ED0D36" w:rsidRPr="00AD6E54" w:rsidRDefault="00ED0D36" w:rsidP="0052690D">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11" w:type="dxa"/>
            <w:shd w:val="clear" w:color="auto" w:fill="auto"/>
          </w:tcPr>
          <w:p w14:paraId="545425A0" w14:textId="6A9B0544" w:rsidR="00ED0D36" w:rsidRPr="00AD6E54" w:rsidRDefault="00BD691D" w:rsidP="0052690D">
            <w:pPr>
              <w:pStyle w:val="AngsanaNew"/>
              <w:pBdr>
                <w:bottom w:val="single" w:sz="4" w:space="1" w:color="auto"/>
              </w:pBdr>
              <w:spacing w:line="360" w:lineRule="exact"/>
              <w:jc w:val="right"/>
              <w:rPr>
                <w:rFonts w:asciiTheme="majorBidi" w:hAnsiTheme="majorBidi" w:cstheme="majorBidi"/>
                <w:cs/>
              </w:rPr>
            </w:pPr>
            <w:r>
              <w:rPr>
                <w:rFonts w:asciiTheme="majorBidi" w:hAnsiTheme="majorBidi" w:cstheme="majorBidi"/>
              </w:rPr>
              <w:t>4,4</w:t>
            </w:r>
            <w:r w:rsidR="00046A64" w:rsidRPr="00046A64">
              <w:rPr>
                <w:rFonts w:asciiTheme="majorBidi" w:hAnsiTheme="majorBidi" w:cstheme="majorBidi" w:hint="cs"/>
              </w:rPr>
              <w:t>9</w:t>
            </w:r>
            <w:r w:rsidR="00BD3787">
              <w:rPr>
                <w:rFonts w:asciiTheme="majorBidi" w:hAnsiTheme="majorBidi" w:cstheme="majorBidi"/>
              </w:rPr>
              <w:t>1</w:t>
            </w:r>
          </w:p>
        </w:tc>
        <w:tc>
          <w:tcPr>
            <w:tcW w:w="1311" w:type="dxa"/>
            <w:shd w:val="clear" w:color="auto" w:fill="auto"/>
          </w:tcPr>
          <w:p w14:paraId="3B344C9B" w14:textId="7A94DE1F" w:rsidR="00ED0D36" w:rsidRPr="00AD6E54" w:rsidRDefault="00ED0D36" w:rsidP="0052690D">
            <w:pPr>
              <w:pStyle w:val="AngsanaNew"/>
              <w:pBdr>
                <w:bottom w:val="single" w:sz="4" w:space="1" w:color="auto"/>
              </w:pBdr>
              <w:spacing w:line="360" w:lineRule="exact"/>
              <w:jc w:val="right"/>
              <w:rPr>
                <w:rFonts w:asciiTheme="majorBidi" w:hAnsiTheme="majorBidi" w:cstheme="majorBidi"/>
              </w:rPr>
            </w:pPr>
            <w:r>
              <w:rPr>
                <w:rFonts w:asciiTheme="majorBidi" w:hAnsiTheme="majorBidi" w:cstheme="majorBidi"/>
              </w:rPr>
              <w:t>4,30</w:t>
            </w:r>
            <w:r w:rsidR="00046A64" w:rsidRPr="00046A64">
              <w:rPr>
                <w:rFonts w:asciiTheme="majorBidi" w:hAnsiTheme="majorBidi" w:cstheme="majorBidi" w:hint="cs"/>
              </w:rPr>
              <w:t>1</w:t>
            </w:r>
          </w:p>
        </w:tc>
        <w:tc>
          <w:tcPr>
            <w:tcW w:w="1311" w:type="dxa"/>
            <w:shd w:val="clear" w:color="auto" w:fill="auto"/>
          </w:tcPr>
          <w:p w14:paraId="606BBC36" w14:textId="7A641762" w:rsidR="00ED0D36" w:rsidRPr="00AD6E54" w:rsidRDefault="00BD691D"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640</w:t>
            </w:r>
          </w:p>
        </w:tc>
        <w:tc>
          <w:tcPr>
            <w:tcW w:w="1312" w:type="dxa"/>
            <w:shd w:val="clear" w:color="auto" w:fill="auto"/>
          </w:tcPr>
          <w:p w14:paraId="20203EA8" w14:textId="6EEDCDE2" w:rsidR="00ED0D36" w:rsidRPr="00AD6E54" w:rsidRDefault="00ED0D36"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51</w:t>
            </w:r>
            <w:r w:rsidR="00046A64" w:rsidRPr="00046A64">
              <w:rPr>
                <w:rFonts w:asciiTheme="majorBidi" w:hAnsiTheme="majorBidi" w:cstheme="majorBidi" w:hint="cs"/>
                <w:sz w:val="28"/>
                <w:szCs w:val="28"/>
              </w:rPr>
              <w:t>2</w:t>
            </w:r>
          </w:p>
        </w:tc>
      </w:tr>
      <w:tr w:rsidR="00ED0D36" w:rsidRPr="00AD6E54" w14:paraId="2D355403" w14:textId="77777777" w:rsidTr="0052690D">
        <w:trPr>
          <w:trHeight w:val="21"/>
        </w:trPr>
        <w:tc>
          <w:tcPr>
            <w:tcW w:w="3827" w:type="dxa"/>
            <w:shd w:val="clear" w:color="auto" w:fill="auto"/>
            <w:vAlign w:val="bottom"/>
          </w:tcPr>
          <w:p w14:paraId="1BA4C676" w14:textId="6C206AAF" w:rsidR="00ED0D36" w:rsidRPr="00AD6E54" w:rsidRDefault="00ED0D36" w:rsidP="0052690D">
            <w:pPr>
              <w:spacing w:line="360" w:lineRule="exact"/>
              <w:jc w:val="thaiDistribute"/>
              <w:rPr>
                <w:rFonts w:ascii="Angsana New" w:hAnsi="Angsana New"/>
                <w:sz w:val="28"/>
                <w:szCs w:val="28"/>
              </w:rPr>
            </w:pPr>
            <w:r w:rsidRPr="000F0713">
              <w:rPr>
                <w:rFonts w:ascii="Angsana New" w:hAnsi="Angsana New"/>
                <w:sz w:val="28"/>
                <w:szCs w:val="28"/>
              </w:rPr>
              <w:t>Total</w:t>
            </w:r>
          </w:p>
        </w:tc>
        <w:tc>
          <w:tcPr>
            <w:tcW w:w="1311" w:type="dxa"/>
            <w:shd w:val="clear" w:color="auto" w:fill="auto"/>
          </w:tcPr>
          <w:p w14:paraId="1B5E6B3F" w14:textId="41699DE4" w:rsidR="00ED0D36" w:rsidRPr="003C10BD" w:rsidRDefault="00BD691D" w:rsidP="0052690D">
            <w:pPr>
              <w:pStyle w:val="AngsanaNew"/>
              <w:spacing w:line="360" w:lineRule="exact"/>
              <w:jc w:val="right"/>
            </w:pPr>
            <w:r>
              <w:t>25,2</w:t>
            </w:r>
            <w:r w:rsidR="00046A64" w:rsidRPr="00046A64">
              <w:rPr>
                <w:rFonts w:hint="cs"/>
              </w:rPr>
              <w:t>5</w:t>
            </w:r>
            <w:r w:rsidR="00BD3787">
              <w:t>3</w:t>
            </w:r>
          </w:p>
        </w:tc>
        <w:tc>
          <w:tcPr>
            <w:tcW w:w="1311" w:type="dxa"/>
            <w:shd w:val="clear" w:color="auto" w:fill="auto"/>
          </w:tcPr>
          <w:p w14:paraId="10450337" w14:textId="5086880F" w:rsidR="00ED0D36" w:rsidRPr="003C10BD" w:rsidRDefault="00ED0D36" w:rsidP="0052690D">
            <w:pPr>
              <w:pStyle w:val="AngsanaNew"/>
              <w:spacing w:line="360" w:lineRule="exact"/>
              <w:jc w:val="right"/>
            </w:pPr>
            <w:r>
              <w:rPr>
                <w:rFonts w:asciiTheme="majorBidi" w:hAnsiTheme="majorBidi" w:cstheme="majorBidi"/>
              </w:rPr>
              <w:t>25,040</w:t>
            </w:r>
          </w:p>
        </w:tc>
        <w:tc>
          <w:tcPr>
            <w:tcW w:w="1311" w:type="dxa"/>
            <w:shd w:val="clear" w:color="auto" w:fill="auto"/>
          </w:tcPr>
          <w:p w14:paraId="429918B7" w14:textId="624D69B7" w:rsidR="00ED0D36" w:rsidRPr="003C10BD" w:rsidRDefault="00BD691D" w:rsidP="0052690D">
            <w:pPr>
              <w:pStyle w:val="AngsanaNew"/>
              <w:spacing w:line="360" w:lineRule="exact"/>
              <w:jc w:val="right"/>
            </w:pPr>
            <w:r>
              <w:t>151,850</w:t>
            </w:r>
          </w:p>
        </w:tc>
        <w:tc>
          <w:tcPr>
            <w:tcW w:w="1312" w:type="dxa"/>
            <w:shd w:val="clear" w:color="auto" w:fill="auto"/>
          </w:tcPr>
          <w:p w14:paraId="0656061E" w14:textId="6A25EA89" w:rsidR="00ED0D36" w:rsidRPr="003C10BD" w:rsidRDefault="00ED0D36" w:rsidP="0052690D">
            <w:pPr>
              <w:pStyle w:val="AngsanaNew"/>
              <w:spacing w:line="360" w:lineRule="exact"/>
              <w:jc w:val="right"/>
            </w:pPr>
            <w:r w:rsidRPr="003556E9">
              <w:rPr>
                <w:rFonts w:asciiTheme="majorBidi" w:hAnsiTheme="majorBidi" w:cstheme="majorBidi"/>
              </w:rPr>
              <w:t>140,870</w:t>
            </w:r>
          </w:p>
        </w:tc>
      </w:tr>
      <w:tr w:rsidR="00ED0D36" w:rsidRPr="00AD6E54" w14:paraId="00D2E4B3" w14:textId="77777777" w:rsidTr="0052690D">
        <w:trPr>
          <w:trHeight w:val="21"/>
        </w:trPr>
        <w:tc>
          <w:tcPr>
            <w:tcW w:w="3827" w:type="dxa"/>
            <w:shd w:val="clear" w:color="auto" w:fill="auto"/>
            <w:vAlign w:val="center"/>
          </w:tcPr>
          <w:p w14:paraId="31B31E39" w14:textId="62F9D8E2" w:rsidR="00ED0D36" w:rsidRPr="00D45964" w:rsidRDefault="00ED0D36" w:rsidP="0052690D">
            <w:pPr>
              <w:spacing w:line="360" w:lineRule="exact"/>
              <w:jc w:val="thaiDistribute"/>
              <w:rPr>
                <w:rFonts w:ascii="Angsana New" w:hAnsi="Angsana New"/>
                <w:sz w:val="28"/>
                <w:szCs w:val="28"/>
                <w:highlight w:val="yellow"/>
              </w:rPr>
            </w:pPr>
            <w:r w:rsidRPr="00D45964">
              <w:rPr>
                <w:rFonts w:ascii="Angsana New" w:hAnsi="Angsana New"/>
                <w:sz w:val="28"/>
                <w:szCs w:val="28"/>
                <w:u w:val="single"/>
              </w:rPr>
              <w:t>Less</w:t>
            </w:r>
            <w:r w:rsidRPr="00D45964">
              <w:rPr>
                <w:rFonts w:ascii="Angsana New" w:hAnsi="Angsana New"/>
                <w:sz w:val="28"/>
                <w:szCs w:val="28"/>
              </w:rPr>
              <w:t xml:space="preserve"> Loss allowance</w:t>
            </w:r>
          </w:p>
        </w:tc>
        <w:tc>
          <w:tcPr>
            <w:tcW w:w="1311" w:type="dxa"/>
            <w:shd w:val="clear" w:color="auto" w:fill="auto"/>
          </w:tcPr>
          <w:p w14:paraId="3F9B4CB8" w14:textId="5824F776" w:rsidR="00ED0D36" w:rsidRDefault="00BD691D" w:rsidP="0052690D">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19</w:t>
            </w:r>
            <w:r>
              <w:rPr>
                <w:rFonts w:asciiTheme="majorBidi" w:hAnsiTheme="majorBidi" w:cstheme="majorBidi"/>
                <w:sz w:val="28"/>
                <w:szCs w:val="28"/>
              </w:rPr>
              <w:t>,777</w:t>
            </w:r>
            <w:r>
              <w:rPr>
                <w:rFonts w:asciiTheme="majorBidi" w:hAnsiTheme="majorBidi" w:cstheme="majorBidi" w:hint="cs"/>
                <w:sz w:val="28"/>
                <w:szCs w:val="28"/>
                <w:cs/>
              </w:rPr>
              <w:t>)</w:t>
            </w:r>
          </w:p>
        </w:tc>
        <w:tc>
          <w:tcPr>
            <w:tcW w:w="1311" w:type="dxa"/>
            <w:shd w:val="clear" w:color="auto" w:fill="auto"/>
          </w:tcPr>
          <w:p w14:paraId="43DB0AC8" w14:textId="541E7D8A" w:rsidR="00ED0D36" w:rsidRPr="00212AAA" w:rsidRDefault="00ED0D36" w:rsidP="0052690D">
            <w:pPr>
              <w:pBdr>
                <w:bottom w:val="sing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(19,777)</w:t>
            </w:r>
          </w:p>
        </w:tc>
        <w:tc>
          <w:tcPr>
            <w:tcW w:w="1311" w:type="dxa"/>
            <w:shd w:val="clear" w:color="auto" w:fill="auto"/>
          </w:tcPr>
          <w:p w14:paraId="45396FA0" w14:textId="4A4E14B2" w:rsidR="00ED0D36" w:rsidRDefault="00BD691D" w:rsidP="0052690D">
            <w:pPr>
              <w:pBdr>
                <w:bottom w:val="single" w:sz="4" w:space="1" w:color="auto"/>
              </w:pBdr>
              <w:tabs>
                <w:tab w:val="decimal" w:pos="954"/>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19</w:t>
            </w:r>
            <w:r>
              <w:rPr>
                <w:rFonts w:asciiTheme="majorBidi" w:hAnsiTheme="majorBidi" w:cstheme="majorBidi"/>
                <w:sz w:val="28"/>
                <w:szCs w:val="28"/>
              </w:rPr>
              <w:t>,777</w:t>
            </w:r>
            <w:r>
              <w:rPr>
                <w:rFonts w:asciiTheme="majorBidi" w:hAnsiTheme="majorBidi" w:cstheme="majorBidi" w:hint="cs"/>
                <w:sz w:val="28"/>
                <w:szCs w:val="28"/>
                <w:cs/>
              </w:rPr>
              <w:t>)</w:t>
            </w:r>
          </w:p>
        </w:tc>
        <w:tc>
          <w:tcPr>
            <w:tcW w:w="1312" w:type="dxa"/>
            <w:shd w:val="clear" w:color="auto" w:fill="auto"/>
          </w:tcPr>
          <w:p w14:paraId="477C2637" w14:textId="4BA38A1F" w:rsidR="00ED0D36" w:rsidRPr="00212AAA" w:rsidRDefault="00ED0D36" w:rsidP="0052690D">
            <w:pPr>
              <w:pBdr>
                <w:bottom w:val="sing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(19,777)</w:t>
            </w:r>
          </w:p>
        </w:tc>
      </w:tr>
      <w:tr w:rsidR="00ED0D36" w:rsidRPr="00AD6E54" w14:paraId="74ED1D96" w14:textId="77777777" w:rsidTr="0052690D">
        <w:trPr>
          <w:trHeight w:val="200"/>
        </w:trPr>
        <w:tc>
          <w:tcPr>
            <w:tcW w:w="3827" w:type="dxa"/>
            <w:shd w:val="clear" w:color="auto" w:fill="auto"/>
            <w:vAlign w:val="center"/>
          </w:tcPr>
          <w:p w14:paraId="60653B6D" w14:textId="6AA24A57" w:rsidR="00ED0D36" w:rsidRPr="00AA0303" w:rsidRDefault="00ED0D36" w:rsidP="0052690D">
            <w:pPr>
              <w:spacing w:line="360" w:lineRule="exact"/>
              <w:jc w:val="thaiDistribute"/>
              <w:rPr>
                <w:rFonts w:ascii="Angsana New" w:hAnsi="Angsana New"/>
                <w:b/>
                <w:bCs/>
                <w:sz w:val="28"/>
                <w:szCs w:val="28"/>
                <w:highlight w:val="yellow"/>
              </w:rPr>
            </w:pPr>
            <w:r w:rsidRPr="000F0713">
              <w:rPr>
                <w:rFonts w:ascii="Angsana New" w:hAnsi="Angsana New"/>
                <w:b/>
                <w:bCs/>
                <w:sz w:val="28"/>
                <w:szCs w:val="28"/>
              </w:rPr>
              <w:t>Net</w:t>
            </w:r>
          </w:p>
        </w:tc>
        <w:tc>
          <w:tcPr>
            <w:tcW w:w="1311" w:type="dxa"/>
            <w:tcBorders>
              <w:bottom w:val="nil"/>
            </w:tcBorders>
            <w:shd w:val="clear" w:color="auto" w:fill="auto"/>
          </w:tcPr>
          <w:p w14:paraId="26A59BE4" w14:textId="6BA881D0" w:rsidR="00ED0D36" w:rsidRDefault="00BD691D" w:rsidP="0052690D">
            <w:pPr>
              <w:pBdr>
                <w:bottom w:val="double" w:sz="4" w:space="1" w:color="auto"/>
              </w:pBdr>
              <w:tabs>
                <w:tab w:val="decimal" w:pos="954"/>
              </w:tabs>
              <w:spacing w:line="360" w:lineRule="exact"/>
              <w:jc w:val="right"/>
              <w:rPr>
                <w:rFonts w:asciiTheme="majorBidi" w:hAnsiTheme="majorBidi" w:cstheme="majorBidi"/>
                <w:sz w:val="28"/>
                <w:szCs w:val="28"/>
              </w:rPr>
            </w:pPr>
            <w:r>
              <w:rPr>
                <w:rFonts w:asciiTheme="majorBidi" w:hAnsiTheme="majorBidi" w:cstheme="majorBidi"/>
                <w:sz w:val="28"/>
                <w:szCs w:val="28"/>
              </w:rPr>
              <w:t>5,4</w:t>
            </w:r>
            <w:r w:rsidR="00046A64" w:rsidRPr="00046A64">
              <w:rPr>
                <w:rFonts w:asciiTheme="majorBidi" w:hAnsiTheme="majorBidi" w:cstheme="majorBidi" w:hint="cs"/>
                <w:sz w:val="28"/>
                <w:szCs w:val="28"/>
              </w:rPr>
              <w:t>7</w:t>
            </w:r>
            <w:r w:rsidR="00BD3787">
              <w:rPr>
                <w:rFonts w:asciiTheme="majorBidi" w:hAnsiTheme="majorBidi" w:cstheme="majorBidi"/>
                <w:sz w:val="28"/>
                <w:szCs w:val="28"/>
              </w:rPr>
              <w:t>6</w:t>
            </w:r>
          </w:p>
        </w:tc>
        <w:tc>
          <w:tcPr>
            <w:tcW w:w="1311" w:type="dxa"/>
            <w:tcBorders>
              <w:bottom w:val="nil"/>
            </w:tcBorders>
            <w:shd w:val="clear" w:color="auto" w:fill="auto"/>
          </w:tcPr>
          <w:p w14:paraId="3A5A44C2" w14:textId="6712891B" w:rsidR="00ED0D36" w:rsidRDefault="00ED0D36" w:rsidP="0052690D">
            <w:pPr>
              <w:pBdr>
                <w:bottom w:val="double" w:sz="4" w:space="1" w:color="auto"/>
              </w:pBd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5,26</w:t>
            </w:r>
            <w:r w:rsidR="00046A64" w:rsidRPr="00046A64">
              <w:rPr>
                <w:rFonts w:asciiTheme="majorBidi" w:hAnsiTheme="majorBidi" w:cstheme="majorBidi" w:hint="cs"/>
                <w:sz w:val="28"/>
                <w:szCs w:val="28"/>
              </w:rPr>
              <w:t>3</w:t>
            </w:r>
          </w:p>
        </w:tc>
        <w:tc>
          <w:tcPr>
            <w:tcW w:w="1311" w:type="dxa"/>
            <w:tcBorders>
              <w:bottom w:val="nil"/>
            </w:tcBorders>
            <w:shd w:val="clear" w:color="auto" w:fill="auto"/>
          </w:tcPr>
          <w:p w14:paraId="340C9288" w14:textId="47554454" w:rsidR="00ED0D36" w:rsidRDefault="00046A64" w:rsidP="0052690D">
            <w:pPr>
              <w:pBdr>
                <w:bottom w:val="double" w:sz="4" w:space="1" w:color="auto"/>
              </w:pBdr>
              <w:tabs>
                <w:tab w:val="decimal" w:pos="954"/>
              </w:tabs>
              <w:spacing w:line="360" w:lineRule="exact"/>
              <w:jc w:val="right"/>
              <w:rPr>
                <w:rFonts w:asciiTheme="majorBidi" w:hAnsiTheme="majorBidi" w:cstheme="majorBidi"/>
                <w:sz w:val="28"/>
                <w:szCs w:val="28"/>
              </w:rPr>
            </w:pPr>
            <w:r w:rsidRPr="00046A64">
              <w:rPr>
                <w:rFonts w:asciiTheme="majorBidi" w:hAnsiTheme="majorBidi" w:cstheme="majorBidi" w:hint="cs"/>
                <w:sz w:val="28"/>
                <w:szCs w:val="28"/>
              </w:rPr>
              <w:t>132</w:t>
            </w:r>
            <w:r w:rsidR="00BD691D">
              <w:rPr>
                <w:rFonts w:asciiTheme="majorBidi" w:hAnsiTheme="majorBidi" w:cstheme="majorBidi"/>
                <w:sz w:val="28"/>
                <w:szCs w:val="28"/>
              </w:rPr>
              <w:t>,073</w:t>
            </w:r>
          </w:p>
        </w:tc>
        <w:tc>
          <w:tcPr>
            <w:tcW w:w="1312" w:type="dxa"/>
            <w:tcBorders>
              <w:bottom w:val="nil"/>
            </w:tcBorders>
            <w:shd w:val="clear" w:color="auto" w:fill="auto"/>
          </w:tcPr>
          <w:p w14:paraId="615E2CE4" w14:textId="6B102960" w:rsidR="00ED0D36" w:rsidRDefault="00ED0D36" w:rsidP="0052690D">
            <w:pPr>
              <w:pBdr>
                <w:bottom w:val="double" w:sz="4" w:space="1" w:color="auto"/>
              </w:pBdr>
              <w:tabs>
                <w:tab w:val="decimal" w:pos="606"/>
              </w:tabs>
              <w:spacing w:line="360" w:lineRule="exact"/>
              <w:jc w:val="right"/>
              <w:rPr>
                <w:rFonts w:asciiTheme="majorBidi" w:hAnsiTheme="majorBidi" w:cstheme="majorBidi"/>
                <w:sz w:val="28"/>
                <w:szCs w:val="28"/>
              </w:rPr>
            </w:pPr>
            <w:r w:rsidRPr="003556E9">
              <w:rPr>
                <w:rFonts w:asciiTheme="majorBidi" w:hAnsiTheme="majorBidi" w:cstheme="majorBidi"/>
                <w:sz w:val="28"/>
                <w:szCs w:val="28"/>
              </w:rPr>
              <w:t>121,09</w:t>
            </w:r>
            <w:r w:rsidR="00046A64" w:rsidRPr="00046A64">
              <w:rPr>
                <w:rFonts w:asciiTheme="majorBidi" w:hAnsiTheme="majorBidi" w:cstheme="majorBidi" w:hint="cs"/>
                <w:sz w:val="28"/>
                <w:szCs w:val="28"/>
              </w:rPr>
              <w:t>3</w:t>
            </w:r>
          </w:p>
        </w:tc>
      </w:tr>
    </w:tbl>
    <w:p w14:paraId="36BF60B4" w14:textId="77777777" w:rsidR="00D73FF6" w:rsidRDefault="00D73FF6"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6F14DC14" w14:textId="66EDB46D" w:rsidR="00B17952" w:rsidRPr="00F56726" w:rsidRDefault="00D73FF6"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Pr>
          <w:rFonts w:ascii="Angsana New" w:hAnsi="Angsana New"/>
          <w:b/>
          <w:bCs/>
          <w:sz w:val="28"/>
          <w:szCs w:val="28"/>
          <w:lang w:val="en-GB"/>
        </w:rPr>
        <w:br w:type="column"/>
      </w:r>
      <w:r w:rsidR="00396E1F" w:rsidRPr="00F56726">
        <w:rPr>
          <w:rFonts w:ascii="Angsana New" w:hAnsi="Angsana New"/>
          <w:b/>
          <w:bCs/>
          <w:sz w:val="28"/>
          <w:szCs w:val="28"/>
          <w:lang w:val="en-GB"/>
        </w:rPr>
        <w:lastRenderedPageBreak/>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308CEA6C" w:rsidR="00B42709" w:rsidRDefault="00C826E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r w:rsidRPr="00F56726">
        <w:rPr>
          <w:rFonts w:ascii="Angsana New" w:hAnsi="Angsana New"/>
          <w:sz w:val="28"/>
          <w:szCs w:val="28"/>
          <w:lang w:val="en-GB"/>
        </w:rPr>
        <w:t>Balance as at</w:t>
      </w:r>
      <w:r w:rsidRPr="00F56726">
        <w:rPr>
          <w:rFonts w:ascii="Angsana New" w:hAnsi="Angsana New"/>
          <w:sz w:val="28"/>
          <w:szCs w:val="28"/>
          <w:cs/>
          <w:lang w:val="en-GB"/>
        </w:rPr>
        <w:t xml:space="preserve"> </w:t>
      </w:r>
      <w:r w:rsidRPr="00F56726">
        <w:rPr>
          <w:rFonts w:ascii="Angsana New" w:hAnsi="Angsana New"/>
          <w:sz w:val="28"/>
          <w:szCs w:val="28"/>
          <w:lang w:val="en-GB"/>
        </w:rPr>
        <w:t>Short-term loan to related</w:t>
      </w:r>
      <w:r w:rsidR="001A2FB6" w:rsidRPr="00F56726">
        <w:rPr>
          <w:rFonts w:ascii="Angsana New" w:hAnsi="Angsana New" w:hint="cs"/>
          <w:sz w:val="28"/>
          <w:szCs w:val="28"/>
          <w:cs/>
          <w:lang w:val="en-GB"/>
        </w:rPr>
        <w:t xml:space="preserve"> </w:t>
      </w:r>
      <w:r w:rsidR="001A2FB6" w:rsidRPr="00F56726">
        <w:rPr>
          <w:rFonts w:ascii="Angsana New" w:hAnsi="Angsana New"/>
          <w:sz w:val="28"/>
          <w:szCs w:val="28"/>
        </w:rPr>
        <w:t>parties</w:t>
      </w:r>
      <w:r w:rsidRPr="00F56726">
        <w:rPr>
          <w:rFonts w:ascii="Angsana New" w:hAnsi="Angsana New"/>
          <w:sz w:val="28"/>
          <w:szCs w:val="28"/>
          <w:cs/>
          <w:lang w:val="en-GB"/>
        </w:rPr>
        <w:t xml:space="preserve"> </w:t>
      </w:r>
      <w:r w:rsidRPr="00F56726">
        <w:rPr>
          <w:rFonts w:ascii="Angsana New" w:hAnsi="Angsana New"/>
          <w:sz w:val="28"/>
          <w:szCs w:val="28"/>
          <w:lang w:val="en-GB"/>
        </w:rPr>
        <w:t xml:space="preserve">between the Company and related as </w:t>
      </w:r>
      <w:proofErr w:type="gramStart"/>
      <w:r w:rsidR="00ED0D36" w:rsidRPr="00ED0D36">
        <w:rPr>
          <w:rFonts w:ascii="Angsana New" w:hAnsi="Angsana New"/>
          <w:sz w:val="28"/>
          <w:szCs w:val="28"/>
          <w:lang w:val="en-GB"/>
        </w:rPr>
        <w:t>at</w:t>
      </w:r>
      <w:proofErr w:type="gramEnd"/>
      <w:r w:rsidR="00ED0D36" w:rsidRPr="00ED0D36">
        <w:rPr>
          <w:rFonts w:ascii="Angsana New" w:hAnsi="Angsana New"/>
          <w:sz w:val="28"/>
          <w:szCs w:val="28"/>
          <w:lang w:val="en-GB"/>
        </w:rPr>
        <w:t xml:space="preserve"> March 31, 202</w:t>
      </w:r>
      <w:r w:rsidR="00046A64" w:rsidRPr="00046A64">
        <w:rPr>
          <w:rFonts w:ascii="Angsana New" w:hAnsi="Angsana New" w:hint="cs"/>
          <w:sz w:val="28"/>
          <w:szCs w:val="28"/>
        </w:rPr>
        <w:t>2</w:t>
      </w:r>
      <w:r w:rsidR="00ED0D36" w:rsidRPr="00ED0D36">
        <w:rPr>
          <w:rFonts w:ascii="Angsana New" w:hAnsi="Angsana New"/>
          <w:sz w:val="28"/>
          <w:szCs w:val="28"/>
          <w:lang w:val="en-GB"/>
        </w:rPr>
        <w:t xml:space="preserve"> and December 31, 202</w:t>
      </w:r>
      <w:r w:rsidR="00046A64" w:rsidRPr="00046A64">
        <w:rPr>
          <w:rFonts w:ascii="Angsana New" w:hAnsi="Angsana New" w:hint="cs"/>
          <w:sz w:val="28"/>
          <w:szCs w:val="28"/>
        </w:rPr>
        <w:t>1</w:t>
      </w:r>
      <w:r w:rsidR="00ED0D36" w:rsidRPr="00ED0D36">
        <w:rPr>
          <w:rFonts w:ascii="Angsana New" w:hAnsi="Angsana New"/>
          <w:sz w:val="28"/>
          <w:szCs w:val="28"/>
          <w:lang w:val="en-GB"/>
        </w:rPr>
        <w:t xml:space="preserve"> </w:t>
      </w:r>
      <w:r w:rsidRPr="00F56726">
        <w:rPr>
          <w:rFonts w:ascii="Angsana New" w:hAnsi="Angsana New"/>
          <w:sz w:val="28"/>
          <w:szCs w:val="28"/>
          <w:lang w:val="en-GB"/>
        </w:rPr>
        <w:t>and 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40544" w:rsidRPr="00396E1F" w14:paraId="24116950" w14:textId="77777777" w:rsidTr="00740544">
        <w:trPr>
          <w:trHeight w:val="86"/>
          <w:tblHeader/>
        </w:trPr>
        <w:tc>
          <w:tcPr>
            <w:tcW w:w="4074" w:type="dxa"/>
            <w:tcBorders>
              <w:top w:val="nil"/>
              <w:left w:val="nil"/>
              <w:bottom w:val="nil"/>
              <w:right w:val="nil"/>
            </w:tcBorders>
            <w:vAlign w:val="bottom"/>
            <w:hideMark/>
          </w:tcPr>
          <w:p w14:paraId="5230E3E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38A4C474"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40544" w:rsidRPr="00396E1F" w14:paraId="4D93D7C6" w14:textId="77777777" w:rsidTr="00740544">
        <w:trPr>
          <w:trHeight w:val="322"/>
          <w:tblHeader/>
        </w:trPr>
        <w:tc>
          <w:tcPr>
            <w:tcW w:w="4074" w:type="dxa"/>
            <w:tcBorders>
              <w:top w:val="nil"/>
              <w:left w:val="nil"/>
              <w:bottom w:val="nil"/>
              <w:right w:val="nil"/>
            </w:tcBorders>
            <w:vAlign w:val="bottom"/>
          </w:tcPr>
          <w:p w14:paraId="4B01ED5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3FBF7AE"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459A176"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40544" w:rsidRPr="00396E1F" w14:paraId="7FCE6E63" w14:textId="77777777" w:rsidTr="00740544">
        <w:trPr>
          <w:trHeight w:val="704"/>
          <w:tblHeader/>
        </w:trPr>
        <w:tc>
          <w:tcPr>
            <w:tcW w:w="4074" w:type="dxa"/>
            <w:tcBorders>
              <w:top w:val="nil"/>
              <w:left w:val="nil"/>
              <w:bottom w:val="nil"/>
              <w:right w:val="nil"/>
            </w:tcBorders>
            <w:vAlign w:val="bottom"/>
            <w:hideMark/>
          </w:tcPr>
          <w:p w14:paraId="3BC9B1B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43B31A03" w14:textId="77777777" w:rsidR="00740544"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48F9B3D7" w14:textId="7E3E4D44"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03" w:type="dxa"/>
            <w:shd w:val="clear" w:color="auto" w:fill="auto"/>
            <w:vAlign w:val="bottom"/>
          </w:tcPr>
          <w:p w14:paraId="2E751546" w14:textId="668C3319"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03" w:type="dxa"/>
            <w:shd w:val="clear" w:color="auto" w:fill="auto"/>
            <w:vAlign w:val="bottom"/>
          </w:tcPr>
          <w:p w14:paraId="5CBDF3EC" w14:textId="7268D314"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March 31, 202</w:t>
            </w:r>
            <w:r w:rsidR="00046A64" w:rsidRPr="00046A64">
              <w:rPr>
                <w:rFonts w:ascii="Angsana New" w:hAnsi="Angsana New" w:hint="cs"/>
                <w:sz w:val="28"/>
                <w:szCs w:val="28"/>
              </w:rPr>
              <w:t>2</w:t>
            </w:r>
          </w:p>
        </w:tc>
        <w:tc>
          <w:tcPr>
            <w:tcW w:w="1304" w:type="dxa"/>
            <w:vAlign w:val="bottom"/>
          </w:tcPr>
          <w:p w14:paraId="7E43883C" w14:textId="7F143242"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r>
      <w:tr w:rsidR="00740544" w:rsidRPr="00396E1F" w14:paraId="7FF629D1" w14:textId="77777777" w:rsidTr="00740544">
        <w:trPr>
          <w:trHeight w:val="405"/>
        </w:trPr>
        <w:tc>
          <w:tcPr>
            <w:tcW w:w="4074" w:type="dxa"/>
            <w:tcBorders>
              <w:top w:val="nil"/>
              <w:left w:val="nil"/>
              <w:bottom w:val="nil"/>
              <w:right w:val="nil"/>
            </w:tcBorders>
            <w:shd w:val="clear" w:color="auto" w:fill="auto"/>
            <w:vAlign w:val="bottom"/>
            <w:hideMark/>
          </w:tcPr>
          <w:p w14:paraId="2D6DD14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03" w:type="dxa"/>
            <w:tcBorders>
              <w:top w:val="nil"/>
              <w:left w:val="nil"/>
              <w:bottom w:val="nil"/>
              <w:right w:val="nil"/>
            </w:tcBorders>
            <w:shd w:val="clear" w:color="auto" w:fill="auto"/>
            <w:vAlign w:val="bottom"/>
          </w:tcPr>
          <w:p w14:paraId="6901D69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6919A1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AD0881F"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D02D01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740544" w:rsidRPr="00396E1F" w14:paraId="50F377E3" w14:textId="77777777" w:rsidTr="0052690D">
        <w:trPr>
          <w:trHeight w:val="390"/>
        </w:trPr>
        <w:tc>
          <w:tcPr>
            <w:tcW w:w="4074" w:type="dxa"/>
            <w:tcBorders>
              <w:top w:val="nil"/>
              <w:left w:val="nil"/>
              <w:bottom w:val="nil"/>
              <w:right w:val="nil"/>
            </w:tcBorders>
            <w:shd w:val="clear" w:color="auto" w:fill="auto"/>
            <w:vAlign w:val="bottom"/>
            <w:hideMark/>
          </w:tcPr>
          <w:p w14:paraId="21AF35DB"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303" w:type="dxa"/>
            <w:tcBorders>
              <w:top w:val="nil"/>
              <w:left w:val="nil"/>
              <w:bottom w:val="nil"/>
              <w:right w:val="nil"/>
            </w:tcBorders>
            <w:shd w:val="clear" w:color="auto" w:fill="auto"/>
            <w:vAlign w:val="bottom"/>
          </w:tcPr>
          <w:p w14:paraId="59B1E102" w14:textId="6444E35B" w:rsidR="00740544" w:rsidRPr="00396E1F" w:rsidRDefault="00072B0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811EA6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2599795" w14:textId="58EF2D22" w:rsidR="00740544" w:rsidRPr="00396E1F" w:rsidRDefault="00046A6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046A64">
              <w:rPr>
                <w:rFonts w:ascii="Angsana New" w:eastAsia="Calibri" w:hAnsi="Angsana New" w:hint="cs"/>
                <w:color w:val="000000"/>
                <w:spacing w:val="-2"/>
                <w:sz w:val="28"/>
                <w:szCs w:val="28"/>
              </w:rPr>
              <w:t>521</w:t>
            </w:r>
            <w:r w:rsidR="00CE59FD">
              <w:rPr>
                <w:rFonts w:ascii="Angsana New" w:eastAsia="Calibri" w:hAnsi="Angsana New"/>
                <w:color w:val="000000"/>
                <w:spacing w:val="-2"/>
                <w:sz w:val="28"/>
                <w:szCs w:val="28"/>
              </w:rPr>
              <w:t>,998</w:t>
            </w:r>
          </w:p>
        </w:tc>
        <w:tc>
          <w:tcPr>
            <w:tcW w:w="1304" w:type="dxa"/>
            <w:shd w:val="clear" w:color="auto" w:fill="auto"/>
            <w:vAlign w:val="bottom"/>
          </w:tcPr>
          <w:p w14:paraId="4218EAC6"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7DA6">
              <w:rPr>
                <w:rFonts w:ascii="Angsana New" w:hAnsi="Angsana New"/>
                <w:sz w:val="28"/>
                <w:szCs w:val="28"/>
              </w:rPr>
              <w:t>428,507</w:t>
            </w:r>
          </w:p>
        </w:tc>
      </w:tr>
      <w:tr w:rsidR="00740544" w:rsidRPr="00396E1F" w14:paraId="5CB77617" w14:textId="77777777" w:rsidTr="0052690D">
        <w:trPr>
          <w:trHeight w:val="80"/>
        </w:trPr>
        <w:tc>
          <w:tcPr>
            <w:tcW w:w="4074" w:type="dxa"/>
            <w:tcBorders>
              <w:top w:val="nil"/>
              <w:left w:val="nil"/>
              <w:bottom w:val="nil"/>
              <w:right w:val="nil"/>
            </w:tcBorders>
            <w:shd w:val="clear" w:color="auto" w:fill="auto"/>
            <w:vAlign w:val="bottom"/>
          </w:tcPr>
          <w:p w14:paraId="274B14A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06645F08" w14:textId="56E61913" w:rsidR="00740544" w:rsidRPr="00396E1F" w:rsidRDefault="00072B0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539E5BE5"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7D383D8C" w14:textId="642E5865" w:rsidR="00740544" w:rsidRPr="00396E1F" w:rsidRDefault="00CE59FD"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c>
          <w:tcPr>
            <w:tcW w:w="1304" w:type="dxa"/>
            <w:tcBorders>
              <w:top w:val="nil"/>
              <w:left w:val="nil"/>
              <w:bottom w:val="nil"/>
              <w:right w:val="nil"/>
            </w:tcBorders>
            <w:shd w:val="clear" w:color="auto" w:fill="auto"/>
            <w:vAlign w:val="bottom"/>
          </w:tcPr>
          <w:p w14:paraId="719E307F"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r>
      <w:tr w:rsidR="00740544" w:rsidRPr="00396E1F" w14:paraId="00AF3705" w14:textId="77777777" w:rsidTr="0052690D">
        <w:trPr>
          <w:trHeight w:val="186"/>
        </w:trPr>
        <w:tc>
          <w:tcPr>
            <w:tcW w:w="4074" w:type="dxa"/>
            <w:tcBorders>
              <w:top w:val="nil"/>
              <w:left w:val="nil"/>
              <w:bottom w:val="nil"/>
              <w:right w:val="nil"/>
            </w:tcBorders>
            <w:vAlign w:val="bottom"/>
            <w:hideMark/>
          </w:tcPr>
          <w:p w14:paraId="053A373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65BB56" w14:textId="545CE4E3" w:rsidR="00740544" w:rsidRPr="00396E1F" w:rsidRDefault="00072B0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4AD0911B"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3E5BA1DC" w14:textId="28A4D2F8" w:rsidR="00740544" w:rsidRPr="00396E1F" w:rsidRDefault="00CE59FD"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rPr>
              <w:t>624,598</w:t>
            </w:r>
          </w:p>
        </w:tc>
        <w:tc>
          <w:tcPr>
            <w:tcW w:w="1304" w:type="dxa"/>
            <w:tcBorders>
              <w:top w:val="nil"/>
              <w:left w:val="nil"/>
              <w:bottom w:val="nil"/>
              <w:right w:val="nil"/>
            </w:tcBorders>
            <w:shd w:val="clear" w:color="auto" w:fill="auto"/>
            <w:vAlign w:val="bottom"/>
          </w:tcPr>
          <w:p w14:paraId="5C5D41B9"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531,107</w:t>
            </w:r>
          </w:p>
        </w:tc>
      </w:tr>
      <w:tr w:rsidR="00740544" w:rsidRPr="00396E1F" w14:paraId="495A36CE" w14:textId="77777777" w:rsidTr="00974E96">
        <w:trPr>
          <w:trHeight w:val="390"/>
        </w:trPr>
        <w:tc>
          <w:tcPr>
            <w:tcW w:w="4074" w:type="dxa"/>
            <w:tcBorders>
              <w:top w:val="nil"/>
              <w:left w:val="nil"/>
              <w:bottom w:val="nil"/>
              <w:right w:val="nil"/>
            </w:tcBorders>
            <w:shd w:val="clear" w:color="auto" w:fill="auto"/>
            <w:vAlign w:val="bottom"/>
            <w:hideMark/>
          </w:tcPr>
          <w:p w14:paraId="5CDE6201"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303" w:type="dxa"/>
            <w:tcBorders>
              <w:top w:val="nil"/>
              <w:left w:val="nil"/>
              <w:bottom w:val="nil"/>
              <w:right w:val="nil"/>
            </w:tcBorders>
            <w:shd w:val="clear" w:color="auto" w:fill="auto"/>
            <w:vAlign w:val="bottom"/>
          </w:tcPr>
          <w:p w14:paraId="5A629A21"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13BFBA2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3D556606"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04" w:type="dxa"/>
            <w:tcBorders>
              <w:top w:val="nil"/>
              <w:left w:val="nil"/>
              <w:bottom w:val="nil"/>
              <w:right w:val="nil"/>
            </w:tcBorders>
            <w:shd w:val="clear" w:color="auto" w:fill="auto"/>
            <w:vAlign w:val="bottom"/>
          </w:tcPr>
          <w:p w14:paraId="1037D7B0"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740544" w:rsidRPr="00396E1F" w14:paraId="097DC1E6" w14:textId="77777777" w:rsidTr="0052690D">
        <w:trPr>
          <w:trHeight w:val="226"/>
        </w:trPr>
        <w:tc>
          <w:tcPr>
            <w:tcW w:w="4074" w:type="dxa"/>
            <w:tcBorders>
              <w:top w:val="nil"/>
              <w:left w:val="nil"/>
              <w:bottom w:val="nil"/>
              <w:right w:val="nil"/>
            </w:tcBorders>
            <w:shd w:val="clear" w:color="auto" w:fill="auto"/>
            <w:vAlign w:val="bottom"/>
            <w:hideMark/>
          </w:tcPr>
          <w:p w14:paraId="24F55BB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vAlign w:val="bottom"/>
          </w:tcPr>
          <w:p w14:paraId="73CB93DA" w14:textId="7D510C6E" w:rsidR="00740544" w:rsidRPr="00396E1F" w:rsidRDefault="00072B0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shd w:val="clear" w:color="auto" w:fill="auto"/>
          </w:tcPr>
          <w:p w14:paraId="63F40A61"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tcBorders>
              <w:top w:val="nil"/>
              <w:left w:val="nil"/>
              <w:bottom w:val="nil"/>
              <w:right w:val="nil"/>
            </w:tcBorders>
            <w:shd w:val="clear" w:color="auto" w:fill="auto"/>
          </w:tcPr>
          <w:p w14:paraId="243F1291" w14:textId="441CAC13" w:rsidR="00740544" w:rsidRPr="00396E1F" w:rsidRDefault="00072B0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4" w:type="dxa"/>
            <w:shd w:val="clear" w:color="auto" w:fill="auto"/>
          </w:tcPr>
          <w:p w14:paraId="22B80AA9"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p>
        </w:tc>
      </w:tr>
      <w:tr w:rsidR="00740544" w:rsidRPr="00396E1F" w14:paraId="373B699D" w14:textId="77777777" w:rsidTr="0052690D">
        <w:trPr>
          <w:trHeight w:val="226"/>
        </w:trPr>
        <w:tc>
          <w:tcPr>
            <w:tcW w:w="4074" w:type="dxa"/>
            <w:tcBorders>
              <w:top w:val="nil"/>
              <w:left w:val="nil"/>
              <w:bottom w:val="nil"/>
              <w:right w:val="nil"/>
            </w:tcBorders>
            <w:shd w:val="clear" w:color="auto" w:fill="auto"/>
            <w:vAlign w:val="bottom"/>
          </w:tcPr>
          <w:p w14:paraId="3884597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4869EE72" w14:textId="7D574B8E" w:rsidR="00740544" w:rsidRDefault="00072B0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w:t>
            </w:r>
          </w:p>
        </w:tc>
        <w:tc>
          <w:tcPr>
            <w:tcW w:w="1303" w:type="dxa"/>
            <w:shd w:val="clear" w:color="auto" w:fill="auto"/>
          </w:tcPr>
          <w:p w14:paraId="22ED63AF" w14:textId="77777777" w:rsidR="00740544"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E94A48">
              <w:rPr>
                <w:rFonts w:ascii="Angsana New" w:eastAsia="Calibri" w:hAnsi="Angsana New"/>
                <w:color w:val="000000"/>
                <w:spacing w:val="-2"/>
                <w:sz w:val="28"/>
                <w:szCs w:val="28"/>
              </w:rPr>
              <w:t>200</w:t>
            </w:r>
            <w:r w:rsidRPr="00DE74B6">
              <w:rPr>
                <w:rFonts w:ascii="Angsana New" w:eastAsia="Calibri" w:hAnsi="Angsana New"/>
                <w:color w:val="000000"/>
                <w:spacing w:val="-2"/>
                <w:sz w:val="28"/>
                <w:szCs w:val="28"/>
              </w:rPr>
              <w:t>,</w:t>
            </w:r>
            <w:r w:rsidRPr="00E94A48">
              <w:rPr>
                <w:rFonts w:ascii="Angsana New" w:eastAsia="Calibri" w:hAnsi="Angsana New"/>
                <w:color w:val="000000"/>
                <w:spacing w:val="-2"/>
                <w:sz w:val="28"/>
                <w:szCs w:val="28"/>
              </w:rPr>
              <w:t>000</w:t>
            </w:r>
          </w:p>
        </w:tc>
        <w:tc>
          <w:tcPr>
            <w:tcW w:w="1303" w:type="dxa"/>
            <w:tcBorders>
              <w:top w:val="nil"/>
              <w:left w:val="nil"/>
              <w:bottom w:val="nil"/>
              <w:right w:val="nil"/>
            </w:tcBorders>
            <w:shd w:val="clear" w:color="auto" w:fill="auto"/>
          </w:tcPr>
          <w:p w14:paraId="0815E301" w14:textId="2EABA09C" w:rsidR="00740544" w:rsidRDefault="00072B0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824,598</w:t>
            </w:r>
          </w:p>
        </w:tc>
        <w:tc>
          <w:tcPr>
            <w:tcW w:w="1304" w:type="dxa"/>
            <w:shd w:val="clear" w:color="auto" w:fill="auto"/>
          </w:tcPr>
          <w:p w14:paraId="4AB25A34" w14:textId="77777777" w:rsidR="00740544" w:rsidRPr="00E43CA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57DA6">
              <w:rPr>
                <w:rFonts w:ascii="Angsana New" w:hAnsi="Angsana New"/>
                <w:sz w:val="28"/>
                <w:szCs w:val="28"/>
              </w:rPr>
              <w:t>731,107</w:t>
            </w:r>
          </w:p>
        </w:tc>
      </w:tr>
      <w:tr w:rsidR="00740544" w:rsidRPr="00396E1F" w14:paraId="743D5185" w14:textId="77777777" w:rsidTr="0052690D">
        <w:trPr>
          <w:trHeight w:val="226"/>
        </w:trPr>
        <w:tc>
          <w:tcPr>
            <w:tcW w:w="4074" w:type="dxa"/>
            <w:tcBorders>
              <w:top w:val="nil"/>
              <w:left w:val="nil"/>
              <w:bottom w:val="nil"/>
              <w:right w:val="nil"/>
            </w:tcBorders>
            <w:shd w:val="clear" w:color="auto" w:fill="auto"/>
            <w:vAlign w:val="bottom"/>
          </w:tcPr>
          <w:p w14:paraId="7D4F750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6C48F125" w14:textId="1A32E96C" w:rsidR="00740544" w:rsidRDefault="00072B0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eastAsia="Calibri" w:hAnsi="Angsana New" w:hint="cs"/>
                <w:color w:val="000000"/>
                <w:spacing w:val="-2"/>
                <w:sz w:val="28"/>
                <w:szCs w:val="28"/>
                <w:cs/>
              </w:rPr>
              <w:t>(</w:t>
            </w:r>
            <w:r w:rsidR="00046A64" w:rsidRPr="00046A64">
              <w:rPr>
                <w:rFonts w:ascii="Angsana New" w:eastAsia="Calibri" w:hAnsi="Angsana New" w:hint="cs"/>
                <w:color w:val="000000"/>
                <w:spacing w:val="-2"/>
                <w:sz w:val="28"/>
                <w:szCs w:val="28"/>
              </w:rPr>
              <w:t>200</w:t>
            </w:r>
            <w:r>
              <w:rPr>
                <w:rFonts w:ascii="Angsana New" w:eastAsia="Calibri" w:hAnsi="Angsana New"/>
                <w:color w:val="000000"/>
                <w:spacing w:val="-2"/>
                <w:sz w:val="28"/>
                <w:szCs w:val="28"/>
              </w:rPr>
              <w:t>,000</w:t>
            </w:r>
            <w:r>
              <w:rPr>
                <w:rFonts w:ascii="Angsana New" w:eastAsia="Calibri" w:hAnsi="Angsana New" w:hint="cs"/>
                <w:color w:val="000000"/>
                <w:spacing w:val="-2"/>
                <w:sz w:val="28"/>
                <w:szCs w:val="28"/>
                <w:cs/>
              </w:rPr>
              <w:t>)</w:t>
            </w:r>
          </w:p>
        </w:tc>
        <w:tc>
          <w:tcPr>
            <w:tcW w:w="1303" w:type="dxa"/>
            <w:shd w:val="clear" w:color="auto" w:fill="auto"/>
          </w:tcPr>
          <w:p w14:paraId="4557F86D" w14:textId="77777777" w:rsidR="00740544"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Pr>
                <w:rFonts w:ascii="Angsana New" w:eastAsia="Calibri" w:hAnsi="Angsana New" w:hint="cs"/>
                <w:color w:val="000000"/>
                <w:spacing w:val="-2"/>
                <w:sz w:val="28"/>
                <w:szCs w:val="28"/>
                <w:cs/>
              </w:rPr>
              <w:t>(</w:t>
            </w:r>
            <w:r>
              <w:rPr>
                <w:rFonts w:ascii="Angsana New" w:eastAsia="Calibri" w:hAnsi="Angsana New"/>
                <w:color w:val="000000"/>
                <w:spacing w:val="-2"/>
                <w:sz w:val="28"/>
                <w:szCs w:val="28"/>
              </w:rPr>
              <w:t>200,000</w:t>
            </w:r>
            <w:r>
              <w:rPr>
                <w:rFonts w:ascii="Angsana New" w:eastAsia="Calibri" w:hAnsi="Angsana New" w:hint="cs"/>
                <w:color w:val="000000"/>
                <w:spacing w:val="-2"/>
                <w:sz w:val="28"/>
                <w:szCs w:val="28"/>
                <w:cs/>
              </w:rPr>
              <w:t>)</w:t>
            </w:r>
          </w:p>
        </w:tc>
        <w:tc>
          <w:tcPr>
            <w:tcW w:w="1303" w:type="dxa"/>
            <w:tcBorders>
              <w:top w:val="nil"/>
              <w:left w:val="nil"/>
              <w:bottom w:val="nil"/>
              <w:right w:val="nil"/>
            </w:tcBorders>
            <w:shd w:val="clear" w:color="auto" w:fill="auto"/>
          </w:tcPr>
          <w:p w14:paraId="5AE23B4C" w14:textId="5F331A4D" w:rsidR="00740544" w:rsidRDefault="00072B0A"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eastAsia="Calibri" w:hAnsi="Angsana New" w:hint="cs"/>
                <w:color w:val="000000"/>
                <w:spacing w:val="-2"/>
                <w:sz w:val="28"/>
                <w:szCs w:val="28"/>
                <w:cs/>
              </w:rPr>
              <w:t>(</w:t>
            </w:r>
            <w:r w:rsidR="00046A64" w:rsidRPr="00046A64">
              <w:rPr>
                <w:rFonts w:ascii="Angsana New" w:eastAsia="Calibri" w:hAnsi="Angsana New" w:hint="cs"/>
                <w:color w:val="000000"/>
                <w:spacing w:val="-2"/>
                <w:sz w:val="28"/>
                <w:szCs w:val="28"/>
              </w:rPr>
              <w:t>200</w:t>
            </w:r>
            <w:r>
              <w:rPr>
                <w:rFonts w:ascii="Angsana New" w:eastAsia="Calibri" w:hAnsi="Angsana New"/>
                <w:color w:val="000000"/>
                <w:spacing w:val="-2"/>
                <w:sz w:val="28"/>
                <w:szCs w:val="28"/>
              </w:rPr>
              <w:t>,000</w:t>
            </w:r>
            <w:r>
              <w:rPr>
                <w:rFonts w:ascii="Angsana New" w:eastAsia="Calibri" w:hAnsi="Angsana New" w:hint="cs"/>
                <w:color w:val="000000"/>
                <w:spacing w:val="-2"/>
                <w:sz w:val="28"/>
                <w:szCs w:val="28"/>
                <w:cs/>
              </w:rPr>
              <w:t>)</w:t>
            </w:r>
          </w:p>
        </w:tc>
        <w:tc>
          <w:tcPr>
            <w:tcW w:w="1304" w:type="dxa"/>
            <w:shd w:val="clear" w:color="auto" w:fill="auto"/>
          </w:tcPr>
          <w:p w14:paraId="3409BA50" w14:textId="77777777" w:rsidR="00740544" w:rsidRPr="00E43CA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sidRPr="00DE74B6">
              <w:rPr>
                <w:rFonts w:ascii="Angsana New" w:hAnsi="Angsana New"/>
                <w:sz w:val="28"/>
                <w:szCs w:val="28"/>
                <w:cs/>
              </w:rPr>
              <w:t>)</w:t>
            </w:r>
          </w:p>
        </w:tc>
      </w:tr>
      <w:tr w:rsidR="00740544" w:rsidRPr="00396E1F" w14:paraId="0E54C58F" w14:textId="77777777" w:rsidTr="0052690D">
        <w:trPr>
          <w:trHeight w:val="80"/>
        </w:trPr>
        <w:tc>
          <w:tcPr>
            <w:tcW w:w="4074" w:type="dxa"/>
            <w:tcBorders>
              <w:top w:val="nil"/>
              <w:left w:val="nil"/>
              <w:bottom w:val="nil"/>
              <w:right w:val="nil"/>
            </w:tcBorders>
            <w:shd w:val="clear" w:color="auto" w:fill="auto"/>
            <w:vAlign w:val="bottom"/>
            <w:hideMark/>
          </w:tcPr>
          <w:p w14:paraId="6F6D5FF0" w14:textId="77777777" w:rsidR="00740544" w:rsidRPr="00FD77B5"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FD77B5">
              <w:rPr>
                <w:rFonts w:ascii="Angsana New" w:eastAsia="Calibri" w:hAnsi="Angsana New"/>
                <w:sz w:val="28"/>
                <w:szCs w:val="28"/>
              </w:rPr>
              <w:t>Total short-term loan to related</w:t>
            </w:r>
          </w:p>
        </w:tc>
        <w:tc>
          <w:tcPr>
            <w:tcW w:w="1303" w:type="dxa"/>
            <w:tcBorders>
              <w:top w:val="nil"/>
              <w:left w:val="nil"/>
              <w:bottom w:val="nil"/>
              <w:right w:val="nil"/>
            </w:tcBorders>
            <w:shd w:val="clear" w:color="auto" w:fill="auto"/>
            <w:vAlign w:val="bottom"/>
          </w:tcPr>
          <w:p w14:paraId="52066782" w14:textId="6419996C" w:rsidR="00740544" w:rsidRPr="00443A36" w:rsidRDefault="00072B0A"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p>
        </w:tc>
        <w:tc>
          <w:tcPr>
            <w:tcW w:w="1303" w:type="dxa"/>
            <w:tcBorders>
              <w:top w:val="nil"/>
              <w:left w:val="nil"/>
              <w:bottom w:val="nil"/>
              <w:right w:val="nil"/>
            </w:tcBorders>
            <w:shd w:val="clear" w:color="auto" w:fill="auto"/>
          </w:tcPr>
          <w:p w14:paraId="5ABDC0AA" w14:textId="77777777" w:rsidR="00740544" w:rsidRPr="00443A36" w:rsidRDefault="0074054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hint="cs"/>
                <w:sz w:val="28"/>
                <w:szCs w:val="28"/>
                <w:cs/>
              </w:rPr>
              <w:t>-</w:t>
            </w:r>
          </w:p>
        </w:tc>
        <w:tc>
          <w:tcPr>
            <w:tcW w:w="1303" w:type="dxa"/>
            <w:tcBorders>
              <w:top w:val="nil"/>
              <w:left w:val="nil"/>
              <w:bottom w:val="nil"/>
              <w:right w:val="nil"/>
            </w:tcBorders>
            <w:shd w:val="clear" w:color="auto" w:fill="auto"/>
            <w:vAlign w:val="bottom"/>
          </w:tcPr>
          <w:p w14:paraId="3C951CD0" w14:textId="3E8E473E" w:rsidR="00740544" w:rsidRPr="00396E1F" w:rsidRDefault="00046A6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046A64">
              <w:rPr>
                <w:rFonts w:ascii="Angsana New" w:eastAsia="Calibri" w:hAnsi="Angsana New" w:hint="cs"/>
                <w:color w:val="000000"/>
                <w:spacing w:val="-2"/>
                <w:sz w:val="28"/>
                <w:szCs w:val="28"/>
              </w:rPr>
              <w:t>624</w:t>
            </w:r>
            <w:r w:rsidR="00072B0A">
              <w:rPr>
                <w:rFonts w:ascii="Angsana New" w:eastAsia="Calibri" w:hAnsi="Angsana New"/>
                <w:color w:val="000000"/>
                <w:spacing w:val="-2"/>
                <w:sz w:val="28"/>
                <w:szCs w:val="28"/>
              </w:rPr>
              <w:t>,</w:t>
            </w:r>
            <w:r w:rsidRPr="00046A64">
              <w:rPr>
                <w:rFonts w:ascii="Angsana New" w:eastAsia="Calibri" w:hAnsi="Angsana New" w:hint="cs"/>
                <w:color w:val="000000"/>
                <w:spacing w:val="-2"/>
                <w:sz w:val="28"/>
                <w:szCs w:val="28"/>
              </w:rPr>
              <w:t>598</w:t>
            </w:r>
          </w:p>
        </w:tc>
        <w:tc>
          <w:tcPr>
            <w:tcW w:w="1304" w:type="dxa"/>
            <w:tcBorders>
              <w:top w:val="nil"/>
              <w:left w:val="nil"/>
              <w:bottom w:val="nil"/>
              <w:right w:val="nil"/>
            </w:tcBorders>
            <w:shd w:val="clear" w:color="auto" w:fill="auto"/>
          </w:tcPr>
          <w:p w14:paraId="3F7F3659" w14:textId="77777777" w:rsidR="00740544" w:rsidRPr="00396E1F" w:rsidRDefault="00740544"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7DA6">
              <w:rPr>
                <w:rFonts w:ascii="Angsana New" w:hAnsi="Angsana New"/>
                <w:sz w:val="28"/>
                <w:szCs w:val="28"/>
              </w:rPr>
              <w:t>531,107</w:t>
            </w:r>
          </w:p>
        </w:tc>
      </w:tr>
    </w:tbl>
    <w:p w14:paraId="652BAE87" w14:textId="77777777" w:rsidR="00740544" w:rsidRPr="005D218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5D133EDA" w14:textId="73ABFFF8" w:rsidR="00740544" w:rsidRPr="00740544"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cs/>
          <w:lang w:val="en-GB"/>
        </w:rPr>
      </w:pPr>
      <w:r w:rsidRPr="00C8705E">
        <w:rPr>
          <w:rFonts w:ascii="Angsana New" w:hAnsi="Angsana New"/>
          <w:spacing w:val="-4"/>
          <w:sz w:val="28"/>
          <w:szCs w:val="28"/>
          <w:lang w:val="en-GB"/>
        </w:rPr>
        <w:t xml:space="preserve">Short term loan to related parties bears interest at the rate </w:t>
      </w:r>
      <w:proofErr w:type="gramStart"/>
      <w:r w:rsidRPr="00C8705E">
        <w:rPr>
          <w:rFonts w:ascii="Angsana New" w:hAnsi="Angsana New"/>
          <w:spacing w:val="-4"/>
          <w:sz w:val="28"/>
          <w:szCs w:val="28"/>
          <w:lang w:val="en-GB"/>
        </w:rPr>
        <w:t>of</w:t>
      </w:r>
      <w:r w:rsidR="00027C2B" w:rsidRPr="00C8705E">
        <w:rPr>
          <w:rFonts w:ascii="Angsana New" w:hAnsi="Angsana New"/>
          <w:spacing w:val="-4"/>
          <w:sz w:val="28"/>
          <w:szCs w:val="28"/>
          <w:lang w:val="en-GB"/>
        </w:rPr>
        <w:t xml:space="preserve"> </w:t>
      </w:r>
      <w:r w:rsidRPr="00C8705E">
        <w:rPr>
          <w:rFonts w:ascii="Angsana New" w:hAnsi="Angsana New"/>
          <w:spacing w:val="-4"/>
          <w:sz w:val="28"/>
          <w:szCs w:val="28"/>
          <w:lang w:val="en-GB"/>
        </w:rPr>
        <w:t xml:space="preserve"> </w:t>
      </w:r>
      <w:r w:rsidR="00046A64" w:rsidRPr="00046A64">
        <w:rPr>
          <w:rFonts w:ascii="Angsana New" w:hAnsi="Angsana New" w:hint="cs"/>
          <w:spacing w:val="-4"/>
          <w:sz w:val="28"/>
          <w:szCs w:val="28"/>
        </w:rPr>
        <w:t>5</w:t>
      </w:r>
      <w:r w:rsidR="005564AB">
        <w:rPr>
          <w:rFonts w:ascii="Angsana New" w:hAnsi="Angsana New" w:hint="cs"/>
          <w:spacing w:val="-4"/>
          <w:sz w:val="28"/>
          <w:szCs w:val="28"/>
          <w:cs/>
          <w:lang w:val="en-GB"/>
        </w:rPr>
        <w:t>.</w:t>
      </w:r>
      <w:r w:rsidR="00046A64" w:rsidRPr="00046A64">
        <w:rPr>
          <w:rFonts w:ascii="Angsana New" w:hAnsi="Angsana New" w:hint="cs"/>
          <w:spacing w:val="-4"/>
          <w:sz w:val="28"/>
          <w:szCs w:val="28"/>
        </w:rPr>
        <w:t>50</w:t>
      </w:r>
      <w:proofErr w:type="gramEnd"/>
      <w:r w:rsidR="005564AB">
        <w:rPr>
          <w:rFonts w:ascii="Angsana New" w:hAnsi="Angsana New" w:hint="cs"/>
          <w:spacing w:val="-4"/>
          <w:sz w:val="28"/>
          <w:szCs w:val="28"/>
          <w:cs/>
          <w:lang w:val="en-GB"/>
        </w:rPr>
        <w:t>-</w:t>
      </w:r>
      <w:r w:rsidR="00046A64" w:rsidRPr="00046A64">
        <w:rPr>
          <w:rFonts w:ascii="Angsana New" w:hAnsi="Angsana New" w:hint="cs"/>
          <w:spacing w:val="-4"/>
          <w:sz w:val="28"/>
          <w:szCs w:val="28"/>
        </w:rPr>
        <w:t>6</w:t>
      </w:r>
      <w:r w:rsidR="005564AB">
        <w:rPr>
          <w:rFonts w:ascii="Angsana New" w:hAnsi="Angsana New" w:hint="cs"/>
          <w:spacing w:val="-4"/>
          <w:sz w:val="28"/>
          <w:szCs w:val="28"/>
          <w:cs/>
          <w:lang w:val="en-GB"/>
        </w:rPr>
        <w:t>.</w:t>
      </w:r>
      <w:r w:rsidR="00046A64" w:rsidRPr="00046A64">
        <w:rPr>
          <w:rFonts w:ascii="Angsana New" w:hAnsi="Angsana New" w:hint="cs"/>
          <w:spacing w:val="-4"/>
          <w:sz w:val="28"/>
          <w:szCs w:val="28"/>
        </w:rPr>
        <w:t>25</w:t>
      </w:r>
      <w:r w:rsidRPr="00C8705E">
        <w:rPr>
          <w:rFonts w:ascii="Angsana New" w:hAnsi="Angsana New"/>
          <w:spacing w:val="-4"/>
          <w:sz w:val="28"/>
          <w:szCs w:val="28"/>
          <w:cs/>
          <w:lang w:val="en-GB"/>
        </w:rPr>
        <w:t xml:space="preserve"> </w:t>
      </w:r>
      <w:r w:rsidRPr="00C8705E">
        <w:rPr>
          <w:rFonts w:ascii="Angsana New" w:hAnsi="Angsana New"/>
          <w:spacing w:val="-4"/>
          <w:sz w:val="28"/>
          <w:szCs w:val="28"/>
          <w:lang w:val="en-GB"/>
        </w:rPr>
        <w:t>per annum and have no guarantee repayable on demand</w:t>
      </w:r>
      <w:r w:rsidRPr="00C8705E">
        <w:rPr>
          <w:rFonts w:ascii="Angsana New" w:hAnsi="Angsana New"/>
          <w:spacing w:val="-4"/>
          <w:sz w:val="28"/>
          <w:szCs w:val="28"/>
          <w:cs/>
          <w:lang w:val="en-GB"/>
        </w:rPr>
        <w:t>.</w:t>
      </w:r>
    </w:p>
    <w:p w14:paraId="23A5BC31" w14:textId="4E95D72B" w:rsidR="008F71F3" w:rsidRPr="00495B9E" w:rsidRDefault="00495B9E"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73424E">
        <w:rPr>
          <w:rFonts w:ascii="Angsana New" w:hAnsi="Angsana New"/>
          <w:spacing w:val="-4"/>
          <w:sz w:val="28"/>
          <w:szCs w:val="28"/>
          <w:lang w:val="en-GB"/>
        </w:rPr>
        <w:t xml:space="preserve">On April </w:t>
      </w:r>
      <w:r w:rsidRPr="0073424E">
        <w:rPr>
          <w:rFonts w:ascii="Angsana New" w:hAnsi="Angsana New"/>
          <w:spacing w:val="-4"/>
          <w:sz w:val="28"/>
          <w:szCs w:val="28"/>
        </w:rPr>
        <w:t>28</w:t>
      </w:r>
      <w:r w:rsidRPr="0073424E">
        <w:rPr>
          <w:rFonts w:ascii="Angsana New" w:hAnsi="Angsana New"/>
          <w:spacing w:val="-4"/>
          <w:sz w:val="28"/>
          <w:szCs w:val="28"/>
          <w:lang w:val="en-GB"/>
        </w:rPr>
        <w:t xml:space="preserve">, </w:t>
      </w:r>
      <w:r w:rsidRPr="0073424E">
        <w:rPr>
          <w:rFonts w:ascii="Angsana New" w:hAnsi="Angsana New"/>
          <w:spacing w:val="-4"/>
          <w:sz w:val="28"/>
          <w:szCs w:val="28"/>
        </w:rPr>
        <w:t>2021</w:t>
      </w:r>
      <w:r w:rsidRPr="0073424E">
        <w:rPr>
          <w:rFonts w:ascii="Angsana New" w:hAnsi="Angsana New"/>
          <w:spacing w:val="-4"/>
          <w:sz w:val="28"/>
          <w:szCs w:val="28"/>
          <w:lang w:val="en-GB"/>
        </w:rPr>
        <w:t xml:space="preserve">, the Company filed a lawsuit against the direct associated company for default on the </w:t>
      </w:r>
      <w:r w:rsidRPr="0073424E">
        <w:rPr>
          <w:rFonts w:ascii="Angsana New" w:hAnsi="Angsana New"/>
          <w:spacing w:val="-4"/>
          <w:sz w:val="28"/>
          <w:szCs w:val="28"/>
        </w:rPr>
        <w:t xml:space="preserve">due </w:t>
      </w:r>
      <w:r w:rsidRPr="0073424E">
        <w:rPr>
          <w:rFonts w:ascii="Angsana New" w:hAnsi="Angsana New"/>
          <w:spacing w:val="-4"/>
          <w:sz w:val="28"/>
          <w:szCs w:val="28"/>
          <w:lang w:val="en-GB"/>
        </w:rPr>
        <w:t xml:space="preserve">payment of principal of Bath </w:t>
      </w:r>
      <w:r w:rsidRPr="0073424E">
        <w:rPr>
          <w:rFonts w:ascii="Angsana New" w:hAnsi="Angsana New"/>
          <w:spacing w:val="-4"/>
          <w:sz w:val="28"/>
          <w:szCs w:val="28"/>
        </w:rPr>
        <w:t>200</w:t>
      </w:r>
      <w:r w:rsidRPr="0073424E">
        <w:rPr>
          <w:rFonts w:ascii="Angsana New" w:hAnsi="Angsana New"/>
          <w:spacing w:val="-4"/>
          <w:sz w:val="28"/>
          <w:szCs w:val="28"/>
          <w:cs/>
          <w:lang w:val="en-GB"/>
        </w:rPr>
        <w:t xml:space="preserve"> </w:t>
      </w:r>
      <w:r w:rsidRPr="0073424E">
        <w:rPr>
          <w:rFonts w:ascii="Angsana New" w:hAnsi="Angsana New"/>
          <w:spacing w:val="-4"/>
          <w:sz w:val="28"/>
          <w:szCs w:val="28"/>
          <w:lang w:val="en-GB"/>
        </w:rPr>
        <w:t>million.</w:t>
      </w:r>
      <w:r w:rsidRPr="0073424E">
        <w:t xml:space="preserve"> </w:t>
      </w:r>
      <w:r w:rsidRPr="0073424E">
        <w:rPr>
          <w:rFonts w:ascii="Angsana New" w:hAnsi="Angsana New"/>
          <w:spacing w:val="-4"/>
          <w:sz w:val="28"/>
          <w:szCs w:val="28"/>
          <w:lang w:val="en-GB"/>
        </w:rPr>
        <w:t>Subsequently</w:t>
      </w:r>
      <w:r w:rsidRPr="0073424E">
        <w:rPr>
          <w:rFonts w:ascii="Angsana New" w:hAnsi="Angsana New"/>
          <w:spacing w:val="-4"/>
          <w:sz w:val="28"/>
          <w:szCs w:val="28"/>
        </w:rPr>
        <w:t>,</w:t>
      </w:r>
      <w:r w:rsidRPr="0073424E">
        <w:t xml:space="preserve"> </w:t>
      </w:r>
      <w:r w:rsidRPr="0073424E">
        <w:rPr>
          <w:rFonts w:ascii="Angsana New" w:hAnsi="Angsana New"/>
          <w:spacing w:val="-4"/>
          <w:sz w:val="28"/>
          <w:szCs w:val="28"/>
        </w:rPr>
        <w:t>On July 2, 2021, the Company entered into a compromise agreement in the Civil court of law with a direct associated company. Under such agreement the associated company agreed to repay the principal of loan from the Company on a quarterly basis in the total amount of Baht 200 million within June 30, 2025.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p>
    <w:p w14:paraId="581BC679" w14:textId="6DA4F4B3" w:rsidR="00236EC0" w:rsidRPr="00AD6E54" w:rsidRDefault="00D73F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5244" w:type="dxa"/>
            <w:gridSpan w:val="4"/>
          </w:tcPr>
          <w:p w14:paraId="799692AA" w14:textId="0986A125" w:rsidR="00BB48E2"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62A8F794" w14:textId="77777777" w:rsidTr="00E17086">
        <w:trPr>
          <w:trHeight w:val="206"/>
        </w:trPr>
        <w:tc>
          <w:tcPr>
            <w:tcW w:w="3969" w:type="dxa"/>
            <w:vAlign w:val="bottom"/>
          </w:tcPr>
          <w:p w14:paraId="3AF3BF42"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40544" w:rsidRPr="00AD6E54" w14:paraId="4B1B6A19" w14:textId="77777777" w:rsidTr="00E17086">
        <w:trPr>
          <w:trHeight w:val="20"/>
        </w:trPr>
        <w:tc>
          <w:tcPr>
            <w:tcW w:w="3969" w:type="dxa"/>
            <w:vAlign w:val="bottom"/>
          </w:tcPr>
          <w:p w14:paraId="072ED0FF" w14:textId="77777777" w:rsidR="00740544" w:rsidRPr="00AD6E54" w:rsidRDefault="00740544"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27A9949C" w:rsidR="00740544" w:rsidRPr="00AD6E54" w:rsidRDefault="00740544"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w:t>
            </w:r>
            <w:r w:rsidR="00266AC0">
              <w:rPr>
                <w:rFonts w:ascii="Angsana New" w:hAnsi="Angsana New"/>
                <w:sz w:val="28"/>
                <w:szCs w:val="28"/>
              </w:rPr>
              <w:t>2</w:t>
            </w:r>
          </w:p>
        </w:tc>
        <w:tc>
          <w:tcPr>
            <w:tcW w:w="1311" w:type="dxa"/>
            <w:shd w:val="clear" w:color="auto" w:fill="auto"/>
            <w:vAlign w:val="bottom"/>
          </w:tcPr>
          <w:p w14:paraId="251D4790" w14:textId="17BF56C0"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266AC0">
              <w:rPr>
                <w:rFonts w:ascii="Angsana New" w:hAnsi="Angsana New"/>
                <w:sz w:val="28"/>
                <w:szCs w:val="28"/>
                <w:lang w:val="en-GB"/>
              </w:rPr>
              <w:t>1</w:t>
            </w:r>
          </w:p>
        </w:tc>
        <w:tc>
          <w:tcPr>
            <w:tcW w:w="1311" w:type="dxa"/>
            <w:shd w:val="clear" w:color="auto" w:fill="auto"/>
            <w:vAlign w:val="bottom"/>
          </w:tcPr>
          <w:p w14:paraId="479C208A" w14:textId="35981DEE" w:rsidR="00740544" w:rsidRPr="00AD6E54" w:rsidRDefault="00740544"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w:t>
            </w:r>
            <w:r w:rsidR="00266AC0">
              <w:rPr>
                <w:rFonts w:ascii="Angsana New" w:hAnsi="Angsana New"/>
                <w:sz w:val="28"/>
                <w:szCs w:val="28"/>
              </w:rPr>
              <w:t>2</w:t>
            </w:r>
          </w:p>
        </w:tc>
        <w:tc>
          <w:tcPr>
            <w:tcW w:w="1311" w:type="dxa"/>
            <w:vAlign w:val="bottom"/>
          </w:tcPr>
          <w:p w14:paraId="4B991730" w14:textId="31A4319D"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266AC0">
              <w:rPr>
                <w:rFonts w:ascii="Angsana New" w:hAnsi="Angsana New"/>
                <w:sz w:val="28"/>
                <w:szCs w:val="28"/>
                <w:lang w:val="en-GB"/>
              </w:rPr>
              <w:t>1</w:t>
            </w:r>
          </w:p>
        </w:tc>
      </w:tr>
      <w:tr w:rsidR="00C427D6" w:rsidRPr="00AD6E54" w14:paraId="00A4BCCD" w14:textId="77777777" w:rsidTr="00E17086">
        <w:trPr>
          <w:trHeight w:val="20"/>
        </w:trPr>
        <w:tc>
          <w:tcPr>
            <w:tcW w:w="3969" w:type="dxa"/>
          </w:tcPr>
          <w:p w14:paraId="75C21CDE" w14:textId="77777777" w:rsidR="00C427D6" w:rsidRPr="00AD6E54" w:rsidRDefault="00C427D6"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52690D">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52690D">
            <w:pPr>
              <w:pStyle w:val="AngsanaNew"/>
              <w:spacing w:line="340" w:lineRule="exact"/>
              <w:jc w:val="right"/>
            </w:pPr>
          </w:p>
        </w:tc>
      </w:tr>
      <w:tr w:rsidR="00C427D6" w:rsidRPr="00AD6E54" w14:paraId="18FA0C65" w14:textId="77777777" w:rsidTr="00E756C5">
        <w:trPr>
          <w:trHeight w:val="20"/>
        </w:trPr>
        <w:tc>
          <w:tcPr>
            <w:tcW w:w="3969" w:type="dxa"/>
            <w:shd w:val="clear" w:color="auto" w:fill="auto"/>
          </w:tcPr>
          <w:p w14:paraId="4AEBC13D" w14:textId="77777777" w:rsidR="00C427D6" w:rsidRPr="00AD6E54" w:rsidRDefault="00C427D6"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516126EA" w14:textId="6FB0B7DE" w:rsidR="00C427D6" w:rsidRPr="00AD6E54" w:rsidRDefault="003438C7"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hint="cs"/>
                <w:sz w:val="28"/>
                <w:szCs w:val="28"/>
                <w:cs/>
              </w:rPr>
              <w:t>-</w:t>
            </w:r>
          </w:p>
        </w:tc>
        <w:tc>
          <w:tcPr>
            <w:tcW w:w="1311" w:type="dxa"/>
            <w:shd w:val="clear" w:color="auto" w:fill="auto"/>
          </w:tcPr>
          <w:p w14:paraId="171EB793" w14:textId="6463B164" w:rsidR="00C427D6" w:rsidRPr="00AD6E54" w:rsidRDefault="00C427D6"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7C01382E" w:rsidR="00C427D6" w:rsidRPr="00AD6E54" w:rsidRDefault="00046A64" w:rsidP="0052690D">
            <w:pPr>
              <w:pBdr>
                <w:bottom w:val="double" w:sz="4" w:space="1" w:color="auto"/>
              </w:pBdr>
              <w:tabs>
                <w:tab w:val="decimal" w:pos="792"/>
              </w:tabs>
              <w:spacing w:line="340" w:lineRule="exact"/>
              <w:ind w:hanging="18"/>
              <w:jc w:val="right"/>
              <w:rPr>
                <w:rFonts w:asciiTheme="majorBidi" w:hAnsiTheme="majorBidi" w:cstheme="majorBidi"/>
                <w:sz w:val="28"/>
                <w:szCs w:val="28"/>
              </w:rPr>
            </w:pPr>
            <w:r w:rsidRPr="00046A64">
              <w:rPr>
                <w:rFonts w:asciiTheme="majorBidi" w:hAnsiTheme="majorBidi" w:cstheme="majorBidi" w:hint="cs"/>
                <w:sz w:val="28"/>
                <w:szCs w:val="28"/>
              </w:rPr>
              <w:t>50</w:t>
            </w:r>
          </w:p>
        </w:tc>
        <w:tc>
          <w:tcPr>
            <w:tcW w:w="1311" w:type="dxa"/>
            <w:shd w:val="clear" w:color="auto" w:fill="auto"/>
          </w:tcPr>
          <w:p w14:paraId="7FA5DC1C" w14:textId="50ECC54A" w:rsidR="00C427D6" w:rsidRPr="00AD6E54" w:rsidRDefault="00266AC0"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sidRPr="00266AC0">
              <w:rPr>
                <w:rFonts w:asciiTheme="majorBidi" w:hAnsiTheme="majorBidi" w:cstheme="majorBidi"/>
                <w:sz w:val="28"/>
                <w:szCs w:val="28"/>
              </w:rPr>
              <w:t>33</w:t>
            </w:r>
          </w:p>
        </w:tc>
      </w:tr>
    </w:tbl>
    <w:p w14:paraId="41E84E33" w14:textId="716068AB" w:rsidR="005A17FE" w:rsidRPr="00AD6E54" w:rsidRDefault="002338B0"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47"/>
        <w:gridCol w:w="1260"/>
        <w:gridCol w:w="1350"/>
        <w:gridCol w:w="1287"/>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5244" w:type="dxa"/>
            <w:gridSpan w:val="4"/>
          </w:tcPr>
          <w:p w14:paraId="711076BD" w14:textId="5E6A40FE" w:rsidR="005A17FE"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7CAC7E99" w14:textId="77777777" w:rsidTr="00266AC0">
        <w:trPr>
          <w:trHeight w:val="185"/>
        </w:trPr>
        <w:tc>
          <w:tcPr>
            <w:tcW w:w="3969" w:type="dxa"/>
            <w:vAlign w:val="bottom"/>
          </w:tcPr>
          <w:p w14:paraId="0F67E27E"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2607" w:type="dxa"/>
            <w:gridSpan w:val="2"/>
          </w:tcPr>
          <w:p w14:paraId="1F68A297"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37" w:type="dxa"/>
            <w:gridSpan w:val="2"/>
          </w:tcPr>
          <w:p w14:paraId="0C3231C8"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266AC0" w:rsidRPr="00AD6E54" w14:paraId="40333572" w14:textId="77777777" w:rsidTr="00266AC0">
        <w:trPr>
          <w:trHeight w:val="20"/>
        </w:trPr>
        <w:tc>
          <w:tcPr>
            <w:tcW w:w="3969" w:type="dxa"/>
            <w:vAlign w:val="bottom"/>
          </w:tcPr>
          <w:p w14:paraId="0081B596" w14:textId="77777777" w:rsidR="00266AC0" w:rsidRPr="00AD6E54" w:rsidRDefault="00266AC0" w:rsidP="0052690D">
            <w:pPr>
              <w:pStyle w:val="BodyText3"/>
              <w:spacing w:line="340" w:lineRule="exact"/>
              <w:jc w:val="left"/>
              <w:rPr>
                <w:rFonts w:ascii="Angsana New" w:hAnsi="Angsana New"/>
                <w:sz w:val="28"/>
                <w:szCs w:val="28"/>
                <w:cs/>
                <w:lang w:eastAsia="en-US"/>
              </w:rPr>
            </w:pPr>
          </w:p>
        </w:tc>
        <w:tc>
          <w:tcPr>
            <w:tcW w:w="1347" w:type="dxa"/>
            <w:shd w:val="clear" w:color="auto" w:fill="auto"/>
            <w:vAlign w:val="bottom"/>
          </w:tcPr>
          <w:p w14:paraId="63F9E7F0" w14:textId="7411BC31" w:rsidR="00266AC0" w:rsidRPr="00AD6E54" w:rsidRDefault="00266AC0"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2022</w:t>
            </w:r>
          </w:p>
        </w:tc>
        <w:tc>
          <w:tcPr>
            <w:tcW w:w="1260" w:type="dxa"/>
            <w:shd w:val="clear" w:color="auto" w:fill="auto"/>
            <w:vAlign w:val="bottom"/>
          </w:tcPr>
          <w:p w14:paraId="0543C0CA" w14:textId="706DF7D2"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21</w:t>
            </w:r>
          </w:p>
        </w:tc>
        <w:tc>
          <w:tcPr>
            <w:tcW w:w="1350" w:type="dxa"/>
            <w:shd w:val="clear" w:color="auto" w:fill="auto"/>
            <w:vAlign w:val="bottom"/>
          </w:tcPr>
          <w:p w14:paraId="40860D5D" w14:textId="4FC9BCFA" w:rsidR="00266AC0" w:rsidRPr="00AD6E54" w:rsidRDefault="00266AC0"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2022</w:t>
            </w:r>
          </w:p>
        </w:tc>
        <w:tc>
          <w:tcPr>
            <w:tcW w:w="1287" w:type="dxa"/>
            <w:vAlign w:val="bottom"/>
          </w:tcPr>
          <w:p w14:paraId="71BB798E" w14:textId="4B9806EC"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21</w:t>
            </w:r>
          </w:p>
        </w:tc>
      </w:tr>
      <w:tr w:rsidR="007E18BD" w:rsidRPr="00AD6E54" w14:paraId="499ECBBE" w14:textId="77777777" w:rsidTr="00266AC0">
        <w:trPr>
          <w:trHeight w:val="20"/>
        </w:trPr>
        <w:tc>
          <w:tcPr>
            <w:tcW w:w="3969" w:type="dxa"/>
          </w:tcPr>
          <w:p w14:paraId="07962FCF" w14:textId="77777777" w:rsidR="007E18BD" w:rsidRPr="00AD6E54" w:rsidRDefault="007E18BD"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47" w:type="dxa"/>
            <w:shd w:val="clear" w:color="auto" w:fill="auto"/>
            <w:vAlign w:val="bottom"/>
          </w:tcPr>
          <w:p w14:paraId="27B4C010" w14:textId="77777777" w:rsidR="007E18BD" w:rsidRPr="00AD6E54" w:rsidRDefault="007E18BD" w:rsidP="0052690D">
            <w:pPr>
              <w:pStyle w:val="AngsanaNew"/>
              <w:spacing w:line="340" w:lineRule="exact"/>
              <w:jc w:val="right"/>
            </w:pPr>
          </w:p>
        </w:tc>
        <w:tc>
          <w:tcPr>
            <w:tcW w:w="1260" w:type="dxa"/>
            <w:shd w:val="clear" w:color="auto" w:fill="auto"/>
            <w:vAlign w:val="bottom"/>
          </w:tcPr>
          <w:p w14:paraId="5C38F190" w14:textId="77777777" w:rsidR="007E18BD" w:rsidRPr="00AD6E54" w:rsidRDefault="007E18BD" w:rsidP="0052690D">
            <w:pPr>
              <w:pStyle w:val="AngsanaNew"/>
              <w:spacing w:line="340" w:lineRule="exact"/>
              <w:jc w:val="right"/>
            </w:pPr>
          </w:p>
        </w:tc>
        <w:tc>
          <w:tcPr>
            <w:tcW w:w="1350" w:type="dxa"/>
            <w:shd w:val="clear" w:color="auto" w:fill="auto"/>
            <w:vAlign w:val="bottom"/>
          </w:tcPr>
          <w:p w14:paraId="0F9813A8" w14:textId="77777777" w:rsidR="007E18BD" w:rsidRPr="00AD6E54" w:rsidRDefault="007E18BD" w:rsidP="0052690D">
            <w:pPr>
              <w:pStyle w:val="AngsanaNew"/>
              <w:spacing w:line="340" w:lineRule="exact"/>
              <w:jc w:val="right"/>
            </w:pPr>
          </w:p>
        </w:tc>
        <w:tc>
          <w:tcPr>
            <w:tcW w:w="1287" w:type="dxa"/>
            <w:shd w:val="clear" w:color="auto" w:fill="auto"/>
            <w:vAlign w:val="bottom"/>
          </w:tcPr>
          <w:p w14:paraId="5836CE8D" w14:textId="77777777" w:rsidR="007E18BD" w:rsidRPr="00AD6E54" w:rsidRDefault="007E18BD" w:rsidP="0052690D">
            <w:pPr>
              <w:pStyle w:val="AngsanaNew"/>
              <w:spacing w:line="340" w:lineRule="exact"/>
              <w:jc w:val="right"/>
            </w:pPr>
          </w:p>
        </w:tc>
      </w:tr>
      <w:tr w:rsidR="00BC086B" w:rsidRPr="00AD6E54" w14:paraId="275F8811" w14:textId="77777777" w:rsidTr="00E756C5">
        <w:trPr>
          <w:trHeight w:val="20"/>
        </w:trPr>
        <w:tc>
          <w:tcPr>
            <w:tcW w:w="3969" w:type="dxa"/>
            <w:shd w:val="clear" w:color="auto" w:fill="auto"/>
          </w:tcPr>
          <w:p w14:paraId="6BFB0DAA"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47" w:type="dxa"/>
            <w:shd w:val="clear" w:color="auto" w:fill="auto"/>
            <w:vAlign w:val="bottom"/>
          </w:tcPr>
          <w:p w14:paraId="19482434" w14:textId="171CEC00" w:rsidR="00BC086B" w:rsidRPr="00AD6E54" w:rsidRDefault="003438C7" w:rsidP="0052690D">
            <w:pPr>
              <w:spacing w:line="340" w:lineRule="exact"/>
              <w:jc w:val="right"/>
              <w:rPr>
                <w:rFonts w:ascii="Angsana New" w:hAnsi="Angsana New"/>
                <w:sz w:val="28"/>
                <w:szCs w:val="28"/>
              </w:rPr>
            </w:pPr>
            <w:r>
              <w:rPr>
                <w:rFonts w:ascii="Angsana New" w:hAnsi="Angsana New" w:hint="cs"/>
                <w:sz w:val="28"/>
                <w:szCs w:val="28"/>
                <w:cs/>
              </w:rPr>
              <w:t>-</w:t>
            </w:r>
          </w:p>
        </w:tc>
        <w:tc>
          <w:tcPr>
            <w:tcW w:w="1260" w:type="dxa"/>
            <w:shd w:val="clear" w:color="auto" w:fill="auto"/>
            <w:vAlign w:val="bottom"/>
          </w:tcPr>
          <w:p w14:paraId="7FA192AA" w14:textId="00946569" w:rsidR="00BC086B" w:rsidRPr="00AD6E54" w:rsidRDefault="00BC086B" w:rsidP="0052690D">
            <w:pPr>
              <w:pStyle w:val="AngsanaNew"/>
              <w:spacing w:line="340" w:lineRule="exact"/>
              <w:jc w:val="right"/>
            </w:pPr>
            <w:r>
              <w:t>-</w:t>
            </w:r>
          </w:p>
        </w:tc>
        <w:tc>
          <w:tcPr>
            <w:tcW w:w="1350" w:type="dxa"/>
            <w:shd w:val="clear" w:color="auto" w:fill="auto"/>
            <w:vAlign w:val="bottom"/>
          </w:tcPr>
          <w:p w14:paraId="7484714D" w14:textId="1F5A3826" w:rsidR="00BC086B" w:rsidRPr="00C306C0" w:rsidRDefault="00046A64" w:rsidP="0052690D">
            <w:pPr>
              <w:tabs>
                <w:tab w:val="decimal" w:pos="792"/>
              </w:tabs>
              <w:spacing w:line="360" w:lineRule="exact"/>
              <w:jc w:val="right"/>
              <w:rPr>
                <w:rFonts w:asciiTheme="majorBidi" w:hAnsiTheme="majorBidi" w:cstheme="majorBidi"/>
                <w:sz w:val="28"/>
                <w:szCs w:val="28"/>
              </w:rPr>
            </w:pPr>
            <w:r w:rsidRPr="00046A64">
              <w:rPr>
                <w:rFonts w:asciiTheme="majorBidi" w:hAnsiTheme="majorBidi" w:cstheme="majorBidi" w:hint="cs"/>
                <w:sz w:val="28"/>
                <w:szCs w:val="28"/>
              </w:rPr>
              <w:t>188</w:t>
            </w:r>
          </w:p>
        </w:tc>
        <w:tc>
          <w:tcPr>
            <w:tcW w:w="1287" w:type="dxa"/>
            <w:shd w:val="clear" w:color="auto" w:fill="auto"/>
            <w:vAlign w:val="bottom"/>
          </w:tcPr>
          <w:p w14:paraId="17FB8665" w14:textId="4851A281" w:rsidR="00BC086B" w:rsidRPr="00AD6E54" w:rsidRDefault="00BC086B" w:rsidP="0052690D">
            <w:pPr>
              <w:pStyle w:val="AngsanaNew"/>
              <w:spacing w:line="340" w:lineRule="exact"/>
              <w:jc w:val="right"/>
            </w:pPr>
            <w:r w:rsidRPr="00CB117F">
              <w:rPr>
                <w:rFonts w:asciiTheme="majorBidi" w:hAnsiTheme="majorBidi" w:cstheme="majorBidi" w:hint="cs"/>
              </w:rPr>
              <w:t>37</w:t>
            </w:r>
          </w:p>
        </w:tc>
      </w:tr>
      <w:tr w:rsidR="00BC086B" w:rsidRPr="00AD6E54" w14:paraId="2ABD02CD" w14:textId="77777777" w:rsidTr="00E756C5">
        <w:trPr>
          <w:trHeight w:val="20"/>
        </w:trPr>
        <w:tc>
          <w:tcPr>
            <w:tcW w:w="3969" w:type="dxa"/>
            <w:shd w:val="clear" w:color="auto" w:fill="auto"/>
          </w:tcPr>
          <w:p w14:paraId="5AAA792C" w14:textId="6BE100BE" w:rsidR="00BC086B" w:rsidRPr="00AD6E54" w:rsidRDefault="00BC086B" w:rsidP="0052690D">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347" w:type="dxa"/>
            <w:shd w:val="clear" w:color="auto" w:fill="auto"/>
            <w:vAlign w:val="bottom"/>
          </w:tcPr>
          <w:p w14:paraId="58F781CC" w14:textId="4B9678C4" w:rsidR="00BC086B" w:rsidRDefault="003438C7" w:rsidP="0052690D">
            <w:pPr>
              <w:spacing w:line="340" w:lineRule="exact"/>
              <w:jc w:val="right"/>
              <w:rPr>
                <w:rFonts w:ascii="Angsana New" w:hAnsi="Angsana New"/>
                <w:sz w:val="28"/>
                <w:szCs w:val="28"/>
              </w:rPr>
            </w:pPr>
            <w:r>
              <w:rPr>
                <w:rFonts w:ascii="Angsana New" w:hAnsi="Angsana New" w:hint="cs"/>
                <w:sz w:val="28"/>
                <w:szCs w:val="28"/>
                <w:cs/>
              </w:rPr>
              <w:t>-</w:t>
            </w:r>
          </w:p>
        </w:tc>
        <w:tc>
          <w:tcPr>
            <w:tcW w:w="1260" w:type="dxa"/>
            <w:shd w:val="clear" w:color="auto" w:fill="auto"/>
            <w:vAlign w:val="bottom"/>
          </w:tcPr>
          <w:p w14:paraId="2A3B4FC5" w14:textId="08B72014" w:rsidR="00BC086B" w:rsidRPr="00AD6E54" w:rsidRDefault="00BC086B" w:rsidP="0052690D">
            <w:pPr>
              <w:pStyle w:val="AngsanaNew"/>
              <w:spacing w:line="340" w:lineRule="exact"/>
              <w:jc w:val="right"/>
            </w:pPr>
            <w:r>
              <w:t>-</w:t>
            </w:r>
          </w:p>
        </w:tc>
        <w:tc>
          <w:tcPr>
            <w:tcW w:w="1350" w:type="dxa"/>
            <w:shd w:val="clear" w:color="auto" w:fill="auto"/>
            <w:vAlign w:val="bottom"/>
          </w:tcPr>
          <w:p w14:paraId="406FF82E" w14:textId="54DC4252" w:rsidR="00BC086B" w:rsidRDefault="00046A64" w:rsidP="0052690D">
            <w:pPr>
              <w:pStyle w:val="AngsanaNew"/>
              <w:spacing w:line="340" w:lineRule="exact"/>
              <w:jc w:val="right"/>
            </w:pPr>
            <w:r w:rsidRPr="00046A64">
              <w:rPr>
                <w:rFonts w:hint="cs"/>
              </w:rPr>
              <w:t>4</w:t>
            </w:r>
            <w:r w:rsidR="003438C7">
              <w:t>,234</w:t>
            </w:r>
          </w:p>
        </w:tc>
        <w:tc>
          <w:tcPr>
            <w:tcW w:w="1287" w:type="dxa"/>
            <w:shd w:val="clear" w:color="auto" w:fill="auto"/>
            <w:vAlign w:val="bottom"/>
          </w:tcPr>
          <w:p w14:paraId="2290DEB8" w14:textId="266D3DEE" w:rsidR="00BC086B" w:rsidRPr="007E18BD" w:rsidRDefault="00BC086B" w:rsidP="0052690D">
            <w:pPr>
              <w:pStyle w:val="AngsanaNew"/>
              <w:spacing w:line="340" w:lineRule="exact"/>
              <w:jc w:val="right"/>
            </w:pPr>
            <w:r>
              <w:rPr>
                <w:rFonts w:asciiTheme="majorBidi" w:hAnsiTheme="majorBidi" w:cstheme="majorBidi"/>
              </w:rPr>
              <w:t>4,587</w:t>
            </w:r>
          </w:p>
        </w:tc>
      </w:tr>
      <w:tr w:rsidR="00BC086B" w:rsidRPr="00AD6E54" w14:paraId="7090DB51" w14:textId="77777777" w:rsidTr="00C8705E">
        <w:trPr>
          <w:trHeight w:val="73"/>
        </w:trPr>
        <w:tc>
          <w:tcPr>
            <w:tcW w:w="3969" w:type="dxa"/>
            <w:shd w:val="clear" w:color="auto" w:fill="auto"/>
          </w:tcPr>
          <w:p w14:paraId="745C9318" w14:textId="43C19A43" w:rsidR="00BC086B" w:rsidRPr="00AD6E54" w:rsidRDefault="00BC086B" w:rsidP="0052690D">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47" w:type="dxa"/>
            <w:shd w:val="clear" w:color="auto" w:fill="auto"/>
            <w:vAlign w:val="bottom"/>
          </w:tcPr>
          <w:p w14:paraId="1E83F37C" w14:textId="77777777" w:rsidR="00BC086B" w:rsidRPr="00AF19A0" w:rsidRDefault="00BC086B" w:rsidP="0052690D">
            <w:pPr>
              <w:pStyle w:val="AngsanaNew"/>
              <w:spacing w:line="340" w:lineRule="exact"/>
              <w:jc w:val="right"/>
            </w:pPr>
          </w:p>
        </w:tc>
        <w:tc>
          <w:tcPr>
            <w:tcW w:w="1260" w:type="dxa"/>
            <w:shd w:val="clear" w:color="auto" w:fill="auto"/>
            <w:vAlign w:val="bottom"/>
          </w:tcPr>
          <w:p w14:paraId="4720A7F3" w14:textId="77777777" w:rsidR="00BC086B" w:rsidRPr="00AF19A0" w:rsidRDefault="00BC086B" w:rsidP="0052690D">
            <w:pPr>
              <w:pStyle w:val="AngsanaNew"/>
              <w:spacing w:line="340" w:lineRule="exact"/>
              <w:jc w:val="right"/>
            </w:pPr>
          </w:p>
        </w:tc>
        <w:tc>
          <w:tcPr>
            <w:tcW w:w="1350" w:type="dxa"/>
            <w:shd w:val="clear" w:color="auto" w:fill="auto"/>
            <w:vAlign w:val="bottom"/>
          </w:tcPr>
          <w:p w14:paraId="4AD7EF31" w14:textId="77777777" w:rsidR="00BC086B" w:rsidRPr="00AF19A0" w:rsidRDefault="00BC086B" w:rsidP="0052690D">
            <w:pPr>
              <w:pStyle w:val="AngsanaNew"/>
              <w:spacing w:line="340" w:lineRule="exact"/>
              <w:jc w:val="right"/>
            </w:pPr>
          </w:p>
        </w:tc>
        <w:tc>
          <w:tcPr>
            <w:tcW w:w="1287" w:type="dxa"/>
            <w:shd w:val="clear" w:color="auto" w:fill="auto"/>
            <w:vAlign w:val="bottom"/>
          </w:tcPr>
          <w:p w14:paraId="59000371" w14:textId="77777777" w:rsidR="00BC086B" w:rsidRPr="00AD6E54" w:rsidRDefault="00BC086B" w:rsidP="0052690D">
            <w:pPr>
              <w:pStyle w:val="AngsanaNew"/>
              <w:spacing w:line="340" w:lineRule="exact"/>
              <w:jc w:val="right"/>
            </w:pPr>
          </w:p>
        </w:tc>
      </w:tr>
      <w:tr w:rsidR="00BC086B" w:rsidRPr="00AD6E54" w14:paraId="48D49E9E" w14:textId="77777777" w:rsidTr="00E756C5">
        <w:trPr>
          <w:trHeight w:val="73"/>
        </w:trPr>
        <w:tc>
          <w:tcPr>
            <w:tcW w:w="3969" w:type="dxa"/>
            <w:shd w:val="clear" w:color="auto" w:fill="auto"/>
          </w:tcPr>
          <w:p w14:paraId="003AA765"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47" w:type="dxa"/>
            <w:shd w:val="clear" w:color="auto" w:fill="auto"/>
          </w:tcPr>
          <w:p w14:paraId="65346FA2" w14:textId="29DE6C63" w:rsidR="00BC086B" w:rsidRPr="004630E7" w:rsidRDefault="003438C7"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70</w:t>
            </w:r>
          </w:p>
        </w:tc>
        <w:tc>
          <w:tcPr>
            <w:tcW w:w="1260" w:type="dxa"/>
            <w:shd w:val="clear" w:color="auto" w:fill="auto"/>
          </w:tcPr>
          <w:p w14:paraId="27AB7E8F" w14:textId="659CE45E"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75</w:t>
            </w:r>
          </w:p>
        </w:tc>
        <w:tc>
          <w:tcPr>
            <w:tcW w:w="1350" w:type="dxa"/>
            <w:shd w:val="clear" w:color="auto" w:fill="auto"/>
          </w:tcPr>
          <w:p w14:paraId="7922FA9A" w14:textId="20CC3D2A" w:rsidR="00BC086B" w:rsidRPr="004630E7" w:rsidRDefault="003438C7"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287" w:type="dxa"/>
            <w:shd w:val="clear" w:color="auto" w:fill="auto"/>
          </w:tcPr>
          <w:p w14:paraId="4DF4F129" w14:textId="616EDFFC"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BC086B" w:rsidRPr="00AD6E54" w14:paraId="3EDB1BC8" w14:textId="77777777" w:rsidTr="00E756C5">
        <w:trPr>
          <w:trHeight w:val="76"/>
        </w:trPr>
        <w:tc>
          <w:tcPr>
            <w:tcW w:w="3969" w:type="dxa"/>
            <w:shd w:val="clear" w:color="auto" w:fill="auto"/>
            <w:vAlign w:val="bottom"/>
          </w:tcPr>
          <w:p w14:paraId="47ECE073" w14:textId="77777777" w:rsidR="00BC086B" w:rsidRPr="00AD6E54" w:rsidRDefault="00BC086B" w:rsidP="0052690D">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47" w:type="dxa"/>
            <w:shd w:val="clear" w:color="auto" w:fill="auto"/>
          </w:tcPr>
          <w:p w14:paraId="656B7AB6" w14:textId="38CCB86F" w:rsidR="00BC086B" w:rsidRPr="00AF19A0" w:rsidRDefault="003438C7" w:rsidP="0052690D">
            <w:pPr>
              <w:pBdr>
                <w:bottom w:val="double" w:sz="4" w:space="1" w:color="auto"/>
              </w:pBdr>
              <w:spacing w:line="340" w:lineRule="exact"/>
              <w:jc w:val="right"/>
              <w:rPr>
                <w:rFonts w:ascii="Angsana New" w:hAnsi="Angsana New"/>
                <w:sz w:val="28"/>
                <w:szCs w:val="28"/>
              </w:rPr>
            </w:pPr>
            <w:r>
              <w:rPr>
                <w:rFonts w:ascii="Angsana New" w:hAnsi="Angsana New"/>
                <w:sz w:val="28"/>
                <w:szCs w:val="28"/>
              </w:rPr>
              <w:t>70</w:t>
            </w:r>
          </w:p>
        </w:tc>
        <w:tc>
          <w:tcPr>
            <w:tcW w:w="1260" w:type="dxa"/>
            <w:shd w:val="clear" w:color="auto" w:fill="auto"/>
          </w:tcPr>
          <w:p w14:paraId="674F7746" w14:textId="3190122E" w:rsidR="00BC086B" w:rsidRPr="00AF19A0" w:rsidRDefault="00BC086B" w:rsidP="0052690D">
            <w:pPr>
              <w:pStyle w:val="AngsanaNew"/>
              <w:pBdr>
                <w:bottom w:val="double" w:sz="4" w:space="1" w:color="auto"/>
              </w:pBdr>
              <w:spacing w:line="340" w:lineRule="exact"/>
              <w:jc w:val="right"/>
            </w:pPr>
            <w:r>
              <w:rPr>
                <w:rFonts w:asciiTheme="majorBidi" w:hAnsiTheme="majorBidi" w:cstheme="majorBidi"/>
              </w:rPr>
              <w:t>75</w:t>
            </w:r>
          </w:p>
        </w:tc>
        <w:tc>
          <w:tcPr>
            <w:tcW w:w="1350" w:type="dxa"/>
            <w:shd w:val="clear" w:color="auto" w:fill="auto"/>
          </w:tcPr>
          <w:p w14:paraId="6E9FAC7E" w14:textId="543E7B9C" w:rsidR="00BC086B" w:rsidRPr="00AF19A0" w:rsidRDefault="003438C7" w:rsidP="0052690D">
            <w:pPr>
              <w:pStyle w:val="AngsanaNew"/>
              <w:pBdr>
                <w:bottom w:val="double" w:sz="4" w:space="1" w:color="auto"/>
              </w:pBdr>
              <w:spacing w:line="340" w:lineRule="exact"/>
              <w:jc w:val="right"/>
            </w:pPr>
            <w:r>
              <w:t>4,422</w:t>
            </w:r>
          </w:p>
        </w:tc>
        <w:tc>
          <w:tcPr>
            <w:tcW w:w="1287" w:type="dxa"/>
            <w:shd w:val="clear" w:color="auto" w:fill="auto"/>
          </w:tcPr>
          <w:p w14:paraId="7EA94578" w14:textId="3BF58235" w:rsidR="00BC086B" w:rsidRPr="00AD6E54" w:rsidRDefault="00BC086B" w:rsidP="0052690D">
            <w:pPr>
              <w:pStyle w:val="AngsanaNew"/>
              <w:pBdr>
                <w:bottom w:val="double" w:sz="4" w:space="1" w:color="auto"/>
              </w:pBdr>
              <w:spacing w:line="340" w:lineRule="exact"/>
              <w:jc w:val="right"/>
            </w:pPr>
            <w:r>
              <w:rPr>
                <w:rFonts w:asciiTheme="majorBidi" w:hAnsiTheme="majorBidi" w:cstheme="majorBidi"/>
              </w:rPr>
              <w:t>4,624</w:t>
            </w:r>
          </w:p>
        </w:tc>
      </w:tr>
    </w:tbl>
    <w:p w14:paraId="177DCF0D" w14:textId="106936C1" w:rsidR="001D589F" w:rsidRPr="004630E7" w:rsidRDefault="001D589F" w:rsidP="0052690D">
      <w:pPr>
        <w:spacing w:before="120" w:after="120" w:line="240" w:lineRule="auto"/>
        <w:ind w:firstLine="567"/>
        <w:jc w:val="thaiDistribute"/>
        <w:rPr>
          <w:rFonts w:ascii="Angsana New" w:hAnsi="Angsana New"/>
          <w:b/>
          <w:sz w:val="28"/>
          <w:szCs w:val="28"/>
        </w:rPr>
      </w:pPr>
      <w:r w:rsidRPr="00AD6E54">
        <w:rPr>
          <w:rFonts w:ascii="Angsana New" w:hAnsi="Angsana New"/>
          <w:b/>
          <w:sz w:val="28"/>
          <w:szCs w:val="28"/>
          <w:shd w:val="clear" w:color="auto" w:fill="FFFFFF" w:themeFill="background1"/>
          <w:lang w:val="en-GB"/>
        </w:rPr>
        <w:t>Directors’ remunerations</w:t>
      </w:r>
    </w:p>
    <w:p w14:paraId="27E721FA" w14:textId="5D005FC8" w:rsidR="009243E7" w:rsidRPr="00676903" w:rsidRDefault="009243E7" w:rsidP="0052690D">
      <w:pPr>
        <w:spacing w:line="240" w:lineRule="auto"/>
        <w:ind w:left="546" w:right="-167"/>
        <w:jc w:val="thaiDistribute"/>
        <w:rPr>
          <w:rFonts w:ascii="Angsana New" w:hAnsi="Angsana New"/>
          <w:sz w:val="28"/>
          <w:szCs w:val="28"/>
        </w:rPr>
      </w:pPr>
      <w:r w:rsidRPr="00676903">
        <w:rPr>
          <w:rFonts w:ascii="Angsana New" w:hAnsi="Angsana New"/>
          <w:sz w:val="28"/>
          <w:szCs w:val="28"/>
        </w:rPr>
        <w:t xml:space="preserve">The Ordinary General Meeting of Shareholders held on April </w:t>
      </w:r>
      <w:r w:rsidR="003040C0" w:rsidRPr="00676903">
        <w:rPr>
          <w:rFonts w:ascii="Angsana New" w:hAnsi="Angsana New"/>
          <w:sz w:val="28"/>
          <w:szCs w:val="28"/>
        </w:rPr>
        <w:t>28</w:t>
      </w:r>
      <w:r w:rsidRPr="00676903">
        <w:rPr>
          <w:rFonts w:ascii="Angsana New" w:hAnsi="Angsana New"/>
          <w:sz w:val="28"/>
          <w:szCs w:val="28"/>
        </w:rPr>
        <w:t>, 2021, resolved the directors</w:t>
      </w:r>
      <w:r w:rsidRPr="00676903">
        <w:rPr>
          <w:rFonts w:ascii="Angsana New" w:hAnsi="Angsana New"/>
          <w:sz w:val="28"/>
          <w:szCs w:val="28"/>
          <w:cs/>
        </w:rPr>
        <w:t xml:space="preserve">’ </w:t>
      </w:r>
      <w:r w:rsidRPr="00676903">
        <w:rPr>
          <w:rFonts w:ascii="Angsana New" w:hAnsi="Angsana New"/>
          <w:sz w:val="28"/>
          <w:szCs w:val="28"/>
        </w:rPr>
        <w:t xml:space="preserve">remunerations for </w:t>
      </w:r>
    </w:p>
    <w:p w14:paraId="690F47F6" w14:textId="25D39634" w:rsidR="009243E7" w:rsidRDefault="009243E7" w:rsidP="0052690D">
      <w:pPr>
        <w:spacing w:line="240" w:lineRule="auto"/>
        <w:ind w:left="546" w:right="-167"/>
        <w:jc w:val="thaiDistribute"/>
        <w:rPr>
          <w:rFonts w:ascii="Angsana New" w:hAnsi="Angsana New"/>
          <w:sz w:val="28"/>
          <w:szCs w:val="28"/>
        </w:rPr>
      </w:pPr>
      <w:r w:rsidRPr="00676903">
        <w:rPr>
          <w:rFonts w:ascii="Angsana New" w:hAnsi="Angsana New"/>
          <w:sz w:val="28"/>
          <w:szCs w:val="28"/>
        </w:rPr>
        <w:t xml:space="preserve">the year 2021 in the amount not exceeding Baht </w:t>
      </w:r>
      <w:r w:rsidR="00676903" w:rsidRPr="00676903">
        <w:rPr>
          <w:rFonts w:ascii="Angsana New" w:hAnsi="Angsana New"/>
          <w:sz w:val="28"/>
          <w:szCs w:val="28"/>
        </w:rPr>
        <w:t>5</w:t>
      </w:r>
      <w:r w:rsidRPr="00676903">
        <w:rPr>
          <w:rFonts w:ascii="Angsana New" w:hAnsi="Angsana New"/>
          <w:sz w:val="28"/>
          <w:szCs w:val="28"/>
        </w:rPr>
        <w:t xml:space="preserve"> million</w:t>
      </w:r>
    </w:p>
    <w:p w14:paraId="50616556" w14:textId="2B8707DE" w:rsidR="00981A3F" w:rsidRPr="00676903" w:rsidRDefault="00981A3F" w:rsidP="0052690D">
      <w:pPr>
        <w:spacing w:line="240" w:lineRule="auto"/>
        <w:ind w:left="546" w:right="-167"/>
        <w:jc w:val="thaiDistribute"/>
        <w:rPr>
          <w:rFonts w:ascii="Angsana New" w:hAnsi="Angsana New"/>
          <w:sz w:val="28"/>
          <w:szCs w:val="28"/>
        </w:rPr>
      </w:pPr>
      <w:r w:rsidRPr="00676903">
        <w:rPr>
          <w:rFonts w:ascii="Angsana New" w:hAnsi="Angsana New"/>
          <w:sz w:val="28"/>
          <w:szCs w:val="28"/>
        </w:rPr>
        <w:t xml:space="preserve">The Ordinary General Meeting of Shareholders held </w:t>
      </w:r>
      <w:r w:rsidRPr="00E756C5">
        <w:rPr>
          <w:rFonts w:ascii="Angsana New" w:hAnsi="Angsana New"/>
          <w:sz w:val="28"/>
          <w:szCs w:val="28"/>
        </w:rPr>
        <w:t xml:space="preserve">on </w:t>
      </w:r>
      <w:proofErr w:type="spellStart"/>
      <w:r w:rsidR="001C1F99" w:rsidRPr="00E756C5">
        <w:rPr>
          <w:rFonts w:ascii="Angsana New" w:hAnsi="Angsana New"/>
          <w:sz w:val="28"/>
          <w:szCs w:val="28"/>
        </w:rPr>
        <w:t>Aprill</w:t>
      </w:r>
      <w:proofErr w:type="spellEnd"/>
      <w:r w:rsidRPr="00E756C5">
        <w:rPr>
          <w:rFonts w:ascii="Angsana New" w:hAnsi="Angsana New"/>
          <w:sz w:val="28"/>
          <w:szCs w:val="28"/>
        </w:rPr>
        <w:t xml:space="preserve"> </w:t>
      </w:r>
      <w:r w:rsidR="00974E96" w:rsidRPr="00E756C5">
        <w:rPr>
          <w:rFonts w:ascii="Angsana New" w:hAnsi="Angsana New"/>
          <w:sz w:val="28"/>
          <w:szCs w:val="28"/>
        </w:rPr>
        <w:t>28</w:t>
      </w:r>
      <w:r w:rsidRPr="00E756C5">
        <w:rPr>
          <w:rFonts w:ascii="Angsana New" w:hAnsi="Angsana New"/>
          <w:sz w:val="28"/>
          <w:szCs w:val="28"/>
        </w:rPr>
        <w:t>, 2022,</w:t>
      </w:r>
      <w:r w:rsidRPr="00676903">
        <w:rPr>
          <w:rFonts w:ascii="Angsana New" w:hAnsi="Angsana New"/>
          <w:sz w:val="28"/>
          <w:szCs w:val="28"/>
        </w:rPr>
        <w:t xml:space="preserve"> resolved the directors</w:t>
      </w:r>
      <w:r w:rsidRPr="00676903">
        <w:rPr>
          <w:rFonts w:ascii="Angsana New" w:hAnsi="Angsana New"/>
          <w:sz w:val="28"/>
          <w:szCs w:val="28"/>
          <w:cs/>
        </w:rPr>
        <w:t xml:space="preserve">’ </w:t>
      </w:r>
      <w:r w:rsidRPr="00676903">
        <w:rPr>
          <w:rFonts w:ascii="Angsana New" w:hAnsi="Angsana New"/>
          <w:sz w:val="28"/>
          <w:szCs w:val="28"/>
        </w:rPr>
        <w:t xml:space="preserve">remunerations for </w:t>
      </w:r>
    </w:p>
    <w:p w14:paraId="43796C6F" w14:textId="5EB150F9" w:rsidR="00981A3F" w:rsidRPr="002A5EB6" w:rsidRDefault="00981A3F" w:rsidP="0052690D">
      <w:pPr>
        <w:spacing w:line="240" w:lineRule="auto"/>
        <w:ind w:left="546" w:right="-167"/>
        <w:jc w:val="thaiDistribute"/>
        <w:rPr>
          <w:rFonts w:ascii="Angsana New" w:hAnsi="Angsana New"/>
          <w:sz w:val="28"/>
          <w:szCs w:val="28"/>
        </w:rPr>
      </w:pPr>
      <w:r w:rsidRPr="00676903">
        <w:rPr>
          <w:rFonts w:ascii="Angsana New" w:hAnsi="Angsana New"/>
          <w:sz w:val="28"/>
          <w:szCs w:val="28"/>
        </w:rPr>
        <w:t>the year 202</w:t>
      </w:r>
      <w:r>
        <w:rPr>
          <w:rFonts w:ascii="Angsana New" w:hAnsi="Angsana New"/>
          <w:sz w:val="28"/>
          <w:szCs w:val="28"/>
        </w:rPr>
        <w:t>2</w:t>
      </w:r>
      <w:r w:rsidRPr="00676903">
        <w:rPr>
          <w:rFonts w:ascii="Angsana New" w:hAnsi="Angsana New"/>
          <w:sz w:val="28"/>
          <w:szCs w:val="28"/>
        </w:rPr>
        <w:t xml:space="preserve"> in the amount not exceeding Baht </w:t>
      </w:r>
      <w:r w:rsidR="00D05BB3">
        <w:rPr>
          <w:rFonts w:ascii="Angsana New" w:hAnsi="Angsana New"/>
          <w:sz w:val="28"/>
          <w:szCs w:val="28"/>
        </w:rPr>
        <w:t>5</w:t>
      </w:r>
      <w:r w:rsidRPr="00676903">
        <w:rPr>
          <w:rFonts w:ascii="Angsana New" w:hAnsi="Angsana New"/>
          <w:sz w:val="28"/>
          <w:szCs w:val="28"/>
        </w:rPr>
        <w:t xml:space="preserve"> million</w:t>
      </w:r>
    </w:p>
    <w:p w14:paraId="5D468E4D" w14:textId="78432FBA" w:rsidR="001D589F" w:rsidRPr="00F35FF1" w:rsidRDefault="001D589F" w:rsidP="0052690D">
      <w:pPr>
        <w:spacing w:before="120" w:after="120"/>
        <w:ind w:left="550"/>
        <w:jc w:val="thaiDistribute"/>
        <w:rPr>
          <w:rFonts w:ascii="Angsana New" w:hAnsi="Angsana New"/>
          <w:b/>
          <w:bCs/>
          <w:sz w:val="28"/>
          <w:szCs w:val="28"/>
        </w:rPr>
      </w:pPr>
      <w:r w:rsidRPr="00F35FF1">
        <w:rPr>
          <w:rFonts w:ascii="Angsana New" w:hAnsi="Angsana New"/>
          <w:b/>
          <w:bCs/>
          <w:sz w:val="28"/>
          <w:szCs w:val="28"/>
          <w:lang w:val="en-GB"/>
        </w:rPr>
        <w:t>Significant agreements with related parties</w:t>
      </w:r>
    </w:p>
    <w:p w14:paraId="53F5AB19" w14:textId="64A43059" w:rsidR="00817C63" w:rsidRPr="00655A7B" w:rsidRDefault="00981A3F" w:rsidP="0052690D">
      <w:pPr>
        <w:spacing w:before="120" w:after="120"/>
        <w:ind w:left="993" w:hanging="426"/>
        <w:jc w:val="thaiDistribute"/>
        <w:rPr>
          <w:rFonts w:ascii="Angsana New" w:hAnsi="Angsana New"/>
          <w:sz w:val="28"/>
          <w:szCs w:val="28"/>
        </w:rPr>
      </w:pPr>
      <w:r>
        <w:rPr>
          <w:rFonts w:ascii="Angsana New" w:hAnsi="Angsana New"/>
          <w:sz w:val="28"/>
          <w:szCs w:val="28"/>
        </w:rPr>
        <w:t>a</w:t>
      </w:r>
      <w:r w:rsidR="0076456B" w:rsidRPr="00655A7B">
        <w:rPr>
          <w:rFonts w:ascii="Angsana New" w:hAnsi="Angsana New" w:hint="cs"/>
          <w:sz w:val="28"/>
          <w:szCs w:val="28"/>
          <w:cs/>
        </w:rPr>
        <w:t>)</w:t>
      </w:r>
      <w:r w:rsidR="00655A7B">
        <w:rPr>
          <w:rFonts w:ascii="Angsana New" w:hAnsi="Angsana New"/>
          <w:sz w:val="28"/>
          <w:szCs w:val="28"/>
        </w:rPr>
        <w:tab/>
      </w:r>
      <w:r w:rsidR="00655A7B" w:rsidRPr="00632BC8">
        <w:rPr>
          <w:rFonts w:ascii="Angsana New" w:hAnsi="Angsana New"/>
          <w:sz w:val="28"/>
          <w:szCs w:val="28"/>
        </w:rPr>
        <w:t xml:space="preserve"> </w:t>
      </w:r>
      <w:r w:rsidR="00A71E12" w:rsidRPr="00D05D35">
        <w:rPr>
          <w:rFonts w:ascii="Angsana New" w:hAnsi="Angsana New"/>
          <w:sz w:val="28"/>
          <w:szCs w:val="28"/>
        </w:rPr>
        <w:t>On September 11, 2017, the subsidiaries entered into a rental of land for 800 square meters for car parking with</w:t>
      </w:r>
      <w:r w:rsidR="00A71E12" w:rsidRPr="00D05D35">
        <w:rPr>
          <w:rFonts w:ascii="Angsana New" w:hAnsi="Angsana New"/>
          <w:sz w:val="28"/>
        </w:rPr>
        <w:t xml:space="preserve"> a related company </w:t>
      </w:r>
      <w:r w:rsidR="00A71E12" w:rsidRPr="00D05D35">
        <w:rPr>
          <w:rFonts w:ascii="Angsana New" w:hAnsi="Angsana New"/>
          <w:sz w:val="28"/>
          <w:szCs w:val="28"/>
          <w:cs/>
        </w:rPr>
        <w:t>(</w:t>
      </w:r>
      <w:r w:rsidR="00A71E12" w:rsidRPr="00D05D35">
        <w:rPr>
          <w:rFonts w:ascii="Angsana New" w:hAnsi="Angsana New"/>
          <w:sz w:val="28"/>
        </w:rPr>
        <w:t xml:space="preserve">Baan </w:t>
      </w:r>
      <w:r w:rsidR="00A71E12" w:rsidRPr="00D05D35">
        <w:rPr>
          <w:rFonts w:ascii="Angsana New" w:hAnsi="Angsana New"/>
          <w:sz w:val="28"/>
          <w:szCs w:val="28"/>
          <w:cs/>
        </w:rPr>
        <w:t xml:space="preserve">– </w:t>
      </w:r>
      <w:proofErr w:type="spellStart"/>
      <w:r w:rsidR="00A71E12" w:rsidRPr="00D05D35">
        <w:rPr>
          <w:rFonts w:ascii="Angsana New" w:hAnsi="Angsana New"/>
          <w:sz w:val="28"/>
        </w:rPr>
        <w:t>nualluck</w:t>
      </w:r>
      <w:proofErr w:type="spellEnd"/>
      <w:r w:rsidR="00A71E12" w:rsidRPr="00D05D35">
        <w:rPr>
          <w:rFonts w:ascii="Angsana New" w:hAnsi="Angsana New"/>
          <w:sz w:val="28"/>
        </w:rPr>
        <w:t xml:space="preserve"> Co</w:t>
      </w:r>
      <w:r w:rsidR="00A71E12" w:rsidRPr="00D05D35">
        <w:rPr>
          <w:rFonts w:ascii="Angsana New" w:hAnsi="Angsana New"/>
          <w:sz w:val="28"/>
          <w:szCs w:val="28"/>
          <w:cs/>
        </w:rPr>
        <w:t>.</w:t>
      </w:r>
      <w:r w:rsidR="00A71E12" w:rsidRPr="00D05D35">
        <w:rPr>
          <w:rFonts w:ascii="Angsana New" w:hAnsi="Angsana New"/>
          <w:sz w:val="28"/>
        </w:rPr>
        <w:t>, Ltd</w:t>
      </w:r>
      <w:r w:rsidR="00A71E12" w:rsidRPr="00D05D35">
        <w:rPr>
          <w:rFonts w:ascii="Angsana New" w:hAnsi="Angsana New"/>
          <w:sz w:val="28"/>
          <w:szCs w:val="28"/>
          <w:cs/>
        </w:rPr>
        <w:t xml:space="preserve">.) </w:t>
      </w:r>
      <w:r w:rsidR="00A71E12" w:rsidRPr="00D05D35">
        <w:rPr>
          <w:rFonts w:ascii="Angsana New" w:hAnsi="Angsana New"/>
          <w:sz w:val="28"/>
        </w:rPr>
        <w:t xml:space="preserve">for the period of 3 years from October 1, </w:t>
      </w:r>
      <w:proofErr w:type="gramStart"/>
      <w:r w:rsidR="00A71E12" w:rsidRPr="00D05D35">
        <w:rPr>
          <w:rFonts w:ascii="Angsana New" w:hAnsi="Angsana New"/>
          <w:sz w:val="28"/>
        </w:rPr>
        <w:t>2017</w:t>
      </w:r>
      <w:proofErr w:type="gramEnd"/>
      <w:r w:rsidR="00A71E12" w:rsidRPr="00D05D35">
        <w:rPr>
          <w:rFonts w:ascii="Angsana New" w:hAnsi="Angsana New"/>
          <w:sz w:val="28"/>
        </w:rPr>
        <w:t xml:space="preserve"> to September 30, </w:t>
      </w:r>
      <w:r w:rsidR="00A71E12" w:rsidRPr="00D05D35">
        <w:rPr>
          <w:rFonts w:ascii="Angsana New" w:hAnsi="Angsana New"/>
          <w:sz w:val="28"/>
          <w:szCs w:val="28"/>
        </w:rPr>
        <w:t>2020, requiring a monthly rental fee of Baht 1,000</w:t>
      </w:r>
      <w:r w:rsidR="00A71E12" w:rsidRPr="00D05D35">
        <w:rPr>
          <w:rFonts w:ascii="Angsana New" w:hAnsi="Angsana New"/>
          <w:sz w:val="28"/>
          <w:szCs w:val="28"/>
          <w:cs/>
        </w:rPr>
        <w:t>.</w:t>
      </w:r>
      <w:r w:rsidR="00A71E12" w:rsidRPr="00D05D35">
        <w:rPr>
          <w:rFonts w:ascii="Angsana New" w:hAnsi="Angsana New" w:hint="cs"/>
          <w:sz w:val="28"/>
          <w:szCs w:val="28"/>
          <w:cs/>
        </w:rPr>
        <w:t xml:space="preserve"> </w:t>
      </w:r>
      <w:r w:rsidR="00A71E12" w:rsidRPr="00D05D35">
        <w:rPr>
          <w:rFonts w:ascii="Angsana New" w:hAnsi="Angsana New"/>
          <w:sz w:val="28"/>
          <w:szCs w:val="28"/>
        </w:rPr>
        <w:t>Subsequently, on January 1, 2021, the subsidiary renewed the agreement for a period of 1</w:t>
      </w:r>
      <w:r w:rsidR="00A71E12" w:rsidRPr="00D05D35">
        <w:rPr>
          <w:rFonts w:ascii="Angsana New" w:hAnsi="Angsana New"/>
          <w:sz w:val="28"/>
          <w:szCs w:val="28"/>
          <w:cs/>
        </w:rPr>
        <w:t xml:space="preserve"> </w:t>
      </w:r>
      <w:r w:rsidR="00A71E12" w:rsidRPr="00D05D35">
        <w:rPr>
          <w:rFonts w:ascii="Angsana New" w:hAnsi="Angsana New"/>
          <w:sz w:val="28"/>
          <w:szCs w:val="28"/>
        </w:rPr>
        <w:t>year, commencing from</w:t>
      </w:r>
      <w:r w:rsidR="00A71E12" w:rsidRPr="00D05D35">
        <w:rPr>
          <w:rFonts w:ascii="Angsana New" w:hAnsi="Angsana New"/>
          <w:sz w:val="28"/>
          <w:szCs w:val="28"/>
          <w:cs/>
        </w:rPr>
        <w:t xml:space="preserve"> </w:t>
      </w:r>
      <w:r w:rsidR="00A71E12" w:rsidRPr="00D05D35">
        <w:rPr>
          <w:rFonts w:ascii="Angsana New" w:hAnsi="Angsana New"/>
          <w:sz w:val="28"/>
          <w:szCs w:val="28"/>
        </w:rPr>
        <w:t xml:space="preserve">January </w:t>
      </w:r>
      <w:r w:rsidR="00A71E12" w:rsidRPr="00D05D35">
        <w:rPr>
          <w:rFonts w:ascii="Angsana New" w:hAnsi="Angsana New" w:hint="cs"/>
          <w:sz w:val="28"/>
          <w:szCs w:val="28"/>
        </w:rPr>
        <w:t>1</w:t>
      </w:r>
      <w:r w:rsidR="00A71E12" w:rsidRPr="00D05D35">
        <w:rPr>
          <w:rFonts w:ascii="Angsana New" w:hAnsi="Angsana New"/>
          <w:sz w:val="28"/>
          <w:szCs w:val="28"/>
        </w:rPr>
        <w:t xml:space="preserve">, </w:t>
      </w:r>
      <w:proofErr w:type="gramStart"/>
      <w:r w:rsidR="00A71E12" w:rsidRPr="00D05D35">
        <w:rPr>
          <w:rFonts w:ascii="Angsana New" w:hAnsi="Angsana New"/>
          <w:sz w:val="28"/>
          <w:szCs w:val="28"/>
        </w:rPr>
        <w:t>2021</w:t>
      </w:r>
      <w:proofErr w:type="gramEnd"/>
      <w:r w:rsidR="00A71E12" w:rsidRPr="00D05D35">
        <w:rPr>
          <w:rFonts w:ascii="Angsana New" w:hAnsi="Angsana New"/>
          <w:sz w:val="28"/>
          <w:szCs w:val="28"/>
          <w:cs/>
        </w:rPr>
        <w:t xml:space="preserve"> </w:t>
      </w:r>
      <w:r w:rsidR="00A71E12" w:rsidRPr="00D05D35">
        <w:rPr>
          <w:rFonts w:ascii="Angsana New" w:hAnsi="Angsana New"/>
          <w:sz w:val="28"/>
          <w:szCs w:val="28"/>
        </w:rPr>
        <w:t>to December 31, 2021</w:t>
      </w:r>
      <w:r w:rsidR="00A71E12" w:rsidRPr="00D05D35">
        <w:rPr>
          <w:rFonts w:ascii="Angsana New" w:hAnsi="Angsana New"/>
          <w:sz w:val="28"/>
          <w:szCs w:val="28"/>
          <w:cs/>
        </w:rPr>
        <w:t xml:space="preserve"> </w:t>
      </w:r>
      <w:r w:rsidR="00A71E12" w:rsidRPr="00D05D35">
        <w:rPr>
          <w:rFonts w:ascii="Angsana New" w:hAnsi="Angsana New"/>
          <w:sz w:val="28"/>
          <w:szCs w:val="28"/>
        </w:rPr>
        <w:t>at the same rental rates</w:t>
      </w:r>
      <w:r w:rsidR="00D05D35" w:rsidRPr="00D05D35">
        <w:rPr>
          <w:rFonts w:ascii="Angsana New" w:hAnsi="Angsana New" w:hint="cs"/>
          <w:sz w:val="28"/>
          <w:szCs w:val="28"/>
          <w:cs/>
        </w:rPr>
        <w:t xml:space="preserve">. </w:t>
      </w:r>
      <w:r w:rsidR="00D05D35" w:rsidRPr="00537BAD">
        <w:rPr>
          <w:rFonts w:ascii="Angsana New" w:hAnsi="Angsana New"/>
          <w:sz w:val="28"/>
          <w:szCs w:val="28"/>
        </w:rPr>
        <w:t xml:space="preserve">Subsequently, on January 19, 2022, the Company entered into an additional memorandum of understanding </w:t>
      </w:r>
      <w:r w:rsidR="00E26A74" w:rsidRPr="00537BAD">
        <w:rPr>
          <w:rFonts w:ascii="Angsana New" w:hAnsi="Angsana New"/>
          <w:sz w:val="28"/>
          <w:szCs w:val="28"/>
        </w:rPr>
        <w:t>e</w:t>
      </w:r>
      <w:r w:rsidR="00D05D35" w:rsidRPr="00537BAD">
        <w:rPr>
          <w:rFonts w:ascii="Angsana New" w:hAnsi="Angsana New"/>
          <w:sz w:val="28"/>
          <w:szCs w:val="28"/>
        </w:rPr>
        <w:t xml:space="preserve">xtend </w:t>
      </w:r>
      <w:r w:rsidR="00537BAD" w:rsidRPr="00537BAD">
        <w:rPr>
          <w:rFonts w:ascii="Angsana New" w:hAnsi="Angsana New"/>
          <w:sz w:val="28"/>
          <w:szCs w:val="28"/>
        </w:rPr>
        <w:t>for a period of 1 year</w:t>
      </w:r>
      <w:r w:rsidR="00D05D35" w:rsidRPr="00537BAD">
        <w:rPr>
          <w:rFonts w:ascii="Angsana New" w:hAnsi="Angsana New"/>
          <w:sz w:val="28"/>
          <w:szCs w:val="28"/>
        </w:rPr>
        <w:t xml:space="preserve"> from January 1, </w:t>
      </w:r>
      <w:proofErr w:type="gramStart"/>
      <w:r w:rsidR="00D05D35" w:rsidRPr="00537BAD">
        <w:rPr>
          <w:rFonts w:ascii="Angsana New" w:hAnsi="Angsana New"/>
          <w:sz w:val="28"/>
          <w:szCs w:val="28"/>
        </w:rPr>
        <w:t>2022</w:t>
      </w:r>
      <w:proofErr w:type="gramEnd"/>
      <w:r w:rsidR="00D05D35" w:rsidRPr="00537BAD">
        <w:rPr>
          <w:rFonts w:ascii="Angsana New" w:hAnsi="Angsana New"/>
          <w:sz w:val="28"/>
          <w:szCs w:val="28"/>
        </w:rPr>
        <w:t xml:space="preserve"> to December 31, 2022.</w:t>
      </w:r>
    </w:p>
    <w:p w14:paraId="0AA5A84A" w14:textId="157CD9EE" w:rsidR="00A71E12" w:rsidRPr="00CB7ED8" w:rsidRDefault="00D73FF6" w:rsidP="0052690D">
      <w:pPr>
        <w:tabs>
          <w:tab w:val="clear" w:pos="227"/>
          <w:tab w:val="clear" w:pos="454"/>
          <w:tab w:val="clear" w:pos="680"/>
        </w:tabs>
        <w:spacing w:before="120" w:after="120" w:line="240" w:lineRule="auto"/>
        <w:ind w:left="993" w:hanging="453"/>
        <w:jc w:val="thaiDistribute"/>
        <w:rPr>
          <w:rFonts w:ascii="Angsana New" w:hAnsi="Angsana New"/>
          <w:sz w:val="28"/>
        </w:rPr>
      </w:pPr>
      <w:r>
        <w:rPr>
          <w:rFonts w:ascii="Angsana New" w:hAnsi="Angsana New"/>
          <w:sz w:val="28"/>
          <w:szCs w:val="28"/>
        </w:rPr>
        <w:br w:type="column"/>
      </w:r>
      <w:r w:rsidR="00981A3F">
        <w:rPr>
          <w:rFonts w:ascii="Angsana New" w:hAnsi="Angsana New"/>
          <w:sz w:val="28"/>
          <w:szCs w:val="28"/>
        </w:rPr>
        <w:lastRenderedPageBreak/>
        <w:t>b</w:t>
      </w:r>
      <w:r w:rsidR="00A71E12" w:rsidRPr="00CB7ED8">
        <w:rPr>
          <w:rFonts w:ascii="Angsana New" w:hAnsi="Angsana New" w:hint="cs"/>
          <w:sz w:val="28"/>
          <w:szCs w:val="28"/>
          <w:cs/>
        </w:rPr>
        <w:t>)</w:t>
      </w:r>
      <w:r w:rsidR="00A71E12" w:rsidRPr="00CB7ED8">
        <w:rPr>
          <w:rFonts w:ascii="Angsana New" w:hAnsi="Angsana New"/>
          <w:sz w:val="28"/>
          <w:szCs w:val="28"/>
          <w:cs/>
        </w:rPr>
        <w:tab/>
      </w:r>
      <w:r w:rsidR="00A71E12" w:rsidRPr="00CB7ED8">
        <w:rPr>
          <w:rFonts w:ascii="Angsana New" w:hAnsi="Angsana New"/>
          <w:sz w:val="28"/>
          <w:szCs w:val="28"/>
          <w:cs/>
        </w:rPr>
        <w:tab/>
      </w:r>
      <w:r w:rsidR="00A71E12" w:rsidRPr="00E23ABF">
        <w:rPr>
          <w:rFonts w:ascii="Angsana New" w:hAnsi="Angsana New"/>
          <w:sz w:val="28"/>
          <w:szCs w:val="28"/>
        </w:rPr>
        <w:t>On November 16, 2017, the subsidiaries entered into a rental of office space and service with a related company</w:t>
      </w:r>
      <w:r w:rsidR="00A71E12" w:rsidRPr="00E23ABF">
        <w:rPr>
          <w:rFonts w:ascii="Angsana New" w:hAnsi="Angsana New"/>
          <w:sz w:val="28"/>
          <w:szCs w:val="28"/>
          <w:cs/>
        </w:rPr>
        <w:t xml:space="preserve"> (</w:t>
      </w:r>
      <w:r w:rsidR="00A71E12" w:rsidRPr="00E23ABF">
        <w:rPr>
          <w:rFonts w:ascii="Angsana New" w:hAnsi="Angsana New"/>
          <w:sz w:val="28"/>
        </w:rPr>
        <w:t xml:space="preserve">Baan </w:t>
      </w:r>
      <w:r w:rsidR="00A71E12" w:rsidRPr="00E23ABF">
        <w:rPr>
          <w:rFonts w:ascii="Angsana New" w:hAnsi="Angsana New"/>
          <w:sz w:val="28"/>
          <w:szCs w:val="28"/>
          <w:cs/>
        </w:rPr>
        <w:t xml:space="preserve">– </w:t>
      </w:r>
      <w:proofErr w:type="spellStart"/>
      <w:r w:rsidR="00A71E12" w:rsidRPr="00E23ABF">
        <w:rPr>
          <w:rFonts w:ascii="Angsana New" w:hAnsi="Angsana New"/>
          <w:sz w:val="28"/>
        </w:rPr>
        <w:t>nualluck</w:t>
      </w:r>
      <w:proofErr w:type="spellEnd"/>
      <w:r w:rsidR="00A71E12" w:rsidRPr="00E23ABF">
        <w:rPr>
          <w:rFonts w:ascii="Angsana New" w:hAnsi="Angsana New"/>
          <w:sz w:val="28"/>
        </w:rPr>
        <w:t xml:space="preserve"> Co</w:t>
      </w:r>
      <w:r w:rsidR="00A71E12" w:rsidRPr="00E23ABF">
        <w:rPr>
          <w:rFonts w:ascii="Angsana New" w:hAnsi="Angsana New"/>
          <w:sz w:val="28"/>
          <w:szCs w:val="28"/>
          <w:cs/>
        </w:rPr>
        <w:t>.</w:t>
      </w:r>
      <w:r w:rsidR="00A71E12" w:rsidRPr="00E23ABF">
        <w:rPr>
          <w:rFonts w:ascii="Angsana New" w:hAnsi="Angsana New"/>
          <w:sz w:val="28"/>
        </w:rPr>
        <w:t>, Ltd</w:t>
      </w:r>
      <w:r w:rsidR="00A71E12" w:rsidRPr="00E23ABF">
        <w:rPr>
          <w:rFonts w:ascii="Angsana New" w:hAnsi="Angsana New"/>
          <w:sz w:val="28"/>
          <w:szCs w:val="28"/>
          <w:cs/>
        </w:rPr>
        <w:t xml:space="preserve">.) </w:t>
      </w:r>
      <w:r w:rsidR="00A71E12" w:rsidRPr="00E23ABF">
        <w:rPr>
          <w:rFonts w:ascii="Angsana New" w:hAnsi="Angsana New"/>
          <w:sz w:val="28"/>
        </w:rPr>
        <w:t xml:space="preserve">for the period of 3 years from January 1, </w:t>
      </w:r>
      <w:proofErr w:type="gramStart"/>
      <w:r w:rsidR="00A71E12" w:rsidRPr="00E23ABF">
        <w:rPr>
          <w:rFonts w:ascii="Angsana New" w:hAnsi="Angsana New"/>
          <w:sz w:val="28"/>
        </w:rPr>
        <w:t>2018</w:t>
      </w:r>
      <w:proofErr w:type="gramEnd"/>
      <w:r w:rsidR="00A71E12" w:rsidRPr="00E23ABF">
        <w:rPr>
          <w:rFonts w:ascii="Angsana New" w:hAnsi="Angsana New"/>
          <w:sz w:val="28"/>
        </w:rPr>
        <w:t xml:space="preserve"> to December 31, 2020, requiring a monthly rental and service fee of Baht 216,450 and a deposit of Baht 649,350</w:t>
      </w:r>
      <w:r w:rsidR="00A71E12" w:rsidRPr="00E23ABF">
        <w:rPr>
          <w:rFonts w:ascii="Angsana New" w:hAnsi="Angsana New"/>
          <w:sz w:val="28"/>
          <w:szCs w:val="28"/>
          <w:cs/>
        </w:rPr>
        <w:t>.</w:t>
      </w:r>
      <w:r w:rsidR="00A71E12" w:rsidRPr="00E23ABF">
        <w:rPr>
          <w:rFonts w:hint="cs"/>
          <w:cs/>
        </w:rPr>
        <w:t xml:space="preserve"> </w:t>
      </w:r>
      <w:r w:rsidR="00A71E12" w:rsidRPr="00E23ABF">
        <w:rPr>
          <w:rFonts w:ascii="Angsana New" w:hAnsi="Angsana New"/>
          <w:sz w:val="28"/>
          <w:szCs w:val="28"/>
        </w:rPr>
        <w:t>Subsequently, on January 1, 2021, the Company renewed the agreement for a period of 1</w:t>
      </w:r>
      <w:r w:rsidR="00A71E12" w:rsidRPr="00E23ABF">
        <w:rPr>
          <w:rFonts w:ascii="Angsana New" w:hAnsi="Angsana New"/>
          <w:sz w:val="28"/>
          <w:szCs w:val="28"/>
          <w:cs/>
        </w:rPr>
        <w:t xml:space="preserve"> </w:t>
      </w:r>
      <w:r w:rsidR="00A71E12" w:rsidRPr="00E23ABF">
        <w:rPr>
          <w:rFonts w:ascii="Angsana New" w:hAnsi="Angsana New"/>
          <w:sz w:val="28"/>
          <w:szCs w:val="28"/>
        </w:rPr>
        <w:t xml:space="preserve">year starting from January 1, </w:t>
      </w:r>
      <w:proofErr w:type="gramStart"/>
      <w:r w:rsidR="00A71E12" w:rsidRPr="00E23ABF">
        <w:rPr>
          <w:rFonts w:ascii="Angsana New" w:hAnsi="Angsana New"/>
          <w:sz w:val="28"/>
          <w:szCs w:val="28"/>
        </w:rPr>
        <w:t>2021</w:t>
      </w:r>
      <w:proofErr w:type="gramEnd"/>
      <w:r w:rsidR="00A71E12" w:rsidRPr="00E23ABF">
        <w:rPr>
          <w:rFonts w:ascii="Angsana New" w:hAnsi="Angsana New"/>
          <w:sz w:val="28"/>
          <w:szCs w:val="28"/>
          <w:cs/>
        </w:rPr>
        <w:t xml:space="preserve"> </w:t>
      </w:r>
      <w:r w:rsidR="00A71E12" w:rsidRPr="00E23ABF">
        <w:rPr>
          <w:rFonts w:ascii="Angsana New" w:hAnsi="Angsana New"/>
          <w:sz w:val="28"/>
          <w:szCs w:val="28"/>
        </w:rPr>
        <w:t>to December 31, 2021, the rental and service fees are fixed at the rate of 24,000</w:t>
      </w:r>
      <w:r w:rsidR="00A71E12" w:rsidRPr="00E23ABF">
        <w:rPr>
          <w:rFonts w:ascii="Angsana New" w:hAnsi="Angsana New"/>
          <w:sz w:val="28"/>
          <w:szCs w:val="28"/>
          <w:cs/>
        </w:rPr>
        <w:t xml:space="preserve"> </w:t>
      </w:r>
      <w:r w:rsidR="00A71E12" w:rsidRPr="00E23ABF">
        <w:rPr>
          <w:rFonts w:ascii="Angsana New" w:hAnsi="Angsana New"/>
          <w:sz w:val="28"/>
          <w:szCs w:val="28"/>
        </w:rPr>
        <w:t>baht per month and there is no collateral.</w:t>
      </w:r>
      <w:r w:rsidR="00E23ABF">
        <w:rPr>
          <w:rFonts w:ascii="Angsana New" w:hAnsi="Angsana New" w:hint="cs"/>
          <w:sz w:val="28"/>
          <w:szCs w:val="28"/>
          <w:cs/>
        </w:rPr>
        <w:t xml:space="preserve"> </w:t>
      </w:r>
      <w:r w:rsidR="00E23ABF" w:rsidRPr="00537BAD">
        <w:rPr>
          <w:rFonts w:ascii="Angsana New" w:hAnsi="Angsana New"/>
          <w:sz w:val="28"/>
          <w:szCs w:val="28"/>
        </w:rPr>
        <w:t xml:space="preserve">Subsequently, on January 19, 2022, the Company entered into an additional memorandum of understanding </w:t>
      </w:r>
      <w:r w:rsidR="00537BAD" w:rsidRPr="00537BAD">
        <w:rPr>
          <w:rFonts w:ascii="Angsana New" w:hAnsi="Angsana New"/>
          <w:sz w:val="28"/>
          <w:szCs w:val="28"/>
        </w:rPr>
        <w:t>to e</w:t>
      </w:r>
      <w:r w:rsidR="00E23ABF" w:rsidRPr="00537BAD">
        <w:rPr>
          <w:rFonts w:ascii="Angsana New" w:hAnsi="Angsana New"/>
          <w:sz w:val="28"/>
          <w:szCs w:val="28"/>
        </w:rPr>
        <w:t xml:space="preserve">xtend </w:t>
      </w:r>
      <w:r w:rsidR="00537BAD" w:rsidRPr="00537BAD">
        <w:rPr>
          <w:rFonts w:ascii="Angsana New" w:hAnsi="Angsana New"/>
          <w:sz w:val="28"/>
          <w:szCs w:val="28"/>
        </w:rPr>
        <w:t>for a period of 1 year commencing</w:t>
      </w:r>
      <w:r w:rsidR="00E23ABF" w:rsidRPr="00537BAD">
        <w:rPr>
          <w:rFonts w:ascii="Angsana New" w:hAnsi="Angsana New"/>
          <w:sz w:val="28"/>
          <w:szCs w:val="28"/>
        </w:rPr>
        <w:t xml:space="preserve"> starting from January 1, </w:t>
      </w:r>
      <w:proofErr w:type="gramStart"/>
      <w:r w:rsidR="00E23ABF" w:rsidRPr="00537BAD">
        <w:rPr>
          <w:rFonts w:ascii="Angsana New" w:hAnsi="Angsana New"/>
          <w:sz w:val="28"/>
          <w:szCs w:val="28"/>
        </w:rPr>
        <w:t>2022</w:t>
      </w:r>
      <w:proofErr w:type="gramEnd"/>
      <w:r w:rsidR="00E23ABF" w:rsidRPr="00537BAD">
        <w:rPr>
          <w:rFonts w:ascii="Angsana New" w:hAnsi="Angsana New"/>
          <w:sz w:val="28"/>
          <w:szCs w:val="28"/>
        </w:rPr>
        <w:t xml:space="preserve"> to December 31, 2022.</w:t>
      </w:r>
    </w:p>
    <w:p w14:paraId="1035CA45" w14:textId="13A7C1C4" w:rsidR="00A71E12" w:rsidRDefault="00981A3F" w:rsidP="0052690D">
      <w:pPr>
        <w:tabs>
          <w:tab w:val="clear" w:pos="227"/>
          <w:tab w:val="clear" w:pos="454"/>
          <w:tab w:val="clear" w:pos="680"/>
          <w:tab w:val="clear" w:pos="907"/>
        </w:tabs>
        <w:spacing w:before="120" w:after="120" w:line="240" w:lineRule="auto"/>
        <w:ind w:left="993" w:hanging="426"/>
        <w:jc w:val="thaiDistribute"/>
        <w:rPr>
          <w:rFonts w:ascii="Angsana New" w:hAnsi="Angsana New"/>
          <w:sz w:val="28"/>
          <w:szCs w:val="28"/>
        </w:rPr>
      </w:pPr>
      <w:r>
        <w:rPr>
          <w:rFonts w:ascii="Angsana New" w:hAnsi="Angsana New"/>
          <w:sz w:val="28"/>
          <w:szCs w:val="28"/>
        </w:rPr>
        <w:t>c</w:t>
      </w:r>
      <w:r w:rsidR="00A71E12" w:rsidRPr="00CB7ED8">
        <w:rPr>
          <w:rFonts w:ascii="Angsana New" w:hAnsi="Angsana New" w:hint="cs"/>
          <w:sz w:val="28"/>
          <w:szCs w:val="28"/>
          <w:cs/>
        </w:rPr>
        <w:t>)</w:t>
      </w:r>
      <w:r w:rsidR="00A71E12" w:rsidRPr="00CB7ED8">
        <w:rPr>
          <w:rFonts w:ascii="Angsana New" w:hAnsi="Angsana New"/>
          <w:sz w:val="28"/>
          <w:szCs w:val="28"/>
          <w:cs/>
        </w:rPr>
        <w:tab/>
      </w:r>
      <w:r w:rsidR="00A71E12" w:rsidRPr="00E23ABF">
        <w:rPr>
          <w:rFonts w:ascii="Angsana New" w:hAnsi="Angsana New"/>
          <w:sz w:val="28"/>
        </w:rPr>
        <w:t xml:space="preserve">In May 2019, the subsidiaries entered into a rental of office space with a related company </w:t>
      </w:r>
      <w:r w:rsidR="00A71E12" w:rsidRPr="00E23ABF">
        <w:rPr>
          <w:rFonts w:ascii="Angsana New" w:hAnsi="Angsana New"/>
          <w:sz w:val="28"/>
          <w:szCs w:val="28"/>
          <w:cs/>
        </w:rPr>
        <w:t>(</w:t>
      </w:r>
      <w:r w:rsidR="00A71E12" w:rsidRPr="00E23ABF">
        <w:rPr>
          <w:rFonts w:ascii="Angsana New" w:hAnsi="Angsana New"/>
          <w:sz w:val="28"/>
        </w:rPr>
        <w:t xml:space="preserve">Baan </w:t>
      </w:r>
      <w:r w:rsidR="00A71E12" w:rsidRPr="00E23ABF">
        <w:rPr>
          <w:rFonts w:ascii="Angsana New" w:hAnsi="Angsana New"/>
          <w:sz w:val="28"/>
          <w:szCs w:val="28"/>
          <w:cs/>
        </w:rPr>
        <w:t xml:space="preserve">– </w:t>
      </w:r>
      <w:proofErr w:type="spellStart"/>
      <w:r w:rsidR="00A71E12" w:rsidRPr="00E23ABF">
        <w:rPr>
          <w:rFonts w:ascii="Angsana New" w:hAnsi="Angsana New"/>
          <w:sz w:val="28"/>
        </w:rPr>
        <w:t>nualluck</w:t>
      </w:r>
      <w:proofErr w:type="spellEnd"/>
      <w:r w:rsidR="00A71E12" w:rsidRPr="00E23ABF">
        <w:rPr>
          <w:rFonts w:ascii="Angsana New" w:hAnsi="Angsana New"/>
          <w:sz w:val="28"/>
        </w:rPr>
        <w:t xml:space="preserve"> Co</w:t>
      </w:r>
      <w:r w:rsidR="00A71E12" w:rsidRPr="00E23ABF">
        <w:rPr>
          <w:rFonts w:ascii="Angsana New" w:hAnsi="Angsana New"/>
          <w:sz w:val="28"/>
          <w:szCs w:val="28"/>
          <w:cs/>
        </w:rPr>
        <w:t>.</w:t>
      </w:r>
      <w:r w:rsidR="00A71E12" w:rsidRPr="00E23ABF">
        <w:rPr>
          <w:rFonts w:ascii="Angsana New" w:hAnsi="Angsana New"/>
          <w:sz w:val="28"/>
        </w:rPr>
        <w:t>, Ltd</w:t>
      </w:r>
      <w:r w:rsidR="00A71E12" w:rsidRPr="00E23ABF">
        <w:rPr>
          <w:rFonts w:ascii="Angsana New" w:hAnsi="Angsana New"/>
          <w:sz w:val="28"/>
          <w:szCs w:val="28"/>
          <w:cs/>
        </w:rPr>
        <w:t xml:space="preserve">.) </w:t>
      </w:r>
      <w:r w:rsidR="00A71E12" w:rsidRPr="00E23ABF">
        <w:rPr>
          <w:rFonts w:ascii="Angsana New" w:hAnsi="Angsana New"/>
          <w:sz w:val="28"/>
        </w:rPr>
        <w:t xml:space="preserve">for the period from May 1, </w:t>
      </w:r>
      <w:proofErr w:type="gramStart"/>
      <w:r w:rsidR="00A71E12" w:rsidRPr="00E23ABF">
        <w:rPr>
          <w:rFonts w:ascii="Angsana New" w:hAnsi="Angsana New"/>
          <w:sz w:val="28"/>
        </w:rPr>
        <w:t>2019</w:t>
      </w:r>
      <w:proofErr w:type="gramEnd"/>
      <w:r w:rsidR="00A71E12" w:rsidRPr="00E23ABF">
        <w:rPr>
          <w:rFonts w:ascii="Angsana New" w:hAnsi="Angsana New"/>
          <w:sz w:val="28"/>
        </w:rPr>
        <w:t xml:space="preserve"> to December 31, 2020, requiring a monthly rental fee of Baht </w:t>
      </w:r>
      <w:r w:rsidR="00557298" w:rsidRPr="00E23ABF">
        <w:rPr>
          <w:rFonts w:ascii="Angsana New" w:hAnsi="Angsana New"/>
          <w:sz w:val="28"/>
        </w:rPr>
        <w:t>173,025</w:t>
      </w:r>
      <w:r w:rsidR="00A71E12" w:rsidRPr="00E23ABF">
        <w:rPr>
          <w:rFonts w:ascii="Angsana New" w:hAnsi="Angsana New"/>
          <w:sz w:val="28"/>
          <w:szCs w:val="28"/>
          <w:cs/>
        </w:rPr>
        <w:t>.</w:t>
      </w:r>
      <w:r w:rsidR="00A71E12" w:rsidRPr="00E23ABF">
        <w:rPr>
          <w:rFonts w:ascii="Angsana New" w:hAnsi="Angsana New" w:hint="cs"/>
          <w:sz w:val="28"/>
          <w:szCs w:val="28"/>
          <w:cs/>
        </w:rPr>
        <w:t xml:space="preserve"> </w:t>
      </w:r>
      <w:r w:rsidR="00A71E12" w:rsidRPr="00E23ABF">
        <w:rPr>
          <w:rFonts w:ascii="Angsana New" w:hAnsi="Angsana New"/>
          <w:sz w:val="28"/>
          <w:szCs w:val="28"/>
        </w:rPr>
        <w:t>Subsequently, on January 1, 2021, the subsidiary company renewed the agreement. The said period is for a period of 1</w:t>
      </w:r>
      <w:r w:rsidR="00A71E12" w:rsidRPr="00E23ABF">
        <w:rPr>
          <w:rFonts w:ascii="Angsana New" w:hAnsi="Angsana New"/>
          <w:sz w:val="28"/>
          <w:szCs w:val="28"/>
          <w:cs/>
        </w:rPr>
        <w:t xml:space="preserve"> </w:t>
      </w:r>
      <w:r w:rsidR="00A71E12" w:rsidRPr="00E23ABF">
        <w:rPr>
          <w:rFonts w:ascii="Angsana New" w:hAnsi="Angsana New"/>
          <w:sz w:val="28"/>
          <w:szCs w:val="28"/>
        </w:rPr>
        <w:t xml:space="preserve">year starting from January 1, </w:t>
      </w:r>
      <w:proofErr w:type="gramStart"/>
      <w:r w:rsidR="00A71E12" w:rsidRPr="00E23ABF">
        <w:rPr>
          <w:rFonts w:ascii="Angsana New" w:hAnsi="Angsana New"/>
          <w:sz w:val="28"/>
          <w:szCs w:val="28"/>
        </w:rPr>
        <w:t>2021</w:t>
      </w:r>
      <w:proofErr w:type="gramEnd"/>
      <w:r w:rsidR="00A71E12" w:rsidRPr="00E23ABF">
        <w:rPr>
          <w:rFonts w:ascii="Angsana New" w:hAnsi="Angsana New"/>
          <w:sz w:val="28"/>
          <w:szCs w:val="28"/>
          <w:cs/>
        </w:rPr>
        <w:t xml:space="preserve"> </w:t>
      </w:r>
      <w:r w:rsidR="00A71E12" w:rsidRPr="00E23ABF">
        <w:rPr>
          <w:rFonts w:ascii="Angsana New" w:hAnsi="Angsana New"/>
          <w:sz w:val="28"/>
          <w:szCs w:val="28"/>
        </w:rPr>
        <w:t>to December 31, 2021, the rental and service rates are set at 281,250</w:t>
      </w:r>
      <w:r w:rsidR="00A71E12" w:rsidRPr="00E23ABF">
        <w:rPr>
          <w:rFonts w:ascii="Angsana New" w:hAnsi="Angsana New"/>
          <w:sz w:val="28"/>
          <w:szCs w:val="28"/>
          <w:cs/>
        </w:rPr>
        <w:t xml:space="preserve"> </w:t>
      </w:r>
      <w:r w:rsidR="00A71E12" w:rsidRPr="00E23ABF">
        <w:rPr>
          <w:rFonts w:ascii="Angsana New" w:hAnsi="Angsana New"/>
          <w:sz w:val="28"/>
          <w:szCs w:val="28"/>
        </w:rPr>
        <w:t>baht per month and are unsecured</w:t>
      </w:r>
      <w:r w:rsidR="005C508B">
        <w:rPr>
          <w:rFonts w:ascii="Angsana New" w:hAnsi="Angsana New"/>
          <w:sz w:val="28"/>
          <w:szCs w:val="28"/>
        </w:rPr>
        <w:t xml:space="preserve">. </w:t>
      </w:r>
      <w:r w:rsidR="00E23ABF" w:rsidRPr="005C508B">
        <w:rPr>
          <w:rFonts w:ascii="Angsana New" w:hAnsi="Angsana New"/>
          <w:sz w:val="28"/>
          <w:szCs w:val="28"/>
        </w:rPr>
        <w:t>Subsequently, on January 19, 2022, the Company entered into an additional memorandum of understanding</w:t>
      </w:r>
      <w:r w:rsidR="00537BAD" w:rsidRPr="005C508B">
        <w:rPr>
          <w:rFonts w:ascii="Angsana New" w:hAnsi="Angsana New"/>
          <w:sz w:val="28"/>
          <w:szCs w:val="28"/>
        </w:rPr>
        <w:t xml:space="preserve"> to e</w:t>
      </w:r>
      <w:r w:rsidR="00E23ABF" w:rsidRPr="005C508B">
        <w:rPr>
          <w:rFonts w:ascii="Angsana New" w:hAnsi="Angsana New"/>
          <w:sz w:val="28"/>
          <w:szCs w:val="28"/>
        </w:rPr>
        <w:t xml:space="preserve">xtend </w:t>
      </w:r>
      <w:r w:rsidR="005C508B" w:rsidRPr="005C508B">
        <w:rPr>
          <w:rFonts w:ascii="Angsana New" w:hAnsi="Angsana New"/>
          <w:sz w:val="28"/>
          <w:szCs w:val="28"/>
        </w:rPr>
        <w:t>for a period of 1 year commencing</w:t>
      </w:r>
      <w:r w:rsidR="00E23ABF" w:rsidRPr="005C508B">
        <w:rPr>
          <w:rFonts w:ascii="Angsana New" w:hAnsi="Angsana New"/>
          <w:sz w:val="28"/>
          <w:szCs w:val="28"/>
        </w:rPr>
        <w:t xml:space="preserve"> from January 1, </w:t>
      </w:r>
      <w:proofErr w:type="gramStart"/>
      <w:r w:rsidR="00E23ABF" w:rsidRPr="005C508B">
        <w:rPr>
          <w:rFonts w:ascii="Angsana New" w:hAnsi="Angsana New"/>
          <w:sz w:val="28"/>
          <w:szCs w:val="28"/>
        </w:rPr>
        <w:t>2022</w:t>
      </w:r>
      <w:proofErr w:type="gramEnd"/>
      <w:r w:rsidR="00E23ABF" w:rsidRPr="005C508B">
        <w:rPr>
          <w:rFonts w:ascii="Angsana New" w:hAnsi="Angsana New"/>
          <w:sz w:val="28"/>
          <w:szCs w:val="28"/>
        </w:rPr>
        <w:t xml:space="preserve"> to December 31, 2022.</w:t>
      </w:r>
    </w:p>
    <w:p w14:paraId="7184270F" w14:textId="633F84CB" w:rsidR="001D589F" w:rsidRPr="00981A3F" w:rsidRDefault="001D589F" w:rsidP="0052690D">
      <w:pPr>
        <w:spacing w:before="120" w:after="120"/>
        <w:ind w:left="550"/>
        <w:jc w:val="thaiDistribute"/>
        <w:rPr>
          <w:rFonts w:ascii="Angsana New" w:hAnsi="Angsana New"/>
          <w:b/>
          <w:bCs/>
          <w:sz w:val="28"/>
          <w:szCs w:val="28"/>
          <w:lang w:val="en-GB"/>
        </w:rPr>
      </w:pPr>
      <w:r w:rsidRPr="00981A3F">
        <w:rPr>
          <w:rFonts w:ascii="Angsana New" w:hAnsi="Angsana New"/>
          <w:b/>
          <w:bCs/>
          <w:sz w:val="28"/>
          <w:szCs w:val="28"/>
          <w:lang w:val="en-GB"/>
        </w:rPr>
        <w:t>Joint venture agreement</w:t>
      </w:r>
    </w:p>
    <w:p w14:paraId="75DB6661" w14:textId="77777777" w:rsidR="001D589F" w:rsidRPr="00DB2FBE" w:rsidRDefault="00102AB0" w:rsidP="0052690D">
      <w:pPr>
        <w:pStyle w:val="ListParagraph"/>
        <w:numPr>
          <w:ilvl w:val="0"/>
          <w:numId w:val="26"/>
        </w:numPr>
        <w:tabs>
          <w:tab w:val="left" w:pos="1170"/>
        </w:tabs>
        <w:spacing w:before="120" w:after="120" w:line="240" w:lineRule="auto"/>
        <w:ind w:left="993" w:hanging="426"/>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w:t>
      </w:r>
      <w:proofErr w:type="gramStart"/>
      <w:r w:rsidR="001D589F" w:rsidRPr="00DB2FBE">
        <w:rPr>
          <w:rFonts w:ascii="Angsana New" w:hAnsi="Angsana New"/>
          <w:sz w:val="28"/>
        </w:rPr>
        <w:t>agreement  with</w:t>
      </w:r>
      <w:proofErr w:type="gramEnd"/>
      <w:r w:rsidR="001D589F" w:rsidRPr="00DB2FBE">
        <w:rPr>
          <w:rFonts w:ascii="Angsana New" w:hAnsi="Angsana New"/>
          <w:sz w:val="28"/>
        </w:rPr>
        <w:t xml:space="preserve"> C.B. 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“Bliss-CW Joint Venture” to prepare jointly the documents for biding the Metropolitan Electricity Authority Project.  The proportionate venturers were as </w:t>
      </w:r>
      <w:proofErr w:type="gramStart"/>
      <w:r w:rsidR="001D589F" w:rsidRPr="00DB2FBE">
        <w:rPr>
          <w:rFonts w:ascii="Angsana New" w:hAnsi="Angsana New"/>
          <w:sz w:val="28"/>
        </w:rPr>
        <w:t>follows:-</w:t>
      </w:r>
      <w:proofErr w:type="gramEnd"/>
    </w:p>
    <w:tbl>
      <w:tblPr>
        <w:tblW w:w="7985" w:type="dxa"/>
        <w:tblInd w:w="1384" w:type="dxa"/>
        <w:shd w:val="clear" w:color="auto" w:fill="FFFF00"/>
        <w:tblLook w:val="0000" w:firstRow="0" w:lastRow="0" w:firstColumn="0" w:lastColumn="0" w:noHBand="0" w:noVBand="0"/>
      </w:tblPr>
      <w:tblGrid>
        <w:gridCol w:w="5576"/>
        <w:gridCol w:w="2409"/>
      </w:tblGrid>
      <w:tr w:rsidR="00AD6E54" w:rsidRPr="00AD6E54" w14:paraId="6AFFA107" w14:textId="77777777" w:rsidTr="00712C2A">
        <w:tc>
          <w:tcPr>
            <w:tcW w:w="5576" w:type="dxa"/>
            <w:shd w:val="clear" w:color="auto" w:fill="auto"/>
          </w:tcPr>
          <w:p w14:paraId="7CF381DC" w14:textId="77777777" w:rsidR="0092438F" w:rsidRPr="00DB2FBE" w:rsidRDefault="0092438F" w:rsidP="0052690D">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2690D">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712C2A">
        <w:tc>
          <w:tcPr>
            <w:tcW w:w="5576" w:type="dxa"/>
            <w:shd w:val="clear" w:color="auto" w:fill="auto"/>
          </w:tcPr>
          <w:p w14:paraId="6BD1882B" w14:textId="77777777" w:rsidR="0092438F" w:rsidRPr="00DB2FBE" w:rsidRDefault="0092438F" w:rsidP="0052690D">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2690D">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712C2A">
        <w:tc>
          <w:tcPr>
            <w:tcW w:w="5576" w:type="dxa"/>
            <w:shd w:val="clear" w:color="auto" w:fill="auto"/>
          </w:tcPr>
          <w:p w14:paraId="389C43BA" w14:textId="77777777" w:rsidR="0092438F" w:rsidRPr="00DB2FBE" w:rsidRDefault="0092438F" w:rsidP="0052690D">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spellStart"/>
            <w:proofErr w:type="gramStart"/>
            <w:r w:rsidRPr="00DB2FBE">
              <w:rPr>
                <w:rFonts w:ascii="Angsana New" w:hAnsi="Angsana New"/>
                <w:sz w:val="28"/>
                <w:szCs w:val="28"/>
              </w:rPr>
              <w:t>Co.,Ltd</w:t>
            </w:r>
            <w:proofErr w:type="spellEnd"/>
            <w:r w:rsidRPr="00DB2FBE">
              <w:rPr>
                <w:rFonts w:ascii="Angsana New" w:hAnsi="Angsana New"/>
                <w:sz w:val="28"/>
                <w:szCs w:val="28"/>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2690D">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652EA29C" w:rsidR="00FE568A" w:rsidRDefault="00382683" w:rsidP="0052690D">
      <w:pPr>
        <w:tabs>
          <w:tab w:val="clear" w:pos="454"/>
          <w:tab w:val="clear" w:pos="680"/>
          <w:tab w:val="clear" w:pos="907"/>
        </w:tabs>
        <w:spacing w:before="120" w:after="120" w:line="240" w:lineRule="auto"/>
        <w:ind w:left="993"/>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 xml:space="preserve">Bliss-CW Joint venture </w:t>
      </w:r>
      <w:proofErr w:type="spellStart"/>
      <w:proofErr w:type="gramStart"/>
      <w:r w:rsidR="00847653" w:rsidRPr="00DB2FBE">
        <w:rPr>
          <w:rFonts w:ascii="Angsana New" w:hAnsi="Angsana New"/>
          <w:sz w:val="28"/>
          <w:szCs w:val="28"/>
        </w:rPr>
        <w:t>Co.,Ltd</w:t>
      </w:r>
      <w:proofErr w:type="spellEnd"/>
      <w:r w:rsidR="008C2D81">
        <w:rPr>
          <w:rFonts w:ascii="Angsana New" w:hAnsi="Angsana New"/>
          <w:sz w:val="28"/>
          <w:szCs w:val="28"/>
        </w:rPr>
        <w:t>.</w:t>
      </w:r>
      <w:proofErr w:type="gramEnd"/>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07310146" w14:textId="074A26FE" w:rsidR="00A71E12" w:rsidRPr="003132E9" w:rsidRDefault="00A71E12" w:rsidP="00D05D35">
      <w:pPr>
        <w:pStyle w:val="ListParagraph"/>
        <w:numPr>
          <w:ilvl w:val="0"/>
          <w:numId w:val="26"/>
        </w:numPr>
        <w:spacing w:before="120" w:after="120" w:line="240" w:lineRule="auto"/>
        <w:ind w:left="993" w:hanging="453"/>
        <w:jc w:val="thaiDistribute"/>
        <w:rPr>
          <w:rFonts w:ascii="Angsana New" w:hAnsi="Angsana New"/>
          <w:sz w:val="28"/>
          <w:cs/>
        </w:rPr>
      </w:pPr>
      <w:r w:rsidRPr="003132E9">
        <w:rPr>
          <w:rFonts w:ascii="Angsana New" w:hAnsi="Angsana New"/>
          <w:sz w:val="28"/>
        </w:rPr>
        <w:t xml:space="preserve">On November 19, 2018, the Company entered into a joint venture agreement with Planet Communications Asia Public Company, named </w:t>
      </w:r>
      <w:r w:rsidRPr="003132E9">
        <w:rPr>
          <w:rFonts w:ascii="Angsana New" w:hAnsi="Angsana New"/>
          <w:sz w:val="28"/>
          <w:cs/>
        </w:rPr>
        <w:t>“</w:t>
      </w:r>
      <w:r w:rsidRPr="003132E9">
        <w:rPr>
          <w:rFonts w:ascii="Angsana New" w:hAnsi="Angsana New"/>
          <w:sz w:val="28"/>
        </w:rPr>
        <w:t>Bliss</w:t>
      </w:r>
      <w:r w:rsidRPr="003132E9">
        <w:rPr>
          <w:rFonts w:ascii="Angsana New" w:hAnsi="Angsana New"/>
          <w:sz w:val="28"/>
          <w:cs/>
        </w:rPr>
        <w:t>-</w:t>
      </w:r>
      <w:r w:rsidRPr="003132E9">
        <w:rPr>
          <w:rFonts w:ascii="Angsana New" w:hAnsi="Angsana New"/>
          <w:sz w:val="28"/>
        </w:rPr>
        <w:t>Planet Joint venture</w:t>
      </w:r>
      <w:r w:rsidRPr="003132E9">
        <w:rPr>
          <w:rFonts w:ascii="Angsana New" w:hAnsi="Angsana New"/>
          <w:sz w:val="28"/>
          <w:cs/>
        </w:rPr>
        <w:t xml:space="preserve">” </w:t>
      </w:r>
      <w:r w:rsidRPr="003132E9">
        <w:rPr>
          <w:rFonts w:ascii="Angsana New" w:hAnsi="Angsana New"/>
          <w:sz w:val="28"/>
        </w:rPr>
        <w:t xml:space="preserve">to submit documents for project </w:t>
      </w:r>
      <w:r w:rsidRPr="003132E9">
        <w:rPr>
          <w:rFonts w:ascii="Angsana New" w:hAnsi="Angsana New"/>
          <w:sz w:val="28"/>
          <w:cs/>
        </w:rPr>
        <w:t>“</w:t>
      </w:r>
      <w:r w:rsidRPr="003132E9">
        <w:rPr>
          <w:rFonts w:ascii="Angsana New" w:hAnsi="Angsana New"/>
          <w:sz w:val="28"/>
        </w:rPr>
        <w:t>The national broadband network for villages</w:t>
      </w:r>
      <w:r w:rsidRPr="003132E9">
        <w:rPr>
          <w:rFonts w:ascii="Angsana New" w:hAnsi="Angsana New"/>
          <w:sz w:val="28"/>
          <w:cs/>
        </w:rPr>
        <w:t>” (</w:t>
      </w:r>
      <w:r w:rsidRPr="003132E9">
        <w:rPr>
          <w:rFonts w:ascii="Angsana New" w:hAnsi="Angsana New"/>
          <w:sz w:val="28"/>
        </w:rPr>
        <w:t>Zone C</w:t>
      </w:r>
      <w:r w:rsidRPr="003132E9">
        <w:rPr>
          <w:rFonts w:ascii="Angsana New" w:hAnsi="Angsana New"/>
          <w:sz w:val="28"/>
          <w:cs/>
        </w:rPr>
        <w:t xml:space="preserve">) </w:t>
      </w:r>
      <w:r w:rsidRPr="003132E9">
        <w:rPr>
          <w:rFonts w:ascii="Angsana New" w:hAnsi="Angsana New"/>
          <w:sz w:val="28"/>
        </w:rPr>
        <w:t>in Group 2 North Region 2</w:t>
      </w:r>
      <w:r w:rsidRPr="003132E9">
        <w:rPr>
          <w:rFonts w:ascii="Angsana New" w:hAnsi="Angsana New"/>
          <w:sz w:val="28"/>
          <w:cs/>
        </w:rPr>
        <w:t xml:space="preserve">. </w:t>
      </w:r>
      <w:r w:rsidRPr="003132E9">
        <w:rPr>
          <w:rFonts w:ascii="Angsana New" w:hAnsi="Angsana New"/>
          <w:sz w:val="28"/>
        </w:rPr>
        <w:t xml:space="preserve">The joint venture structure are as </w:t>
      </w:r>
      <w:proofErr w:type="gramStart"/>
      <w:r w:rsidRPr="003132E9">
        <w:rPr>
          <w:rFonts w:ascii="Angsana New" w:hAnsi="Angsana New"/>
          <w:sz w:val="28"/>
        </w:rPr>
        <w:t>follows</w:t>
      </w:r>
      <w:r w:rsidRPr="003132E9">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71E12" w:rsidRPr="00AD6E54" w14:paraId="2AA48E1E" w14:textId="77777777" w:rsidTr="000426B7">
        <w:tc>
          <w:tcPr>
            <w:tcW w:w="5926" w:type="dxa"/>
            <w:shd w:val="clear" w:color="auto" w:fill="auto"/>
          </w:tcPr>
          <w:p w14:paraId="7E0A8031" w14:textId="77777777" w:rsidR="00A71E12" w:rsidRPr="00DB2FBE" w:rsidRDefault="00A71E12" w:rsidP="0052690D">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Pr>
                <w:rFonts w:ascii="Angsana New" w:hAnsi="Angsana New"/>
                <w:sz w:val="28"/>
                <w:szCs w:val="28"/>
                <w:cs/>
              </w:rPr>
              <w:t xml:space="preserve"> </w:t>
            </w:r>
            <w:r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73E4C69E" w14:textId="77777777" w:rsidR="00A71E12" w:rsidRPr="00DB2FBE" w:rsidRDefault="00A71E12" w:rsidP="0052690D">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71E12" w:rsidRPr="00AD6E54" w14:paraId="59809B00" w14:textId="77777777" w:rsidTr="000426B7">
        <w:tc>
          <w:tcPr>
            <w:tcW w:w="5926" w:type="dxa"/>
            <w:shd w:val="clear" w:color="auto" w:fill="auto"/>
          </w:tcPr>
          <w:p w14:paraId="05ECCBF9" w14:textId="77777777" w:rsidR="00A71E12" w:rsidRPr="00DB2FBE" w:rsidRDefault="00A71E12" w:rsidP="0052690D">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Pr>
                <w:rFonts w:ascii="Angsana New" w:hAnsi="Angsana New"/>
                <w:sz w:val="28"/>
                <w:szCs w:val="28"/>
                <w:cs/>
              </w:rPr>
              <w:t>.</w:t>
            </w:r>
          </w:p>
        </w:tc>
        <w:tc>
          <w:tcPr>
            <w:tcW w:w="2409" w:type="dxa"/>
            <w:shd w:val="clear" w:color="auto" w:fill="auto"/>
          </w:tcPr>
          <w:p w14:paraId="6859D656" w14:textId="77777777" w:rsidR="00A71E12" w:rsidRPr="00DB2FBE" w:rsidRDefault="00A71E12" w:rsidP="0052690D">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3E6F9794" w14:textId="77777777" w:rsidR="00E23ABF" w:rsidRDefault="00E23ABF" w:rsidP="00D05D35">
      <w:pPr>
        <w:spacing w:after="120" w:line="240" w:lineRule="auto"/>
        <w:ind w:left="993"/>
        <w:jc w:val="thaiDistribute"/>
        <w:rPr>
          <w:rFonts w:ascii="Angsana New" w:hAnsi="Angsana New"/>
          <w:sz w:val="28"/>
          <w:szCs w:val="28"/>
        </w:rPr>
      </w:pPr>
    </w:p>
    <w:p w14:paraId="35C72F35" w14:textId="5A16E5C0" w:rsidR="00A71E12" w:rsidRPr="005A1F33" w:rsidRDefault="00E23ABF" w:rsidP="00D05D35">
      <w:pPr>
        <w:spacing w:after="120" w:line="240" w:lineRule="auto"/>
        <w:ind w:left="993"/>
        <w:jc w:val="thaiDistribute"/>
        <w:rPr>
          <w:rFonts w:ascii="Angsana New" w:hAnsi="Angsana New"/>
          <w:sz w:val="28"/>
          <w:szCs w:val="28"/>
        </w:rPr>
      </w:pPr>
      <w:r>
        <w:rPr>
          <w:rFonts w:ascii="Angsana New" w:hAnsi="Angsana New"/>
          <w:sz w:val="28"/>
          <w:szCs w:val="28"/>
        </w:rPr>
        <w:br w:type="column"/>
      </w:r>
      <w:r w:rsidR="00A71E12">
        <w:rPr>
          <w:rFonts w:ascii="Angsana New" w:hAnsi="Angsana New"/>
          <w:sz w:val="28"/>
          <w:szCs w:val="28"/>
        </w:rPr>
        <w:lastRenderedPageBreak/>
        <w:t>The C</w:t>
      </w:r>
      <w:r w:rsidR="00A71E12" w:rsidRPr="005A1F33">
        <w:rPr>
          <w:rFonts w:ascii="Angsana New" w:hAnsi="Angsana New"/>
          <w:sz w:val="28"/>
          <w:szCs w:val="28"/>
        </w:rPr>
        <w:t xml:space="preserve">ompany made an additional agreement with </w:t>
      </w:r>
      <w:r w:rsidR="00A71E12">
        <w:rPr>
          <w:rFonts w:ascii="Angsana New" w:hAnsi="Angsana New"/>
          <w:sz w:val="28"/>
          <w:szCs w:val="28"/>
        </w:rPr>
        <w:t>Planet Communications Asia PLC</w:t>
      </w:r>
      <w:r w:rsidR="00A71E12">
        <w:rPr>
          <w:rFonts w:ascii="Angsana New" w:hAnsi="Angsana New"/>
          <w:sz w:val="28"/>
          <w:szCs w:val="28"/>
          <w:cs/>
        </w:rPr>
        <w:t xml:space="preserve">. </w:t>
      </w:r>
      <w:r w:rsidR="00A71E12" w:rsidRPr="005A1F33">
        <w:rPr>
          <w:rFonts w:ascii="Angsana New" w:hAnsi="Angsana New"/>
          <w:sz w:val="28"/>
          <w:szCs w:val="28"/>
        </w:rPr>
        <w:t>as following</w:t>
      </w:r>
      <w:r w:rsidR="00A71E12" w:rsidRPr="005A1F33">
        <w:rPr>
          <w:rFonts w:ascii="Angsana New" w:hAnsi="Angsana New"/>
          <w:sz w:val="28"/>
          <w:szCs w:val="28"/>
          <w:cs/>
        </w:rPr>
        <w:t>:</w:t>
      </w:r>
    </w:p>
    <w:p w14:paraId="356AE6C9" w14:textId="77777777" w:rsidR="00A71E12" w:rsidRPr="005A1F33"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1248163" w14:textId="77777777" w:rsidR="00A71E12" w:rsidRPr="005A1F33"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Pr>
          <w:rFonts w:ascii="Angsana New" w:hAnsi="Angsana New"/>
          <w:sz w:val="28"/>
          <w:szCs w:val="28"/>
          <w:cs/>
        </w:rPr>
        <w:t>.</w:t>
      </w:r>
    </w:p>
    <w:p w14:paraId="5084A109" w14:textId="77777777" w:rsidR="00A71E12" w:rsidRDefault="00A71E12" w:rsidP="00D0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to be the first prioritize company for bidding</w:t>
      </w:r>
      <w:r w:rsidRPr="005A1F33">
        <w:rPr>
          <w:rFonts w:ascii="Angsana New" w:hAnsi="Angsana New"/>
          <w:sz w:val="28"/>
          <w:szCs w:val="28"/>
          <w:cs/>
        </w:rPr>
        <w:t xml:space="preserve">.  </w:t>
      </w:r>
      <w:r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win the bid in the remoted area</w:t>
      </w:r>
      <w:r w:rsidRPr="005A1F33">
        <w:rPr>
          <w:rFonts w:ascii="Angsana New" w:hAnsi="Angsana New"/>
          <w:sz w:val="28"/>
          <w:szCs w:val="28"/>
          <w:cs/>
        </w:rPr>
        <w:t>.</w:t>
      </w:r>
    </w:p>
    <w:p w14:paraId="1B9A7D8E" w14:textId="4858F5E7" w:rsidR="00CE59EC" w:rsidRPr="00981A3F" w:rsidRDefault="00A71E12" w:rsidP="00D7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34D85B65" w:rsidR="001D589F" w:rsidRDefault="001D589F" w:rsidP="0052690D">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2E123775" w14:textId="77777777" w:rsidR="00DF0F34" w:rsidRPr="00DB2FBE" w:rsidRDefault="00DF0F34" w:rsidP="0052690D">
      <w:pPr>
        <w:pStyle w:val="ListParagraph"/>
        <w:numPr>
          <w:ilvl w:val="0"/>
          <w:numId w:val="27"/>
        </w:numPr>
        <w:spacing w:before="120" w:after="120" w:line="240" w:lineRule="auto"/>
        <w:jc w:val="thaiDistribute"/>
        <w:rPr>
          <w:rFonts w:ascii="Angsana New" w:hAnsi="Angsana New"/>
          <w:sz w:val="28"/>
        </w:rPr>
      </w:pPr>
      <w:r w:rsidRPr="00DB2FBE">
        <w:rPr>
          <w:rFonts w:ascii="Angsana New" w:hAnsi="Angsana New"/>
          <w:sz w:val="28"/>
        </w:rPr>
        <w:t xml:space="preserve">On July 14, 2017, the </w:t>
      </w:r>
      <w:r>
        <w:rPr>
          <w:rFonts w:ascii="Angsana New" w:hAnsi="Angsana New"/>
          <w:sz w:val="28"/>
        </w:rPr>
        <w:t>s</w:t>
      </w:r>
      <w:r w:rsidRPr="001B29AE">
        <w:rPr>
          <w:rFonts w:ascii="Angsana New" w:hAnsi="Angsana New"/>
          <w:sz w:val="28"/>
        </w:rPr>
        <w:t>ubsidiaries</w:t>
      </w:r>
      <w:r w:rsidRPr="00DB2FBE">
        <w:rPr>
          <w:rFonts w:ascii="Angsana New" w:hAnsi="Angsana New"/>
          <w:sz w:val="28"/>
          <w:cs/>
        </w:rPr>
        <w:t xml:space="preserve"> </w:t>
      </w:r>
      <w:r w:rsidRPr="00DB2FBE">
        <w:rPr>
          <w:rFonts w:ascii="Angsana New" w:hAnsi="Angsana New"/>
          <w:sz w:val="28"/>
        </w:rPr>
        <w:t>entered into a consortium agreement</w:t>
      </w:r>
      <w:r w:rsidRPr="00DB2FBE">
        <w:rPr>
          <w:rFonts w:ascii="Angsana New" w:hAnsi="Angsana New"/>
          <w:sz w:val="28"/>
          <w:cs/>
        </w:rPr>
        <w:t xml:space="preserve"> </w:t>
      </w:r>
      <w:r w:rsidRPr="000605B9">
        <w:rPr>
          <w:rFonts w:ascii="Angsana New" w:hAnsi="Angsana New"/>
          <w:sz w:val="28"/>
          <w:cs/>
        </w:rPr>
        <w:t>(</w:t>
      </w:r>
      <w:r w:rsidRPr="00DB2FBE">
        <w:rPr>
          <w:rFonts w:ascii="Angsana New" w:hAnsi="Angsana New"/>
          <w:sz w:val="28"/>
          <w:cs/>
        </w:rPr>
        <w:t>“</w:t>
      </w:r>
      <w:r w:rsidRPr="00DB2FBE">
        <w:rPr>
          <w:rFonts w:ascii="Angsana New" w:hAnsi="Angsana New"/>
          <w:sz w:val="28"/>
        </w:rPr>
        <w:t>Consortium</w:t>
      </w:r>
      <w:r w:rsidRPr="00DB2FBE">
        <w:rPr>
          <w:rFonts w:ascii="Angsana New" w:hAnsi="Angsana New"/>
          <w:sz w:val="28"/>
          <w:cs/>
        </w:rPr>
        <w:t xml:space="preserve">”) </w:t>
      </w:r>
      <w:r w:rsidRPr="00DB2FBE">
        <w:rPr>
          <w:rFonts w:ascii="Angsana New" w:hAnsi="Angsana New"/>
          <w:sz w:val="28"/>
        </w:rPr>
        <w:t xml:space="preserve">with </w:t>
      </w:r>
      <w:proofErr w:type="spellStart"/>
      <w:r w:rsidRPr="00DB2FBE">
        <w:rPr>
          <w:rFonts w:ascii="Angsana New" w:hAnsi="Angsana New"/>
          <w:sz w:val="28"/>
        </w:rPr>
        <w:t>Phatphum</w:t>
      </w:r>
      <w:proofErr w:type="spellEnd"/>
      <w:r w:rsidRPr="00DB2FBE">
        <w:rPr>
          <w:rFonts w:ascii="Angsana New" w:hAnsi="Angsana New"/>
          <w:sz w:val="28"/>
        </w:rPr>
        <w:t xml:space="preserve"> </w:t>
      </w:r>
      <w:proofErr w:type="gramStart"/>
      <w:r w:rsidRPr="00DB2FBE">
        <w:rPr>
          <w:rFonts w:ascii="Angsana New" w:hAnsi="Angsana New"/>
          <w:sz w:val="28"/>
        </w:rPr>
        <w:t>Co</w:t>
      </w:r>
      <w:r w:rsidRPr="00DB2FBE">
        <w:rPr>
          <w:rFonts w:ascii="Angsana New" w:hAnsi="Angsana New"/>
          <w:sz w:val="28"/>
          <w:cs/>
        </w:rPr>
        <w:t>.</w:t>
      </w:r>
      <w:r w:rsidRPr="00DB2FBE">
        <w:rPr>
          <w:rFonts w:ascii="Angsana New" w:hAnsi="Angsana New"/>
          <w:sz w:val="28"/>
        </w:rPr>
        <w:t>,Ltd</w:t>
      </w:r>
      <w:r w:rsidRPr="00DB2FBE">
        <w:rPr>
          <w:rFonts w:ascii="Angsana New" w:hAnsi="Angsana New"/>
          <w:sz w:val="28"/>
          <w:cs/>
        </w:rPr>
        <w:t>.</w:t>
      </w:r>
      <w:proofErr w:type="gramEnd"/>
      <w:r w:rsidRPr="00DB2FBE">
        <w:rPr>
          <w:rFonts w:ascii="Angsana New" w:hAnsi="Angsana New"/>
          <w:sz w:val="28"/>
          <w:cs/>
        </w:rPr>
        <w:t xml:space="preserve"> </w:t>
      </w:r>
      <w:r w:rsidRPr="00DB2FBE">
        <w:rPr>
          <w:rFonts w:ascii="Angsana New" w:hAnsi="Angsana New"/>
          <w:sz w:val="28"/>
        </w:rPr>
        <w:t xml:space="preserve">and </w:t>
      </w:r>
      <w:proofErr w:type="spellStart"/>
      <w:r w:rsidRPr="00DB2FBE">
        <w:rPr>
          <w:rFonts w:ascii="Angsana New" w:hAnsi="Angsana New"/>
          <w:sz w:val="28"/>
        </w:rPr>
        <w:t>Welve</w:t>
      </w:r>
      <w:proofErr w:type="spellEnd"/>
      <w:r w:rsidRPr="00DB2FBE">
        <w:rPr>
          <w:rFonts w:ascii="Angsana New" w:hAnsi="Angsana New"/>
          <w:sz w:val="28"/>
        </w:rPr>
        <w:t xml:space="preserve"> Competency Company Limited and used a name </w:t>
      </w:r>
      <w:r w:rsidRPr="00DB2FBE">
        <w:rPr>
          <w:rFonts w:ascii="Angsana New" w:hAnsi="Angsana New"/>
          <w:sz w:val="28"/>
          <w:cs/>
        </w:rPr>
        <w:t>“</w:t>
      </w:r>
      <w:r w:rsidRPr="00DB2FBE">
        <w:rPr>
          <w:rFonts w:ascii="Angsana New" w:hAnsi="Angsana New"/>
          <w:sz w:val="28"/>
        </w:rPr>
        <w:t>Bliss PW Consortium</w:t>
      </w:r>
      <w:r w:rsidRPr="00DB2FBE">
        <w:rPr>
          <w:rFonts w:ascii="Angsana New" w:hAnsi="Angsana New"/>
          <w:sz w:val="28"/>
          <w:cs/>
        </w:rPr>
        <w:t xml:space="preserve">” </w:t>
      </w:r>
      <w:r w:rsidRPr="00DB2FBE">
        <w:rPr>
          <w:rFonts w:ascii="Angsana New" w:hAnsi="Angsana New"/>
          <w:sz w:val="28"/>
        </w:rPr>
        <w:t>for the purpose of biding and proposing, entering contract and performing in the improve power supply 22KV Pr</w:t>
      </w:r>
      <w:r>
        <w:rPr>
          <w:rFonts w:ascii="Angsana New" w:hAnsi="Angsana New"/>
          <w:sz w:val="28"/>
        </w:rPr>
        <w:t xml:space="preserve">oject with </w:t>
      </w:r>
      <w:r w:rsidRPr="00DB2FBE">
        <w:rPr>
          <w:rFonts w:ascii="Angsana New" w:hAnsi="Angsana New"/>
          <w:sz w:val="28"/>
        </w:rPr>
        <w:t>a State Enterprise</w:t>
      </w:r>
      <w:r w:rsidRPr="00DB2FBE">
        <w:rPr>
          <w:rFonts w:ascii="Angsana New" w:hAnsi="Angsana New"/>
          <w:sz w:val="28"/>
          <w:cs/>
        </w:rPr>
        <w:t xml:space="preserve">. </w:t>
      </w:r>
      <w:r w:rsidRPr="00DB2FBE">
        <w:rPr>
          <w:rFonts w:ascii="Angsana New" w:hAnsi="Angsana New"/>
          <w:sz w:val="28"/>
        </w:rPr>
        <w:t>The agreement covered a period from the date of signing agreement to the date of the consortium would perform completely under contract</w:t>
      </w:r>
      <w:r w:rsidRPr="00DB2FBE">
        <w:rPr>
          <w:rFonts w:ascii="Angsana New" w:hAnsi="Angsana New"/>
          <w:sz w:val="28"/>
          <w:cs/>
        </w:rPr>
        <w:t>.</w:t>
      </w:r>
    </w:p>
    <w:p w14:paraId="337DF6FB" w14:textId="1133755A" w:rsidR="009C7AA1" w:rsidRDefault="00DF0F34" w:rsidP="0052690D">
      <w:pPr>
        <w:pStyle w:val="ListParagraph"/>
        <w:numPr>
          <w:ilvl w:val="0"/>
          <w:numId w:val="27"/>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 xml:space="preserve">with AF Innovation </w:t>
      </w:r>
      <w:proofErr w:type="gramStart"/>
      <w:r w:rsidRPr="003132E9">
        <w:rPr>
          <w:rFonts w:ascii="Angsana New" w:hAnsi="Angsana New"/>
          <w:sz w:val="28"/>
        </w:rPr>
        <w:t>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w:t>
      </w:r>
      <w:proofErr w:type="gramEnd"/>
      <w:r w:rsidRPr="003132E9">
        <w:rPr>
          <w:rFonts w:ascii="Angsana New" w:hAnsi="Angsana New"/>
          <w:sz w:val="28"/>
          <w:cs/>
        </w:rPr>
        <w:t xml:space="preserve"> </w:t>
      </w:r>
      <w:r w:rsidRPr="003132E9">
        <w:rPr>
          <w:rFonts w:ascii="Angsana New" w:hAnsi="Angsana New"/>
          <w:sz w:val="28"/>
        </w:rPr>
        <w:t xml:space="preserve">and </w:t>
      </w:r>
      <w:proofErr w:type="spellStart"/>
      <w:r w:rsidRPr="003132E9">
        <w:rPr>
          <w:rFonts w:ascii="Angsana New" w:hAnsi="Angsana New"/>
          <w:sz w:val="28"/>
        </w:rPr>
        <w:t>Siamlanna</w:t>
      </w:r>
      <w:proofErr w:type="spellEnd"/>
      <w:r w:rsidRPr="003132E9">
        <w:rPr>
          <w:rFonts w:ascii="Angsana New" w:hAnsi="Angsana New"/>
          <w:sz w:val="28"/>
        </w:rPr>
        <w:t xml:space="preserve">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1AA9E36B" w14:textId="77777777" w:rsidR="00DF0F34" w:rsidRPr="00AB70A5" w:rsidRDefault="00DF0F34" w:rsidP="00C36448">
      <w:pPr>
        <w:pStyle w:val="MacroText"/>
        <w:numPr>
          <w:ilvl w:val="0"/>
          <w:numId w:val="27"/>
        </w:numPr>
        <w:tabs>
          <w:tab w:val="clear" w:pos="960"/>
          <w:tab w:val="clear" w:pos="1440"/>
          <w:tab w:val="left" w:pos="709"/>
        </w:tabs>
        <w:spacing w:before="120" w:after="120" w:line="240" w:lineRule="auto"/>
        <w:ind w:right="-25"/>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with AF Innovation </w:t>
      </w:r>
      <w:proofErr w:type="gramStart"/>
      <w:r w:rsidRPr="00AB70A5">
        <w:rPr>
          <w:rFonts w:ascii="Angsana New" w:hAnsi="Angsana New"/>
          <w:bCs/>
          <w:lang w:val="en-GB"/>
        </w:rPr>
        <w:t>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proofErr w:type="gramEnd"/>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191AC919" w14:textId="3B78E08D" w:rsidR="00893823" w:rsidRPr="00AD4042" w:rsidRDefault="00E23ABF" w:rsidP="00C36448">
      <w:pPr>
        <w:pStyle w:val="MacroText"/>
        <w:numPr>
          <w:ilvl w:val="0"/>
          <w:numId w:val="27"/>
        </w:numPr>
        <w:tabs>
          <w:tab w:val="clear" w:pos="960"/>
          <w:tab w:val="clear" w:pos="1440"/>
          <w:tab w:val="left" w:pos="709"/>
        </w:tabs>
        <w:spacing w:before="120" w:after="120" w:line="240" w:lineRule="auto"/>
        <w:ind w:right="-25"/>
        <w:jc w:val="thaiDistribute"/>
        <w:rPr>
          <w:rFonts w:ascii="Angsana New" w:hAnsi="Angsana New"/>
          <w:bCs/>
          <w:lang w:val="en-GB"/>
        </w:rPr>
      </w:pPr>
      <w:r>
        <w:rPr>
          <w:rFonts w:ascii="Angsana New" w:hAnsi="Angsana New"/>
          <w:bCs/>
          <w:lang w:val="en-GB"/>
        </w:rPr>
        <w:br w:type="column"/>
      </w:r>
      <w:r w:rsidR="00DF0F34" w:rsidRPr="00DF0F34">
        <w:rPr>
          <w:rFonts w:ascii="Angsana New" w:hAnsi="Angsana New"/>
          <w:bCs/>
          <w:lang w:val="en-GB"/>
        </w:rPr>
        <w:lastRenderedPageBreak/>
        <w:t xml:space="preserve">During August to October 2019, the Company entered into a consortium agreement </w:t>
      </w:r>
      <w:r w:rsidR="00DF0F34" w:rsidRPr="001B71E6">
        <w:rPr>
          <w:rFonts w:ascii="Angsana New" w:hAnsi="Angsana New"/>
          <w:b/>
          <w:cs/>
          <w:lang w:val="en-GB"/>
        </w:rPr>
        <w:t>(</w:t>
      </w:r>
      <w:r w:rsidR="00DF0F34" w:rsidRPr="00DF0F34">
        <w:rPr>
          <w:rFonts w:ascii="Angsana New" w:hAnsi="Angsana New"/>
          <w:bCs/>
          <w:cs/>
          <w:lang w:val="en-GB"/>
        </w:rPr>
        <w:t>“</w:t>
      </w:r>
      <w:r w:rsidR="00DF0F34" w:rsidRPr="00DF0F34">
        <w:rPr>
          <w:rFonts w:ascii="Angsana New" w:hAnsi="Angsana New"/>
          <w:bCs/>
          <w:lang w:val="en-GB"/>
        </w:rPr>
        <w:t>Consortium</w:t>
      </w:r>
      <w:r w:rsidR="00DF0F34" w:rsidRPr="00DF0F34">
        <w:rPr>
          <w:rFonts w:ascii="Angsana New" w:hAnsi="Angsana New"/>
          <w:bCs/>
          <w:cs/>
          <w:lang w:val="en-GB"/>
        </w:rPr>
        <w:t>”</w:t>
      </w:r>
      <w:r w:rsidR="00DF0F34" w:rsidRPr="001B71E6">
        <w:rPr>
          <w:rFonts w:ascii="Angsana New" w:hAnsi="Angsana New"/>
          <w:b/>
          <w:cs/>
          <w:lang w:val="en-GB"/>
        </w:rPr>
        <w:t>)</w:t>
      </w:r>
      <w:r w:rsidR="00DF0F34" w:rsidRPr="00DF0F34">
        <w:rPr>
          <w:rFonts w:ascii="Angsana New" w:hAnsi="Angsana New"/>
          <w:bCs/>
          <w:cs/>
          <w:lang w:val="en-GB"/>
        </w:rPr>
        <w:t xml:space="preserve"> </w:t>
      </w:r>
      <w:r w:rsidR="00DF0F34" w:rsidRPr="00DF0F34">
        <w:rPr>
          <w:rFonts w:ascii="Angsana New" w:hAnsi="Angsana New"/>
          <w:bCs/>
          <w:lang w:val="en-GB"/>
        </w:rPr>
        <w:t>with AF Innovation Co</w:t>
      </w:r>
      <w:r w:rsidR="00DF0F34" w:rsidRPr="00DF0F34">
        <w:rPr>
          <w:rFonts w:ascii="Angsana New" w:hAnsi="Angsana New"/>
          <w:bCs/>
          <w:cs/>
          <w:lang w:val="en-GB"/>
        </w:rPr>
        <w:t>.</w:t>
      </w:r>
      <w:r w:rsidR="00DF0F34" w:rsidRPr="00DF0F34">
        <w:rPr>
          <w:rFonts w:ascii="Angsana New" w:hAnsi="Angsana New"/>
          <w:bCs/>
          <w:lang w:val="en-GB"/>
        </w:rPr>
        <w:t>, Ltd</w:t>
      </w:r>
      <w:r w:rsidR="00DF0F34" w:rsidRPr="00DF0F34">
        <w:rPr>
          <w:rFonts w:ascii="Angsana New" w:hAnsi="Angsana New"/>
          <w:bCs/>
          <w:cs/>
          <w:lang w:val="en-GB"/>
        </w:rPr>
        <w:t xml:space="preserve">. </w:t>
      </w:r>
      <w:r w:rsidR="00DF0F34" w:rsidRPr="00DF0F34">
        <w:rPr>
          <w:rFonts w:ascii="Angsana New" w:hAnsi="Angsana New"/>
          <w:bCs/>
          <w:lang w:val="en-GB"/>
        </w:rPr>
        <w:t xml:space="preserve">and used a name </w:t>
      </w:r>
      <w:r w:rsidR="00DF0F34" w:rsidRPr="00DF0F34">
        <w:rPr>
          <w:rFonts w:ascii="Angsana New" w:hAnsi="Angsana New"/>
          <w:bCs/>
          <w:cs/>
          <w:lang w:val="en-GB"/>
        </w:rPr>
        <w:t>“</w:t>
      </w:r>
      <w:r w:rsidR="00DF0F34" w:rsidRPr="00DF0F34">
        <w:rPr>
          <w:rFonts w:ascii="Angsana New" w:hAnsi="Angsana New"/>
          <w:bCs/>
          <w:lang w:val="en-GB"/>
        </w:rPr>
        <w:t>Bliss AF Consortium</w:t>
      </w:r>
      <w:r w:rsidR="00DF0F34" w:rsidRPr="00DF0F34">
        <w:rPr>
          <w:rFonts w:ascii="Angsana New" w:hAnsi="Angsana New"/>
          <w:bCs/>
          <w:cs/>
          <w:lang w:val="en-GB"/>
        </w:rPr>
        <w:t xml:space="preserve">” </w:t>
      </w:r>
      <w:r w:rsidR="00DF0F34" w:rsidRPr="00DF0F34">
        <w:rPr>
          <w:rFonts w:ascii="Angsana New" w:hAnsi="Angsana New"/>
          <w:bCs/>
          <w:lang w:val="en-GB"/>
        </w:rPr>
        <w:t>for the purpose of biding for the purchase and installation of solar power generation system for Hospital total 4</w:t>
      </w:r>
      <w:r w:rsidR="00DF0F34" w:rsidRPr="00DF0F34">
        <w:rPr>
          <w:rFonts w:ascii="Angsana New" w:hAnsi="Angsana New"/>
          <w:bCs/>
          <w:cs/>
          <w:lang w:val="en-GB"/>
        </w:rPr>
        <w:t xml:space="preserve"> </w:t>
      </w:r>
      <w:r w:rsidR="00DF0F34" w:rsidRPr="00DF0F34">
        <w:rPr>
          <w:rFonts w:ascii="Angsana New" w:hAnsi="Angsana New"/>
          <w:bCs/>
          <w:lang w:val="en-GB"/>
        </w:rPr>
        <w:t>mails</w:t>
      </w:r>
      <w:r w:rsidR="00DF0F34" w:rsidRPr="00DF0F34">
        <w:rPr>
          <w:rFonts w:ascii="Angsana New" w:hAnsi="Angsana New"/>
          <w:bCs/>
          <w:cs/>
          <w:lang w:val="en-GB"/>
        </w:rPr>
        <w:t xml:space="preserve">. </w:t>
      </w:r>
      <w:r w:rsidR="00DF0F34" w:rsidRPr="00DF0F34">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00DF0F34" w:rsidRPr="003A6B0D">
        <w:rPr>
          <w:rFonts w:ascii="Angsana New" w:hAnsi="Angsana New"/>
          <w:b/>
          <w:cs/>
          <w:lang w:val="en-GB"/>
        </w:rPr>
        <w:t>.</w:t>
      </w:r>
    </w:p>
    <w:p w14:paraId="63817AB8" w14:textId="274B46FC" w:rsidR="00DF0F34" w:rsidRPr="00981A3F" w:rsidRDefault="00DF0F34" w:rsidP="00C36448">
      <w:pPr>
        <w:pStyle w:val="ListParagraph"/>
        <w:numPr>
          <w:ilvl w:val="0"/>
          <w:numId w:val="27"/>
        </w:numPr>
        <w:spacing w:before="120" w:after="120" w:line="240" w:lineRule="auto"/>
        <w:ind w:right="-25"/>
        <w:jc w:val="thaiDistribute"/>
        <w:rPr>
          <w:rFonts w:ascii="Angsana New" w:hAnsi="Angsana New" w:cs="EucrosiaUPC"/>
          <w:bCs/>
          <w:sz w:val="28"/>
          <w:lang w:val="en-GB"/>
        </w:rPr>
      </w:pPr>
      <w:r w:rsidRPr="00981A3F">
        <w:rPr>
          <w:rFonts w:ascii="Angsana New" w:hAnsi="Angsana New" w:cs="EucrosiaUPC"/>
          <w:bCs/>
          <w:sz w:val="28"/>
          <w:lang w:val="en-GB"/>
        </w:rPr>
        <w:t xml:space="preserve">On October 1, 2019, the Company entered into a consortium agreement </w:t>
      </w:r>
      <w:r w:rsidRPr="00981A3F">
        <w:rPr>
          <w:rFonts w:ascii="Angsana New" w:hAnsi="Angsana New" w:cs="EucrosiaUPC"/>
          <w:bCs/>
          <w:sz w:val="28"/>
          <w:cs/>
          <w:lang w:val="en-GB"/>
        </w:rPr>
        <w:t>(“</w:t>
      </w:r>
      <w:r w:rsidRPr="00981A3F">
        <w:rPr>
          <w:rFonts w:ascii="Angsana New" w:hAnsi="Angsana New" w:cs="EucrosiaUPC"/>
          <w:bCs/>
          <w:sz w:val="28"/>
          <w:lang w:val="en-GB"/>
        </w:rPr>
        <w:t>Consortium</w:t>
      </w:r>
      <w:r w:rsidRPr="00981A3F">
        <w:rPr>
          <w:rFonts w:ascii="Angsana New" w:hAnsi="Angsana New" w:cs="EucrosiaUPC"/>
          <w:bCs/>
          <w:sz w:val="28"/>
          <w:cs/>
          <w:lang w:val="en-GB"/>
        </w:rPr>
        <w:t xml:space="preserve">”) </w:t>
      </w:r>
      <w:r w:rsidRPr="00981A3F">
        <w:rPr>
          <w:rFonts w:ascii="Angsana New" w:hAnsi="Angsana New" w:cs="EucrosiaUPC"/>
          <w:bCs/>
          <w:sz w:val="28"/>
          <w:lang w:val="en-GB"/>
        </w:rPr>
        <w:t>with AF Innovation Co</w:t>
      </w:r>
      <w:r w:rsidRPr="00981A3F">
        <w:rPr>
          <w:rFonts w:ascii="Angsana New" w:hAnsi="Angsana New" w:cs="EucrosiaUPC"/>
          <w:bCs/>
          <w:sz w:val="28"/>
          <w:cs/>
          <w:lang w:val="en-GB"/>
        </w:rPr>
        <w:t>.</w:t>
      </w:r>
      <w:r w:rsidRPr="00981A3F">
        <w:rPr>
          <w:rFonts w:ascii="Angsana New" w:hAnsi="Angsana New" w:cs="EucrosiaUPC"/>
          <w:bCs/>
          <w:sz w:val="28"/>
          <w:lang w:val="en-GB"/>
        </w:rPr>
        <w:t>,Ltd</w:t>
      </w:r>
      <w:r w:rsidRPr="00981A3F">
        <w:rPr>
          <w:rFonts w:ascii="Angsana New" w:hAnsi="Angsana New" w:cs="EucrosiaUPC"/>
          <w:bCs/>
          <w:sz w:val="28"/>
          <w:cs/>
          <w:lang w:val="en-GB"/>
        </w:rPr>
        <w:t xml:space="preserve">. </w:t>
      </w:r>
      <w:r w:rsidRPr="00981A3F">
        <w:rPr>
          <w:rFonts w:ascii="Angsana New" w:hAnsi="Angsana New" w:cs="EucrosiaUPC"/>
          <w:bCs/>
          <w:sz w:val="28"/>
          <w:lang w:val="en-GB"/>
        </w:rPr>
        <w:t>and S</w:t>
      </w:r>
      <w:r w:rsidRPr="00981A3F">
        <w:rPr>
          <w:rFonts w:ascii="Angsana New" w:hAnsi="Angsana New" w:cs="EucrosiaUPC"/>
          <w:bCs/>
          <w:sz w:val="28"/>
          <w:cs/>
          <w:lang w:val="en-GB"/>
        </w:rPr>
        <w:t>.</w:t>
      </w:r>
      <w:r w:rsidRPr="00981A3F">
        <w:rPr>
          <w:rFonts w:ascii="Angsana New" w:hAnsi="Angsana New" w:cs="EucrosiaUPC"/>
          <w:bCs/>
          <w:sz w:val="28"/>
          <w:lang w:val="en-GB"/>
        </w:rPr>
        <w:t>S</w:t>
      </w:r>
      <w:r w:rsidRPr="00981A3F">
        <w:rPr>
          <w:rFonts w:ascii="Angsana New" w:hAnsi="Angsana New" w:cs="EucrosiaUPC"/>
          <w:bCs/>
          <w:sz w:val="28"/>
          <w:cs/>
          <w:lang w:val="en-GB"/>
        </w:rPr>
        <w:t>.</w:t>
      </w:r>
      <w:r w:rsidRPr="00981A3F">
        <w:rPr>
          <w:rFonts w:ascii="Angsana New" w:hAnsi="Angsana New" w:cs="EucrosiaUPC"/>
          <w:bCs/>
          <w:sz w:val="28"/>
          <w:lang w:val="en-GB"/>
        </w:rPr>
        <w:t>M</w:t>
      </w:r>
      <w:r w:rsidRPr="00981A3F">
        <w:rPr>
          <w:rFonts w:ascii="Angsana New" w:hAnsi="Angsana New" w:cs="EucrosiaUPC"/>
          <w:bCs/>
          <w:sz w:val="28"/>
          <w:cs/>
          <w:lang w:val="en-GB"/>
        </w:rPr>
        <w:t>.</w:t>
      </w:r>
      <w:r w:rsidRPr="00981A3F">
        <w:rPr>
          <w:rFonts w:ascii="Angsana New" w:hAnsi="Angsana New" w:cs="EucrosiaUPC"/>
          <w:bCs/>
          <w:sz w:val="28"/>
          <w:lang w:val="en-GB"/>
        </w:rPr>
        <w:t>Industry Co</w:t>
      </w:r>
      <w:r w:rsidRPr="00981A3F">
        <w:rPr>
          <w:rFonts w:ascii="Angsana New" w:hAnsi="Angsana New" w:cs="EucrosiaUPC"/>
          <w:bCs/>
          <w:sz w:val="28"/>
          <w:cs/>
          <w:lang w:val="en-GB"/>
        </w:rPr>
        <w:t>.</w:t>
      </w:r>
      <w:r w:rsidRPr="00981A3F">
        <w:rPr>
          <w:rFonts w:ascii="Angsana New" w:hAnsi="Angsana New" w:cs="EucrosiaUPC"/>
          <w:bCs/>
          <w:sz w:val="28"/>
          <w:lang w:val="en-GB"/>
        </w:rPr>
        <w:t>,Ltd</w:t>
      </w:r>
      <w:r w:rsidRPr="00981A3F">
        <w:rPr>
          <w:rFonts w:ascii="Angsana New" w:hAnsi="Angsana New" w:cs="EucrosiaUPC"/>
          <w:bCs/>
          <w:sz w:val="28"/>
          <w:cs/>
          <w:lang w:val="en-GB"/>
        </w:rPr>
        <w:t xml:space="preserve">. </w:t>
      </w:r>
      <w:r w:rsidRPr="00981A3F">
        <w:rPr>
          <w:rFonts w:ascii="Angsana New" w:hAnsi="Angsana New" w:cs="EucrosiaUPC"/>
          <w:bCs/>
          <w:sz w:val="28"/>
          <w:lang w:val="en-GB"/>
        </w:rPr>
        <w:t xml:space="preserve">and used a name </w:t>
      </w:r>
      <w:r w:rsidRPr="00981A3F">
        <w:rPr>
          <w:rFonts w:ascii="Angsana New" w:hAnsi="Angsana New" w:cs="EucrosiaUPC"/>
          <w:bCs/>
          <w:sz w:val="28"/>
          <w:cs/>
          <w:lang w:val="en-GB"/>
        </w:rPr>
        <w:t>“</w:t>
      </w:r>
      <w:r w:rsidRPr="00981A3F">
        <w:rPr>
          <w:rFonts w:ascii="Angsana New" w:hAnsi="Angsana New" w:cs="EucrosiaUPC"/>
          <w:bCs/>
          <w:sz w:val="28"/>
          <w:lang w:val="en-GB"/>
        </w:rPr>
        <w:t>Solar Power Group Consortium</w:t>
      </w:r>
      <w:r w:rsidRPr="00981A3F">
        <w:rPr>
          <w:rFonts w:ascii="Angsana New" w:hAnsi="Angsana New" w:cs="EucrosiaUPC"/>
          <w:bCs/>
          <w:sz w:val="28"/>
          <w:cs/>
          <w:lang w:val="en-GB"/>
        </w:rPr>
        <w:t xml:space="preserve">” </w:t>
      </w:r>
      <w:r w:rsidRPr="00981A3F">
        <w:rPr>
          <w:rFonts w:ascii="Angsana New" w:hAnsi="Angsana New" w:cs="EucrosiaUPC"/>
          <w:bCs/>
          <w:sz w:val="28"/>
          <w:lang w:val="en-GB"/>
        </w:rPr>
        <w:t>for the purpose of biding for the purchase and installation of solar power generation system for Health Promoting Hospital total 2 contacts</w:t>
      </w:r>
      <w:r w:rsidRPr="00981A3F">
        <w:rPr>
          <w:rFonts w:ascii="Angsana New" w:hAnsi="Angsana New" w:cs="EucrosiaUPC"/>
          <w:bCs/>
          <w:sz w:val="28"/>
          <w:cs/>
          <w:lang w:val="en-GB"/>
        </w:rPr>
        <w:t>.</w:t>
      </w:r>
      <w:r w:rsidRPr="00981A3F">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981A3F">
        <w:rPr>
          <w:rFonts w:ascii="Angsana New" w:hAnsi="Angsana New"/>
          <w:b/>
          <w:sz w:val="28"/>
          <w:cs/>
          <w:lang w:val="en-GB"/>
        </w:rPr>
        <w:t>.</w:t>
      </w:r>
    </w:p>
    <w:p w14:paraId="0E543E0A" w14:textId="704FD5BF" w:rsidR="00A40FF5" w:rsidRPr="00AD6E54" w:rsidRDefault="00A40FF5" w:rsidP="0052690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2690D">
            <w:pPr>
              <w:pStyle w:val="BodyText3"/>
              <w:jc w:val="left"/>
              <w:rPr>
                <w:rFonts w:ascii="Angsana New" w:hAnsi="Angsana New"/>
                <w:sz w:val="28"/>
                <w:szCs w:val="28"/>
                <w:cs/>
                <w:lang w:eastAsia="en-US"/>
              </w:rPr>
            </w:pPr>
          </w:p>
        </w:tc>
        <w:tc>
          <w:tcPr>
            <w:tcW w:w="5220" w:type="dxa"/>
            <w:gridSpan w:val="4"/>
          </w:tcPr>
          <w:p w14:paraId="3FB8ED34" w14:textId="1EE9B2CA" w:rsidR="00AB47FC" w:rsidRPr="00AD6E54" w:rsidRDefault="00981A3F" w:rsidP="0052690D">
            <w:pPr>
              <w:pStyle w:val="BodyText3"/>
              <w:pBdr>
                <w:bottom w:val="single" w:sz="6" w:space="1" w:color="auto"/>
              </w:pBdr>
              <w:jc w:val="right"/>
              <w:rPr>
                <w:rFonts w:ascii="Angsana New" w:hAnsi="Angsana New"/>
                <w:sz w:val="28"/>
                <w:szCs w:val="28"/>
                <w:cs/>
                <w:lang w:eastAsia="en-US"/>
              </w:rPr>
            </w:pPr>
            <w:r w:rsidRPr="00981A3F">
              <w:rPr>
                <w:rFonts w:ascii="Angsana New" w:hAnsi="Angsana New"/>
                <w:sz w:val="28"/>
                <w:szCs w:val="28"/>
              </w:rPr>
              <w:t>(Unit : Thousand Baht)</w:t>
            </w:r>
          </w:p>
        </w:tc>
      </w:tr>
      <w:tr w:rsidR="00AD6E54" w:rsidRPr="00AD6E54" w14:paraId="289F69E2" w14:textId="77777777" w:rsidTr="005A0A82">
        <w:trPr>
          <w:trHeight w:val="284"/>
        </w:trPr>
        <w:tc>
          <w:tcPr>
            <w:tcW w:w="4074" w:type="dxa"/>
            <w:vAlign w:val="bottom"/>
          </w:tcPr>
          <w:p w14:paraId="6602EB65" w14:textId="77777777" w:rsidR="00AB47FC" w:rsidRPr="00AD6E54" w:rsidRDefault="00AB47FC" w:rsidP="0052690D">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81A3F" w:rsidRPr="00AD6E54" w14:paraId="79DBFCC8" w14:textId="77777777" w:rsidTr="004A5BA9">
        <w:trPr>
          <w:trHeight w:val="20"/>
        </w:trPr>
        <w:tc>
          <w:tcPr>
            <w:tcW w:w="4074" w:type="dxa"/>
            <w:vAlign w:val="bottom"/>
          </w:tcPr>
          <w:p w14:paraId="06ADCBC9" w14:textId="77777777" w:rsidR="00981A3F" w:rsidRPr="00AD6E54" w:rsidRDefault="00981A3F" w:rsidP="0052690D">
            <w:pPr>
              <w:pStyle w:val="BodyText3"/>
              <w:jc w:val="left"/>
              <w:rPr>
                <w:rFonts w:ascii="Angsana New" w:hAnsi="Angsana New"/>
                <w:sz w:val="28"/>
                <w:szCs w:val="28"/>
                <w:cs/>
                <w:lang w:eastAsia="en-US"/>
              </w:rPr>
            </w:pPr>
          </w:p>
        </w:tc>
        <w:tc>
          <w:tcPr>
            <w:tcW w:w="1305" w:type="dxa"/>
            <w:shd w:val="clear" w:color="auto" w:fill="auto"/>
            <w:vAlign w:val="bottom"/>
          </w:tcPr>
          <w:p w14:paraId="58473A22" w14:textId="00A4F85B"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March 31, 202</w:t>
            </w:r>
            <w:r w:rsidR="009C7AA1">
              <w:rPr>
                <w:rFonts w:ascii="Angsana New" w:hAnsi="Angsana New"/>
                <w:sz w:val="28"/>
                <w:szCs w:val="28"/>
              </w:rPr>
              <w:t>2</w:t>
            </w:r>
          </w:p>
        </w:tc>
        <w:tc>
          <w:tcPr>
            <w:tcW w:w="1305" w:type="dxa"/>
            <w:shd w:val="clear" w:color="auto" w:fill="auto"/>
            <w:vAlign w:val="bottom"/>
          </w:tcPr>
          <w:p w14:paraId="3F8E15E0" w14:textId="337993E6"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Pr>
                <w:rFonts w:ascii="Angsana New" w:hAnsi="Angsana New"/>
                <w:sz w:val="28"/>
                <w:szCs w:val="28"/>
              </w:rPr>
              <w:t>2</w:t>
            </w:r>
            <w:r w:rsidR="009C7AA1">
              <w:rPr>
                <w:rFonts w:ascii="Angsana New" w:hAnsi="Angsana New"/>
                <w:sz w:val="28"/>
                <w:szCs w:val="28"/>
              </w:rPr>
              <w:t>1</w:t>
            </w:r>
          </w:p>
        </w:tc>
        <w:tc>
          <w:tcPr>
            <w:tcW w:w="1305" w:type="dxa"/>
            <w:shd w:val="clear" w:color="auto" w:fill="auto"/>
            <w:vAlign w:val="bottom"/>
          </w:tcPr>
          <w:p w14:paraId="53E6A28B" w14:textId="56E3F3AD" w:rsidR="00981A3F" w:rsidRPr="00AD6E54" w:rsidRDefault="00981A3F" w:rsidP="0052690D">
            <w:pPr>
              <w:pBdr>
                <w:bottom w:val="single" w:sz="6" w:space="1" w:color="auto"/>
              </w:pBdr>
              <w:jc w:val="center"/>
              <w:rPr>
                <w:rFonts w:ascii="Angsana New" w:hAnsi="Angsana New"/>
                <w:sz w:val="28"/>
                <w:szCs w:val="28"/>
              </w:rPr>
            </w:pPr>
            <w:r w:rsidRPr="002276E7">
              <w:rPr>
                <w:rFonts w:ascii="Angsana New" w:hAnsi="Angsana New"/>
                <w:sz w:val="28"/>
                <w:szCs w:val="28"/>
              </w:rPr>
              <w:t>March 31, 202</w:t>
            </w:r>
            <w:r w:rsidR="009C7AA1">
              <w:rPr>
                <w:rFonts w:ascii="Angsana New" w:hAnsi="Angsana New"/>
                <w:sz w:val="28"/>
                <w:szCs w:val="28"/>
              </w:rPr>
              <w:t>2</w:t>
            </w:r>
          </w:p>
        </w:tc>
        <w:tc>
          <w:tcPr>
            <w:tcW w:w="1305" w:type="dxa"/>
            <w:vAlign w:val="bottom"/>
          </w:tcPr>
          <w:p w14:paraId="51F68869" w14:textId="0DB67FEF" w:rsidR="00981A3F" w:rsidRPr="00AD6E54" w:rsidRDefault="00981A3F" w:rsidP="0052690D">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9C7AA1">
              <w:rPr>
                <w:rFonts w:ascii="Angsana New" w:hAnsi="Angsana New"/>
                <w:sz w:val="28"/>
                <w:szCs w:val="28"/>
              </w:rPr>
              <w:t>1</w:t>
            </w:r>
          </w:p>
        </w:tc>
      </w:tr>
      <w:tr w:rsidR="009C7AA1" w:rsidRPr="00AD6E54" w14:paraId="4D1A160D" w14:textId="77777777" w:rsidTr="00A5746E">
        <w:trPr>
          <w:trHeight w:val="112"/>
        </w:trPr>
        <w:tc>
          <w:tcPr>
            <w:tcW w:w="4074" w:type="dxa"/>
            <w:shd w:val="clear" w:color="auto" w:fill="auto"/>
            <w:vAlign w:val="bottom"/>
          </w:tcPr>
          <w:p w14:paraId="077D804B" w14:textId="77777777" w:rsidR="009C7AA1" w:rsidRPr="00AD6E54" w:rsidRDefault="009C7AA1" w:rsidP="0052690D">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05" w:type="dxa"/>
            <w:shd w:val="clear" w:color="auto" w:fill="auto"/>
            <w:vAlign w:val="bottom"/>
          </w:tcPr>
          <w:p w14:paraId="74AF65A1" w14:textId="76AA0588" w:rsidR="00B017F2" w:rsidRPr="00EB49B3" w:rsidRDefault="00CE59FD" w:rsidP="0052690D">
            <w:pPr>
              <w:jc w:val="right"/>
              <w:rPr>
                <w:rFonts w:ascii="Angsana New" w:hAnsi="Angsana New"/>
                <w:sz w:val="28"/>
                <w:szCs w:val="28"/>
              </w:rPr>
            </w:pPr>
            <w:r>
              <w:rPr>
                <w:rFonts w:ascii="Angsana New" w:hAnsi="Angsana New"/>
                <w:sz w:val="28"/>
                <w:szCs w:val="28"/>
              </w:rPr>
              <w:t>56</w:t>
            </w:r>
          </w:p>
        </w:tc>
        <w:tc>
          <w:tcPr>
            <w:tcW w:w="1305" w:type="dxa"/>
            <w:shd w:val="clear" w:color="auto" w:fill="auto"/>
            <w:vAlign w:val="bottom"/>
          </w:tcPr>
          <w:p w14:paraId="07DACE06" w14:textId="736833DB" w:rsidR="009C7AA1" w:rsidRPr="00EA53BB" w:rsidRDefault="009C7AA1" w:rsidP="0052690D">
            <w:pPr>
              <w:jc w:val="right"/>
              <w:rPr>
                <w:rFonts w:ascii="Angsana New" w:hAnsi="Angsana New"/>
                <w:sz w:val="28"/>
                <w:szCs w:val="28"/>
              </w:rPr>
            </w:pPr>
            <w:r w:rsidRPr="00EB49B3">
              <w:rPr>
                <w:rFonts w:ascii="Angsana New" w:hAnsi="Angsana New"/>
                <w:sz w:val="28"/>
                <w:szCs w:val="28"/>
              </w:rPr>
              <w:t>-</w:t>
            </w:r>
          </w:p>
        </w:tc>
        <w:tc>
          <w:tcPr>
            <w:tcW w:w="1305" w:type="dxa"/>
            <w:shd w:val="clear" w:color="auto" w:fill="auto"/>
            <w:vAlign w:val="bottom"/>
          </w:tcPr>
          <w:p w14:paraId="701E6B75" w14:textId="101C78F9" w:rsidR="009C7AA1" w:rsidRPr="00EA53BB" w:rsidRDefault="006B6C83" w:rsidP="0052690D">
            <w:pPr>
              <w:jc w:val="right"/>
              <w:rPr>
                <w:rFonts w:ascii="Angsana New" w:hAnsi="Angsana New"/>
                <w:sz w:val="28"/>
                <w:szCs w:val="28"/>
              </w:rPr>
            </w:pPr>
            <w:r>
              <w:rPr>
                <w:rFonts w:ascii="Angsana New" w:hAnsi="Angsana New"/>
                <w:sz w:val="28"/>
                <w:szCs w:val="28"/>
              </w:rPr>
              <w:t>215,782</w:t>
            </w:r>
          </w:p>
        </w:tc>
        <w:tc>
          <w:tcPr>
            <w:tcW w:w="1305" w:type="dxa"/>
            <w:shd w:val="clear" w:color="auto" w:fill="auto"/>
            <w:vAlign w:val="bottom"/>
          </w:tcPr>
          <w:p w14:paraId="5A0D58F2" w14:textId="0476CE93" w:rsidR="009C7AA1" w:rsidRPr="00EA53BB" w:rsidRDefault="009C7AA1" w:rsidP="0052690D">
            <w:pPr>
              <w:jc w:val="right"/>
              <w:rPr>
                <w:rFonts w:ascii="Angsana New" w:hAnsi="Angsana New"/>
                <w:sz w:val="28"/>
                <w:szCs w:val="28"/>
              </w:rPr>
            </w:pPr>
            <w:r>
              <w:rPr>
                <w:rFonts w:asciiTheme="majorBidi" w:hAnsiTheme="majorBidi" w:cstheme="majorBidi"/>
                <w:sz w:val="28"/>
                <w:szCs w:val="28"/>
              </w:rPr>
              <w:t>215,782</w:t>
            </w:r>
          </w:p>
        </w:tc>
      </w:tr>
      <w:tr w:rsidR="009C7AA1" w:rsidRPr="00AD6E54" w14:paraId="6DF048E9" w14:textId="77777777" w:rsidTr="00A5746E">
        <w:trPr>
          <w:trHeight w:val="301"/>
        </w:trPr>
        <w:tc>
          <w:tcPr>
            <w:tcW w:w="4074" w:type="dxa"/>
            <w:shd w:val="clear" w:color="auto" w:fill="auto"/>
            <w:vAlign w:val="bottom"/>
          </w:tcPr>
          <w:p w14:paraId="7CCCDE44" w14:textId="77777777" w:rsidR="009C7AA1" w:rsidRPr="00AD6E54" w:rsidRDefault="009C7AA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05" w:type="dxa"/>
            <w:shd w:val="clear" w:color="auto" w:fill="auto"/>
            <w:vAlign w:val="bottom"/>
          </w:tcPr>
          <w:p w14:paraId="5A77C5F8" w14:textId="55A9B832" w:rsidR="009C7AA1" w:rsidRPr="00EB49B3" w:rsidRDefault="006B6C83" w:rsidP="0052690D">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247,7</w:t>
            </w:r>
            <w:r w:rsidR="00CE59FD">
              <w:rPr>
                <w:rFonts w:asciiTheme="majorBidi" w:hAnsiTheme="majorBidi" w:cstheme="majorBidi"/>
                <w:sz w:val="28"/>
                <w:szCs w:val="28"/>
              </w:rPr>
              <w:t>32</w:t>
            </w:r>
          </w:p>
        </w:tc>
        <w:tc>
          <w:tcPr>
            <w:tcW w:w="1305" w:type="dxa"/>
            <w:shd w:val="clear" w:color="auto" w:fill="auto"/>
            <w:vAlign w:val="bottom"/>
          </w:tcPr>
          <w:p w14:paraId="3FF2B142" w14:textId="5CE4DE43" w:rsidR="009C7AA1" w:rsidRPr="00AD6E54" w:rsidRDefault="009C7AA1" w:rsidP="0052690D">
            <w:pPr>
              <w:tabs>
                <w:tab w:val="decimal" w:pos="1006"/>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319,13</w:t>
            </w:r>
            <w:r>
              <w:rPr>
                <w:rFonts w:asciiTheme="majorBidi" w:hAnsiTheme="majorBidi" w:cstheme="majorBidi"/>
                <w:sz w:val="28"/>
                <w:szCs w:val="28"/>
              </w:rPr>
              <w:t>8</w:t>
            </w:r>
          </w:p>
        </w:tc>
        <w:tc>
          <w:tcPr>
            <w:tcW w:w="1305" w:type="dxa"/>
            <w:shd w:val="clear" w:color="auto" w:fill="auto"/>
            <w:vAlign w:val="bottom"/>
          </w:tcPr>
          <w:p w14:paraId="5C86F59C" w14:textId="4E5DDF3E" w:rsidR="009C7AA1" w:rsidRPr="00AD6E54" w:rsidRDefault="006B6C83" w:rsidP="0052690D">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25,81</w:t>
            </w:r>
            <w:r w:rsidR="00CE59FD">
              <w:rPr>
                <w:rFonts w:asciiTheme="majorBidi" w:hAnsiTheme="majorBidi" w:cstheme="majorBidi"/>
                <w:sz w:val="28"/>
                <w:szCs w:val="28"/>
              </w:rPr>
              <w:t>5</w:t>
            </w:r>
          </w:p>
        </w:tc>
        <w:tc>
          <w:tcPr>
            <w:tcW w:w="1305" w:type="dxa"/>
            <w:shd w:val="clear" w:color="auto" w:fill="auto"/>
            <w:vAlign w:val="bottom"/>
          </w:tcPr>
          <w:p w14:paraId="40894A32" w14:textId="49AA20E2" w:rsidR="009C7AA1" w:rsidRPr="00AD6E54" w:rsidRDefault="009C7AA1" w:rsidP="0052690D">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82,806</w:t>
            </w:r>
          </w:p>
        </w:tc>
      </w:tr>
      <w:tr w:rsidR="009C7AA1" w:rsidRPr="00AD6E54" w14:paraId="39B0B89A" w14:textId="77777777" w:rsidTr="00A5746E">
        <w:trPr>
          <w:trHeight w:val="336"/>
        </w:trPr>
        <w:tc>
          <w:tcPr>
            <w:tcW w:w="4074" w:type="dxa"/>
            <w:shd w:val="clear" w:color="auto" w:fill="auto"/>
            <w:vAlign w:val="bottom"/>
          </w:tcPr>
          <w:p w14:paraId="362A104D" w14:textId="159ED3C3" w:rsidR="009C7AA1" w:rsidRPr="00AD6E54" w:rsidRDefault="009C7AA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305" w:type="dxa"/>
            <w:shd w:val="clear" w:color="auto" w:fill="auto"/>
            <w:vAlign w:val="bottom"/>
          </w:tcPr>
          <w:p w14:paraId="06C024FB" w14:textId="6CB18C7E" w:rsidR="009C7AA1" w:rsidRPr="00EB49B3" w:rsidRDefault="006B6C83" w:rsidP="0052690D">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1</w:t>
            </w:r>
            <w:r w:rsidR="00B017F2">
              <w:rPr>
                <w:rFonts w:asciiTheme="majorBidi" w:hAnsiTheme="majorBidi" w:cstheme="majorBidi"/>
                <w:sz w:val="28"/>
                <w:szCs w:val="28"/>
              </w:rPr>
              <w:t>94</w:t>
            </w:r>
            <w:r>
              <w:rPr>
                <w:rFonts w:asciiTheme="majorBidi" w:hAnsiTheme="majorBidi" w:cstheme="majorBidi"/>
                <w:sz w:val="28"/>
                <w:szCs w:val="28"/>
              </w:rPr>
              <w:t>,</w:t>
            </w:r>
            <w:r w:rsidR="00B017F2">
              <w:rPr>
                <w:rFonts w:asciiTheme="majorBidi" w:hAnsiTheme="majorBidi" w:cstheme="majorBidi"/>
                <w:sz w:val="28"/>
                <w:szCs w:val="28"/>
              </w:rPr>
              <w:t>186</w:t>
            </w:r>
            <w:r>
              <w:rPr>
                <w:rFonts w:asciiTheme="majorBidi" w:hAnsiTheme="majorBidi" w:cstheme="majorBidi" w:hint="cs"/>
                <w:sz w:val="28"/>
                <w:szCs w:val="28"/>
                <w:cs/>
              </w:rPr>
              <w:t>)</w:t>
            </w:r>
          </w:p>
        </w:tc>
        <w:tc>
          <w:tcPr>
            <w:tcW w:w="1305" w:type="dxa"/>
            <w:shd w:val="clear" w:color="auto" w:fill="auto"/>
            <w:vAlign w:val="bottom"/>
          </w:tcPr>
          <w:p w14:paraId="14575DD8" w14:textId="62C08DC7" w:rsidR="009C7AA1" w:rsidRPr="00AD6E54" w:rsidRDefault="009C7AA1"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EB49B3">
              <w:rPr>
                <w:rFonts w:asciiTheme="majorBidi" w:hAnsiTheme="majorBidi" w:cstheme="majorBidi"/>
                <w:sz w:val="28"/>
                <w:szCs w:val="28"/>
              </w:rPr>
              <w:t>(217,988)</w:t>
            </w:r>
          </w:p>
        </w:tc>
        <w:tc>
          <w:tcPr>
            <w:tcW w:w="1305" w:type="dxa"/>
            <w:shd w:val="clear" w:color="auto" w:fill="auto"/>
            <w:vAlign w:val="bottom"/>
          </w:tcPr>
          <w:p w14:paraId="76B7E4D5" w14:textId="5C201A25" w:rsidR="009C7AA1" w:rsidRPr="00AD6E54" w:rsidRDefault="006B6C83"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9</w:t>
            </w:r>
            <w:r>
              <w:rPr>
                <w:rFonts w:asciiTheme="majorBidi" w:hAnsiTheme="majorBidi" w:cstheme="majorBidi"/>
                <w:sz w:val="28"/>
                <w:szCs w:val="28"/>
              </w:rPr>
              <w:t>,514</w:t>
            </w:r>
            <w:r>
              <w:rPr>
                <w:rFonts w:asciiTheme="majorBidi" w:hAnsiTheme="majorBidi" w:cstheme="majorBidi" w:hint="cs"/>
                <w:sz w:val="28"/>
                <w:szCs w:val="28"/>
                <w:cs/>
              </w:rPr>
              <w:t>)</w:t>
            </w:r>
          </w:p>
        </w:tc>
        <w:tc>
          <w:tcPr>
            <w:tcW w:w="1305" w:type="dxa"/>
            <w:shd w:val="clear" w:color="auto" w:fill="auto"/>
            <w:vAlign w:val="bottom"/>
          </w:tcPr>
          <w:p w14:paraId="07D2B685" w14:textId="3D8327D3" w:rsidR="009C7AA1" w:rsidRPr="00AD6E54" w:rsidRDefault="009C7AA1" w:rsidP="0052690D">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(64,769)</w:t>
            </w:r>
          </w:p>
        </w:tc>
      </w:tr>
      <w:tr w:rsidR="009C7AA1" w:rsidRPr="00AD6E54" w14:paraId="2A99A43E" w14:textId="77777777" w:rsidTr="00A5746E">
        <w:trPr>
          <w:trHeight w:val="86"/>
        </w:trPr>
        <w:tc>
          <w:tcPr>
            <w:tcW w:w="4074" w:type="dxa"/>
            <w:vAlign w:val="bottom"/>
          </w:tcPr>
          <w:p w14:paraId="4BA6ACD5" w14:textId="77777777" w:rsidR="009C7AA1" w:rsidRPr="00AD6E54" w:rsidRDefault="009C7AA1" w:rsidP="0052690D">
            <w:pPr>
              <w:rPr>
                <w:rFonts w:ascii="Angsana New" w:hAnsi="Angsana New"/>
                <w:sz w:val="28"/>
                <w:szCs w:val="28"/>
              </w:rPr>
            </w:pPr>
            <w:r w:rsidRPr="00AD6E54">
              <w:rPr>
                <w:rFonts w:ascii="Angsana New" w:hAnsi="Angsana New"/>
                <w:sz w:val="28"/>
                <w:szCs w:val="28"/>
              </w:rPr>
              <w:t>Trade accounts receivable - net</w:t>
            </w:r>
          </w:p>
        </w:tc>
        <w:tc>
          <w:tcPr>
            <w:tcW w:w="1305" w:type="dxa"/>
            <w:tcBorders>
              <w:bottom w:val="nil"/>
            </w:tcBorders>
            <w:shd w:val="clear" w:color="auto" w:fill="auto"/>
            <w:vAlign w:val="bottom"/>
          </w:tcPr>
          <w:p w14:paraId="54414CC2" w14:textId="5DDF2FEB" w:rsidR="009C7AA1" w:rsidRPr="00EB49B3" w:rsidRDefault="000B7F6B"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sz w:val="28"/>
                <w:szCs w:val="28"/>
              </w:rPr>
              <w:t>53,602</w:t>
            </w:r>
          </w:p>
        </w:tc>
        <w:tc>
          <w:tcPr>
            <w:tcW w:w="1305" w:type="dxa"/>
            <w:tcBorders>
              <w:bottom w:val="nil"/>
            </w:tcBorders>
            <w:shd w:val="clear" w:color="auto" w:fill="auto"/>
            <w:vAlign w:val="bottom"/>
          </w:tcPr>
          <w:p w14:paraId="682A7F19" w14:textId="346A8F20" w:rsidR="009C7AA1" w:rsidRPr="00AD6E54" w:rsidRDefault="009C7AA1"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EB49B3">
              <w:rPr>
                <w:rFonts w:asciiTheme="majorBidi" w:hAnsiTheme="majorBidi" w:cstheme="majorBidi"/>
                <w:sz w:val="28"/>
                <w:szCs w:val="28"/>
              </w:rPr>
              <w:t>101,1</w:t>
            </w:r>
            <w:r>
              <w:rPr>
                <w:rFonts w:asciiTheme="majorBidi" w:hAnsiTheme="majorBidi" w:cstheme="majorBidi"/>
                <w:sz w:val="28"/>
                <w:szCs w:val="28"/>
              </w:rPr>
              <w:t>50</w:t>
            </w:r>
          </w:p>
        </w:tc>
        <w:tc>
          <w:tcPr>
            <w:tcW w:w="1305" w:type="dxa"/>
            <w:tcBorders>
              <w:bottom w:val="nil"/>
            </w:tcBorders>
            <w:shd w:val="clear" w:color="auto" w:fill="auto"/>
            <w:vAlign w:val="bottom"/>
          </w:tcPr>
          <w:p w14:paraId="415ACD01" w14:textId="2D63EAB9" w:rsidR="009C7AA1" w:rsidRPr="00AD6E54" w:rsidRDefault="006B6C83"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232,08</w:t>
            </w:r>
            <w:r w:rsidR="000B7F6B">
              <w:rPr>
                <w:rFonts w:asciiTheme="majorBidi" w:hAnsiTheme="majorBidi" w:cstheme="majorBidi"/>
                <w:sz w:val="28"/>
                <w:szCs w:val="28"/>
              </w:rPr>
              <w:t>3</w:t>
            </w:r>
          </w:p>
        </w:tc>
        <w:tc>
          <w:tcPr>
            <w:tcW w:w="1305" w:type="dxa"/>
            <w:tcBorders>
              <w:bottom w:val="nil"/>
            </w:tcBorders>
            <w:shd w:val="clear" w:color="auto" w:fill="auto"/>
            <w:vAlign w:val="bottom"/>
          </w:tcPr>
          <w:p w14:paraId="537780EB" w14:textId="773A0D22" w:rsidR="009C7AA1" w:rsidRPr="00AD6E54" w:rsidRDefault="009C7AA1" w:rsidP="0052690D">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233,819</w:t>
            </w:r>
          </w:p>
        </w:tc>
      </w:tr>
    </w:tbl>
    <w:p w14:paraId="167645A9" w14:textId="5E9D2615" w:rsidR="00644E84" w:rsidRPr="00AD6E54" w:rsidRDefault="00210192" w:rsidP="0052690D">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0838FB">
        <w:rPr>
          <w:rFonts w:ascii="Angsana New" w:hAnsi="Angsana New"/>
          <w:sz w:val="28"/>
          <w:szCs w:val="28"/>
        </w:rPr>
        <w:t xml:space="preserve">During the </w:t>
      </w:r>
      <w:r w:rsidR="009C36AA" w:rsidRPr="009C36AA">
        <w:rPr>
          <w:rFonts w:ascii="Angsana New" w:hAnsi="Angsana New"/>
          <w:sz w:val="28"/>
          <w:szCs w:val="28"/>
        </w:rPr>
        <w:t>period</w:t>
      </w:r>
      <w:r w:rsidR="00763351" w:rsidRPr="000838FB">
        <w:rPr>
          <w:rFonts w:ascii="Angsana New" w:hAnsi="Angsana New"/>
          <w:sz w:val="28"/>
          <w:szCs w:val="28"/>
        </w:rPr>
        <w:t xml:space="preserve">, the </w:t>
      </w:r>
      <w:r w:rsidR="00763351" w:rsidRPr="009E426C">
        <w:rPr>
          <w:rFonts w:ascii="Angsana New" w:hAnsi="Angsana New"/>
          <w:sz w:val="28"/>
          <w:szCs w:val="28"/>
        </w:rPr>
        <w:t xml:space="preserve">movements in </w:t>
      </w:r>
      <w:r w:rsidR="009E426C" w:rsidRPr="009E426C">
        <w:rPr>
          <w:rFonts w:ascii="Angsana New" w:hAnsi="Angsana New"/>
          <w:sz w:val="28"/>
          <w:szCs w:val="28"/>
        </w:rPr>
        <w:t xml:space="preserve">loss </w:t>
      </w:r>
      <w:r w:rsidR="00763351" w:rsidRPr="009E426C">
        <w:rPr>
          <w:rFonts w:ascii="Angsana New" w:hAnsi="Angsana New"/>
          <w:sz w:val="28"/>
          <w:szCs w:val="28"/>
        </w:rPr>
        <w:t>allowance for</w:t>
      </w:r>
      <w:r w:rsidR="004A1499" w:rsidRPr="009E426C">
        <w:rPr>
          <w:rFonts w:ascii="Angsana New" w:hAnsi="Angsana New"/>
          <w:sz w:val="28"/>
          <w:szCs w:val="28"/>
        </w:rPr>
        <w:t xml:space="preserve"> </w:t>
      </w:r>
      <w:r w:rsidR="00FC078A">
        <w:rPr>
          <w:rFonts w:ascii="Angsana New" w:hAnsi="Angsana New"/>
          <w:sz w:val="28"/>
          <w:szCs w:val="28"/>
        </w:rPr>
        <w:t xml:space="preserve">trade </w:t>
      </w:r>
      <w:r w:rsidR="00763351" w:rsidRPr="009E426C">
        <w:rPr>
          <w:rFonts w:ascii="Angsana New" w:hAnsi="Angsana New"/>
          <w:sz w:val="28"/>
          <w:szCs w:val="28"/>
        </w:rPr>
        <w:t>accounts receivable are as</w:t>
      </w:r>
      <w:r w:rsidR="00763351" w:rsidRPr="000838FB">
        <w:rPr>
          <w:rFonts w:ascii="Angsana New" w:hAnsi="Angsana New"/>
          <w:sz w:val="28"/>
          <w:szCs w:val="28"/>
        </w:rPr>
        <w:t xml:space="preserve"> </w:t>
      </w:r>
      <w:r w:rsidR="00544BDA" w:rsidRPr="000838FB">
        <w:rPr>
          <w:rFonts w:ascii="Angsana New" w:hAnsi="Angsana New"/>
          <w:sz w:val="28"/>
          <w:szCs w:val="28"/>
        </w:rPr>
        <w:t>follows:</w:t>
      </w:r>
    </w:p>
    <w:tbl>
      <w:tblPr>
        <w:tblW w:w="9355" w:type="dxa"/>
        <w:tblInd w:w="534" w:type="dxa"/>
        <w:tblLook w:val="04A0" w:firstRow="1" w:lastRow="0" w:firstColumn="1" w:lastColumn="0" w:noHBand="0" w:noVBand="1"/>
      </w:tblPr>
      <w:tblGrid>
        <w:gridCol w:w="3827"/>
        <w:gridCol w:w="1382"/>
        <w:gridCol w:w="1382"/>
        <w:gridCol w:w="1382"/>
        <w:gridCol w:w="1382"/>
      </w:tblGrid>
      <w:tr w:rsidR="009C7AA1" w:rsidRPr="00AD6E54" w14:paraId="7D7EF3B5" w14:textId="77777777" w:rsidTr="005A0A82">
        <w:trPr>
          <w:trHeight w:val="20"/>
        </w:trPr>
        <w:tc>
          <w:tcPr>
            <w:tcW w:w="3827" w:type="dxa"/>
            <w:vAlign w:val="bottom"/>
          </w:tcPr>
          <w:p w14:paraId="525B2DF9" w14:textId="77777777" w:rsidR="009C7AA1" w:rsidRPr="00AD6E54" w:rsidRDefault="009C7AA1" w:rsidP="0052690D">
            <w:pPr>
              <w:pStyle w:val="BodyText3"/>
              <w:jc w:val="left"/>
              <w:rPr>
                <w:rFonts w:ascii="Angsana New" w:hAnsi="Angsana New"/>
                <w:sz w:val="28"/>
                <w:szCs w:val="28"/>
                <w:cs/>
                <w:lang w:eastAsia="en-US"/>
              </w:rPr>
            </w:pPr>
          </w:p>
        </w:tc>
        <w:tc>
          <w:tcPr>
            <w:tcW w:w="5528" w:type="dxa"/>
            <w:gridSpan w:val="4"/>
          </w:tcPr>
          <w:p w14:paraId="0EFF9189" w14:textId="6DCF8284" w:rsidR="009C7AA1" w:rsidRPr="00AD6E54" w:rsidRDefault="009C7AA1" w:rsidP="0052690D">
            <w:pPr>
              <w:pStyle w:val="BodyText3"/>
              <w:pBdr>
                <w:bottom w:val="single" w:sz="6" w:space="1" w:color="auto"/>
              </w:pBdr>
              <w:jc w:val="right"/>
              <w:rPr>
                <w:rFonts w:ascii="Angsana New" w:hAnsi="Angsana New"/>
                <w:sz w:val="28"/>
                <w:szCs w:val="28"/>
                <w:cs/>
                <w:lang w:eastAsia="en-US"/>
              </w:rPr>
            </w:pPr>
            <w:r w:rsidRPr="00981A3F">
              <w:rPr>
                <w:rFonts w:ascii="Angsana New" w:hAnsi="Angsana New"/>
                <w:sz w:val="28"/>
                <w:szCs w:val="28"/>
              </w:rPr>
              <w:t>(Unit : Thousand Baht)</w:t>
            </w:r>
          </w:p>
        </w:tc>
      </w:tr>
      <w:tr w:rsidR="00AD6E54" w:rsidRPr="00AD6E54" w14:paraId="182864A2" w14:textId="77777777" w:rsidTr="005A0A82">
        <w:trPr>
          <w:trHeight w:val="334"/>
        </w:trPr>
        <w:tc>
          <w:tcPr>
            <w:tcW w:w="3827" w:type="dxa"/>
            <w:vAlign w:val="bottom"/>
          </w:tcPr>
          <w:p w14:paraId="0A5856C6" w14:textId="77777777" w:rsidR="00380889" w:rsidRPr="00AD6E54" w:rsidRDefault="00380889" w:rsidP="0052690D">
            <w:pPr>
              <w:pStyle w:val="BodyText3"/>
              <w:jc w:val="left"/>
              <w:rPr>
                <w:rFonts w:ascii="Angsana New" w:hAnsi="Angsana New"/>
                <w:sz w:val="28"/>
                <w:szCs w:val="28"/>
                <w:cs/>
                <w:lang w:eastAsia="en-US"/>
              </w:rPr>
            </w:pPr>
          </w:p>
        </w:tc>
        <w:tc>
          <w:tcPr>
            <w:tcW w:w="2764" w:type="dxa"/>
            <w:gridSpan w:val="2"/>
          </w:tcPr>
          <w:p w14:paraId="7A05B2AF" w14:textId="77777777" w:rsidR="00380889" w:rsidRPr="00AD6E54" w:rsidRDefault="00380889"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64" w:type="dxa"/>
            <w:gridSpan w:val="2"/>
          </w:tcPr>
          <w:p w14:paraId="47A4CBB9" w14:textId="77777777" w:rsidR="00380889" w:rsidRPr="00AD6E54" w:rsidRDefault="00380889" w:rsidP="0052690D">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C7AA1" w:rsidRPr="00AD6E54" w14:paraId="4FEF6F27" w14:textId="77777777" w:rsidTr="004F3505">
        <w:trPr>
          <w:trHeight w:val="447"/>
        </w:trPr>
        <w:tc>
          <w:tcPr>
            <w:tcW w:w="3827" w:type="dxa"/>
            <w:vAlign w:val="bottom"/>
          </w:tcPr>
          <w:p w14:paraId="60A947F5" w14:textId="77777777" w:rsidR="009C7AA1" w:rsidRPr="00AD6E54" w:rsidRDefault="009C7AA1" w:rsidP="0052690D">
            <w:pPr>
              <w:pStyle w:val="BodyText3"/>
              <w:jc w:val="left"/>
              <w:rPr>
                <w:rFonts w:ascii="Angsana New" w:hAnsi="Angsana New"/>
                <w:sz w:val="28"/>
                <w:szCs w:val="28"/>
                <w:cs/>
                <w:lang w:eastAsia="en-US"/>
              </w:rPr>
            </w:pPr>
          </w:p>
        </w:tc>
        <w:tc>
          <w:tcPr>
            <w:tcW w:w="1382" w:type="dxa"/>
            <w:shd w:val="clear" w:color="auto" w:fill="auto"/>
            <w:vAlign w:val="bottom"/>
          </w:tcPr>
          <w:p w14:paraId="30E1E81F" w14:textId="72058DD7" w:rsidR="009C7AA1" w:rsidRPr="00AD6E54" w:rsidRDefault="009C7AA1" w:rsidP="0052690D">
            <w:pPr>
              <w:pBdr>
                <w:bottom w:val="single" w:sz="6" w:space="1" w:color="auto"/>
              </w:pBdr>
              <w:jc w:val="center"/>
              <w:rPr>
                <w:rFonts w:ascii="Angsana New" w:hAnsi="Angsana New"/>
                <w:sz w:val="28"/>
                <w:szCs w:val="28"/>
              </w:rPr>
            </w:pPr>
            <w:r w:rsidRPr="002276E7">
              <w:rPr>
                <w:rFonts w:ascii="Angsana New" w:hAnsi="Angsana New"/>
                <w:sz w:val="28"/>
                <w:szCs w:val="28"/>
              </w:rPr>
              <w:t>March 31, 202</w:t>
            </w:r>
            <w:r>
              <w:rPr>
                <w:rFonts w:ascii="Angsana New" w:hAnsi="Angsana New"/>
                <w:sz w:val="28"/>
                <w:szCs w:val="28"/>
              </w:rPr>
              <w:t>2</w:t>
            </w:r>
          </w:p>
        </w:tc>
        <w:tc>
          <w:tcPr>
            <w:tcW w:w="1382" w:type="dxa"/>
            <w:shd w:val="clear" w:color="auto" w:fill="auto"/>
            <w:vAlign w:val="bottom"/>
          </w:tcPr>
          <w:p w14:paraId="4A298AE9" w14:textId="7F59C2C3" w:rsidR="009C7AA1" w:rsidRPr="00AD6E54" w:rsidRDefault="009C7AA1" w:rsidP="0052690D">
            <w:pPr>
              <w:pBdr>
                <w:bottom w:val="single" w:sz="6" w:space="1" w:color="auto"/>
              </w:pBdr>
              <w:jc w:val="center"/>
              <w:rPr>
                <w:rFonts w:ascii="Angsana New" w:hAnsi="Angsana New"/>
                <w:sz w:val="28"/>
                <w:szCs w:val="28"/>
              </w:rPr>
            </w:pPr>
            <w:r w:rsidRPr="002276E7">
              <w:rPr>
                <w:rFonts w:ascii="Angsana New" w:hAnsi="Angsana New"/>
                <w:sz w:val="28"/>
                <w:szCs w:val="28"/>
              </w:rPr>
              <w:t>December 31, 20</w:t>
            </w:r>
            <w:r>
              <w:rPr>
                <w:rFonts w:ascii="Angsana New" w:hAnsi="Angsana New"/>
                <w:sz w:val="28"/>
                <w:szCs w:val="28"/>
              </w:rPr>
              <w:t>21</w:t>
            </w:r>
          </w:p>
        </w:tc>
        <w:tc>
          <w:tcPr>
            <w:tcW w:w="1382" w:type="dxa"/>
            <w:shd w:val="clear" w:color="auto" w:fill="auto"/>
            <w:vAlign w:val="bottom"/>
          </w:tcPr>
          <w:p w14:paraId="6FC02151" w14:textId="3BCB331F" w:rsidR="009C7AA1" w:rsidRPr="00AD6E54" w:rsidRDefault="009C7AA1" w:rsidP="0052690D">
            <w:pPr>
              <w:pBdr>
                <w:bottom w:val="single" w:sz="6" w:space="1" w:color="auto"/>
              </w:pBdr>
              <w:jc w:val="center"/>
              <w:rPr>
                <w:rFonts w:ascii="Angsana New" w:hAnsi="Angsana New"/>
                <w:sz w:val="28"/>
                <w:szCs w:val="28"/>
              </w:rPr>
            </w:pPr>
            <w:r w:rsidRPr="002276E7">
              <w:rPr>
                <w:rFonts w:ascii="Angsana New" w:hAnsi="Angsana New"/>
                <w:sz w:val="28"/>
                <w:szCs w:val="28"/>
              </w:rPr>
              <w:t>March 31, 202</w:t>
            </w:r>
            <w:r>
              <w:rPr>
                <w:rFonts w:ascii="Angsana New" w:hAnsi="Angsana New"/>
                <w:sz w:val="28"/>
                <w:szCs w:val="28"/>
              </w:rPr>
              <w:t>2</w:t>
            </w:r>
          </w:p>
        </w:tc>
        <w:tc>
          <w:tcPr>
            <w:tcW w:w="1382" w:type="dxa"/>
            <w:vAlign w:val="bottom"/>
          </w:tcPr>
          <w:p w14:paraId="62F79A83" w14:textId="0EB6F6C4" w:rsidR="009C7AA1" w:rsidRPr="00AD6E54" w:rsidRDefault="009C7AA1" w:rsidP="0052690D">
            <w:pPr>
              <w:pBdr>
                <w:bottom w:val="single" w:sz="6" w:space="1" w:color="auto"/>
              </w:pBdr>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21</w:t>
            </w:r>
          </w:p>
        </w:tc>
      </w:tr>
      <w:tr w:rsidR="009066C4" w:rsidRPr="00AD6E54" w14:paraId="14215B8B" w14:textId="77777777" w:rsidTr="00A126CA">
        <w:trPr>
          <w:trHeight w:val="20"/>
        </w:trPr>
        <w:tc>
          <w:tcPr>
            <w:tcW w:w="3827" w:type="dxa"/>
          </w:tcPr>
          <w:p w14:paraId="2F8803A9" w14:textId="77777777" w:rsidR="009066C4" w:rsidRPr="00AD6E54" w:rsidRDefault="009066C4"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82" w:type="dxa"/>
            <w:shd w:val="clear" w:color="auto" w:fill="auto"/>
            <w:vAlign w:val="bottom"/>
          </w:tcPr>
          <w:p w14:paraId="100131BB" w14:textId="56DCEBF7" w:rsidR="009066C4" w:rsidRPr="00A126CA" w:rsidRDefault="009066C4" w:rsidP="0052690D">
            <w:pPr>
              <w:tabs>
                <w:tab w:val="decimal" w:pos="972"/>
                <w:tab w:val="left" w:pos="1062"/>
              </w:tabs>
              <w:spacing w:line="380" w:lineRule="exact"/>
              <w:ind w:left="162" w:right="32" w:hanging="162"/>
              <w:jc w:val="right"/>
              <w:rPr>
                <w:rFonts w:ascii="Angsana New" w:hAnsi="Angsana New"/>
                <w:sz w:val="28"/>
                <w:szCs w:val="28"/>
              </w:rPr>
            </w:pPr>
            <w:r w:rsidRPr="009066C4">
              <w:rPr>
                <w:rFonts w:ascii="Angsana New" w:hAnsi="Angsana New"/>
                <w:sz w:val="28"/>
                <w:szCs w:val="28"/>
              </w:rPr>
              <w:t>(217,988)</w:t>
            </w:r>
          </w:p>
        </w:tc>
        <w:tc>
          <w:tcPr>
            <w:tcW w:w="1382" w:type="dxa"/>
            <w:shd w:val="clear" w:color="auto" w:fill="auto"/>
            <w:vAlign w:val="bottom"/>
          </w:tcPr>
          <w:p w14:paraId="18DD836A" w14:textId="1E4C873D" w:rsidR="009066C4" w:rsidRPr="00A126CA" w:rsidRDefault="009066C4" w:rsidP="0052690D">
            <w:pPr>
              <w:tabs>
                <w:tab w:val="decimal" w:pos="972"/>
                <w:tab w:val="left" w:pos="1062"/>
              </w:tabs>
              <w:spacing w:line="380" w:lineRule="exact"/>
              <w:ind w:left="162" w:right="32" w:hanging="162"/>
              <w:jc w:val="right"/>
              <w:rPr>
                <w:rFonts w:ascii="Angsana New" w:hAnsi="Angsana New"/>
                <w:sz w:val="28"/>
                <w:szCs w:val="28"/>
              </w:rPr>
            </w:pPr>
            <w:r w:rsidRPr="00A126CA">
              <w:rPr>
                <w:rFonts w:ascii="Angsana New" w:hAnsi="Angsana New"/>
                <w:sz w:val="28"/>
                <w:szCs w:val="28"/>
              </w:rPr>
              <w:t>(93,39</w:t>
            </w:r>
            <w:r w:rsidR="00046A64" w:rsidRPr="00046A64">
              <w:rPr>
                <w:rFonts w:ascii="Angsana New" w:hAnsi="Angsana New" w:hint="cs"/>
                <w:sz w:val="28"/>
                <w:szCs w:val="28"/>
              </w:rPr>
              <w:t>9</w:t>
            </w:r>
            <w:r w:rsidRPr="00A126CA">
              <w:rPr>
                <w:rFonts w:ascii="Angsana New" w:hAnsi="Angsana New"/>
                <w:sz w:val="28"/>
                <w:szCs w:val="28"/>
              </w:rPr>
              <w:t>)</w:t>
            </w:r>
          </w:p>
        </w:tc>
        <w:tc>
          <w:tcPr>
            <w:tcW w:w="1382" w:type="dxa"/>
            <w:shd w:val="clear" w:color="auto" w:fill="auto"/>
            <w:vAlign w:val="bottom"/>
          </w:tcPr>
          <w:p w14:paraId="050740FE" w14:textId="6C39DD08" w:rsidR="009066C4" w:rsidRPr="00A126CA" w:rsidRDefault="009066C4" w:rsidP="0052690D">
            <w:pPr>
              <w:tabs>
                <w:tab w:val="decimal" w:pos="972"/>
                <w:tab w:val="left" w:pos="1062"/>
              </w:tabs>
              <w:spacing w:line="380" w:lineRule="exact"/>
              <w:ind w:left="162" w:right="32" w:hanging="162"/>
              <w:jc w:val="right"/>
              <w:rPr>
                <w:rFonts w:ascii="Angsana New" w:hAnsi="Angsana New"/>
                <w:sz w:val="28"/>
                <w:szCs w:val="28"/>
              </w:rPr>
            </w:pPr>
            <w:r w:rsidRPr="009066C4">
              <w:rPr>
                <w:rFonts w:ascii="Angsana New" w:hAnsi="Angsana New"/>
                <w:sz w:val="28"/>
                <w:szCs w:val="28"/>
              </w:rPr>
              <w:t>(64,769)</w:t>
            </w:r>
          </w:p>
        </w:tc>
        <w:tc>
          <w:tcPr>
            <w:tcW w:w="1382" w:type="dxa"/>
            <w:shd w:val="clear" w:color="auto" w:fill="auto"/>
            <w:vAlign w:val="bottom"/>
          </w:tcPr>
          <w:p w14:paraId="02550EB1" w14:textId="367ADA0B" w:rsidR="009066C4" w:rsidRPr="00AD6E54" w:rsidRDefault="009066C4" w:rsidP="0052690D">
            <w:pPr>
              <w:tabs>
                <w:tab w:val="decimal" w:pos="972"/>
                <w:tab w:val="left" w:pos="1062"/>
              </w:tabs>
              <w:spacing w:line="380" w:lineRule="exact"/>
              <w:ind w:left="162" w:right="32" w:hanging="162"/>
              <w:jc w:val="right"/>
              <w:rPr>
                <w:rFonts w:ascii="Angsana New" w:hAnsi="Angsana New"/>
                <w:sz w:val="28"/>
                <w:szCs w:val="28"/>
              </w:rPr>
            </w:pPr>
            <w:r w:rsidRPr="00A126CA">
              <w:rPr>
                <w:rFonts w:ascii="Angsana New" w:hAnsi="Angsana New"/>
                <w:sz w:val="28"/>
                <w:szCs w:val="28"/>
              </w:rPr>
              <w:t>(65,761)</w:t>
            </w:r>
          </w:p>
        </w:tc>
      </w:tr>
      <w:tr w:rsidR="009066C4" w:rsidRPr="00AD6E54" w14:paraId="28E4A136" w14:textId="77777777" w:rsidTr="00A5746E">
        <w:trPr>
          <w:trHeight w:val="151"/>
        </w:trPr>
        <w:tc>
          <w:tcPr>
            <w:tcW w:w="3827" w:type="dxa"/>
          </w:tcPr>
          <w:p w14:paraId="5EC1A2A9" w14:textId="47EC072E" w:rsidR="009066C4" w:rsidRPr="00AD6E54" w:rsidRDefault="009066C4" w:rsidP="0052690D">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82" w:type="dxa"/>
            <w:shd w:val="clear" w:color="auto" w:fill="auto"/>
            <w:vAlign w:val="bottom"/>
          </w:tcPr>
          <w:p w14:paraId="458A22F5" w14:textId="16EF785E" w:rsidR="009066C4" w:rsidRPr="00AD6E54" w:rsidRDefault="000917F6" w:rsidP="0052690D">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046A64" w:rsidRPr="00046A64">
              <w:rPr>
                <w:rFonts w:ascii="Angsana New" w:hAnsi="Angsana New" w:hint="cs"/>
                <w:sz w:val="28"/>
                <w:szCs w:val="28"/>
              </w:rPr>
              <w:t>31</w:t>
            </w:r>
            <w:r>
              <w:rPr>
                <w:rFonts w:ascii="Angsana New" w:hAnsi="Angsana New"/>
                <w:sz w:val="28"/>
                <w:szCs w:val="28"/>
              </w:rPr>
              <w:t>,453</w:t>
            </w:r>
            <w:r>
              <w:rPr>
                <w:rFonts w:ascii="Angsana New" w:hAnsi="Angsana New" w:hint="cs"/>
                <w:sz w:val="28"/>
                <w:szCs w:val="28"/>
                <w:cs/>
              </w:rPr>
              <w:t>)</w:t>
            </w:r>
          </w:p>
        </w:tc>
        <w:tc>
          <w:tcPr>
            <w:tcW w:w="1382" w:type="dxa"/>
            <w:shd w:val="clear" w:color="auto" w:fill="auto"/>
            <w:vAlign w:val="bottom"/>
          </w:tcPr>
          <w:p w14:paraId="5F6BEA9E" w14:textId="43DA22B8" w:rsidR="009066C4" w:rsidRPr="00AD6E54" w:rsidRDefault="009066C4" w:rsidP="0052690D">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sz w:val="28"/>
                <w:szCs w:val="28"/>
              </w:rPr>
              <w:t>(137,83</w:t>
            </w:r>
            <w:r w:rsidR="00046A64" w:rsidRPr="00046A64">
              <w:rPr>
                <w:rFonts w:asciiTheme="majorBidi" w:hAnsiTheme="majorBidi" w:cstheme="majorBidi" w:hint="cs"/>
                <w:sz w:val="28"/>
                <w:szCs w:val="28"/>
              </w:rPr>
              <w:t>3</w:t>
            </w:r>
            <w:r>
              <w:rPr>
                <w:rFonts w:asciiTheme="majorBidi" w:hAnsiTheme="majorBidi" w:cstheme="majorBidi"/>
                <w:sz w:val="28"/>
                <w:szCs w:val="28"/>
              </w:rPr>
              <w:t>)</w:t>
            </w:r>
          </w:p>
        </w:tc>
        <w:tc>
          <w:tcPr>
            <w:tcW w:w="1382" w:type="dxa"/>
            <w:shd w:val="clear" w:color="auto" w:fill="auto"/>
            <w:vAlign w:val="bottom"/>
          </w:tcPr>
          <w:p w14:paraId="4A149287" w14:textId="3AE87F26" w:rsidR="009066C4" w:rsidRPr="00AD6E54" w:rsidRDefault="002B77E1" w:rsidP="0052690D">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82" w:type="dxa"/>
            <w:shd w:val="clear" w:color="auto" w:fill="auto"/>
            <w:vAlign w:val="bottom"/>
          </w:tcPr>
          <w:p w14:paraId="12462ACC" w14:textId="30451E8D" w:rsidR="009066C4" w:rsidRPr="00AD6E54" w:rsidRDefault="009066C4" w:rsidP="0052690D">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(1,54</w:t>
            </w:r>
            <w:r w:rsidR="00046A64" w:rsidRPr="00046A64">
              <w:rPr>
                <w:rFonts w:asciiTheme="majorBidi" w:hAnsiTheme="majorBidi" w:cstheme="majorBidi" w:hint="cs"/>
                <w:sz w:val="28"/>
                <w:szCs w:val="28"/>
              </w:rPr>
              <w:t>8</w:t>
            </w:r>
            <w:r>
              <w:rPr>
                <w:rFonts w:asciiTheme="majorBidi" w:hAnsiTheme="majorBidi" w:cstheme="majorBidi"/>
                <w:sz w:val="28"/>
                <w:szCs w:val="28"/>
              </w:rPr>
              <w:t>)</w:t>
            </w:r>
          </w:p>
        </w:tc>
      </w:tr>
      <w:tr w:rsidR="009066C4" w:rsidRPr="00AD6E54" w14:paraId="3EF4DAB8" w14:textId="77777777" w:rsidTr="00A5746E">
        <w:trPr>
          <w:trHeight w:val="186"/>
        </w:trPr>
        <w:tc>
          <w:tcPr>
            <w:tcW w:w="3827" w:type="dxa"/>
            <w:shd w:val="clear" w:color="auto" w:fill="auto"/>
          </w:tcPr>
          <w:p w14:paraId="66096AEF" w14:textId="703F0C65" w:rsidR="009066C4" w:rsidRPr="00FC078A" w:rsidRDefault="009066C4" w:rsidP="0052690D">
            <w:pPr>
              <w:spacing w:line="240" w:lineRule="auto"/>
              <w:ind w:left="162" w:hanging="162"/>
              <w:rPr>
                <w:rFonts w:ascii="Angsana New" w:hAnsi="Angsana New"/>
                <w:sz w:val="28"/>
                <w:szCs w:val="28"/>
                <w:lang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82" w:type="dxa"/>
            <w:shd w:val="clear" w:color="auto" w:fill="auto"/>
            <w:vAlign w:val="bottom"/>
          </w:tcPr>
          <w:p w14:paraId="12583642" w14:textId="11039919" w:rsidR="009066C4" w:rsidRPr="00AD6E54" w:rsidRDefault="002B77E1"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55,255</w:t>
            </w:r>
          </w:p>
        </w:tc>
        <w:tc>
          <w:tcPr>
            <w:tcW w:w="1382" w:type="dxa"/>
            <w:shd w:val="clear" w:color="auto" w:fill="auto"/>
            <w:vAlign w:val="bottom"/>
          </w:tcPr>
          <w:p w14:paraId="5D2636E0" w14:textId="2BBAA8CC" w:rsidR="009066C4" w:rsidRPr="00AD6E54" w:rsidRDefault="009066C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13,24</w:t>
            </w:r>
            <w:r w:rsidR="00046A64" w:rsidRPr="00046A64">
              <w:rPr>
                <w:rFonts w:ascii="Angsana New" w:hAnsi="Angsana New" w:hint="cs"/>
                <w:sz w:val="28"/>
                <w:szCs w:val="28"/>
              </w:rPr>
              <w:t>4</w:t>
            </w:r>
          </w:p>
        </w:tc>
        <w:tc>
          <w:tcPr>
            <w:tcW w:w="1382" w:type="dxa"/>
            <w:shd w:val="clear" w:color="auto" w:fill="auto"/>
            <w:vAlign w:val="bottom"/>
          </w:tcPr>
          <w:p w14:paraId="1E14125C" w14:textId="2AF24CC5" w:rsidR="009066C4" w:rsidRPr="00AD6E54" w:rsidRDefault="002B77E1"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55,255</w:t>
            </w:r>
          </w:p>
        </w:tc>
        <w:tc>
          <w:tcPr>
            <w:tcW w:w="1382" w:type="dxa"/>
            <w:shd w:val="clear" w:color="auto" w:fill="auto"/>
            <w:vAlign w:val="bottom"/>
          </w:tcPr>
          <w:p w14:paraId="031104E1" w14:textId="6807ECC2" w:rsidR="009066C4" w:rsidRPr="00AD6E54" w:rsidRDefault="009066C4"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2,540</w:t>
            </w:r>
          </w:p>
        </w:tc>
      </w:tr>
      <w:tr w:rsidR="009066C4" w:rsidRPr="00AD6E54" w14:paraId="2CB1C1A2" w14:textId="77777777" w:rsidTr="00A5746E">
        <w:trPr>
          <w:trHeight w:val="73"/>
        </w:trPr>
        <w:tc>
          <w:tcPr>
            <w:tcW w:w="3827" w:type="dxa"/>
          </w:tcPr>
          <w:p w14:paraId="52779A6A" w14:textId="77777777" w:rsidR="009066C4" w:rsidRPr="00AD6E54" w:rsidRDefault="009066C4"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82" w:type="dxa"/>
            <w:tcBorders>
              <w:bottom w:val="nil"/>
            </w:tcBorders>
            <w:shd w:val="clear" w:color="auto" w:fill="auto"/>
            <w:vAlign w:val="bottom"/>
          </w:tcPr>
          <w:p w14:paraId="516BAF9F" w14:textId="355FFAA0" w:rsidR="009066C4" w:rsidRPr="00AD6E54" w:rsidRDefault="002B77E1"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046A64" w:rsidRPr="00046A64">
              <w:rPr>
                <w:rFonts w:ascii="Angsana New" w:hAnsi="Angsana New" w:hint="cs"/>
                <w:sz w:val="28"/>
                <w:szCs w:val="28"/>
              </w:rPr>
              <w:t>194</w:t>
            </w:r>
            <w:r w:rsidR="000917F6">
              <w:rPr>
                <w:rFonts w:ascii="Angsana New" w:hAnsi="Angsana New"/>
                <w:sz w:val="28"/>
                <w:szCs w:val="28"/>
              </w:rPr>
              <w:t>,186</w:t>
            </w:r>
            <w:r>
              <w:rPr>
                <w:rFonts w:ascii="Angsana New" w:hAnsi="Angsana New" w:hint="cs"/>
                <w:sz w:val="28"/>
                <w:szCs w:val="28"/>
                <w:cs/>
              </w:rPr>
              <w:t>)</w:t>
            </w:r>
          </w:p>
        </w:tc>
        <w:tc>
          <w:tcPr>
            <w:tcW w:w="1382" w:type="dxa"/>
            <w:tcBorders>
              <w:bottom w:val="nil"/>
            </w:tcBorders>
            <w:shd w:val="clear" w:color="auto" w:fill="auto"/>
            <w:vAlign w:val="bottom"/>
          </w:tcPr>
          <w:p w14:paraId="2B3D3BCF" w14:textId="37F7503B" w:rsidR="009066C4" w:rsidRPr="00AD6E54" w:rsidRDefault="009066C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(217,</w:t>
            </w:r>
            <w:r w:rsidR="00046A64" w:rsidRPr="00046A64">
              <w:rPr>
                <w:rFonts w:asciiTheme="majorBidi" w:hAnsiTheme="majorBidi" w:cstheme="majorBidi" w:hint="cs"/>
                <w:sz w:val="28"/>
                <w:szCs w:val="28"/>
              </w:rPr>
              <w:t>9</w:t>
            </w:r>
            <w:r>
              <w:rPr>
                <w:rFonts w:asciiTheme="majorBidi" w:hAnsiTheme="majorBidi" w:cstheme="majorBidi"/>
                <w:sz w:val="28"/>
                <w:szCs w:val="28"/>
              </w:rPr>
              <w:t>88)</w:t>
            </w:r>
          </w:p>
        </w:tc>
        <w:tc>
          <w:tcPr>
            <w:tcW w:w="1382" w:type="dxa"/>
            <w:tcBorders>
              <w:bottom w:val="nil"/>
            </w:tcBorders>
            <w:shd w:val="clear" w:color="auto" w:fill="auto"/>
            <w:vAlign w:val="bottom"/>
          </w:tcPr>
          <w:p w14:paraId="672C2DE4" w14:textId="625CA203" w:rsidR="009066C4" w:rsidRPr="00AD6E54" w:rsidRDefault="002B77E1"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hint="cs"/>
                <w:sz w:val="28"/>
                <w:szCs w:val="28"/>
                <w:cs/>
              </w:rPr>
              <w:t>(</w:t>
            </w:r>
            <w:r w:rsidR="00046A64" w:rsidRPr="00046A64">
              <w:rPr>
                <w:rFonts w:ascii="Angsana New" w:hAnsi="Angsana New" w:hint="cs"/>
                <w:sz w:val="28"/>
                <w:szCs w:val="28"/>
              </w:rPr>
              <w:t>9</w:t>
            </w:r>
            <w:r>
              <w:rPr>
                <w:rFonts w:ascii="Angsana New" w:hAnsi="Angsana New"/>
                <w:sz w:val="28"/>
                <w:szCs w:val="28"/>
              </w:rPr>
              <w:t>,514</w:t>
            </w:r>
            <w:r>
              <w:rPr>
                <w:rFonts w:ascii="Angsana New" w:hAnsi="Angsana New" w:hint="cs"/>
                <w:sz w:val="28"/>
                <w:szCs w:val="28"/>
                <w:cs/>
              </w:rPr>
              <w:t>)</w:t>
            </w:r>
          </w:p>
        </w:tc>
        <w:tc>
          <w:tcPr>
            <w:tcW w:w="1382" w:type="dxa"/>
            <w:tcBorders>
              <w:bottom w:val="nil"/>
            </w:tcBorders>
            <w:shd w:val="clear" w:color="auto" w:fill="auto"/>
            <w:vAlign w:val="bottom"/>
          </w:tcPr>
          <w:p w14:paraId="24E97ECA" w14:textId="682321C8" w:rsidR="009066C4" w:rsidRPr="00AD6E54" w:rsidRDefault="009066C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(64,76</w:t>
            </w:r>
            <w:r w:rsidR="00046A64" w:rsidRPr="00046A64">
              <w:rPr>
                <w:rFonts w:asciiTheme="majorBidi" w:hAnsiTheme="majorBidi" w:cstheme="majorBidi" w:hint="cs"/>
                <w:sz w:val="28"/>
                <w:szCs w:val="28"/>
              </w:rPr>
              <w:t>9</w:t>
            </w:r>
            <w:r>
              <w:rPr>
                <w:rFonts w:asciiTheme="majorBidi" w:hAnsiTheme="majorBidi" w:cstheme="majorBidi"/>
                <w:sz w:val="28"/>
                <w:szCs w:val="28"/>
              </w:rPr>
              <w:t>)</w:t>
            </w:r>
          </w:p>
        </w:tc>
      </w:tr>
    </w:tbl>
    <w:p w14:paraId="6111C5A5" w14:textId="66DA9B0F" w:rsidR="00893823" w:rsidRDefault="00C13299" w:rsidP="0052690D">
      <w:pPr>
        <w:tabs>
          <w:tab w:val="clear" w:pos="227"/>
          <w:tab w:val="clear" w:pos="680"/>
          <w:tab w:val="left" w:pos="540"/>
        </w:tabs>
        <w:spacing w:before="120" w:after="120" w:line="240" w:lineRule="auto"/>
        <w:ind w:left="540"/>
        <w:jc w:val="thaiDistribute"/>
        <w:rPr>
          <w:rFonts w:ascii="Angsana New" w:hAnsi="Angsana New"/>
          <w:sz w:val="28"/>
          <w:szCs w:val="28"/>
        </w:rPr>
      </w:pPr>
      <w:bookmarkStart w:id="1" w:name="_Hlk79157810"/>
      <w:r w:rsidRPr="00C13299">
        <w:rPr>
          <w:rFonts w:ascii="Angsana New" w:hAnsi="Angsana New"/>
          <w:sz w:val="28"/>
          <w:szCs w:val="28"/>
        </w:rPr>
        <w:lastRenderedPageBreak/>
        <w:t xml:space="preserve">During the </w:t>
      </w:r>
      <w:r w:rsidR="00C741BD">
        <w:rPr>
          <w:rFonts w:ascii="Angsana New" w:hAnsi="Angsana New"/>
          <w:sz w:val="28"/>
          <w:szCs w:val="28"/>
        </w:rPr>
        <w:t>period</w:t>
      </w:r>
      <w:r w:rsidRPr="00C13299">
        <w:rPr>
          <w:rFonts w:ascii="Angsana New" w:hAnsi="Angsana New"/>
          <w:sz w:val="28"/>
          <w:szCs w:val="28"/>
        </w:rPr>
        <w:t xml:space="preserve"> ended </w:t>
      </w:r>
      <w:r w:rsidR="00C741BD">
        <w:rPr>
          <w:rFonts w:ascii="Angsana New" w:hAnsi="Angsana New"/>
          <w:sz w:val="28"/>
          <w:szCs w:val="28"/>
        </w:rPr>
        <w:t xml:space="preserve">March </w:t>
      </w:r>
      <w:r w:rsidRPr="00C13299">
        <w:rPr>
          <w:rFonts w:ascii="Angsana New" w:hAnsi="Angsana New"/>
          <w:sz w:val="28"/>
          <w:szCs w:val="28"/>
        </w:rPr>
        <w:t>31, 202</w:t>
      </w:r>
      <w:r w:rsidR="00C741BD">
        <w:rPr>
          <w:rFonts w:ascii="Angsana New" w:hAnsi="Angsana New"/>
          <w:sz w:val="28"/>
          <w:szCs w:val="28"/>
        </w:rPr>
        <w:t>2</w:t>
      </w:r>
      <w:r w:rsidRPr="00C13299">
        <w:rPr>
          <w:rFonts w:ascii="Angsana New" w:hAnsi="Angsana New"/>
          <w:sz w:val="28"/>
          <w:szCs w:val="28"/>
        </w:rPr>
        <w:t xml:space="preserve">, </w:t>
      </w:r>
      <w:r w:rsidR="00D94B15" w:rsidRPr="00D94B15">
        <w:rPr>
          <w:rFonts w:ascii="Angsana New" w:hAnsi="Angsana New"/>
          <w:sz w:val="28"/>
          <w:szCs w:val="28"/>
        </w:rPr>
        <w:t xml:space="preserve">the Group and the Company </w:t>
      </w:r>
      <w:r w:rsidRPr="00C13299">
        <w:rPr>
          <w:rFonts w:ascii="Angsana New" w:hAnsi="Angsana New"/>
          <w:sz w:val="28"/>
          <w:szCs w:val="28"/>
        </w:rPr>
        <w:t xml:space="preserve">reversed loss allowance for trade accounts receivable because the Company has received payment from </w:t>
      </w:r>
      <w:r w:rsidR="00D94B15">
        <w:rPr>
          <w:rFonts w:ascii="Angsana New" w:hAnsi="Angsana New"/>
          <w:sz w:val="28"/>
          <w:szCs w:val="28"/>
        </w:rPr>
        <w:t>t</w:t>
      </w:r>
      <w:r w:rsidR="00204FC8">
        <w:rPr>
          <w:rFonts w:ascii="Angsana New" w:hAnsi="Angsana New"/>
          <w:sz w:val="28"/>
          <w:szCs w:val="28"/>
        </w:rPr>
        <w:t>wo</w:t>
      </w:r>
      <w:r w:rsidRPr="00C13299">
        <w:rPr>
          <w:rFonts w:ascii="Angsana New" w:hAnsi="Angsana New"/>
          <w:sz w:val="28"/>
          <w:szCs w:val="28"/>
        </w:rPr>
        <w:t xml:space="preserve"> company of Baht</w:t>
      </w:r>
      <w:r w:rsidR="00557298">
        <w:rPr>
          <w:rFonts w:ascii="Angsana New" w:hAnsi="Angsana New"/>
          <w:sz w:val="28"/>
          <w:szCs w:val="28"/>
        </w:rPr>
        <w:t xml:space="preserve"> </w:t>
      </w:r>
      <w:r w:rsidR="00046A64" w:rsidRPr="00046A64">
        <w:rPr>
          <w:rFonts w:ascii="Angsana New" w:hAnsi="Angsana New" w:hint="cs"/>
          <w:sz w:val="28"/>
          <w:szCs w:val="28"/>
        </w:rPr>
        <w:t>55</w:t>
      </w:r>
      <w:r w:rsidR="003F2BFA">
        <w:rPr>
          <w:rFonts w:ascii="Angsana New" w:hAnsi="Angsana New" w:hint="cs"/>
          <w:sz w:val="28"/>
          <w:szCs w:val="28"/>
          <w:cs/>
        </w:rPr>
        <w:t>.</w:t>
      </w:r>
      <w:r w:rsidR="00046A64" w:rsidRPr="00046A64">
        <w:rPr>
          <w:rFonts w:ascii="Angsana New" w:hAnsi="Angsana New" w:hint="cs"/>
          <w:sz w:val="28"/>
          <w:szCs w:val="28"/>
        </w:rPr>
        <w:t>26</w:t>
      </w:r>
      <w:r w:rsidRPr="00C13299">
        <w:rPr>
          <w:rFonts w:ascii="Angsana New" w:hAnsi="Angsana New"/>
          <w:sz w:val="28"/>
          <w:szCs w:val="28"/>
        </w:rPr>
        <w:t xml:space="preserve"> million</w:t>
      </w:r>
      <w:r w:rsidR="00146E2F">
        <w:rPr>
          <w:rFonts w:ascii="Angsana New" w:hAnsi="Angsana New" w:hint="cs"/>
          <w:sz w:val="28"/>
          <w:szCs w:val="28"/>
          <w:cs/>
        </w:rPr>
        <w:t xml:space="preserve"> </w:t>
      </w:r>
      <w:r w:rsidRPr="00C13299">
        <w:rPr>
          <w:rFonts w:ascii="Angsana New" w:hAnsi="Angsana New"/>
          <w:sz w:val="28"/>
          <w:szCs w:val="28"/>
        </w:rPr>
        <w:t>Those were reversed in the statement of profit or loss and other comprehensive income.</w:t>
      </w:r>
      <w:bookmarkEnd w:id="1"/>
    </w:p>
    <w:p w14:paraId="2C1D6D67" w14:textId="0DEEE926" w:rsidR="001B4279" w:rsidRPr="00AD6E54" w:rsidRDefault="00A40FF5" w:rsidP="0052690D">
      <w:pPr>
        <w:tabs>
          <w:tab w:val="clear" w:pos="227"/>
          <w:tab w:val="clear" w:pos="454"/>
        </w:tabs>
        <w:spacing w:before="120" w:after="120" w:line="300" w:lineRule="exact"/>
        <w:ind w:left="539"/>
        <w:jc w:val="thaiDistribute"/>
        <w:rPr>
          <w:rFonts w:ascii="Angsana New" w:hAnsi="Angsana New"/>
          <w:sz w:val="28"/>
          <w:szCs w:val="28"/>
        </w:rPr>
      </w:pPr>
      <w:r w:rsidRPr="00A604D4">
        <w:rPr>
          <w:rFonts w:ascii="Angsana New" w:hAnsi="Angsana New"/>
          <w:sz w:val="28"/>
          <w:szCs w:val="28"/>
        </w:rPr>
        <w:t xml:space="preserve">Outstanding balances of receivable as </w:t>
      </w:r>
      <w:proofErr w:type="gramStart"/>
      <w:r w:rsidRPr="00A604D4">
        <w:rPr>
          <w:rFonts w:ascii="Angsana New" w:hAnsi="Angsana New"/>
          <w:sz w:val="28"/>
          <w:szCs w:val="28"/>
        </w:rPr>
        <w:t>at</w:t>
      </w:r>
      <w:proofErr w:type="gramEnd"/>
      <w:r w:rsidRPr="00A604D4">
        <w:rPr>
          <w:rFonts w:ascii="Angsana New" w:hAnsi="Angsana New"/>
          <w:sz w:val="28"/>
          <w:szCs w:val="28"/>
        </w:rPr>
        <w:t xml:space="preserve"> </w:t>
      </w:r>
      <w:r w:rsidR="009066C4" w:rsidRPr="009066C4">
        <w:rPr>
          <w:rFonts w:ascii="Angsana New" w:hAnsi="Angsana New"/>
          <w:sz w:val="28"/>
          <w:szCs w:val="28"/>
        </w:rPr>
        <w:t>March 31, 202</w:t>
      </w:r>
      <w:r w:rsidR="00046A64" w:rsidRPr="00046A64">
        <w:rPr>
          <w:rFonts w:ascii="Angsana New" w:hAnsi="Angsana New" w:hint="cs"/>
          <w:sz w:val="28"/>
          <w:szCs w:val="28"/>
        </w:rPr>
        <w:t>2</w:t>
      </w:r>
      <w:r w:rsidR="009066C4" w:rsidRPr="009066C4">
        <w:rPr>
          <w:rFonts w:ascii="Angsana New" w:hAnsi="Angsana New"/>
          <w:sz w:val="28"/>
          <w:szCs w:val="28"/>
        </w:rPr>
        <w:t xml:space="preserve"> and December 31, 202</w:t>
      </w:r>
      <w:r w:rsidR="00046A64" w:rsidRPr="00046A64">
        <w:rPr>
          <w:rFonts w:ascii="Angsana New" w:hAnsi="Angsana New" w:hint="cs"/>
          <w:sz w:val="28"/>
          <w:szCs w:val="28"/>
        </w:rPr>
        <w:t>1</w:t>
      </w:r>
      <w:r w:rsidR="009066C4" w:rsidRPr="009066C4">
        <w:rPr>
          <w:rFonts w:ascii="Angsana New" w:hAnsi="Angsana New"/>
          <w:sz w:val="28"/>
          <w:szCs w:val="28"/>
        </w:rPr>
        <w:t xml:space="preserve"> </w:t>
      </w:r>
      <w:r w:rsidRPr="00A604D4">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AD6E54" w14:paraId="368D3185" w14:textId="77777777" w:rsidTr="005A0A82">
        <w:trPr>
          <w:trHeight w:val="399"/>
        </w:trPr>
        <w:tc>
          <w:tcPr>
            <w:tcW w:w="3827" w:type="dxa"/>
          </w:tcPr>
          <w:p w14:paraId="7FFAC4F5" w14:textId="77777777" w:rsidR="00AF1055" w:rsidRPr="00AD6E54" w:rsidRDefault="00AF105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528" w:type="dxa"/>
            <w:gridSpan w:val="4"/>
          </w:tcPr>
          <w:p w14:paraId="5262E237" w14:textId="793E96B4" w:rsidR="00AF1055" w:rsidRPr="00AD6E54" w:rsidRDefault="009066C4"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9066C4">
              <w:rPr>
                <w:rFonts w:ascii="Angsana New" w:hAnsi="Angsana New"/>
                <w:sz w:val="28"/>
                <w:szCs w:val="28"/>
              </w:rPr>
              <w:t>(</w:t>
            </w:r>
            <w:proofErr w:type="gramStart"/>
            <w:r w:rsidRPr="009066C4">
              <w:rPr>
                <w:rFonts w:ascii="Angsana New" w:hAnsi="Angsana New"/>
                <w:sz w:val="28"/>
                <w:szCs w:val="28"/>
              </w:rPr>
              <w:t>Unit :</w:t>
            </w:r>
            <w:proofErr w:type="gramEnd"/>
            <w:r w:rsidRPr="009066C4">
              <w:rPr>
                <w:rFonts w:ascii="Angsana New" w:hAnsi="Angsana New"/>
                <w:sz w:val="28"/>
                <w:szCs w:val="28"/>
              </w:rPr>
              <w:t xml:space="preserve"> Thousand Baht)</w:t>
            </w:r>
          </w:p>
        </w:tc>
      </w:tr>
      <w:tr w:rsidR="00AD6E54" w:rsidRPr="00AD6E54" w14:paraId="31621BAB" w14:textId="77777777" w:rsidTr="005A0A82">
        <w:trPr>
          <w:trHeight w:val="274"/>
        </w:trPr>
        <w:tc>
          <w:tcPr>
            <w:tcW w:w="3827" w:type="dxa"/>
          </w:tcPr>
          <w:p w14:paraId="61B1977A" w14:textId="77777777" w:rsidR="00461E8D" w:rsidRPr="00AD6E54" w:rsidRDefault="00461E8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AD6E54" w:rsidRDefault="00461E8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764" w:type="dxa"/>
            <w:gridSpan w:val="2"/>
          </w:tcPr>
          <w:p w14:paraId="10C003E5" w14:textId="77777777" w:rsidR="00461E8D" w:rsidRPr="00AD6E54" w:rsidRDefault="00461E8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9066C4" w:rsidRPr="00AD6E54" w14:paraId="178972F8" w14:textId="77777777" w:rsidTr="00A835C8">
        <w:trPr>
          <w:trHeight w:val="294"/>
        </w:trPr>
        <w:tc>
          <w:tcPr>
            <w:tcW w:w="3827" w:type="dxa"/>
          </w:tcPr>
          <w:p w14:paraId="1BCC40CC" w14:textId="77777777" w:rsidR="009066C4" w:rsidRPr="00250CA2" w:rsidRDefault="009066C4" w:rsidP="0052690D">
            <w:pPr>
              <w:pStyle w:val="BodyText3"/>
              <w:jc w:val="left"/>
              <w:rPr>
                <w:rFonts w:ascii="Angsana New" w:hAnsi="Angsana New"/>
                <w:sz w:val="28"/>
                <w:szCs w:val="28"/>
                <w:cs/>
                <w:lang w:eastAsia="en-US"/>
              </w:rPr>
            </w:pPr>
          </w:p>
        </w:tc>
        <w:tc>
          <w:tcPr>
            <w:tcW w:w="1382" w:type="dxa"/>
            <w:shd w:val="clear" w:color="auto" w:fill="auto"/>
            <w:vAlign w:val="bottom"/>
          </w:tcPr>
          <w:p w14:paraId="3DF933D5" w14:textId="77777777" w:rsidR="009066C4" w:rsidRDefault="009066C4" w:rsidP="0052690D">
            <w:pPr>
              <w:pStyle w:val="BodyText3"/>
              <w:pBdr>
                <w:bottom w:val="single" w:sz="4" w:space="1" w:color="auto"/>
              </w:pBdr>
              <w:jc w:val="center"/>
              <w:rPr>
                <w:rFonts w:ascii="Angsana New" w:hAnsi="Angsana New"/>
                <w:sz w:val="28"/>
                <w:szCs w:val="28"/>
              </w:rPr>
            </w:pPr>
            <w:r>
              <w:rPr>
                <w:rFonts w:ascii="Angsana New" w:hAnsi="Angsana New"/>
                <w:sz w:val="28"/>
                <w:szCs w:val="28"/>
              </w:rPr>
              <w:t xml:space="preserve">March 31, </w:t>
            </w:r>
          </w:p>
          <w:p w14:paraId="44A65DF1" w14:textId="6631A475"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82" w:type="dxa"/>
            <w:shd w:val="clear" w:color="auto" w:fill="auto"/>
            <w:vAlign w:val="bottom"/>
          </w:tcPr>
          <w:p w14:paraId="3D6EB24E" w14:textId="7DA51109"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82" w:type="dxa"/>
            <w:shd w:val="clear" w:color="auto" w:fill="auto"/>
            <w:vAlign w:val="bottom"/>
          </w:tcPr>
          <w:p w14:paraId="58B9ABF2" w14:textId="3AA89282"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March 31, 202</w:t>
            </w:r>
            <w:r w:rsidR="00046A64" w:rsidRPr="00046A64">
              <w:rPr>
                <w:rFonts w:ascii="Angsana New" w:hAnsi="Angsana New" w:hint="cs"/>
                <w:sz w:val="28"/>
                <w:szCs w:val="28"/>
              </w:rPr>
              <w:t>2</w:t>
            </w:r>
          </w:p>
        </w:tc>
        <w:tc>
          <w:tcPr>
            <w:tcW w:w="1382" w:type="dxa"/>
            <w:vAlign w:val="bottom"/>
          </w:tcPr>
          <w:p w14:paraId="6606376E" w14:textId="40236AC6" w:rsidR="009066C4" w:rsidRPr="00DF0F34" w:rsidRDefault="009066C4"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F4656B" w:rsidRPr="00AD6E54" w14:paraId="1D59C2B3" w14:textId="77777777" w:rsidTr="005A0A82">
        <w:trPr>
          <w:trHeight w:val="384"/>
        </w:trPr>
        <w:tc>
          <w:tcPr>
            <w:tcW w:w="3827" w:type="dxa"/>
          </w:tcPr>
          <w:p w14:paraId="0F0C5F2D"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tcPr>
          <w:p w14:paraId="6D4F7C20" w14:textId="77777777" w:rsidR="00F4656B" w:rsidRPr="00AD6E54"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741BD" w:rsidRPr="00AD6E54" w14:paraId="4DA3F34C" w14:textId="77777777" w:rsidTr="0052690D">
        <w:trPr>
          <w:trHeight w:val="384"/>
        </w:trPr>
        <w:tc>
          <w:tcPr>
            <w:tcW w:w="3827" w:type="dxa"/>
            <w:shd w:val="clear" w:color="auto" w:fill="auto"/>
          </w:tcPr>
          <w:p w14:paraId="178F163C" w14:textId="77777777" w:rsidR="00C741BD" w:rsidRPr="00AD6E54" w:rsidRDefault="00C741BD" w:rsidP="0052690D">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382" w:type="dxa"/>
            <w:shd w:val="clear" w:color="auto" w:fill="auto"/>
            <w:vAlign w:val="bottom"/>
          </w:tcPr>
          <w:p w14:paraId="6754C107" w14:textId="2983AD83" w:rsidR="00C741BD" w:rsidRPr="00EB49B3" w:rsidRDefault="00046A64" w:rsidP="0052690D">
            <w:pPr>
              <w:spacing w:line="240" w:lineRule="auto"/>
              <w:ind w:right="-18"/>
              <w:jc w:val="right"/>
              <w:rPr>
                <w:rFonts w:asciiTheme="majorBidi" w:hAnsiTheme="majorBidi" w:cstheme="majorBidi"/>
                <w:sz w:val="28"/>
                <w:szCs w:val="28"/>
              </w:rPr>
            </w:pPr>
            <w:r w:rsidRPr="00046A64">
              <w:rPr>
                <w:rFonts w:asciiTheme="majorBidi" w:hAnsiTheme="majorBidi" w:cstheme="majorBidi" w:hint="cs"/>
                <w:sz w:val="28"/>
                <w:szCs w:val="28"/>
              </w:rPr>
              <w:t>9</w:t>
            </w:r>
            <w:r w:rsidR="00AA04FA">
              <w:rPr>
                <w:rFonts w:asciiTheme="majorBidi" w:hAnsiTheme="majorBidi" w:cstheme="majorBidi"/>
                <w:sz w:val="28"/>
                <w:szCs w:val="28"/>
              </w:rPr>
              <w:t>,403</w:t>
            </w:r>
          </w:p>
        </w:tc>
        <w:tc>
          <w:tcPr>
            <w:tcW w:w="1382" w:type="dxa"/>
            <w:shd w:val="clear" w:color="auto" w:fill="auto"/>
            <w:vAlign w:val="bottom"/>
          </w:tcPr>
          <w:p w14:paraId="397E2374" w14:textId="1B78AFAE"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4</w:t>
            </w:r>
            <w:r w:rsidRPr="00EB49B3">
              <w:rPr>
                <w:rFonts w:asciiTheme="majorBidi" w:hAnsiTheme="majorBidi" w:cstheme="majorBidi"/>
                <w:sz w:val="28"/>
                <w:szCs w:val="28"/>
              </w:rPr>
              <w:t>,554</w:t>
            </w:r>
          </w:p>
        </w:tc>
        <w:tc>
          <w:tcPr>
            <w:tcW w:w="1382" w:type="dxa"/>
            <w:shd w:val="clear" w:color="auto" w:fill="auto"/>
            <w:vAlign w:val="bottom"/>
          </w:tcPr>
          <w:p w14:paraId="3722E0EC" w14:textId="6B9CE4F6" w:rsidR="00C741BD" w:rsidRPr="00EB49B3" w:rsidRDefault="00AA04FA"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5,882</w:t>
            </w:r>
          </w:p>
        </w:tc>
        <w:tc>
          <w:tcPr>
            <w:tcW w:w="1382" w:type="dxa"/>
            <w:shd w:val="clear" w:color="auto" w:fill="auto"/>
            <w:vAlign w:val="bottom"/>
          </w:tcPr>
          <w:p w14:paraId="501B9806" w14:textId="343717B4"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C741BD" w:rsidRPr="00AD6E54" w14:paraId="5068A2B3" w14:textId="77777777" w:rsidTr="0052690D">
        <w:trPr>
          <w:trHeight w:val="172"/>
        </w:trPr>
        <w:tc>
          <w:tcPr>
            <w:tcW w:w="3827" w:type="dxa"/>
            <w:shd w:val="clear" w:color="auto" w:fill="auto"/>
          </w:tcPr>
          <w:p w14:paraId="289182AA" w14:textId="5FB0D263" w:rsidR="00C741BD" w:rsidRPr="00AD6E54" w:rsidRDefault="00C741BD" w:rsidP="0052690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382" w:type="dxa"/>
            <w:shd w:val="clear" w:color="auto" w:fill="auto"/>
            <w:vAlign w:val="bottom"/>
          </w:tcPr>
          <w:p w14:paraId="714E6A4E" w14:textId="77777777" w:rsidR="00C741BD" w:rsidRPr="00EB49B3" w:rsidRDefault="00C741BD" w:rsidP="0052690D">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C741BD" w:rsidRPr="00EB49B3" w:rsidRDefault="00C741BD" w:rsidP="0052690D">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C741BD" w:rsidRPr="00EB49B3" w:rsidRDefault="00C741BD" w:rsidP="0052690D">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C741BD" w:rsidRPr="00AD6E54" w:rsidRDefault="00C741BD" w:rsidP="0052690D">
            <w:pPr>
              <w:spacing w:line="240" w:lineRule="auto"/>
              <w:ind w:right="-18"/>
              <w:jc w:val="right"/>
              <w:rPr>
                <w:rFonts w:asciiTheme="majorBidi" w:hAnsiTheme="majorBidi" w:cstheme="majorBidi"/>
                <w:sz w:val="28"/>
                <w:szCs w:val="28"/>
              </w:rPr>
            </w:pPr>
          </w:p>
        </w:tc>
      </w:tr>
      <w:tr w:rsidR="00C741BD" w:rsidRPr="00AD6E54" w14:paraId="50FFBD7F" w14:textId="77777777" w:rsidTr="0052690D">
        <w:trPr>
          <w:trHeight w:val="78"/>
        </w:trPr>
        <w:tc>
          <w:tcPr>
            <w:tcW w:w="3827" w:type="dxa"/>
            <w:shd w:val="clear" w:color="auto" w:fill="auto"/>
          </w:tcPr>
          <w:p w14:paraId="59369EEB" w14:textId="77777777" w:rsidR="00C741BD" w:rsidRPr="00AD6E54" w:rsidRDefault="00C741BD" w:rsidP="0052690D">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382" w:type="dxa"/>
            <w:shd w:val="clear" w:color="auto" w:fill="auto"/>
            <w:vAlign w:val="bottom"/>
          </w:tcPr>
          <w:p w14:paraId="1F7B7ACF" w14:textId="7EDD978E" w:rsidR="00C741BD" w:rsidRPr="00EB49B3" w:rsidRDefault="00AA04FA"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1,160</w:t>
            </w:r>
          </w:p>
        </w:tc>
        <w:tc>
          <w:tcPr>
            <w:tcW w:w="1382" w:type="dxa"/>
            <w:shd w:val="clear" w:color="auto" w:fill="auto"/>
            <w:vAlign w:val="bottom"/>
          </w:tcPr>
          <w:p w14:paraId="5F231E14" w14:textId="790ADEC6"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23,857</w:t>
            </w:r>
          </w:p>
        </w:tc>
        <w:tc>
          <w:tcPr>
            <w:tcW w:w="1382" w:type="dxa"/>
            <w:shd w:val="clear" w:color="auto" w:fill="auto"/>
            <w:vAlign w:val="bottom"/>
          </w:tcPr>
          <w:p w14:paraId="6145DF06" w14:textId="160C1FDE" w:rsidR="00C741BD" w:rsidRPr="00EB49B3" w:rsidRDefault="00AA04FA" w:rsidP="0052690D">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shd w:val="clear" w:color="auto" w:fill="auto"/>
            <w:vAlign w:val="bottom"/>
          </w:tcPr>
          <w:p w14:paraId="5089C963" w14:textId="31CB90C5"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13,76</w:t>
            </w:r>
            <w:r>
              <w:rPr>
                <w:rFonts w:asciiTheme="majorBidi" w:hAnsiTheme="majorBidi" w:cstheme="majorBidi"/>
                <w:sz w:val="28"/>
                <w:szCs w:val="28"/>
              </w:rPr>
              <w:t>1</w:t>
            </w:r>
          </w:p>
        </w:tc>
      </w:tr>
      <w:tr w:rsidR="00C741BD" w:rsidRPr="00AD6E54" w14:paraId="376C728F" w14:textId="77777777" w:rsidTr="0052690D">
        <w:trPr>
          <w:trHeight w:val="126"/>
        </w:trPr>
        <w:tc>
          <w:tcPr>
            <w:tcW w:w="3827" w:type="dxa"/>
            <w:shd w:val="clear" w:color="auto" w:fill="auto"/>
          </w:tcPr>
          <w:p w14:paraId="7E158581"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382" w:type="dxa"/>
            <w:shd w:val="clear" w:color="auto" w:fill="auto"/>
            <w:vAlign w:val="bottom"/>
          </w:tcPr>
          <w:p w14:paraId="1AAF93F0" w14:textId="7A0F47F2" w:rsidR="00C741BD" w:rsidRPr="00EB49B3" w:rsidRDefault="00AA04FA"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20,473</w:t>
            </w:r>
          </w:p>
        </w:tc>
        <w:tc>
          <w:tcPr>
            <w:tcW w:w="1382" w:type="dxa"/>
            <w:shd w:val="clear" w:color="auto" w:fill="auto"/>
            <w:vAlign w:val="bottom"/>
          </w:tcPr>
          <w:p w14:paraId="5CCB0B38" w14:textId="7FFEBA4D"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25,352</w:t>
            </w:r>
          </w:p>
        </w:tc>
        <w:tc>
          <w:tcPr>
            <w:tcW w:w="1382" w:type="dxa"/>
            <w:shd w:val="clear" w:color="auto" w:fill="auto"/>
            <w:vAlign w:val="bottom"/>
          </w:tcPr>
          <w:p w14:paraId="747A438C" w14:textId="49067C83" w:rsidR="00C741BD" w:rsidRPr="00EB49B3" w:rsidRDefault="00AA04FA"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10,419</w:t>
            </w:r>
          </w:p>
        </w:tc>
        <w:tc>
          <w:tcPr>
            <w:tcW w:w="1382" w:type="dxa"/>
            <w:shd w:val="clear" w:color="auto" w:fill="auto"/>
            <w:vAlign w:val="bottom"/>
          </w:tcPr>
          <w:p w14:paraId="117E5AC2" w14:textId="115DECE5"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4,277</w:t>
            </w:r>
          </w:p>
        </w:tc>
      </w:tr>
      <w:tr w:rsidR="00C741BD" w:rsidRPr="00AD6E54" w14:paraId="5ACEF41A" w14:textId="77777777" w:rsidTr="0052690D">
        <w:trPr>
          <w:trHeight w:val="302"/>
        </w:trPr>
        <w:tc>
          <w:tcPr>
            <w:tcW w:w="3827" w:type="dxa"/>
            <w:shd w:val="clear" w:color="auto" w:fill="auto"/>
          </w:tcPr>
          <w:p w14:paraId="5673A69F"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382" w:type="dxa"/>
            <w:shd w:val="clear" w:color="auto" w:fill="auto"/>
            <w:vAlign w:val="bottom"/>
          </w:tcPr>
          <w:p w14:paraId="2DCC1753" w14:textId="6074F0B6" w:rsidR="00C741BD" w:rsidRPr="00EB49B3" w:rsidRDefault="00AA04FA"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22,459</w:t>
            </w:r>
          </w:p>
        </w:tc>
        <w:tc>
          <w:tcPr>
            <w:tcW w:w="1382" w:type="dxa"/>
            <w:shd w:val="clear" w:color="auto" w:fill="auto"/>
            <w:vAlign w:val="bottom"/>
          </w:tcPr>
          <w:p w14:paraId="09A7A4C5" w14:textId="6DABC692"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37,</w:t>
            </w:r>
            <w:r>
              <w:rPr>
                <w:rFonts w:asciiTheme="majorBidi" w:hAnsiTheme="majorBidi" w:cstheme="majorBidi"/>
                <w:sz w:val="28"/>
                <w:szCs w:val="28"/>
              </w:rPr>
              <w:t>900</w:t>
            </w:r>
          </w:p>
        </w:tc>
        <w:tc>
          <w:tcPr>
            <w:tcW w:w="1382" w:type="dxa"/>
            <w:shd w:val="clear" w:color="auto" w:fill="auto"/>
            <w:vAlign w:val="bottom"/>
          </w:tcPr>
          <w:p w14:paraId="7F68D654" w14:textId="18E38243" w:rsidR="00C741BD" w:rsidRPr="00EB49B3" w:rsidRDefault="00AA04FA"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73F360A1" w14:textId="0320B98E"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w:t>
            </w:r>
          </w:p>
        </w:tc>
      </w:tr>
      <w:tr w:rsidR="00C741BD" w:rsidRPr="00AD6E54" w14:paraId="2557127E" w14:textId="77777777" w:rsidTr="0052690D">
        <w:trPr>
          <w:trHeight w:val="221"/>
        </w:trPr>
        <w:tc>
          <w:tcPr>
            <w:tcW w:w="3827" w:type="dxa"/>
            <w:shd w:val="clear" w:color="auto" w:fill="auto"/>
          </w:tcPr>
          <w:p w14:paraId="50776DC6" w14:textId="77777777" w:rsidR="00C741BD" w:rsidRPr="00AD6E54" w:rsidRDefault="00C741BD" w:rsidP="0052690D">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382" w:type="dxa"/>
            <w:shd w:val="clear" w:color="auto" w:fill="auto"/>
            <w:vAlign w:val="bottom"/>
          </w:tcPr>
          <w:p w14:paraId="10BB2717" w14:textId="28B8E435" w:rsidR="00C741BD" w:rsidRPr="00EB49B3" w:rsidRDefault="00AA04FA" w:rsidP="0052690D">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194,29</w:t>
            </w:r>
            <w:r w:rsidR="008A50D8">
              <w:rPr>
                <w:rFonts w:asciiTheme="majorBidi" w:hAnsiTheme="majorBidi" w:cstheme="majorBidi"/>
                <w:sz w:val="28"/>
                <w:szCs w:val="28"/>
              </w:rPr>
              <w:t>3</w:t>
            </w:r>
          </w:p>
        </w:tc>
        <w:tc>
          <w:tcPr>
            <w:tcW w:w="1382" w:type="dxa"/>
            <w:shd w:val="clear" w:color="auto" w:fill="auto"/>
            <w:vAlign w:val="bottom"/>
          </w:tcPr>
          <w:p w14:paraId="76D74EE1" w14:textId="47D31646" w:rsidR="00C741BD" w:rsidRPr="00EB49B3"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227,47</w:t>
            </w:r>
            <w:r>
              <w:rPr>
                <w:rFonts w:asciiTheme="majorBidi" w:hAnsiTheme="majorBidi" w:cstheme="majorBidi"/>
                <w:sz w:val="28"/>
                <w:szCs w:val="28"/>
              </w:rPr>
              <w:t>5</w:t>
            </w:r>
          </w:p>
        </w:tc>
        <w:tc>
          <w:tcPr>
            <w:tcW w:w="1382" w:type="dxa"/>
            <w:shd w:val="clear" w:color="auto" w:fill="auto"/>
            <w:vAlign w:val="bottom"/>
          </w:tcPr>
          <w:p w14:paraId="3CFA106A" w14:textId="11B873AB" w:rsidR="00C741BD" w:rsidRPr="00EB49B3" w:rsidRDefault="00AA04FA" w:rsidP="0052690D">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225,296</w:t>
            </w:r>
          </w:p>
        </w:tc>
        <w:tc>
          <w:tcPr>
            <w:tcW w:w="1382" w:type="dxa"/>
            <w:shd w:val="clear" w:color="auto" w:fill="auto"/>
            <w:vAlign w:val="bottom"/>
          </w:tcPr>
          <w:p w14:paraId="605483F4" w14:textId="286DCAC7" w:rsidR="00C741BD" w:rsidRPr="00AD6E54"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280,550</w:t>
            </w:r>
          </w:p>
        </w:tc>
      </w:tr>
      <w:tr w:rsidR="00C741BD" w:rsidRPr="00AD6E54" w14:paraId="6ED94022" w14:textId="77777777" w:rsidTr="0052690D">
        <w:trPr>
          <w:trHeight w:val="86"/>
        </w:trPr>
        <w:tc>
          <w:tcPr>
            <w:tcW w:w="3827" w:type="dxa"/>
            <w:shd w:val="clear" w:color="auto" w:fill="auto"/>
          </w:tcPr>
          <w:p w14:paraId="186D2000" w14:textId="77777777" w:rsidR="00C741BD" w:rsidRPr="00AD6E54" w:rsidRDefault="00C741BD" w:rsidP="0052690D">
            <w:pPr>
              <w:ind w:left="270" w:hanging="237"/>
              <w:rPr>
                <w:rFonts w:ascii="Angsana New" w:hAnsi="Angsana New"/>
                <w:sz w:val="28"/>
                <w:szCs w:val="28"/>
              </w:rPr>
            </w:pPr>
            <w:r w:rsidRPr="00AD6E54">
              <w:rPr>
                <w:rFonts w:ascii="Angsana New" w:hAnsi="Angsana New"/>
                <w:sz w:val="28"/>
                <w:szCs w:val="28"/>
              </w:rPr>
              <w:t>Total</w:t>
            </w:r>
          </w:p>
        </w:tc>
        <w:tc>
          <w:tcPr>
            <w:tcW w:w="1382" w:type="dxa"/>
            <w:shd w:val="clear" w:color="auto" w:fill="auto"/>
            <w:vAlign w:val="bottom"/>
          </w:tcPr>
          <w:p w14:paraId="2D716AA1" w14:textId="1B87612E" w:rsidR="00C741BD" w:rsidRPr="00EB49B3" w:rsidRDefault="00AA04FA" w:rsidP="0052690D">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247,78</w:t>
            </w:r>
            <w:r w:rsidR="008A50D8">
              <w:rPr>
                <w:rFonts w:asciiTheme="majorBidi" w:hAnsiTheme="majorBidi" w:cstheme="majorBidi"/>
                <w:sz w:val="28"/>
                <w:szCs w:val="28"/>
              </w:rPr>
              <w:t>8</w:t>
            </w:r>
          </w:p>
        </w:tc>
        <w:tc>
          <w:tcPr>
            <w:tcW w:w="1382" w:type="dxa"/>
            <w:shd w:val="clear" w:color="auto" w:fill="auto"/>
            <w:vAlign w:val="bottom"/>
          </w:tcPr>
          <w:p w14:paraId="73147907" w14:textId="0DAA1E6F" w:rsidR="00C741BD" w:rsidRPr="00EB49B3"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319,13</w:t>
            </w:r>
            <w:r>
              <w:rPr>
                <w:rFonts w:asciiTheme="majorBidi" w:hAnsiTheme="majorBidi" w:cstheme="majorBidi"/>
                <w:sz w:val="28"/>
                <w:szCs w:val="28"/>
              </w:rPr>
              <w:t>8</w:t>
            </w:r>
          </w:p>
        </w:tc>
        <w:tc>
          <w:tcPr>
            <w:tcW w:w="1382" w:type="dxa"/>
            <w:shd w:val="clear" w:color="auto" w:fill="auto"/>
            <w:vAlign w:val="bottom"/>
          </w:tcPr>
          <w:p w14:paraId="7373F9E0" w14:textId="6CB4698C" w:rsidR="00C741BD" w:rsidRPr="00EB49B3" w:rsidRDefault="00AA04FA" w:rsidP="0052690D">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241,597</w:t>
            </w:r>
          </w:p>
        </w:tc>
        <w:tc>
          <w:tcPr>
            <w:tcW w:w="1382" w:type="dxa"/>
            <w:shd w:val="clear" w:color="auto" w:fill="auto"/>
            <w:vAlign w:val="bottom"/>
          </w:tcPr>
          <w:p w14:paraId="4345FBCA" w14:textId="4FF1B139" w:rsidR="00C741BD" w:rsidRPr="00AD6E54" w:rsidRDefault="00C741BD" w:rsidP="0052690D">
            <w:pP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298,588</w:t>
            </w:r>
          </w:p>
        </w:tc>
      </w:tr>
      <w:tr w:rsidR="00C741BD" w:rsidRPr="00AD6E54" w14:paraId="483E6D62" w14:textId="77777777" w:rsidTr="0052690D">
        <w:trPr>
          <w:trHeight w:val="134"/>
        </w:trPr>
        <w:tc>
          <w:tcPr>
            <w:tcW w:w="3827" w:type="dxa"/>
            <w:shd w:val="clear" w:color="auto" w:fill="auto"/>
          </w:tcPr>
          <w:p w14:paraId="1F7E4AB2" w14:textId="1A8A4AA4" w:rsidR="00C741BD" w:rsidRPr="00AD6E54" w:rsidRDefault="00C741B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82" w:type="dxa"/>
            <w:shd w:val="clear" w:color="auto" w:fill="auto"/>
            <w:vAlign w:val="bottom"/>
          </w:tcPr>
          <w:p w14:paraId="4B044955" w14:textId="2A3C5227" w:rsidR="00C741BD" w:rsidRPr="00EB49B3" w:rsidRDefault="00AA04FA" w:rsidP="0052690D">
            <w:pPr>
              <w:pBdr>
                <w:bottom w:val="single" w:sz="4" w:space="1" w:color="auto"/>
              </w:pBdr>
              <w:spacing w:line="240" w:lineRule="auto"/>
              <w:ind w:right="-18"/>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194</w:t>
            </w:r>
            <w:r>
              <w:rPr>
                <w:rFonts w:asciiTheme="majorBidi" w:hAnsiTheme="majorBidi" w:cstheme="majorBidi"/>
                <w:sz w:val="28"/>
                <w:szCs w:val="28"/>
              </w:rPr>
              <w:t>,18</w:t>
            </w:r>
            <w:r w:rsidR="008A50D8">
              <w:rPr>
                <w:rFonts w:asciiTheme="majorBidi" w:hAnsiTheme="majorBidi" w:cstheme="majorBidi"/>
                <w:sz w:val="28"/>
                <w:szCs w:val="28"/>
              </w:rPr>
              <w:t>6</w:t>
            </w:r>
            <w:r>
              <w:rPr>
                <w:rFonts w:asciiTheme="majorBidi" w:hAnsiTheme="majorBidi" w:cstheme="majorBidi" w:hint="cs"/>
                <w:sz w:val="28"/>
                <w:szCs w:val="28"/>
                <w:cs/>
              </w:rPr>
              <w:t>)</w:t>
            </w:r>
          </w:p>
        </w:tc>
        <w:tc>
          <w:tcPr>
            <w:tcW w:w="1382" w:type="dxa"/>
            <w:shd w:val="clear" w:color="auto" w:fill="auto"/>
            <w:vAlign w:val="bottom"/>
          </w:tcPr>
          <w:p w14:paraId="7E7E2455" w14:textId="052BAD82" w:rsidR="00C741BD" w:rsidRPr="00EB49B3"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(217,988)</w:t>
            </w:r>
          </w:p>
        </w:tc>
        <w:tc>
          <w:tcPr>
            <w:tcW w:w="1382" w:type="dxa"/>
            <w:shd w:val="clear" w:color="auto" w:fill="auto"/>
            <w:vAlign w:val="bottom"/>
          </w:tcPr>
          <w:p w14:paraId="4844C4A5" w14:textId="13D190F1" w:rsidR="00C741BD" w:rsidRPr="00EB49B3" w:rsidRDefault="00AA04FA" w:rsidP="0052690D">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9</w:t>
            </w:r>
            <w:r>
              <w:rPr>
                <w:rFonts w:asciiTheme="majorBidi" w:hAnsiTheme="majorBidi" w:cstheme="majorBidi"/>
                <w:sz w:val="28"/>
                <w:szCs w:val="28"/>
              </w:rPr>
              <w:t>,514</w:t>
            </w:r>
            <w:r>
              <w:rPr>
                <w:rFonts w:asciiTheme="majorBidi" w:hAnsiTheme="majorBidi" w:cstheme="majorBidi" w:hint="cs"/>
                <w:sz w:val="28"/>
                <w:szCs w:val="28"/>
                <w:cs/>
              </w:rPr>
              <w:t>)</w:t>
            </w:r>
          </w:p>
        </w:tc>
        <w:tc>
          <w:tcPr>
            <w:tcW w:w="1382" w:type="dxa"/>
            <w:shd w:val="clear" w:color="auto" w:fill="auto"/>
            <w:vAlign w:val="bottom"/>
          </w:tcPr>
          <w:p w14:paraId="1138B9D9" w14:textId="63C5674B" w:rsidR="00C741BD" w:rsidRPr="00AD6E54" w:rsidRDefault="00C741BD" w:rsidP="0052690D">
            <w:pPr>
              <w:pBdr>
                <w:bottom w:val="sing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cs/>
              </w:rPr>
              <w:t>(</w:t>
            </w:r>
            <w:r w:rsidRPr="00EB49B3">
              <w:rPr>
                <w:rFonts w:asciiTheme="majorBidi" w:hAnsiTheme="majorBidi" w:cstheme="majorBidi" w:hint="cs"/>
                <w:sz w:val="28"/>
                <w:szCs w:val="28"/>
              </w:rPr>
              <w:t>64</w:t>
            </w:r>
            <w:r w:rsidRPr="00EB49B3">
              <w:rPr>
                <w:rFonts w:asciiTheme="majorBidi" w:hAnsiTheme="majorBidi" w:cstheme="majorBidi"/>
                <w:sz w:val="28"/>
                <w:szCs w:val="28"/>
              </w:rPr>
              <w:t>,76</w:t>
            </w:r>
            <w:r>
              <w:rPr>
                <w:rFonts w:asciiTheme="majorBidi" w:hAnsiTheme="majorBidi" w:cstheme="majorBidi"/>
                <w:sz w:val="28"/>
                <w:szCs w:val="28"/>
              </w:rPr>
              <w:t>9</w:t>
            </w:r>
            <w:r w:rsidRPr="00EB49B3">
              <w:rPr>
                <w:rFonts w:asciiTheme="majorBidi" w:hAnsiTheme="majorBidi" w:cstheme="majorBidi" w:hint="cs"/>
                <w:sz w:val="28"/>
                <w:szCs w:val="28"/>
                <w:cs/>
              </w:rPr>
              <w:t>)</w:t>
            </w:r>
          </w:p>
        </w:tc>
      </w:tr>
      <w:tr w:rsidR="00C741BD" w:rsidRPr="00AD6E54" w14:paraId="2BDBA531" w14:textId="77777777" w:rsidTr="0052690D">
        <w:trPr>
          <w:trHeight w:val="154"/>
        </w:trPr>
        <w:tc>
          <w:tcPr>
            <w:tcW w:w="3827" w:type="dxa"/>
            <w:shd w:val="clear" w:color="auto" w:fill="auto"/>
          </w:tcPr>
          <w:p w14:paraId="1DF7213E" w14:textId="77777777" w:rsidR="00C741BD" w:rsidRPr="00AD6E54" w:rsidRDefault="00C741B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382" w:type="dxa"/>
            <w:shd w:val="clear" w:color="auto" w:fill="auto"/>
            <w:vAlign w:val="bottom"/>
          </w:tcPr>
          <w:p w14:paraId="2CC31CCB" w14:textId="7FE32EE0" w:rsidR="00C741BD" w:rsidRPr="00EB49B3" w:rsidRDefault="00046A64" w:rsidP="0052690D">
            <w:pPr>
              <w:pBdr>
                <w:bottom w:val="double" w:sz="4" w:space="1" w:color="auto"/>
              </w:pBdr>
              <w:spacing w:line="240" w:lineRule="auto"/>
              <w:ind w:right="-18"/>
              <w:jc w:val="right"/>
              <w:rPr>
                <w:rFonts w:asciiTheme="majorBidi" w:hAnsiTheme="majorBidi" w:cstheme="majorBidi"/>
                <w:sz w:val="28"/>
                <w:szCs w:val="28"/>
              </w:rPr>
            </w:pPr>
            <w:r w:rsidRPr="00046A64">
              <w:rPr>
                <w:rFonts w:asciiTheme="majorBidi" w:hAnsiTheme="majorBidi" w:cstheme="majorBidi" w:hint="cs"/>
                <w:sz w:val="28"/>
                <w:szCs w:val="28"/>
              </w:rPr>
              <w:t>53</w:t>
            </w:r>
            <w:r w:rsidR="00AA04FA">
              <w:rPr>
                <w:rFonts w:asciiTheme="majorBidi" w:hAnsiTheme="majorBidi" w:cstheme="majorBidi"/>
                <w:sz w:val="28"/>
                <w:szCs w:val="28"/>
              </w:rPr>
              <w:t>,602</w:t>
            </w:r>
          </w:p>
        </w:tc>
        <w:tc>
          <w:tcPr>
            <w:tcW w:w="1382" w:type="dxa"/>
            <w:shd w:val="clear" w:color="auto" w:fill="auto"/>
            <w:vAlign w:val="bottom"/>
          </w:tcPr>
          <w:p w14:paraId="54346658" w14:textId="1F87C0DB" w:rsidR="00C741BD" w:rsidRPr="00EB49B3" w:rsidRDefault="00C741BD" w:rsidP="0052690D">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sz w:val="28"/>
                <w:szCs w:val="28"/>
              </w:rPr>
              <w:t>101,1</w:t>
            </w:r>
            <w:r>
              <w:rPr>
                <w:rFonts w:asciiTheme="majorBidi" w:hAnsiTheme="majorBidi" w:cstheme="majorBidi"/>
                <w:sz w:val="28"/>
                <w:szCs w:val="28"/>
              </w:rPr>
              <w:t>50</w:t>
            </w:r>
          </w:p>
        </w:tc>
        <w:tc>
          <w:tcPr>
            <w:tcW w:w="1382" w:type="dxa"/>
            <w:shd w:val="clear" w:color="auto" w:fill="auto"/>
            <w:vAlign w:val="bottom"/>
          </w:tcPr>
          <w:p w14:paraId="79472C8F" w14:textId="2F24C0FF" w:rsidR="00C741BD" w:rsidRPr="00EB49B3" w:rsidRDefault="00AA04FA" w:rsidP="0052690D">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232,083</w:t>
            </w:r>
          </w:p>
        </w:tc>
        <w:tc>
          <w:tcPr>
            <w:tcW w:w="1382" w:type="dxa"/>
            <w:shd w:val="clear" w:color="auto" w:fill="auto"/>
            <w:vAlign w:val="bottom"/>
          </w:tcPr>
          <w:p w14:paraId="3A856E0C" w14:textId="771A3FEC" w:rsidR="00C741BD" w:rsidRPr="00AD6E54" w:rsidRDefault="00C741BD" w:rsidP="0052690D">
            <w:pPr>
              <w:pBdr>
                <w:bottom w:val="double" w:sz="4" w:space="1" w:color="auto"/>
              </w:pBdr>
              <w:spacing w:line="240" w:lineRule="auto"/>
              <w:ind w:right="-18"/>
              <w:jc w:val="right"/>
              <w:rPr>
                <w:rFonts w:asciiTheme="majorBidi" w:hAnsiTheme="majorBidi" w:cstheme="majorBidi"/>
                <w:sz w:val="28"/>
                <w:szCs w:val="28"/>
              </w:rPr>
            </w:pPr>
            <w:r w:rsidRPr="00EB49B3">
              <w:rPr>
                <w:rFonts w:asciiTheme="majorBidi" w:hAnsiTheme="majorBidi" w:cstheme="majorBidi" w:hint="cs"/>
                <w:sz w:val="28"/>
                <w:szCs w:val="28"/>
              </w:rPr>
              <w:t>233</w:t>
            </w:r>
            <w:r w:rsidRPr="00EB49B3">
              <w:rPr>
                <w:rFonts w:asciiTheme="majorBidi" w:hAnsiTheme="majorBidi" w:cstheme="majorBidi"/>
                <w:sz w:val="28"/>
                <w:szCs w:val="28"/>
              </w:rPr>
              <w:t>,819</w:t>
            </w:r>
          </w:p>
        </w:tc>
      </w:tr>
    </w:tbl>
    <w:p w14:paraId="245D12AF" w14:textId="0C6A1C02" w:rsidR="005537D7" w:rsidRPr="00AD6E54" w:rsidRDefault="00D24384" w:rsidP="00C3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 xml:space="preserve">ustomers </w:t>
      </w:r>
      <w:r w:rsidR="00693C10" w:rsidRPr="008341DC">
        <w:rPr>
          <w:rFonts w:ascii="Angsana New" w:hAnsi="Angsana New"/>
          <w:sz w:val="28"/>
          <w:szCs w:val="28"/>
        </w:rPr>
        <w:t xml:space="preserve">for </w:t>
      </w:r>
      <w:r w:rsidR="008341DC" w:rsidRPr="008341DC">
        <w:rPr>
          <w:rFonts w:ascii="Angsana New" w:hAnsi="Angsana New"/>
          <w:sz w:val="28"/>
          <w:szCs w:val="28"/>
        </w:rPr>
        <w:t>15</w:t>
      </w:r>
      <w:r w:rsidRPr="008341DC">
        <w:rPr>
          <w:rFonts w:ascii="Angsana New" w:hAnsi="Angsana New"/>
          <w:sz w:val="28"/>
          <w:szCs w:val="28"/>
        </w:rPr>
        <w:t xml:space="preserve"> – </w:t>
      </w:r>
      <w:r w:rsidR="008341DC" w:rsidRPr="008341DC">
        <w:rPr>
          <w:rFonts w:ascii="Angsana New" w:hAnsi="Angsana New"/>
          <w:sz w:val="28"/>
          <w:szCs w:val="28"/>
        </w:rPr>
        <w:t>120</w:t>
      </w:r>
      <w:r w:rsidRPr="008341DC">
        <w:rPr>
          <w:rFonts w:ascii="Angsana New" w:hAnsi="Angsana New"/>
          <w:sz w:val="28"/>
          <w:szCs w:val="28"/>
        </w:rPr>
        <w:t xml:space="preserve"> days.</w:t>
      </w:r>
    </w:p>
    <w:p w14:paraId="714DB8ED" w14:textId="15E028C2" w:rsidR="00AE3207" w:rsidRDefault="00C741BD" w:rsidP="00C36448">
      <w:pPr>
        <w:tabs>
          <w:tab w:val="clear" w:pos="227"/>
          <w:tab w:val="clear" w:pos="454"/>
          <w:tab w:val="left" w:pos="540"/>
        </w:tabs>
        <w:spacing w:before="120" w:after="120"/>
        <w:ind w:left="540"/>
        <w:jc w:val="thaiDistribute"/>
        <w:rPr>
          <w:rFonts w:ascii="Angsana New" w:hAnsi="Angsana New"/>
          <w:sz w:val="28"/>
          <w:szCs w:val="28"/>
        </w:rPr>
      </w:pPr>
      <w:r w:rsidRPr="00C8705E">
        <w:rPr>
          <w:rFonts w:ascii="Angsana New" w:hAnsi="Angsana New"/>
          <w:sz w:val="28"/>
          <w:szCs w:val="28"/>
        </w:rPr>
        <w:t xml:space="preserve">As </w:t>
      </w:r>
      <w:proofErr w:type="gramStart"/>
      <w:r w:rsidRPr="00C8705E">
        <w:rPr>
          <w:rFonts w:ascii="Angsana New" w:hAnsi="Angsana New"/>
          <w:sz w:val="28"/>
          <w:szCs w:val="28"/>
        </w:rPr>
        <w:t>at</w:t>
      </w:r>
      <w:proofErr w:type="gramEnd"/>
      <w:r w:rsidRPr="00C8705E">
        <w:rPr>
          <w:rFonts w:ascii="Angsana New" w:hAnsi="Angsana New"/>
          <w:sz w:val="28"/>
          <w:szCs w:val="28"/>
        </w:rPr>
        <w:t xml:space="preserve"> March 31, 2022</w:t>
      </w:r>
      <w:r w:rsidR="00DE5BD2" w:rsidRPr="00C8705E">
        <w:rPr>
          <w:rFonts w:ascii="Angsana New" w:hAnsi="Angsana New"/>
          <w:sz w:val="28"/>
          <w:szCs w:val="28"/>
        </w:rPr>
        <w:t>, the Group had overdue trade accou</w:t>
      </w:r>
      <w:r w:rsidR="000838FB" w:rsidRPr="00C8705E">
        <w:rPr>
          <w:rFonts w:ascii="Angsana New" w:hAnsi="Angsana New"/>
          <w:sz w:val="28"/>
          <w:szCs w:val="28"/>
        </w:rPr>
        <w:t xml:space="preserve">nts receivable amounted to Baht </w:t>
      </w:r>
      <w:r w:rsidR="00B336A8">
        <w:rPr>
          <w:rFonts w:ascii="Angsana New" w:hAnsi="Angsana New"/>
          <w:sz w:val="28"/>
          <w:szCs w:val="28"/>
        </w:rPr>
        <w:t>235.72</w:t>
      </w:r>
      <w:r w:rsidR="005B3B32" w:rsidRPr="00C8705E">
        <w:rPr>
          <w:rFonts w:ascii="Angsana New" w:hAnsi="Angsana New"/>
          <w:sz w:val="28"/>
          <w:szCs w:val="28"/>
        </w:rPr>
        <w:t xml:space="preserve"> </w:t>
      </w:r>
      <w:r w:rsidR="000838FB" w:rsidRPr="00C8705E">
        <w:rPr>
          <w:rFonts w:ascii="Angsana New" w:hAnsi="Angsana New"/>
          <w:sz w:val="28"/>
          <w:szCs w:val="28"/>
        </w:rPr>
        <w:t>million</w:t>
      </w:r>
      <w:r w:rsidR="0017008B" w:rsidRPr="00C8705E">
        <w:rPr>
          <w:rFonts w:ascii="Angsana New" w:hAnsi="Angsana New"/>
          <w:sz w:val="28"/>
          <w:szCs w:val="28"/>
        </w:rPr>
        <w:t xml:space="preserve"> </w:t>
      </w:r>
      <w:r w:rsidR="00930830" w:rsidRPr="00C8705E">
        <w:rPr>
          <w:rFonts w:ascii="Angsana New" w:hAnsi="Angsana New"/>
          <w:sz w:val="28"/>
          <w:szCs w:val="28"/>
        </w:rPr>
        <w:t xml:space="preserve">in the consolidated financial statements </w:t>
      </w:r>
      <w:r w:rsidR="0017008B" w:rsidRPr="00C8705E">
        <w:rPr>
          <w:rFonts w:ascii="Angsana New" w:hAnsi="Angsana New"/>
          <w:sz w:val="28"/>
          <w:szCs w:val="28"/>
        </w:rPr>
        <w:t>and</w:t>
      </w:r>
      <w:r w:rsidR="00722C3B" w:rsidRPr="00C36448">
        <w:rPr>
          <w:rFonts w:ascii="Angsana New" w:hAnsi="Angsana New"/>
          <w:sz w:val="28"/>
          <w:szCs w:val="28"/>
        </w:rPr>
        <w:t xml:space="preserve"> </w:t>
      </w:r>
      <w:r w:rsidR="00722C3B" w:rsidRPr="00C8705E">
        <w:rPr>
          <w:rFonts w:ascii="Angsana New" w:hAnsi="Angsana New"/>
          <w:sz w:val="28"/>
          <w:szCs w:val="28"/>
        </w:rPr>
        <w:t>Baht</w:t>
      </w:r>
      <w:r w:rsidR="0017008B" w:rsidRPr="00C8705E">
        <w:rPr>
          <w:rFonts w:ascii="Angsana New" w:hAnsi="Angsana New"/>
          <w:sz w:val="28"/>
          <w:szCs w:val="28"/>
        </w:rPr>
        <w:t xml:space="preserve"> </w:t>
      </w:r>
      <w:r w:rsidR="00B336A8">
        <w:rPr>
          <w:rFonts w:ascii="Angsana New" w:hAnsi="Angsana New"/>
          <w:sz w:val="28"/>
          <w:szCs w:val="28"/>
        </w:rPr>
        <w:t>238.39</w:t>
      </w:r>
      <w:r w:rsidR="0017008B" w:rsidRPr="00C8705E">
        <w:rPr>
          <w:rFonts w:ascii="Angsana New" w:hAnsi="Angsana New"/>
          <w:sz w:val="28"/>
          <w:szCs w:val="28"/>
        </w:rPr>
        <w:t xml:space="preserve"> million</w:t>
      </w:r>
      <w:r w:rsidR="00930830" w:rsidRPr="00C36448">
        <w:rPr>
          <w:rFonts w:ascii="Angsana New" w:hAnsi="Angsana New"/>
          <w:sz w:val="28"/>
          <w:szCs w:val="28"/>
        </w:rPr>
        <w:t xml:space="preserve"> </w:t>
      </w:r>
      <w:r w:rsidR="00930830" w:rsidRPr="00C8705E">
        <w:rPr>
          <w:rFonts w:ascii="Angsana New" w:hAnsi="Angsana New"/>
          <w:sz w:val="28"/>
          <w:szCs w:val="28"/>
        </w:rPr>
        <w:t>in the separate financial statements</w:t>
      </w:r>
      <w:r w:rsidR="00345FDA" w:rsidRPr="00C8705E">
        <w:rPr>
          <w:rFonts w:ascii="Angsana New" w:hAnsi="Angsana New"/>
          <w:sz w:val="28"/>
          <w:szCs w:val="28"/>
        </w:rPr>
        <w:t>.</w:t>
      </w:r>
      <w:r w:rsidR="00930830" w:rsidRPr="00C8705E">
        <w:rPr>
          <w:rFonts w:ascii="Angsana New" w:hAnsi="Angsana New"/>
          <w:sz w:val="28"/>
          <w:szCs w:val="28"/>
        </w:rPr>
        <w:t xml:space="preserve"> </w:t>
      </w:r>
      <w:r w:rsidR="00DE5BD2" w:rsidRPr="00C8705E">
        <w:rPr>
          <w:rFonts w:ascii="Angsana New" w:hAnsi="Angsana New"/>
          <w:sz w:val="28"/>
          <w:szCs w:val="28"/>
        </w:rPr>
        <w:t xml:space="preserve">The management has been following those debts and the allowance for </w:t>
      </w:r>
      <w:r w:rsidR="004A1499" w:rsidRPr="00C8705E">
        <w:rPr>
          <w:rFonts w:ascii="Angsana New" w:hAnsi="Angsana New"/>
          <w:sz w:val="28"/>
          <w:szCs w:val="28"/>
        </w:rPr>
        <w:t>loss</w:t>
      </w:r>
      <w:r w:rsidR="00DE5BD2" w:rsidRPr="00C8705E">
        <w:rPr>
          <w:rFonts w:ascii="Angsana New" w:hAnsi="Angsana New"/>
          <w:sz w:val="28"/>
          <w:szCs w:val="28"/>
        </w:rPr>
        <w:t xml:space="preserve"> was set up in the </w:t>
      </w:r>
      <w:proofErr w:type="gramStart"/>
      <w:r w:rsidR="00DE5BD2" w:rsidRPr="00C8705E">
        <w:rPr>
          <w:rFonts w:ascii="Angsana New" w:hAnsi="Angsana New"/>
          <w:sz w:val="28"/>
          <w:szCs w:val="28"/>
        </w:rPr>
        <w:t>amount</w:t>
      </w:r>
      <w:proofErr w:type="gramEnd"/>
      <w:r w:rsidR="00DE5BD2" w:rsidRPr="00C8705E">
        <w:rPr>
          <w:rFonts w:ascii="Angsana New" w:hAnsi="Angsana New"/>
          <w:sz w:val="28"/>
          <w:szCs w:val="28"/>
        </w:rPr>
        <w:t xml:space="preserve"> of Baht </w:t>
      </w:r>
      <w:r w:rsidR="00C36448">
        <w:rPr>
          <w:rFonts w:ascii="Angsana New" w:hAnsi="Angsana New"/>
          <w:sz w:val="28"/>
          <w:szCs w:val="28"/>
        </w:rPr>
        <w:t>194.18</w:t>
      </w:r>
      <w:r w:rsidR="005B3B32" w:rsidRPr="00C8705E">
        <w:rPr>
          <w:rFonts w:ascii="Angsana New" w:hAnsi="Angsana New"/>
          <w:sz w:val="28"/>
          <w:szCs w:val="28"/>
        </w:rPr>
        <w:t xml:space="preserve"> </w:t>
      </w:r>
      <w:r w:rsidR="00DE5BD2" w:rsidRPr="00C8705E">
        <w:rPr>
          <w:rFonts w:ascii="Angsana New" w:hAnsi="Angsana New"/>
          <w:sz w:val="28"/>
          <w:szCs w:val="28"/>
        </w:rPr>
        <w:t>million</w:t>
      </w:r>
      <w:r w:rsidR="003715A4" w:rsidRPr="00C8705E">
        <w:rPr>
          <w:rFonts w:ascii="Angsana New" w:hAnsi="Angsana New"/>
          <w:sz w:val="28"/>
          <w:szCs w:val="28"/>
        </w:rPr>
        <w:t xml:space="preserve"> </w:t>
      </w:r>
      <w:r w:rsidR="005A2ADA" w:rsidRPr="00C8705E">
        <w:rPr>
          <w:rFonts w:ascii="Angsana New" w:hAnsi="Angsana New"/>
          <w:sz w:val="28"/>
          <w:szCs w:val="28"/>
        </w:rPr>
        <w:t xml:space="preserve">and Baht </w:t>
      </w:r>
      <w:r w:rsidR="00ED2368">
        <w:rPr>
          <w:rFonts w:ascii="Angsana New" w:hAnsi="Angsana New"/>
          <w:sz w:val="28"/>
          <w:szCs w:val="28"/>
        </w:rPr>
        <w:t>9.51</w:t>
      </w:r>
      <w:r w:rsidR="005A2ADA" w:rsidRPr="00C8705E">
        <w:rPr>
          <w:rFonts w:ascii="Angsana New" w:hAnsi="Angsana New"/>
          <w:sz w:val="28"/>
          <w:szCs w:val="28"/>
        </w:rPr>
        <w:t xml:space="preserve"> million in the consolidated financial statements and in the separate financial statements.</w:t>
      </w:r>
    </w:p>
    <w:p w14:paraId="4DBC4D9D" w14:textId="2D75B917" w:rsidR="00FE4FED" w:rsidRPr="00AD6E54" w:rsidRDefault="00D73FF6" w:rsidP="0052690D">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C36448">
        <w:rPr>
          <w:rFonts w:ascii="Angsana New" w:hAnsi="Angsana New"/>
          <w:sz w:val="28"/>
          <w:szCs w:val="28"/>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AD6E54" w14:paraId="1A473341" w14:textId="77777777" w:rsidTr="005A0A82">
        <w:trPr>
          <w:trHeight w:val="399"/>
        </w:trPr>
        <w:tc>
          <w:tcPr>
            <w:tcW w:w="4110" w:type="dxa"/>
          </w:tcPr>
          <w:p w14:paraId="4BFA6111" w14:textId="77777777" w:rsidR="00F7319D" w:rsidRPr="00AD6E54" w:rsidRDefault="00F7319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64" w:type="dxa"/>
            <w:gridSpan w:val="4"/>
          </w:tcPr>
          <w:p w14:paraId="5F6AABA1" w14:textId="30E744C2" w:rsidR="00F7319D" w:rsidRPr="00AD6E54" w:rsidRDefault="00893823"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893823">
              <w:rPr>
                <w:rFonts w:ascii="Angsana New" w:hAnsi="Angsana New"/>
                <w:sz w:val="28"/>
                <w:szCs w:val="28"/>
              </w:rPr>
              <w:t>(</w:t>
            </w:r>
            <w:proofErr w:type="gramStart"/>
            <w:r w:rsidRPr="00893823">
              <w:rPr>
                <w:rFonts w:ascii="Angsana New" w:hAnsi="Angsana New"/>
                <w:sz w:val="28"/>
                <w:szCs w:val="28"/>
              </w:rPr>
              <w:t>Unit :</w:t>
            </w:r>
            <w:proofErr w:type="gramEnd"/>
            <w:r w:rsidRPr="00893823">
              <w:rPr>
                <w:rFonts w:ascii="Angsana New" w:hAnsi="Angsana New"/>
                <w:sz w:val="28"/>
                <w:szCs w:val="28"/>
              </w:rPr>
              <w:t xml:space="preserve"> Thousand Baht)</w:t>
            </w:r>
          </w:p>
        </w:tc>
      </w:tr>
      <w:tr w:rsidR="003A6B0D" w:rsidRPr="00AD6E54" w14:paraId="5973DDF2" w14:textId="77777777" w:rsidTr="005A0A82">
        <w:trPr>
          <w:trHeight w:val="279"/>
        </w:trPr>
        <w:tc>
          <w:tcPr>
            <w:tcW w:w="4110" w:type="dxa"/>
          </w:tcPr>
          <w:p w14:paraId="38861071" w14:textId="77777777" w:rsidR="003A6B0D" w:rsidRPr="00AD6E54" w:rsidRDefault="003A6B0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AD6E54" w:rsidRDefault="003A6B0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32" w:type="dxa"/>
            <w:gridSpan w:val="2"/>
          </w:tcPr>
          <w:p w14:paraId="2ABAC066" w14:textId="5417E9A1" w:rsidR="003A6B0D" w:rsidRPr="00AD6E54" w:rsidRDefault="003A6B0D"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893823" w:rsidRPr="00AD6E54" w14:paraId="594BFE65" w14:textId="77777777" w:rsidTr="00930FDF">
        <w:trPr>
          <w:trHeight w:val="248"/>
        </w:trPr>
        <w:tc>
          <w:tcPr>
            <w:tcW w:w="4110" w:type="dxa"/>
          </w:tcPr>
          <w:p w14:paraId="4D168566" w14:textId="77777777" w:rsidR="00893823" w:rsidRPr="00AD6E54" w:rsidRDefault="00893823" w:rsidP="0052690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6C11072C" w14:textId="77777777" w:rsidR="00893823" w:rsidRDefault="00893823" w:rsidP="0052690D">
            <w:pPr>
              <w:pStyle w:val="BodyText3"/>
              <w:pBdr>
                <w:bottom w:val="single" w:sz="4" w:space="1" w:color="auto"/>
              </w:pBdr>
              <w:jc w:val="center"/>
              <w:rPr>
                <w:rFonts w:ascii="Angsana New" w:hAnsi="Angsana New"/>
                <w:sz w:val="28"/>
                <w:szCs w:val="28"/>
              </w:rPr>
            </w:pPr>
            <w:r>
              <w:rPr>
                <w:rFonts w:ascii="Angsana New" w:hAnsi="Angsana New"/>
                <w:sz w:val="28"/>
                <w:szCs w:val="28"/>
              </w:rPr>
              <w:t xml:space="preserve">March 31, </w:t>
            </w:r>
          </w:p>
          <w:p w14:paraId="03C5E4B2" w14:textId="2FAE2216"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16" w:type="dxa"/>
            <w:shd w:val="clear" w:color="auto" w:fill="auto"/>
            <w:vAlign w:val="bottom"/>
          </w:tcPr>
          <w:p w14:paraId="59E32873" w14:textId="1B27246C"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16" w:type="dxa"/>
            <w:shd w:val="clear" w:color="auto" w:fill="auto"/>
            <w:vAlign w:val="bottom"/>
          </w:tcPr>
          <w:p w14:paraId="52D8B88D" w14:textId="77777777" w:rsidR="00893823" w:rsidRDefault="00893823" w:rsidP="0052690D">
            <w:pPr>
              <w:pBdr>
                <w:bottom w:val="single" w:sz="4" w:space="1" w:color="auto"/>
              </w:pBdr>
              <w:ind w:left="208" w:hanging="208"/>
              <w:jc w:val="center"/>
              <w:rPr>
                <w:rFonts w:ascii="Angsana New" w:hAnsi="Angsana New"/>
                <w:sz w:val="28"/>
                <w:szCs w:val="28"/>
              </w:rPr>
            </w:pPr>
            <w:r>
              <w:rPr>
                <w:rFonts w:ascii="Angsana New" w:hAnsi="Angsana New"/>
                <w:sz w:val="28"/>
                <w:szCs w:val="28"/>
              </w:rPr>
              <w:t>March 31,</w:t>
            </w:r>
          </w:p>
          <w:p w14:paraId="0EAA8A33" w14:textId="300ABAB1" w:rsidR="00893823" w:rsidRPr="00AD6E54" w:rsidRDefault="00893823" w:rsidP="0052690D">
            <w:pPr>
              <w:pBdr>
                <w:bottom w:val="single" w:sz="4" w:space="1" w:color="auto"/>
              </w:pBdr>
              <w:tabs>
                <w:tab w:val="left" w:pos="540"/>
              </w:tabs>
              <w:spacing w:line="240" w:lineRule="auto"/>
              <w:ind w:left="208" w:hanging="208"/>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16" w:type="dxa"/>
            <w:vAlign w:val="bottom"/>
          </w:tcPr>
          <w:p w14:paraId="3F8480BF" w14:textId="5521EC04" w:rsidR="00893823" w:rsidRPr="00AD6E54" w:rsidRDefault="00893823" w:rsidP="0052690D">
            <w:pPr>
              <w:pBdr>
                <w:bottom w:val="single" w:sz="4" w:space="1"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B411D5" w:rsidRPr="00AD6E54" w14:paraId="7E774990" w14:textId="77777777" w:rsidTr="005A0A82">
        <w:tc>
          <w:tcPr>
            <w:tcW w:w="4110" w:type="dxa"/>
          </w:tcPr>
          <w:p w14:paraId="536B4ED1" w14:textId="6DDBB225" w:rsidR="00B411D5" w:rsidRPr="00AD6E54" w:rsidRDefault="00B411D5" w:rsidP="0052690D">
            <w:pPr>
              <w:rPr>
                <w:rFonts w:ascii="Angsana New" w:hAnsi="Angsana New"/>
                <w:b/>
                <w:bCs/>
                <w:sz w:val="28"/>
                <w:szCs w:val="28"/>
              </w:rPr>
            </w:pPr>
            <w:proofErr w:type="gramStart"/>
            <w:r w:rsidRPr="00AD6E54">
              <w:rPr>
                <w:rFonts w:ascii="Angsana New" w:hAnsi="Angsana New"/>
                <w:b/>
                <w:bCs/>
                <w:sz w:val="28"/>
                <w:szCs w:val="28"/>
              </w:rPr>
              <w:t>Other</w:t>
            </w:r>
            <w:proofErr w:type="gramEnd"/>
            <w:r>
              <w:rPr>
                <w:rFonts w:ascii="Angsana New" w:hAnsi="Angsana New" w:hint="cs"/>
                <w:b/>
                <w:bCs/>
                <w:sz w:val="28"/>
                <w:szCs w:val="28"/>
                <w:cs/>
              </w:rPr>
              <w:t xml:space="preserve"> </w:t>
            </w:r>
            <w:r w:rsidRPr="00AD6E54">
              <w:rPr>
                <w:rFonts w:ascii="Angsana New" w:hAnsi="Angsana New"/>
                <w:b/>
                <w:bCs/>
                <w:sz w:val="28"/>
                <w:szCs w:val="28"/>
              </w:rPr>
              <w:t>current receivable</w:t>
            </w:r>
          </w:p>
        </w:tc>
        <w:tc>
          <w:tcPr>
            <w:tcW w:w="1316" w:type="dxa"/>
            <w:shd w:val="clear" w:color="auto" w:fill="auto"/>
          </w:tcPr>
          <w:p w14:paraId="56BB97DE"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tcPr>
          <w:p w14:paraId="76B4503E" w14:textId="77777777" w:rsidR="00B411D5" w:rsidRPr="00AD6E54"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893823" w:rsidRPr="00AD6E54" w14:paraId="344131E0" w14:textId="77777777" w:rsidTr="00CA7E9E">
        <w:tc>
          <w:tcPr>
            <w:tcW w:w="4110" w:type="dxa"/>
          </w:tcPr>
          <w:p w14:paraId="414E2102"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 receivables-Related parties</w:t>
            </w:r>
          </w:p>
        </w:tc>
        <w:tc>
          <w:tcPr>
            <w:tcW w:w="1316" w:type="dxa"/>
            <w:shd w:val="clear" w:color="auto" w:fill="auto"/>
            <w:vAlign w:val="bottom"/>
          </w:tcPr>
          <w:p w14:paraId="6D5521C4" w14:textId="1AE721D1" w:rsidR="00893823" w:rsidRPr="00AD6E54" w:rsidRDefault="008A50D8" w:rsidP="0052690D">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25,253</w:t>
            </w:r>
          </w:p>
        </w:tc>
        <w:tc>
          <w:tcPr>
            <w:tcW w:w="1316" w:type="dxa"/>
            <w:shd w:val="clear" w:color="auto" w:fill="auto"/>
            <w:vAlign w:val="bottom"/>
          </w:tcPr>
          <w:p w14:paraId="75FD4673" w14:textId="51794008"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w:t>
            </w:r>
            <w:r w:rsidRPr="00CB117F">
              <w:rPr>
                <w:rFonts w:asciiTheme="majorBidi" w:hAnsiTheme="majorBidi" w:cstheme="majorBidi" w:hint="cs"/>
                <w:sz w:val="28"/>
                <w:szCs w:val="28"/>
              </w:rPr>
              <w:t>5</w:t>
            </w:r>
            <w:r>
              <w:rPr>
                <w:rFonts w:asciiTheme="majorBidi" w:hAnsiTheme="majorBidi" w:cstheme="majorBidi"/>
                <w:sz w:val="28"/>
                <w:szCs w:val="28"/>
              </w:rPr>
              <w:t>,</w:t>
            </w:r>
            <w:r w:rsidRPr="00CB117F">
              <w:rPr>
                <w:rFonts w:asciiTheme="majorBidi" w:hAnsiTheme="majorBidi" w:cstheme="majorBidi" w:hint="cs"/>
                <w:sz w:val="28"/>
                <w:szCs w:val="28"/>
              </w:rPr>
              <w:t>040</w:t>
            </w:r>
          </w:p>
        </w:tc>
        <w:tc>
          <w:tcPr>
            <w:tcW w:w="1316" w:type="dxa"/>
            <w:shd w:val="clear" w:color="auto" w:fill="auto"/>
            <w:vAlign w:val="bottom"/>
          </w:tcPr>
          <w:p w14:paraId="10849980" w14:textId="5499CD98"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151,8</w:t>
            </w:r>
            <w:r w:rsidR="008A50D8">
              <w:rPr>
                <w:rFonts w:asciiTheme="majorBidi" w:hAnsiTheme="majorBidi" w:cstheme="majorBidi"/>
                <w:sz w:val="28"/>
                <w:szCs w:val="28"/>
              </w:rPr>
              <w:t>50</w:t>
            </w:r>
          </w:p>
        </w:tc>
        <w:tc>
          <w:tcPr>
            <w:tcW w:w="1316" w:type="dxa"/>
            <w:shd w:val="clear" w:color="auto" w:fill="auto"/>
            <w:vAlign w:val="bottom"/>
          </w:tcPr>
          <w:p w14:paraId="4A017062" w14:textId="147482A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140,870</w:t>
            </w:r>
          </w:p>
        </w:tc>
      </w:tr>
      <w:tr w:rsidR="00893823" w:rsidRPr="00AD6E54" w14:paraId="1962A4AF" w14:textId="77777777" w:rsidTr="00CA7E9E">
        <w:tc>
          <w:tcPr>
            <w:tcW w:w="4110" w:type="dxa"/>
          </w:tcPr>
          <w:p w14:paraId="442322C9"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 receivables-Other</w:t>
            </w:r>
          </w:p>
        </w:tc>
        <w:tc>
          <w:tcPr>
            <w:tcW w:w="1316" w:type="dxa"/>
            <w:shd w:val="clear" w:color="auto" w:fill="auto"/>
            <w:vAlign w:val="bottom"/>
          </w:tcPr>
          <w:p w14:paraId="12FA4CA5" w14:textId="030E9439" w:rsidR="00893823" w:rsidRPr="00AD6E54" w:rsidRDefault="008A50D8" w:rsidP="0052690D">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6,031</w:t>
            </w:r>
          </w:p>
        </w:tc>
        <w:tc>
          <w:tcPr>
            <w:tcW w:w="1316" w:type="dxa"/>
            <w:shd w:val="clear" w:color="auto" w:fill="auto"/>
            <w:vAlign w:val="bottom"/>
          </w:tcPr>
          <w:p w14:paraId="275AFE54" w14:textId="339A5CA2"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CB117F">
              <w:rPr>
                <w:rFonts w:asciiTheme="majorBidi" w:hAnsiTheme="majorBidi" w:cstheme="majorBidi" w:hint="cs"/>
                <w:sz w:val="28"/>
                <w:szCs w:val="28"/>
              </w:rPr>
              <w:t>6</w:t>
            </w:r>
            <w:r>
              <w:rPr>
                <w:rFonts w:asciiTheme="majorBidi" w:hAnsiTheme="majorBidi" w:cstheme="majorBidi"/>
                <w:sz w:val="28"/>
                <w:szCs w:val="28"/>
              </w:rPr>
              <w:t>,339</w:t>
            </w:r>
          </w:p>
        </w:tc>
        <w:tc>
          <w:tcPr>
            <w:tcW w:w="1316" w:type="dxa"/>
            <w:shd w:val="clear" w:color="auto" w:fill="auto"/>
            <w:vAlign w:val="bottom"/>
          </w:tcPr>
          <w:p w14:paraId="68DBB2AE" w14:textId="1501411A"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4,351</w:t>
            </w:r>
          </w:p>
        </w:tc>
        <w:tc>
          <w:tcPr>
            <w:tcW w:w="1316" w:type="dxa"/>
            <w:shd w:val="clear" w:color="auto" w:fill="auto"/>
            <w:vAlign w:val="bottom"/>
          </w:tcPr>
          <w:p w14:paraId="4F62B911" w14:textId="52C29DC5"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4,880</w:t>
            </w:r>
          </w:p>
        </w:tc>
      </w:tr>
      <w:tr w:rsidR="00893823" w:rsidRPr="00AD6E54" w14:paraId="098E9FB6" w14:textId="77777777" w:rsidTr="00CA7E9E">
        <w:tc>
          <w:tcPr>
            <w:tcW w:w="4110" w:type="dxa"/>
            <w:shd w:val="clear" w:color="auto" w:fill="auto"/>
          </w:tcPr>
          <w:p w14:paraId="78548970" w14:textId="390DFAB8" w:rsidR="00893823" w:rsidRPr="00F56726" w:rsidRDefault="00893823" w:rsidP="0052690D">
            <w:pPr>
              <w:rPr>
                <w:rFonts w:ascii="Angsana New" w:hAnsi="Angsana New"/>
                <w:sz w:val="28"/>
                <w:szCs w:val="28"/>
              </w:rPr>
            </w:pPr>
            <w:r w:rsidRPr="00F56726">
              <w:rPr>
                <w:rFonts w:ascii="Angsana New" w:hAnsi="Angsana New"/>
                <w:sz w:val="28"/>
                <w:szCs w:val="28"/>
              </w:rPr>
              <w:t xml:space="preserve">Payment under the </w:t>
            </w:r>
            <w:proofErr w:type="gramStart"/>
            <w:r w:rsidRPr="00F56726">
              <w:rPr>
                <w:rFonts w:ascii="Angsana New" w:hAnsi="Angsana New"/>
                <w:sz w:val="28"/>
                <w:szCs w:val="28"/>
              </w:rPr>
              <w:t>guarantee</w:t>
            </w:r>
            <w:proofErr w:type="gramEnd"/>
            <w:r w:rsidRPr="00F56726">
              <w:rPr>
                <w:rFonts w:ascii="Angsana New" w:hAnsi="Angsana New"/>
                <w:sz w:val="28"/>
                <w:szCs w:val="28"/>
              </w:rPr>
              <w:t xml:space="preserve"> letter </w:t>
            </w:r>
            <w:r w:rsidRPr="00DE1197">
              <w:rPr>
                <w:rFonts w:ascii="Angsana New" w:hAnsi="Angsana New"/>
                <w:sz w:val="28"/>
                <w:szCs w:val="28"/>
              </w:rPr>
              <w:t>(</w:t>
            </w:r>
            <w:r w:rsidRPr="008341DC">
              <w:rPr>
                <w:rFonts w:ascii="Angsana New" w:hAnsi="Angsana New"/>
                <w:sz w:val="28"/>
                <w:szCs w:val="28"/>
              </w:rPr>
              <w:t xml:space="preserve">note </w:t>
            </w:r>
            <w:r w:rsidR="008341DC" w:rsidRPr="008341DC">
              <w:rPr>
                <w:rFonts w:ascii="Angsana New" w:hAnsi="Angsana New"/>
                <w:sz w:val="28"/>
                <w:szCs w:val="28"/>
              </w:rPr>
              <w:t>2</w:t>
            </w:r>
            <w:r w:rsidR="00C8705E">
              <w:rPr>
                <w:rFonts w:ascii="Angsana New" w:hAnsi="Angsana New"/>
                <w:sz w:val="28"/>
                <w:szCs w:val="28"/>
              </w:rPr>
              <w:t>2</w:t>
            </w:r>
            <w:r w:rsidRPr="00DE1197">
              <w:rPr>
                <w:rFonts w:ascii="Angsana New" w:hAnsi="Angsana New"/>
                <w:sz w:val="28"/>
                <w:szCs w:val="28"/>
              </w:rPr>
              <w:t>)</w:t>
            </w:r>
          </w:p>
        </w:tc>
        <w:tc>
          <w:tcPr>
            <w:tcW w:w="1316" w:type="dxa"/>
            <w:shd w:val="clear" w:color="auto" w:fill="auto"/>
            <w:vAlign w:val="bottom"/>
          </w:tcPr>
          <w:p w14:paraId="5E2992E9" w14:textId="735741CF"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16" w:type="dxa"/>
            <w:shd w:val="clear" w:color="auto" w:fill="auto"/>
            <w:vAlign w:val="bottom"/>
          </w:tcPr>
          <w:p w14:paraId="7BF5CCFB" w14:textId="43E071A4"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c>
          <w:tcPr>
            <w:tcW w:w="1316" w:type="dxa"/>
            <w:shd w:val="clear" w:color="auto" w:fill="auto"/>
            <w:vAlign w:val="bottom"/>
          </w:tcPr>
          <w:p w14:paraId="1FC5BF4F" w14:textId="44F035A8"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316" w:type="dxa"/>
            <w:shd w:val="clear" w:color="auto" w:fill="auto"/>
            <w:vAlign w:val="bottom"/>
          </w:tcPr>
          <w:p w14:paraId="0048F293" w14:textId="12818AB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w:t>
            </w:r>
          </w:p>
        </w:tc>
      </w:tr>
      <w:tr w:rsidR="00893823" w:rsidRPr="00AD6E54" w14:paraId="6F95F568" w14:textId="77777777" w:rsidTr="00CA7E9E">
        <w:tc>
          <w:tcPr>
            <w:tcW w:w="4110" w:type="dxa"/>
            <w:shd w:val="clear" w:color="auto" w:fill="auto"/>
          </w:tcPr>
          <w:p w14:paraId="3F91C656" w14:textId="77777777" w:rsidR="00893823" w:rsidRPr="00F56726" w:rsidRDefault="00893823" w:rsidP="0052690D">
            <w:pPr>
              <w:rPr>
                <w:rFonts w:ascii="Angsana New" w:hAnsi="Angsana New"/>
                <w:sz w:val="28"/>
                <w:szCs w:val="28"/>
              </w:rPr>
            </w:pPr>
            <w:r w:rsidRPr="00F56726">
              <w:rPr>
                <w:rFonts w:ascii="Angsana New" w:hAnsi="Angsana New"/>
                <w:sz w:val="28"/>
                <w:szCs w:val="28"/>
              </w:rPr>
              <w:t>Deposit contract</w:t>
            </w:r>
          </w:p>
        </w:tc>
        <w:tc>
          <w:tcPr>
            <w:tcW w:w="1316" w:type="dxa"/>
            <w:shd w:val="clear" w:color="auto" w:fill="auto"/>
            <w:vAlign w:val="bottom"/>
          </w:tcPr>
          <w:p w14:paraId="5672A274" w14:textId="47B0B2DA" w:rsidR="00893823" w:rsidRPr="00AD6E54" w:rsidRDefault="008A50D8"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29,271</w:t>
            </w:r>
          </w:p>
        </w:tc>
        <w:tc>
          <w:tcPr>
            <w:tcW w:w="1316" w:type="dxa"/>
            <w:shd w:val="clear" w:color="auto" w:fill="auto"/>
            <w:vAlign w:val="bottom"/>
          </w:tcPr>
          <w:p w14:paraId="06CF292A" w14:textId="3B0A98F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29,21</w:t>
            </w:r>
            <w:r w:rsidR="00046A64" w:rsidRPr="00046A64">
              <w:rPr>
                <w:rFonts w:asciiTheme="majorBidi" w:hAnsiTheme="majorBidi" w:cstheme="majorBidi" w:hint="cs"/>
                <w:sz w:val="28"/>
                <w:szCs w:val="28"/>
              </w:rPr>
              <w:t>2</w:t>
            </w:r>
          </w:p>
        </w:tc>
        <w:tc>
          <w:tcPr>
            <w:tcW w:w="1316" w:type="dxa"/>
            <w:shd w:val="clear" w:color="auto" w:fill="auto"/>
            <w:vAlign w:val="bottom"/>
          </w:tcPr>
          <w:p w14:paraId="546AEEBF" w14:textId="1B168CDF"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3,046</w:t>
            </w:r>
          </w:p>
        </w:tc>
        <w:tc>
          <w:tcPr>
            <w:tcW w:w="1316" w:type="dxa"/>
            <w:shd w:val="clear" w:color="auto" w:fill="auto"/>
            <w:vAlign w:val="bottom"/>
          </w:tcPr>
          <w:p w14:paraId="255601F6" w14:textId="21F87F38"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2,890</w:t>
            </w:r>
          </w:p>
        </w:tc>
      </w:tr>
      <w:tr w:rsidR="00893823" w:rsidRPr="00AD6E54" w14:paraId="29BF694F" w14:textId="77777777" w:rsidTr="00CA7E9E">
        <w:tc>
          <w:tcPr>
            <w:tcW w:w="4110" w:type="dxa"/>
            <w:shd w:val="clear" w:color="auto" w:fill="auto"/>
          </w:tcPr>
          <w:p w14:paraId="66F49C14" w14:textId="77777777" w:rsidR="00893823" w:rsidRPr="00F56726" w:rsidRDefault="00893823" w:rsidP="0052690D">
            <w:pPr>
              <w:rPr>
                <w:rFonts w:ascii="Angsana New" w:hAnsi="Angsana New"/>
                <w:sz w:val="28"/>
                <w:szCs w:val="28"/>
              </w:rPr>
            </w:pPr>
            <w:r w:rsidRPr="00F56726">
              <w:rPr>
                <w:rFonts w:ascii="Angsana New" w:hAnsi="Angsana New"/>
                <w:sz w:val="28"/>
                <w:szCs w:val="28"/>
              </w:rPr>
              <w:t>Prepaid expenses</w:t>
            </w:r>
          </w:p>
        </w:tc>
        <w:tc>
          <w:tcPr>
            <w:tcW w:w="1316" w:type="dxa"/>
            <w:shd w:val="clear" w:color="auto" w:fill="auto"/>
            <w:vAlign w:val="bottom"/>
          </w:tcPr>
          <w:p w14:paraId="51148A80" w14:textId="39794D81"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8,909</w:t>
            </w:r>
          </w:p>
        </w:tc>
        <w:tc>
          <w:tcPr>
            <w:tcW w:w="1316" w:type="dxa"/>
            <w:shd w:val="clear" w:color="auto" w:fill="auto"/>
            <w:vAlign w:val="bottom"/>
          </w:tcPr>
          <w:p w14:paraId="1C12252C" w14:textId="0010BB2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7,121</w:t>
            </w:r>
          </w:p>
        </w:tc>
        <w:tc>
          <w:tcPr>
            <w:tcW w:w="1316" w:type="dxa"/>
            <w:shd w:val="clear" w:color="auto" w:fill="auto"/>
            <w:vAlign w:val="bottom"/>
          </w:tcPr>
          <w:p w14:paraId="7F28C632" w14:textId="705D3F6B"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3,050</w:t>
            </w:r>
          </w:p>
        </w:tc>
        <w:tc>
          <w:tcPr>
            <w:tcW w:w="1316" w:type="dxa"/>
            <w:shd w:val="clear" w:color="auto" w:fill="auto"/>
            <w:vAlign w:val="bottom"/>
          </w:tcPr>
          <w:p w14:paraId="5A487BBA" w14:textId="795A36B6"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714</w:t>
            </w:r>
          </w:p>
        </w:tc>
      </w:tr>
      <w:tr w:rsidR="00893823" w:rsidRPr="00AD6E54" w14:paraId="73DF8C5A" w14:textId="77777777" w:rsidTr="00CA7E9E">
        <w:tc>
          <w:tcPr>
            <w:tcW w:w="4110" w:type="dxa"/>
            <w:shd w:val="clear" w:color="auto" w:fill="auto"/>
          </w:tcPr>
          <w:p w14:paraId="2F37D444" w14:textId="1D7D84D5" w:rsidR="00893823" w:rsidRPr="00F56726" w:rsidRDefault="00893823" w:rsidP="0052690D">
            <w:pPr>
              <w:rPr>
                <w:rFonts w:ascii="Angsana New" w:hAnsi="Angsana New"/>
                <w:sz w:val="28"/>
                <w:szCs w:val="28"/>
              </w:rPr>
            </w:pPr>
            <w:r w:rsidRPr="00F56726">
              <w:rPr>
                <w:rFonts w:ascii="Angsana New" w:hAnsi="Angsana New"/>
                <w:sz w:val="28"/>
                <w:szCs w:val="28"/>
              </w:rPr>
              <w:t xml:space="preserve">Advance payment for goods </w:t>
            </w:r>
            <w:r w:rsidRPr="00DE1197">
              <w:rPr>
                <w:rFonts w:ascii="Angsana New" w:hAnsi="Angsana New"/>
                <w:sz w:val="28"/>
                <w:szCs w:val="28"/>
              </w:rPr>
              <w:t>(</w:t>
            </w:r>
            <w:r w:rsidRPr="008341DC">
              <w:rPr>
                <w:rFonts w:ascii="Angsana New" w:hAnsi="Angsana New"/>
                <w:sz w:val="28"/>
                <w:szCs w:val="28"/>
              </w:rPr>
              <w:t xml:space="preserve">note </w:t>
            </w:r>
            <w:r w:rsidR="008341DC" w:rsidRPr="008341DC">
              <w:rPr>
                <w:rFonts w:ascii="Angsana New" w:hAnsi="Angsana New"/>
                <w:sz w:val="28"/>
                <w:szCs w:val="28"/>
              </w:rPr>
              <w:t>2</w:t>
            </w:r>
            <w:r w:rsidR="00C8705E">
              <w:rPr>
                <w:rFonts w:ascii="Angsana New" w:hAnsi="Angsana New"/>
                <w:sz w:val="28"/>
                <w:szCs w:val="28"/>
              </w:rPr>
              <w:t>2</w:t>
            </w:r>
            <w:r w:rsidRPr="00DE1197">
              <w:rPr>
                <w:rFonts w:ascii="Angsana New" w:hAnsi="Angsana New"/>
                <w:sz w:val="28"/>
                <w:szCs w:val="28"/>
              </w:rPr>
              <w:t>)</w:t>
            </w:r>
          </w:p>
        </w:tc>
        <w:tc>
          <w:tcPr>
            <w:tcW w:w="1316" w:type="dxa"/>
            <w:shd w:val="clear" w:color="auto" w:fill="auto"/>
            <w:vAlign w:val="bottom"/>
          </w:tcPr>
          <w:p w14:paraId="0BD70302" w14:textId="19377FD7"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25,161</w:t>
            </w:r>
          </w:p>
        </w:tc>
        <w:tc>
          <w:tcPr>
            <w:tcW w:w="1316" w:type="dxa"/>
            <w:shd w:val="clear" w:color="auto" w:fill="auto"/>
            <w:vAlign w:val="bottom"/>
          </w:tcPr>
          <w:p w14:paraId="529B1015" w14:textId="043ABCA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w:t>
            </w:r>
            <w:r w:rsidR="00E02D11">
              <w:rPr>
                <w:rFonts w:asciiTheme="majorBidi" w:hAnsiTheme="majorBidi" w:cstheme="majorBidi"/>
                <w:sz w:val="28"/>
                <w:szCs w:val="28"/>
              </w:rPr>
              <w:t>1</w:t>
            </w:r>
          </w:p>
        </w:tc>
        <w:tc>
          <w:tcPr>
            <w:tcW w:w="1316" w:type="dxa"/>
            <w:shd w:val="clear" w:color="auto" w:fill="auto"/>
            <w:vAlign w:val="bottom"/>
          </w:tcPr>
          <w:p w14:paraId="21C4E3DA" w14:textId="7E77F868"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25,161</w:t>
            </w:r>
          </w:p>
        </w:tc>
        <w:tc>
          <w:tcPr>
            <w:tcW w:w="1316" w:type="dxa"/>
            <w:shd w:val="clear" w:color="auto" w:fill="auto"/>
            <w:vAlign w:val="bottom"/>
          </w:tcPr>
          <w:p w14:paraId="1965DD17" w14:textId="0213DA30"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w:t>
            </w:r>
            <w:r w:rsidR="00A00AB5">
              <w:rPr>
                <w:rFonts w:asciiTheme="majorBidi" w:hAnsiTheme="majorBidi" w:cstheme="majorBidi"/>
                <w:sz w:val="28"/>
                <w:szCs w:val="28"/>
              </w:rPr>
              <w:t>1</w:t>
            </w:r>
          </w:p>
        </w:tc>
      </w:tr>
      <w:tr w:rsidR="00893823" w:rsidRPr="00AD6E54" w14:paraId="454AA7E7" w14:textId="77777777" w:rsidTr="00CA7E9E">
        <w:tc>
          <w:tcPr>
            <w:tcW w:w="4110" w:type="dxa"/>
          </w:tcPr>
          <w:p w14:paraId="62184018" w14:textId="77777777" w:rsidR="00893823" w:rsidRPr="00AD6E54" w:rsidRDefault="00893823" w:rsidP="0052690D">
            <w:pPr>
              <w:rPr>
                <w:rFonts w:ascii="Angsana New" w:hAnsi="Angsana New"/>
                <w:sz w:val="28"/>
                <w:szCs w:val="28"/>
              </w:rPr>
            </w:pPr>
            <w:r w:rsidRPr="00AD6E54">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1B645DB3"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11233DA7" w14:textId="45D18FA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1000F4FB" w14:textId="4475463D"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w:t>
            </w:r>
          </w:p>
        </w:tc>
        <w:tc>
          <w:tcPr>
            <w:tcW w:w="1316" w:type="dxa"/>
            <w:tcBorders>
              <w:bottom w:val="nil"/>
            </w:tcBorders>
            <w:shd w:val="clear" w:color="auto" w:fill="auto"/>
            <w:vAlign w:val="bottom"/>
          </w:tcPr>
          <w:p w14:paraId="0FC2F556" w14:textId="1F1BAC2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w:t>
            </w:r>
          </w:p>
        </w:tc>
      </w:tr>
      <w:tr w:rsidR="00893823" w:rsidRPr="00AD6E54" w14:paraId="56D90ACD" w14:textId="77777777" w:rsidTr="00CA7E9E">
        <w:tc>
          <w:tcPr>
            <w:tcW w:w="4110" w:type="dxa"/>
          </w:tcPr>
          <w:p w14:paraId="2560B8C8" w14:textId="77777777" w:rsidR="00893823" w:rsidRPr="00AD6E54" w:rsidRDefault="00893823" w:rsidP="0052690D">
            <w:pPr>
              <w:rPr>
                <w:rFonts w:ascii="Angsana New" w:hAnsi="Angsana New"/>
                <w:sz w:val="28"/>
                <w:szCs w:val="28"/>
              </w:rPr>
            </w:pPr>
            <w:r w:rsidRPr="00AD6E54">
              <w:rPr>
                <w:rFonts w:ascii="Angsana New" w:hAnsi="Angsana New"/>
                <w:sz w:val="28"/>
                <w:szCs w:val="28"/>
              </w:rPr>
              <w:t>Advance payment for others Services-Other</w:t>
            </w:r>
          </w:p>
        </w:tc>
        <w:tc>
          <w:tcPr>
            <w:tcW w:w="1316" w:type="dxa"/>
            <w:tcBorders>
              <w:bottom w:val="nil"/>
            </w:tcBorders>
            <w:shd w:val="clear" w:color="auto" w:fill="auto"/>
            <w:vAlign w:val="bottom"/>
          </w:tcPr>
          <w:p w14:paraId="0A9DA3AE" w14:textId="032770E4"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36,477</w:t>
            </w:r>
          </w:p>
        </w:tc>
        <w:tc>
          <w:tcPr>
            <w:tcW w:w="1316" w:type="dxa"/>
            <w:tcBorders>
              <w:bottom w:val="nil"/>
            </w:tcBorders>
            <w:shd w:val="clear" w:color="auto" w:fill="auto"/>
            <w:vAlign w:val="bottom"/>
          </w:tcPr>
          <w:p w14:paraId="5C9D0793" w14:textId="13813883"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36,927</w:t>
            </w:r>
          </w:p>
        </w:tc>
        <w:tc>
          <w:tcPr>
            <w:tcW w:w="1316" w:type="dxa"/>
            <w:tcBorders>
              <w:bottom w:val="nil"/>
            </w:tcBorders>
            <w:shd w:val="clear" w:color="auto" w:fill="auto"/>
            <w:vAlign w:val="bottom"/>
          </w:tcPr>
          <w:p w14:paraId="0F38898B" w14:textId="6C4B978F"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26,150</w:t>
            </w:r>
          </w:p>
        </w:tc>
        <w:tc>
          <w:tcPr>
            <w:tcW w:w="1316" w:type="dxa"/>
            <w:tcBorders>
              <w:bottom w:val="nil"/>
            </w:tcBorders>
            <w:shd w:val="clear" w:color="auto" w:fill="auto"/>
            <w:vAlign w:val="bottom"/>
          </w:tcPr>
          <w:p w14:paraId="070145A2" w14:textId="03A8FC4A"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26,147</w:t>
            </w:r>
          </w:p>
        </w:tc>
      </w:tr>
      <w:tr w:rsidR="00893823" w:rsidRPr="00AD6E54" w14:paraId="754C225D" w14:textId="77777777" w:rsidTr="00CA7E9E">
        <w:tc>
          <w:tcPr>
            <w:tcW w:w="4110" w:type="dxa"/>
          </w:tcPr>
          <w:p w14:paraId="5F804817" w14:textId="77777777" w:rsidR="00893823" w:rsidRPr="00AD6E54" w:rsidRDefault="00893823" w:rsidP="0052690D">
            <w:pPr>
              <w:rPr>
                <w:rFonts w:ascii="Angsana New" w:hAnsi="Angsana New"/>
                <w:sz w:val="28"/>
                <w:szCs w:val="28"/>
              </w:rPr>
            </w:pPr>
            <w:r w:rsidRPr="00AD6E54">
              <w:rPr>
                <w:rFonts w:ascii="Angsana New" w:hAnsi="Angsana New"/>
                <w:sz w:val="28"/>
                <w:szCs w:val="28"/>
              </w:rPr>
              <w:t>Other</w:t>
            </w:r>
          </w:p>
        </w:tc>
        <w:tc>
          <w:tcPr>
            <w:tcW w:w="1316" w:type="dxa"/>
            <w:tcBorders>
              <w:bottom w:val="nil"/>
            </w:tcBorders>
            <w:shd w:val="clear" w:color="auto" w:fill="auto"/>
            <w:vAlign w:val="bottom"/>
          </w:tcPr>
          <w:p w14:paraId="575A9097" w14:textId="598EDC45" w:rsidR="00893823" w:rsidRPr="00AD6E54" w:rsidRDefault="00E00034" w:rsidP="0052690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919</w:t>
            </w:r>
          </w:p>
        </w:tc>
        <w:tc>
          <w:tcPr>
            <w:tcW w:w="1316" w:type="dxa"/>
            <w:tcBorders>
              <w:bottom w:val="nil"/>
            </w:tcBorders>
            <w:shd w:val="clear" w:color="auto" w:fill="auto"/>
            <w:vAlign w:val="bottom"/>
          </w:tcPr>
          <w:p w14:paraId="4869E2D2" w14:textId="26EB3E78"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21,064</w:t>
            </w:r>
          </w:p>
        </w:tc>
        <w:tc>
          <w:tcPr>
            <w:tcW w:w="1316" w:type="dxa"/>
            <w:tcBorders>
              <w:bottom w:val="nil"/>
            </w:tcBorders>
            <w:shd w:val="clear" w:color="auto" w:fill="auto"/>
            <w:vAlign w:val="bottom"/>
          </w:tcPr>
          <w:p w14:paraId="212F76B2" w14:textId="30E9D61E" w:rsidR="00893823" w:rsidRPr="00AD6E54" w:rsidRDefault="00E00034" w:rsidP="0052690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49</w:t>
            </w:r>
            <w:r w:rsidR="008A50D8">
              <w:rPr>
                <w:rFonts w:asciiTheme="majorBidi" w:hAnsiTheme="majorBidi" w:cstheme="majorBidi"/>
                <w:sz w:val="28"/>
                <w:szCs w:val="28"/>
              </w:rPr>
              <w:t>8</w:t>
            </w:r>
          </w:p>
        </w:tc>
        <w:tc>
          <w:tcPr>
            <w:tcW w:w="1316" w:type="dxa"/>
            <w:tcBorders>
              <w:bottom w:val="nil"/>
            </w:tcBorders>
            <w:shd w:val="clear" w:color="auto" w:fill="auto"/>
            <w:vAlign w:val="bottom"/>
          </w:tcPr>
          <w:p w14:paraId="34E94D6D" w14:textId="04E3505E"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305</w:t>
            </w:r>
          </w:p>
        </w:tc>
      </w:tr>
      <w:tr w:rsidR="00893823" w:rsidRPr="00AD6E54" w14:paraId="585E060A" w14:textId="77777777" w:rsidTr="00CA7E9E">
        <w:tc>
          <w:tcPr>
            <w:tcW w:w="4110" w:type="dxa"/>
          </w:tcPr>
          <w:p w14:paraId="04CF4CD7" w14:textId="77777777" w:rsidR="00893823" w:rsidRPr="00AD6E54" w:rsidRDefault="00893823" w:rsidP="0052690D">
            <w:pPr>
              <w:rPr>
                <w:rFonts w:ascii="Angsana New" w:hAnsi="Angsana New"/>
                <w:sz w:val="28"/>
                <w:szCs w:val="28"/>
              </w:rPr>
            </w:pPr>
            <w:r w:rsidRPr="00AD6E54">
              <w:rPr>
                <w:rFonts w:ascii="Angsana New" w:hAnsi="Angsana New"/>
                <w:sz w:val="28"/>
                <w:szCs w:val="28"/>
              </w:rPr>
              <w:t>Total</w:t>
            </w:r>
          </w:p>
        </w:tc>
        <w:tc>
          <w:tcPr>
            <w:tcW w:w="1316" w:type="dxa"/>
            <w:tcBorders>
              <w:bottom w:val="nil"/>
            </w:tcBorders>
            <w:shd w:val="clear" w:color="auto" w:fill="auto"/>
            <w:vAlign w:val="bottom"/>
          </w:tcPr>
          <w:p w14:paraId="1FC37BBF" w14:textId="0E439640"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192,701</w:t>
            </w:r>
          </w:p>
        </w:tc>
        <w:tc>
          <w:tcPr>
            <w:tcW w:w="1316" w:type="dxa"/>
            <w:tcBorders>
              <w:bottom w:val="nil"/>
            </w:tcBorders>
            <w:shd w:val="clear" w:color="auto" w:fill="auto"/>
            <w:vAlign w:val="bottom"/>
          </w:tcPr>
          <w:p w14:paraId="296F053C" w14:textId="29C8573D"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211,544</w:t>
            </w:r>
          </w:p>
        </w:tc>
        <w:tc>
          <w:tcPr>
            <w:tcW w:w="1316" w:type="dxa"/>
            <w:tcBorders>
              <w:bottom w:val="nil"/>
            </w:tcBorders>
            <w:shd w:val="clear" w:color="auto" w:fill="auto"/>
            <w:vAlign w:val="bottom"/>
          </w:tcPr>
          <w:p w14:paraId="2328A724" w14:textId="14690C56" w:rsidR="00893823" w:rsidRPr="00AD6E54" w:rsidRDefault="00E00034" w:rsidP="0052690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274,78</w:t>
            </w:r>
            <w:r w:rsidR="008A50D8">
              <w:rPr>
                <w:rFonts w:asciiTheme="majorBidi" w:hAnsiTheme="majorBidi" w:cstheme="majorBidi"/>
                <w:sz w:val="28"/>
                <w:szCs w:val="28"/>
              </w:rPr>
              <w:t>6</w:t>
            </w:r>
          </w:p>
        </w:tc>
        <w:tc>
          <w:tcPr>
            <w:tcW w:w="1316" w:type="dxa"/>
            <w:tcBorders>
              <w:bottom w:val="nil"/>
            </w:tcBorders>
            <w:shd w:val="clear" w:color="auto" w:fill="auto"/>
            <w:vAlign w:val="bottom"/>
          </w:tcPr>
          <w:p w14:paraId="69A0C979" w14:textId="05C78A3E" w:rsidR="00893823" w:rsidRPr="00AD6E54" w:rsidRDefault="00893823"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261,647</w:t>
            </w:r>
          </w:p>
        </w:tc>
      </w:tr>
      <w:tr w:rsidR="00893823" w:rsidRPr="00AD6E54" w14:paraId="4F4F66FB" w14:textId="77777777" w:rsidTr="00CA7E9E">
        <w:trPr>
          <w:trHeight w:val="263"/>
        </w:trPr>
        <w:tc>
          <w:tcPr>
            <w:tcW w:w="4110" w:type="dxa"/>
          </w:tcPr>
          <w:p w14:paraId="2A1A9ABB" w14:textId="3EF9160A" w:rsidR="00893823" w:rsidRPr="00AD6E54" w:rsidRDefault="00893823" w:rsidP="0052690D">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16" w:type="dxa"/>
            <w:tcBorders>
              <w:bottom w:val="nil"/>
            </w:tcBorders>
            <w:shd w:val="clear" w:color="auto" w:fill="auto"/>
            <w:vAlign w:val="bottom"/>
          </w:tcPr>
          <w:p w14:paraId="59AEBD64" w14:textId="71A9DB36" w:rsidR="00893823" w:rsidRPr="00AD6E54" w:rsidRDefault="00E00034" w:rsidP="0052690D">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92</w:t>
            </w:r>
            <w:r>
              <w:rPr>
                <w:rFonts w:asciiTheme="majorBidi" w:hAnsiTheme="majorBidi" w:cstheme="majorBidi"/>
                <w:sz w:val="28"/>
                <w:szCs w:val="28"/>
              </w:rPr>
              <w:t>,136</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1FA48DC8" w14:textId="727A38B6"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w:t>
            </w:r>
            <w:r w:rsidR="00046A64" w:rsidRPr="00046A64">
              <w:rPr>
                <w:rFonts w:asciiTheme="majorBidi" w:hAnsiTheme="majorBidi" w:cstheme="majorBidi" w:hint="cs"/>
                <w:sz w:val="28"/>
                <w:szCs w:val="28"/>
              </w:rPr>
              <w:t>40</w:t>
            </w:r>
            <w:r>
              <w:rPr>
                <w:rFonts w:asciiTheme="majorBidi" w:hAnsiTheme="majorBidi" w:cstheme="majorBidi"/>
                <w:sz w:val="28"/>
                <w:szCs w:val="28"/>
              </w:rPr>
              <w:t>)</w:t>
            </w:r>
          </w:p>
        </w:tc>
        <w:tc>
          <w:tcPr>
            <w:tcW w:w="1316" w:type="dxa"/>
            <w:tcBorders>
              <w:bottom w:val="nil"/>
            </w:tcBorders>
            <w:shd w:val="clear" w:color="auto" w:fill="auto"/>
            <w:vAlign w:val="bottom"/>
          </w:tcPr>
          <w:p w14:paraId="06DFED14" w14:textId="1D3A58D0" w:rsidR="00893823" w:rsidRPr="00AD6E54" w:rsidRDefault="00E00034" w:rsidP="0052690D">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92</w:t>
            </w:r>
            <w:r>
              <w:rPr>
                <w:rFonts w:asciiTheme="majorBidi" w:hAnsiTheme="majorBidi" w:cstheme="majorBidi"/>
                <w:sz w:val="28"/>
                <w:szCs w:val="28"/>
              </w:rPr>
              <w:t>,136</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5796CD50" w14:textId="5852A2C6" w:rsidR="00893823" w:rsidRPr="00AD6E54" w:rsidRDefault="00893823"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(92,1</w:t>
            </w:r>
            <w:r w:rsidR="00046A64" w:rsidRPr="00046A64">
              <w:rPr>
                <w:rFonts w:asciiTheme="majorBidi" w:hAnsiTheme="majorBidi" w:cstheme="majorBidi" w:hint="cs"/>
                <w:sz w:val="28"/>
                <w:szCs w:val="28"/>
              </w:rPr>
              <w:t>40</w:t>
            </w:r>
            <w:r>
              <w:rPr>
                <w:rFonts w:asciiTheme="majorBidi" w:hAnsiTheme="majorBidi" w:cstheme="majorBidi"/>
                <w:sz w:val="28"/>
                <w:szCs w:val="28"/>
              </w:rPr>
              <w:t>)</w:t>
            </w:r>
          </w:p>
        </w:tc>
      </w:tr>
      <w:tr w:rsidR="00893823" w:rsidRPr="00AD6E54" w14:paraId="0777C3C4" w14:textId="77777777" w:rsidTr="00CA7E9E">
        <w:trPr>
          <w:trHeight w:val="479"/>
        </w:trPr>
        <w:tc>
          <w:tcPr>
            <w:tcW w:w="4110" w:type="dxa"/>
          </w:tcPr>
          <w:p w14:paraId="342E7AC2" w14:textId="77777777" w:rsidR="00893823" w:rsidRPr="00AD6E54" w:rsidRDefault="00893823" w:rsidP="0052690D">
            <w:pPr>
              <w:rPr>
                <w:rFonts w:ascii="Angsana New" w:hAnsi="Angsana New"/>
                <w:sz w:val="28"/>
                <w:szCs w:val="28"/>
              </w:rPr>
            </w:pPr>
            <w:r w:rsidRPr="00AD6E54">
              <w:rPr>
                <w:rFonts w:ascii="Angsana New" w:hAnsi="Angsana New"/>
                <w:sz w:val="28"/>
                <w:szCs w:val="28"/>
              </w:rPr>
              <w:t>Net</w:t>
            </w:r>
          </w:p>
        </w:tc>
        <w:tc>
          <w:tcPr>
            <w:tcW w:w="1316" w:type="dxa"/>
            <w:tcBorders>
              <w:bottom w:val="nil"/>
            </w:tcBorders>
            <w:shd w:val="clear" w:color="auto" w:fill="auto"/>
            <w:vAlign w:val="bottom"/>
          </w:tcPr>
          <w:p w14:paraId="76283A91" w14:textId="4820F35F" w:rsidR="00893823" w:rsidRPr="00AD6E54" w:rsidRDefault="00046A64" w:rsidP="0052690D">
            <w:pPr>
              <w:pBdr>
                <w:bottom w:val="double" w:sz="4" w:space="1" w:color="auto"/>
              </w:pBdr>
              <w:tabs>
                <w:tab w:val="clear" w:pos="907"/>
                <w:tab w:val="decimal" w:pos="882"/>
              </w:tabs>
              <w:ind w:left="9" w:right="32"/>
              <w:jc w:val="right"/>
              <w:rPr>
                <w:rFonts w:asciiTheme="majorBidi" w:hAnsiTheme="majorBidi" w:cstheme="majorBidi"/>
                <w:sz w:val="28"/>
                <w:szCs w:val="28"/>
              </w:rPr>
            </w:pPr>
            <w:r w:rsidRPr="00046A64">
              <w:rPr>
                <w:rFonts w:asciiTheme="majorBidi" w:hAnsiTheme="majorBidi" w:cstheme="majorBidi" w:hint="cs"/>
                <w:sz w:val="28"/>
                <w:szCs w:val="28"/>
              </w:rPr>
              <w:t>100</w:t>
            </w:r>
            <w:r w:rsidR="00E00034">
              <w:rPr>
                <w:rFonts w:asciiTheme="majorBidi" w:hAnsiTheme="majorBidi" w:cstheme="majorBidi"/>
                <w:sz w:val="28"/>
                <w:szCs w:val="28"/>
              </w:rPr>
              <w:t>,565</w:t>
            </w:r>
          </w:p>
        </w:tc>
        <w:tc>
          <w:tcPr>
            <w:tcW w:w="1316" w:type="dxa"/>
            <w:tcBorders>
              <w:bottom w:val="nil"/>
            </w:tcBorders>
            <w:shd w:val="clear" w:color="auto" w:fill="auto"/>
            <w:vAlign w:val="bottom"/>
          </w:tcPr>
          <w:p w14:paraId="005BC191" w14:textId="51D07E70" w:rsidR="00893823" w:rsidRPr="00AD6E54" w:rsidRDefault="0089382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119,404</w:t>
            </w:r>
          </w:p>
        </w:tc>
        <w:tc>
          <w:tcPr>
            <w:tcW w:w="1316" w:type="dxa"/>
            <w:tcBorders>
              <w:bottom w:val="nil"/>
            </w:tcBorders>
            <w:shd w:val="clear" w:color="auto" w:fill="auto"/>
            <w:vAlign w:val="bottom"/>
          </w:tcPr>
          <w:p w14:paraId="5B1D98F0" w14:textId="4C6DEA06" w:rsidR="00893823" w:rsidRPr="00AD6E54" w:rsidRDefault="00046A64" w:rsidP="0052690D">
            <w:pPr>
              <w:pBdr>
                <w:bottom w:val="double" w:sz="4" w:space="1" w:color="auto"/>
              </w:pBdr>
              <w:tabs>
                <w:tab w:val="clear" w:pos="907"/>
                <w:tab w:val="decimal" w:pos="882"/>
              </w:tabs>
              <w:ind w:left="9" w:right="32"/>
              <w:jc w:val="right"/>
              <w:rPr>
                <w:rFonts w:asciiTheme="majorBidi" w:hAnsiTheme="majorBidi" w:cstheme="majorBidi"/>
                <w:sz w:val="28"/>
                <w:szCs w:val="28"/>
              </w:rPr>
            </w:pPr>
            <w:r w:rsidRPr="00046A64">
              <w:rPr>
                <w:rFonts w:asciiTheme="majorBidi" w:hAnsiTheme="majorBidi" w:cstheme="majorBidi" w:hint="cs"/>
                <w:sz w:val="28"/>
                <w:szCs w:val="28"/>
              </w:rPr>
              <w:t>182</w:t>
            </w:r>
            <w:r w:rsidR="00E00034">
              <w:rPr>
                <w:rFonts w:asciiTheme="majorBidi" w:hAnsiTheme="majorBidi" w:cstheme="majorBidi"/>
                <w:sz w:val="28"/>
                <w:szCs w:val="28"/>
              </w:rPr>
              <w:t>,650</w:t>
            </w:r>
          </w:p>
        </w:tc>
        <w:tc>
          <w:tcPr>
            <w:tcW w:w="1316" w:type="dxa"/>
            <w:tcBorders>
              <w:bottom w:val="nil"/>
            </w:tcBorders>
            <w:shd w:val="clear" w:color="auto" w:fill="auto"/>
            <w:vAlign w:val="bottom"/>
          </w:tcPr>
          <w:p w14:paraId="1981110C" w14:textId="7F79E2FA" w:rsidR="00893823" w:rsidRPr="00AD6E54" w:rsidRDefault="00893823" w:rsidP="0052690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169,507</w:t>
            </w:r>
          </w:p>
        </w:tc>
      </w:tr>
    </w:tbl>
    <w:p w14:paraId="7F39D170" w14:textId="658CA064" w:rsidR="00763351" w:rsidRPr="00AD6E54" w:rsidRDefault="002563D0" w:rsidP="0052690D">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A00AB5" w:rsidRPr="00A00AB5">
        <w:rPr>
          <w:rFonts w:ascii="Angsana New" w:hAnsi="Angsana New"/>
          <w:sz w:val="28"/>
          <w:szCs w:val="28"/>
        </w:rPr>
        <w:t>period</w:t>
      </w:r>
      <w:r w:rsidR="00763351" w:rsidRPr="00AD6E54">
        <w:rPr>
          <w:rFonts w:ascii="Angsana New" w:hAnsi="Angsana New"/>
          <w:sz w:val="28"/>
          <w:szCs w:val="28"/>
        </w:rPr>
        <w:t xml:space="preserve">, the movements </w:t>
      </w:r>
      <w:r w:rsidR="00FC078A" w:rsidRPr="00AD6E54">
        <w:rPr>
          <w:rFonts w:ascii="Angsana New" w:hAnsi="Angsana New"/>
          <w:sz w:val="28"/>
          <w:szCs w:val="28"/>
        </w:rPr>
        <w:t xml:space="preserve">in </w:t>
      </w:r>
      <w:r w:rsidR="00FC078A">
        <w:rPr>
          <w:rFonts w:ascii="Angsana New" w:hAnsi="Angsana New"/>
          <w:sz w:val="28"/>
          <w:szCs w:val="28"/>
        </w:rPr>
        <w:t>l</w:t>
      </w:r>
      <w:r w:rsidR="00FC078A" w:rsidRPr="009A3103">
        <w:rPr>
          <w:rFonts w:ascii="Angsana New" w:hAnsi="Angsana New"/>
          <w:sz w:val="28"/>
          <w:szCs w:val="28"/>
        </w:rPr>
        <w:t>oss allowance</w:t>
      </w:r>
      <w:r w:rsidR="00FC078A" w:rsidRPr="00AD6E54">
        <w:rPr>
          <w:rFonts w:ascii="Angsana New" w:hAnsi="Angsana New"/>
          <w:sz w:val="28"/>
          <w:szCs w:val="28"/>
        </w:rPr>
        <w:t xml:space="preserve"> for </w:t>
      </w:r>
      <w:r w:rsidR="00FC078A">
        <w:rPr>
          <w:rFonts w:ascii="Angsana New" w:hAnsi="Angsana New"/>
          <w:sz w:val="28"/>
          <w:szCs w:val="28"/>
        </w:rPr>
        <w:t>o</w:t>
      </w:r>
      <w:r w:rsidR="00FC078A" w:rsidRPr="00EF7969">
        <w:rPr>
          <w:rFonts w:ascii="Angsana New" w:hAnsi="Angsana New"/>
          <w:sz w:val="28"/>
          <w:szCs w:val="28"/>
        </w:rPr>
        <w:t>ther current receivable</w:t>
      </w:r>
      <w:r w:rsidR="00763351" w:rsidRPr="00AD6E54">
        <w:rPr>
          <w:rFonts w:ascii="Angsana New" w:hAnsi="Angsana New"/>
          <w:sz w:val="28"/>
          <w:szCs w:val="28"/>
        </w:rPr>
        <w:t xml:space="preserve"> are as </w:t>
      </w:r>
      <w:proofErr w:type="gramStart"/>
      <w:r w:rsidR="00763351" w:rsidRPr="00AD6E54">
        <w:rPr>
          <w:rFonts w:ascii="Angsana New" w:hAnsi="Angsana New"/>
          <w:sz w:val="28"/>
          <w:szCs w:val="28"/>
        </w:rPr>
        <w:t>follows :</w:t>
      </w:r>
      <w:proofErr w:type="gramEnd"/>
    </w:p>
    <w:tbl>
      <w:tblPr>
        <w:tblW w:w="9355" w:type="dxa"/>
        <w:tblInd w:w="534" w:type="dxa"/>
        <w:tblLook w:val="04A0" w:firstRow="1" w:lastRow="0" w:firstColumn="1" w:lastColumn="0" w:noHBand="0" w:noVBand="1"/>
      </w:tblPr>
      <w:tblGrid>
        <w:gridCol w:w="4074"/>
        <w:gridCol w:w="1320"/>
        <w:gridCol w:w="1320"/>
        <w:gridCol w:w="1320"/>
        <w:gridCol w:w="1321"/>
      </w:tblGrid>
      <w:tr w:rsidR="00A00AB5" w:rsidRPr="00AD6E54" w14:paraId="03C9D83D" w14:textId="77777777" w:rsidTr="005A0A82">
        <w:trPr>
          <w:trHeight w:val="194"/>
        </w:trPr>
        <w:tc>
          <w:tcPr>
            <w:tcW w:w="4074" w:type="dxa"/>
            <w:vAlign w:val="bottom"/>
          </w:tcPr>
          <w:p w14:paraId="6824A9D3" w14:textId="77777777" w:rsidR="00A00AB5" w:rsidRPr="00AD6E54" w:rsidRDefault="00A00AB5" w:rsidP="0052690D">
            <w:pPr>
              <w:pStyle w:val="BodyText3"/>
              <w:jc w:val="left"/>
              <w:rPr>
                <w:rFonts w:ascii="Angsana New" w:hAnsi="Angsana New"/>
                <w:sz w:val="28"/>
                <w:szCs w:val="28"/>
                <w:cs/>
                <w:lang w:eastAsia="en-US"/>
              </w:rPr>
            </w:pPr>
          </w:p>
        </w:tc>
        <w:tc>
          <w:tcPr>
            <w:tcW w:w="5281" w:type="dxa"/>
            <w:gridSpan w:val="4"/>
          </w:tcPr>
          <w:p w14:paraId="6193F278" w14:textId="11AC28C5" w:rsidR="00A00AB5" w:rsidRPr="00AD6E54" w:rsidRDefault="00A00AB5" w:rsidP="0052690D">
            <w:pPr>
              <w:pStyle w:val="BodyText3"/>
              <w:pBdr>
                <w:bottom w:val="single" w:sz="6" w:space="1" w:color="auto"/>
              </w:pBdr>
              <w:jc w:val="right"/>
              <w:rPr>
                <w:rFonts w:ascii="Angsana New" w:hAnsi="Angsana New"/>
                <w:sz w:val="28"/>
                <w:szCs w:val="28"/>
                <w:cs/>
                <w:lang w:eastAsia="en-US"/>
              </w:rPr>
            </w:pPr>
            <w:r w:rsidRPr="00893823">
              <w:rPr>
                <w:rFonts w:ascii="Angsana New" w:hAnsi="Angsana New"/>
                <w:sz w:val="28"/>
                <w:szCs w:val="28"/>
              </w:rPr>
              <w:t>(Unit : Thousand Baht)</w:t>
            </w:r>
          </w:p>
        </w:tc>
      </w:tr>
      <w:tr w:rsidR="003715A4" w:rsidRPr="00AD6E54" w14:paraId="7016B94A" w14:textId="77777777" w:rsidTr="005A0A82">
        <w:trPr>
          <w:trHeight w:val="200"/>
        </w:trPr>
        <w:tc>
          <w:tcPr>
            <w:tcW w:w="4074" w:type="dxa"/>
          </w:tcPr>
          <w:p w14:paraId="5B3DE9B3" w14:textId="60F650F3" w:rsidR="003715A4" w:rsidRPr="00AD6E54" w:rsidRDefault="003715A4" w:rsidP="0052690D">
            <w:pPr>
              <w:spacing w:line="240" w:lineRule="auto"/>
              <w:rPr>
                <w:rFonts w:ascii="Angsana New" w:hAnsi="Angsana New"/>
                <w:sz w:val="28"/>
                <w:szCs w:val="28"/>
                <w:lang w:val="x-none" w:eastAsia="x-none"/>
              </w:rPr>
            </w:pPr>
          </w:p>
        </w:tc>
        <w:tc>
          <w:tcPr>
            <w:tcW w:w="2640" w:type="dxa"/>
            <w:gridSpan w:val="2"/>
          </w:tcPr>
          <w:p w14:paraId="0DC5EC0C" w14:textId="61BA5957" w:rsidR="003715A4" w:rsidRPr="0048626F" w:rsidRDefault="003715A4"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41" w:type="dxa"/>
            <w:gridSpan w:val="2"/>
          </w:tcPr>
          <w:p w14:paraId="17F3692E" w14:textId="4502542B" w:rsidR="003715A4" w:rsidRPr="00AD6E54" w:rsidRDefault="003715A4" w:rsidP="005269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A00AB5" w:rsidRPr="00AD6E54" w14:paraId="2E8F9D2D" w14:textId="77777777" w:rsidTr="001E6504">
        <w:trPr>
          <w:trHeight w:val="206"/>
        </w:trPr>
        <w:tc>
          <w:tcPr>
            <w:tcW w:w="4074" w:type="dxa"/>
          </w:tcPr>
          <w:p w14:paraId="045348D2" w14:textId="77777777" w:rsidR="00A00AB5" w:rsidRPr="00AD6E54" w:rsidRDefault="00A00AB5" w:rsidP="0052690D">
            <w:pPr>
              <w:spacing w:line="240" w:lineRule="auto"/>
              <w:rPr>
                <w:rFonts w:ascii="Angsana New" w:hAnsi="Angsana New"/>
                <w:sz w:val="28"/>
                <w:szCs w:val="28"/>
                <w:lang w:val="x-none" w:eastAsia="x-none"/>
              </w:rPr>
            </w:pPr>
          </w:p>
        </w:tc>
        <w:tc>
          <w:tcPr>
            <w:tcW w:w="1320" w:type="dxa"/>
            <w:shd w:val="clear" w:color="auto" w:fill="auto"/>
            <w:vAlign w:val="bottom"/>
          </w:tcPr>
          <w:p w14:paraId="783C446E" w14:textId="77777777" w:rsidR="00A00AB5" w:rsidRDefault="00A00AB5" w:rsidP="0052690D">
            <w:pPr>
              <w:pStyle w:val="BodyText3"/>
              <w:jc w:val="center"/>
              <w:rPr>
                <w:rFonts w:ascii="Angsana New" w:hAnsi="Angsana New"/>
                <w:sz w:val="28"/>
                <w:szCs w:val="28"/>
              </w:rPr>
            </w:pPr>
            <w:r>
              <w:rPr>
                <w:rFonts w:ascii="Angsana New" w:hAnsi="Angsana New"/>
                <w:sz w:val="28"/>
                <w:szCs w:val="28"/>
              </w:rPr>
              <w:t xml:space="preserve">March 31, </w:t>
            </w:r>
          </w:p>
          <w:p w14:paraId="0A1D44A2" w14:textId="530A7D2F"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cs/>
              </w:rPr>
            </w:pPr>
            <w:r>
              <w:rPr>
                <w:rFonts w:ascii="Angsana New" w:hAnsi="Angsana New"/>
                <w:sz w:val="28"/>
                <w:szCs w:val="28"/>
              </w:rPr>
              <w:t>202</w:t>
            </w:r>
            <w:r w:rsidR="00046A64" w:rsidRPr="00046A64">
              <w:rPr>
                <w:rFonts w:ascii="Angsana New" w:hAnsi="Angsana New" w:hint="cs"/>
                <w:sz w:val="28"/>
                <w:szCs w:val="28"/>
              </w:rPr>
              <w:t>2</w:t>
            </w:r>
          </w:p>
        </w:tc>
        <w:tc>
          <w:tcPr>
            <w:tcW w:w="1320" w:type="dxa"/>
            <w:shd w:val="clear" w:color="auto" w:fill="auto"/>
            <w:vAlign w:val="bottom"/>
          </w:tcPr>
          <w:p w14:paraId="1FDEB200" w14:textId="5109C27F"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320" w:type="dxa"/>
            <w:shd w:val="clear" w:color="auto" w:fill="auto"/>
            <w:vAlign w:val="bottom"/>
          </w:tcPr>
          <w:p w14:paraId="553FDEE8" w14:textId="77777777" w:rsidR="00A00AB5" w:rsidRDefault="00A00AB5" w:rsidP="0052690D">
            <w:pPr>
              <w:ind w:left="208" w:hanging="208"/>
              <w:jc w:val="center"/>
              <w:rPr>
                <w:rFonts w:ascii="Angsana New" w:hAnsi="Angsana New"/>
                <w:sz w:val="28"/>
                <w:szCs w:val="28"/>
              </w:rPr>
            </w:pPr>
            <w:r>
              <w:rPr>
                <w:rFonts w:ascii="Angsana New" w:hAnsi="Angsana New"/>
                <w:sz w:val="28"/>
                <w:szCs w:val="28"/>
              </w:rPr>
              <w:t>March 31,</w:t>
            </w:r>
          </w:p>
          <w:p w14:paraId="3D5F77DA" w14:textId="1A7ED368"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cs/>
              </w:rPr>
            </w:pPr>
            <w:r>
              <w:rPr>
                <w:rFonts w:ascii="Angsana New" w:hAnsi="Angsana New"/>
                <w:sz w:val="28"/>
                <w:szCs w:val="28"/>
              </w:rPr>
              <w:t>202</w:t>
            </w:r>
            <w:r w:rsidR="00046A64" w:rsidRPr="00046A64">
              <w:rPr>
                <w:rFonts w:ascii="Angsana New" w:hAnsi="Angsana New" w:hint="cs"/>
                <w:sz w:val="28"/>
                <w:szCs w:val="28"/>
              </w:rPr>
              <w:t>2</w:t>
            </w:r>
          </w:p>
        </w:tc>
        <w:tc>
          <w:tcPr>
            <w:tcW w:w="1321" w:type="dxa"/>
            <w:vAlign w:val="bottom"/>
          </w:tcPr>
          <w:p w14:paraId="1285B579" w14:textId="46B3D91A" w:rsidR="00A00AB5" w:rsidRPr="003715A4" w:rsidRDefault="00A00AB5" w:rsidP="0052690D">
            <w:pPr>
              <w:pBdr>
                <w:bottom w:val="single" w:sz="4" w:space="0" w:color="auto"/>
              </w:pBdr>
              <w:tabs>
                <w:tab w:val="left" w:pos="540"/>
              </w:tabs>
              <w:spacing w:line="240" w:lineRule="auto"/>
              <w:jc w:val="center"/>
              <w:rPr>
                <w:rFonts w:ascii="Angsana New" w:hAnsi="Angsana New"/>
                <w:sz w:val="28"/>
                <w:szCs w:val="28"/>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A00AB5" w:rsidRPr="00AD6E54" w14:paraId="48A587CE" w14:textId="77777777" w:rsidTr="00C8705E">
        <w:trPr>
          <w:trHeight w:val="254"/>
        </w:trPr>
        <w:tc>
          <w:tcPr>
            <w:tcW w:w="4074" w:type="dxa"/>
            <w:shd w:val="clear" w:color="auto" w:fill="auto"/>
          </w:tcPr>
          <w:p w14:paraId="0D924F73" w14:textId="0252A33E" w:rsidR="00A00AB5" w:rsidRPr="00AD6E54" w:rsidRDefault="00A00AB5"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0" w:type="dxa"/>
            <w:shd w:val="clear" w:color="auto" w:fill="auto"/>
            <w:vAlign w:val="bottom"/>
          </w:tcPr>
          <w:p w14:paraId="40FEAE3E" w14:textId="3F7D6184" w:rsidR="00A00AB5" w:rsidRPr="00134D80" w:rsidRDefault="00C8705E" w:rsidP="0052690D">
            <w:pPr>
              <w:tabs>
                <w:tab w:val="decimal" w:pos="972"/>
                <w:tab w:val="left" w:pos="1062"/>
              </w:tabs>
              <w:spacing w:line="380" w:lineRule="exact"/>
              <w:ind w:hanging="162"/>
              <w:jc w:val="right"/>
              <w:rPr>
                <w:rFonts w:asciiTheme="majorBidi" w:hAnsiTheme="majorBidi"/>
                <w:sz w:val="28"/>
                <w:szCs w:val="28"/>
                <w:cs/>
              </w:rPr>
            </w:pPr>
            <w:r w:rsidRPr="00C8705E">
              <w:rPr>
                <w:rFonts w:asciiTheme="majorBidi" w:hAnsiTheme="majorBidi"/>
                <w:sz w:val="28"/>
                <w:szCs w:val="28"/>
              </w:rPr>
              <w:t>(92,140)</w:t>
            </w:r>
          </w:p>
        </w:tc>
        <w:tc>
          <w:tcPr>
            <w:tcW w:w="1320" w:type="dxa"/>
            <w:shd w:val="clear" w:color="auto" w:fill="auto"/>
            <w:vAlign w:val="bottom"/>
          </w:tcPr>
          <w:p w14:paraId="056F5499" w14:textId="0D691F27" w:rsidR="00A00AB5" w:rsidRPr="00651E9A" w:rsidRDefault="00A00AB5" w:rsidP="0052690D">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w:t>
            </w:r>
            <w:r>
              <w:rPr>
                <w:rFonts w:asciiTheme="majorBidi" w:hAnsiTheme="majorBidi"/>
                <w:sz w:val="28"/>
                <w:szCs w:val="28"/>
              </w:rPr>
              <w:t>40</w:t>
            </w:r>
            <w:r w:rsidRPr="00A126CA">
              <w:rPr>
                <w:rFonts w:asciiTheme="majorBidi" w:hAnsiTheme="majorBidi"/>
                <w:sz w:val="28"/>
                <w:szCs w:val="28"/>
              </w:rPr>
              <w:t>)</w:t>
            </w:r>
          </w:p>
        </w:tc>
        <w:tc>
          <w:tcPr>
            <w:tcW w:w="1320" w:type="dxa"/>
            <w:shd w:val="clear" w:color="auto" w:fill="auto"/>
            <w:vAlign w:val="bottom"/>
          </w:tcPr>
          <w:p w14:paraId="1B0D1D6B" w14:textId="7544E2E7" w:rsidR="00A00AB5" w:rsidRPr="00134D80" w:rsidRDefault="00C8705E" w:rsidP="0052690D">
            <w:pPr>
              <w:tabs>
                <w:tab w:val="decimal" w:pos="972"/>
                <w:tab w:val="left" w:pos="1062"/>
              </w:tabs>
              <w:spacing w:line="380" w:lineRule="exact"/>
              <w:ind w:hanging="162"/>
              <w:jc w:val="right"/>
              <w:rPr>
                <w:rFonts w:asciiTheme="majorBidi" w:hAnsiTheme="majorBidi"/>
                <w:sz w:val="28"/>
                <w:szCs w:val="28"/>
                <w:cs/>
              </w:rPr>
            </w:pPr>
            <w:r w:rsidRPr="00C8705E">
              <w:rPr>
                <w:rFonts w:asciiTheme="majorBidi" w:hAnsiTheme="majorBidi"/>
                <w:sz w:val="28"/>
                <w:szCs w:val="28"/>
              </w:rPr>
              <w:t>(92,140)</w:t>
            </w:r>
          </w:p>
        </w:tc>
        <w:tc>
          <w:tcPr>
            <w:tcW w:w="1321" w:type="dxa"/>
            <w:shd w:val="clear" w:color="auto" w:fill="auto"/>
            <w:vAlign w:val="bottom"/>
          </w:tcPr>
          <w:p w14:paraId="612E4F50" w14:textId="1EB425FC" w:rsidR="00A00AB5" w:rsidRPr="00651E9A" w:rsidRDefault="00A00AB5" w:rsidP="0052690D">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w:t>
            </w:r>
            <w:r>
              <w:rPr>
                <w:rFonts w:asciiTheme="majorBidi" w:hAnsiTheme="majorBidi"/>
                <w:sz w:val="28"/>
                <w:szCs w:val="28"/>
              </w:rPr>
              <w:t>40</w:t>
            </w:r>
            <w:r w:rsidRPr="00A126CA">
              <w:rPr>
                <w:rFonts w:asciiTheme="majorBidi" w:hAnsiTheme="majorBidi"/>
                <w:sz w:val="28"/>
                <w:szCs w:val="28"/>
              </w:rPr>
              <w:t>)</w:t>
            </w:r>
          </w:p>
        </w:tc>
      </w:tr>
      <w:tr w:rsidR="00A00AB5" w:rsidRPr="00AD6E54" w14:paraId="47C1BD88" w14:textId="77777777" w:rsidTr="00CA7E9E">
        <w:trPr>
          <w:trHeight w:val="160"/>
        </w:trPr>
        <w:tc>
          <w:tcPr>
            <w:tcW w:w="4074" w:type="dxa"/>
            <w:shd w:val="clear" w:color="auto" w:fill="auto"/>
          </w:tcPr>
          <w:p w14:paraId="29CCE83B" w14:textId="3FDF3A5C" w:rsidR="00A00AB5" w:rsidRPr="004A1499" w:rsidRDefault="00A00AB5" w:rsidP="0052690D">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20" w:type="dxa"/>
            <w:shd w:val="clear" w:color="auto" w:fill="auto"/>
            <w:vAlign w:val="bottom"/>
          </w:tcPr>
          <w:p w14:paraId="34F5F24E" w14:textId="365177A1" w:rsidR="00A00AB5" w:rsidRPr="0048626F" w:rsidRDefault="00A5396F"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w:t>
            </w:r>
          </w:p>
        </w:tc>
        <w:tc>
          <w:tcPr>
            <w:tcW w:w="1320" w:type="dxa"/>
            <w:shd w:val="clear" w:color="auto" w:fill="auto"/>
            <w:vAlign w:val="bottom"/>
          </w:tcPr>
          <w:p w14:paraId="5A5D7021" w14:textId="6C676F4B" w:rsidR="00A00AB5" w:rsidRPr="0048626F" w:rsidRDefault="00A00AB5"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20" w:type="dxa"/>
            <w:shd w:val="clear" w:color="auto" w:fill="auto"/>
            <w:vAlign w:val="bottom"/>
          </w:tcPr>
          <w:p w14:paraId="4DA37B01" w14:textId="6E672657" w:rsidR="00A00AB5" w:rsidRPr="0048626F" w:rsidRDefault="00A5396F"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w:t>
            </w:r>
          </w:p>
        </w:tc>
        <w:tc>
          <w:tcPr>
            <w:tcW w:w="1321" w:type="dxa"/>
            <w:shd w:val="clear" w:color="auto" w:fill="auto"/>
            <w:vAlign w:val="bottom"/>
          </w:tcPr>
          <w:p w14:paraId="13B2A71D" w14:textId="21E62D26" w:rsidR="00A00AB5" w:rsidRPr="00AD6E54" w:rsidRDefault="00A00AB5" w:rsidP="0052690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A00AB5" w:rsidRPr="00AD6E54" w14:paraId="5F0CA4FA" w14:textId="77777777" w:rsidTr="00CA7E9E">
        <w:trPr>
          <w:trHeight w:val="166"/>
        </w:trPr>
        <w:tc>
          <w:tcPr>
            <w:tcW w:w="4074" w:type="dxa"/>
            <w:shd w:val="clear" w:color="auto" w:fill="auto"/>
          </w:tcPr>
          <w:p w14:paraId="6E90D482" w14:textId="77777777" w:rsidR="00A00AB5" w:rsidRPr="00AD6E54" w:rsidRDefault="00A00AB5" w:rsidP="0052690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0" w:type="dxa"/>
            <w:shd w:val="clear" w:color="auto" w:fill="auto"/>
            <w:vAlign w:val="bottom"/>
          </w:tcPr>
          <w:p w14:paraId="453571B8" w14:textId="2F8E1661" w:rsidR="00A00AB5" w:rsidRPr="0048626F" w:rsidRDefault="00A9121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92</w:t>
            </w:r>
            <w:r>
              <w:rPr>
                <w:rFonts w:asciiTheme="majorBidi" w:hAnsiTheme="majorBidi" w:cstheme="majorBidi"/>
                <w:sz w:val="28"/>
                <w:szCs w:val="28"/>
              </w:rPr>
              <w:t>,136</w:t>
            </w:r>
            <w:r>
              <w:rPr>
                <w:rFonts w:asciiTheme="majorBidi" w:hAnsiTheme="majorBidi" w:cstheme="majorBidi" w:hint="cs"/>
                <w:sz w:val="28"/>
                <w:szCs w:val="28"/>
                <w:cs/>
              </w:rPr>
              <w:t>)</w:t>
            </w:r>
          </w:p>
        </w:tc>
        <w:tc>
          <w:tcPr>
            <w:tcW w:w="1320" w:type="dxa"/>
            <w:shd w:val="clear" w:color="auto" w:fill="auto"/>
            <w:vAlign w:val="bottom"/>
          </w:tcPr>
          <w:p w14:paraId="2E58684D" w14:textId="52A2B175" w:rsidR="00A00AB5" w:rsidRPr="0048626F" w:rsidRDefault="00A00AB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w:t>
            </w:r>
            <w:r>
              <w:rPr>
                <w:rFonts w:asciiTheme="majorBidi" w:hAnsiTheme="majorBidi"/>
                <w:sz w:val="28"/>
                <w:szCs w:val="28"/>
              </w:rPr>
              <w:t>140</w:t>
            </w:r>
            <w:r w:rsidRPr="00A126CA">
              <w:rPr>
                <w:rFonts w:asciiTheme="majorBidi" w:hAnsiTheme="majorBidi"/>
                <w:sz w:val="28"/>
                <w:szCs w:val="28"/>
              </w:rPr>
              <w:t>)</w:t>
            </w:r>
          </w:p>
        </w:tc>
        <w:tc>
          <w:tcPr>
            <w:tcW w:w="1320" w:type="dxa"/>
            <w:shd w:val="clear" w:color="auto" w:fill="auto"/>
            <w:vAlign w:val="bottom"/>
          </w:tcPr>
          <w:p w14:paraId="10A61E41" w14:textId="26DEE35A" w:rsidR="00A00AB5" w:rsidRPr="0048626F" w:rsidRDefault="00A9121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92</w:t>
            </w:r>
            <w:r>
              <w:rPr>
                <w:rFonts w:asciiTheme="majorBidi" w:hAnsiTheme="majorBidi" w:cstheme="majorBidi"/>
                <w:sz w:val="28"/>
                <w:szCs w:val="28"/>
              </w:rPr>
              <w:t>,136</w:t>
            </w:r>
            <w:r>
              <w:rPr>
                <w:rFonts w:asciiTheme="majorBidi" w:hAnsiTheme="majorBidi" w:cstheme="majorBidi" w:hint="cs"/>
                <w:sz w:val="28"/>
                <w:szCs w:val="28"/>
                <w:cs/>
              </w:rPr>
              <w:t>)</w:t>
            </w:r>
          </w:p>
        </w:tc>
        <w:tc>
          <w:tcPr>
            <w:tcW w:w="1321" w:type="dxa"/>
            <w:shd w:val="clear" w:color="auto" w:fill="auto"/>
            <w:vAlign w:val="bottom"/>
          </w:tcPr>
          <w:p w14:paraId="4FE353A4" w14:textId="4D62EE8F" w:rsidR="00A00AB5" w:rsidRPr="00AD6E54" w:rsidRDefault="00A00AB5" w:rsidP="0052690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A126CA">
              <w:rPr>
                <w:rFonts w:asciiTheme="majorBidi" w:hAnsiTheme="majorBidi"/>
                <w:sz w:val="28"/>
                <w:szCs w:val="28"/>
              </w:rPr>
              <w:t>(92,</w:t>
            </w:r>
            <w:r>
              <w:rPr>
                <w:rFonts w:asciiTheme="majorBidi" w:hAnsiTheme="majorBidi"/>
                <w:sz w:val="28"/>
                <w:szCs w:val="28"/>
              </w:rPr>
              <w:t>140</w:t>
            </w:r>
            <w:r w:rsidRPr="00A126CA">
              <w:rPr>
                <w:rFonts w:asciiTheme="majorBidi" w:hAnsiTheme="majorBidi"/>
                <w:sz w:val="28"/>
                <w:szCs w:val="28"/>
              </w:rPr>
              <w:t>)</w:t>
            </w:r>
          </w:p>
        </w:tc>
      </w:tr>
    </w:tbl>
    <w:p w14:paraId="698085A7" w14:textId="63DF73A3" w:rsidR="00C13299" w:rsidRPr="00192752" w:rsidRDefault="00A00AB5" w:rsidP="0052690D">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BA29F1">
        <w:rPr>
          <w:rFonts w:ascii="Angsana New" w:hAnsi="Angsana New"/>
          <w:sz w:val="28"/>
          <w:szCs w:val="28"/>
        </w:rPr>
        <w:t>During the period ended March 31, 2022</w:t>
      </w:r>
      <w:r w:rsidR="00192752" w:rsidRPr="00BA29F1">
        <w:rPr>
          <w:rFonts w:ascii="Angsana New" w:hAnsi="Angsana New"/>
          <w:sz w:val="28"/>
          <w:szCs w:val="28"/>
        </w:rPr>
        <w:t xml:space="preserve">, </w:t>
      </w:r>
      <w:r w:rsidR="00BA29F1" w:rsidRPr="00BA29F1">
        <w:rPr>
          <w:rFonts w:ascii="Angsana New" w:hAnsi="Angsana New"/>
          <w:sz w:val="28"/>
          <w:szCs w:val="28"/>
        </w:rPr>
        <w:t>the Company reversed loss allowance for other current receivable because the Company has received payment from other persons of Baht 0.00</w:t>
      </w:r>
      <w:r w:rsidR="00BA29F1" w:rsidRPr="00BA29F1">
        <w:rPr>
          <w:rFonts w:ascii="Angsana New" w:hAnsi="Angsana New" w:hint="cs"/>
          <w:sz w:val="28"/>
          <w:szCs w:val="28"/>
        </w:rPr>
        <w:t>4</w:t>
      </w:r>
      <w:r w:rsidR="00BA29F1" w:rsidRPr="00BA29F1">
        <w:rPr>
          <w:rFonts w:ascii="Angsana New" w:hAnsi="Angsana New"/>
          <w:sz w:val="28"/>
          <w:szCs w:val="28"/>
        </w:rPr>
        <w:t xml:space="preserve"> million Those were reversed in the statement of profit or loss and other comprehensive income.</w:t>
      </w:r>
    </w:p>
    <w:p w14:paraId="45E67DB9" w14:textId="37B268EF" w:rsidR="000958ED" w:rsidRPr="00AD6E54" w:rsidRDefault="00AA030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192752">
        <w:rPr>
          <w:rFonts w:ascii="Angsana New" w:hAnsi="Angsana New"/>
          <w:b/>
          <w:bCs/>
          <w:sz w:val="28"/>
          <w:szCs w:val="28"/>
        </w:rPr>
        <w:br w:type="column"/>
      </w:r>
      <w:r w:rsidR="000958ED"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w:t>
      </w:r>
      <w:proofErr w:type="gramStart"/>
      <w:r w:rsidRPr="00AD6E54">
        <w:rPr>
          <w:rFonts w:ascii="Angsana New" w:hAnsi="Angsana New"/>
          <w:sz w:val="28"/>
          <w:szCs w:val="28"/>
        </w:rPr>
        <w:t xml:space="preserve">and </w:t>
      </w:r>
      <w:r w:rsidR="00AC3A86" w:rsidRPr="00AD6E54">
        <w:rPr>
          <w:rFonts w:ascii="Angsana New" w:hAnsi="Angsana New"/>
          <w:sz w:val="28"/>
          <w:szCs w:val="28"/>
        </w:rPr>
        <w:t xml:space="preserve"> </w:t>
      </w:r>
      <w:r w:rsidRPr="00AD6E54">
        <w:rPr>
          <w:rFonts w:ascii="Angsana New" w:hAnsi="Angsana New"/>
          <w:sz w:val="28"/>
          <w:szCs w:val="28"/>
        </w:rPr>
        <w:t>remaining</w:t>
      </w:r>
      <w:proofErr w:type="gramEnd"/>
      <w:r w:rsidRPr="00AD6E54">
        <w:rPr>
          <w:rFonts w:ascii="Angsana New" w:hAnsi="Angsana New"/>
          <w:sz w:val="28"/>
          <w:szCs w:val="28"/>
        </w:rPr>
        <w:t xml:space="preserve"> accrued cost of project in the amount of Baht 2 million (net to advance payment for project work of Baht 24 million).</w:t>
      </w:r>
    </w:p>
    <w:p w14:paraId="0B965544"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 xml:space="preserve">The contractor agreed to return the payment as item 1 to the employer by dividing installment of Baht 300,000 – Baht 680,290.37 per each.  The 1st payment will be on September 5, </w:t>
      </w:r>
      <w:proofErr w:type="gramStart"/>
      <w:r w:rsidRPr="00AD6E54">
        <w:rPr>
          <w:rFonts w:ascii="Angsana New" w:hAnsi="Angsana New"/>
          <w:sz w:val="28"/>
          <w:szCs w:val="28"/>
        </w:rPr>
        <w:t>2017</w:t>
      </w:r>
      <w:proofErr w:type="gramEnd"/>
      <w:r w:rsidRPr="00AD6E54">
        <w:rPr>
          <w:rFonts w:ascii="Angsana New" w:hAnsi="Angsana New"/>
          <w:sz w:val="28"/>
          <w:szCs w:val="28"/>
        </w:rPr>
        <w:t xml:space="preserve"> and the ending will be on October 5, 2021.</w:t>
      </w:r>
    </w:p>
    <w:p w14:paraId="2151D571"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 annum from the date of default.</w:t>
      </w:r>
    </w:p>
    <w:p w14:paraId="5F911DBC" w14:textId="50994130" w:rsidR="00C52AE4" w:rsidRPr="00AD6E54" w:rsidRDefault="00A00AB5" w:rsidP="00EB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792FC2">
        <w:rPr>
          <w:rFonts w:ascii="Angsana New" w:hAnsi="Angsana New"/>
          <w:sz w:val="28"/>
          <w:szCs w:val="28"/>
        </w:rPr>
        <w:t xml:space="preserve">As </w:t>
      </w:r>
      <w:proofErr w:type="gramStart"/>
      <w:r w:rsidRPr="00792FC2">
        <w:rPr>
          <w:rFonts w:ascii="Angsana New" w:hAnsi="Angsana New"/>
          <w:sz w:val="28"/>
          <w:szCs w:val="28"/>
        </w:rPr>
        <w:t>at</w:t>
      </w:r>
      <w:proofErr w:type="gramEnd"/>
      <w:r w:rsidRPr="00792FC2">
        <w:rPr>
          <w:rFonts w:ascii="Angsana New" w:hAnsi="Angsana New"/>
          <w:sz w:val="28"/>
          <w:szCs w:val="28"/>
        </w:rPr>
        <w:t xml:space="preserve"> March 31, 2022</w:t>
      </w:r>
      <w:r w:rsidR="00EE36F0" w:rsidRPr="00792FC2">
        <w:rPr>
          <w:rFonts w:ascii="Angsana New" w:hAnsi="Angsana New"/>
          <w:sz w:val="28"/>
          <w:szCs w:val="28"/>
        </w:rPr>
        <w:t>, the Company made an advance payment for proje</w:t>
      </w:r>
      <w:r w:rsidR="00EB71B3" w:rsidRPr="00792FC2">
        <w:rPr>
          <w:rFonts w:ascii="Angsana New" w:hAnsi="Angsana New"/>
          <w:sz w:val="28"/>
          <w:szCs w:val="28"/>
        </w:rPr>
        <w:t xml:space="preserve">ct work in net amount of Baht </w:t>
      </w:r>
      <w:r w:rsidR="00361685" w:rsidRPr="00792FC2">
        <w:rPr>
          <w:rFonts w:ascii="Angsana New" w:hAnsi="Angsana New"/>
          <w:sz w:val="28"/>
          <w:szCs w:val="28"/>
        </w:rPr>
        <w:t>22.78</w:t>
      </w:r>
      <w:r w:rsidR="00943AD3" w:rsidRPr="00792FC2">
        <w:rPr>
          <w:rFonts w:ascii="Angsana New" w:hAnsi="Angsana New"/>
          <w:sz w:val="28"/>
          <w:szCs w:val="28"/>
        </w:rPr>
        <w:t xml:space="preserve"> </w:t>
      </w:r>
      <w:r w:rsidR="00EE36F0" w:rsidRPr="00792FC2">
        <w:rPr>
          <w:rFonts w:ascii="Angsana New" w:hAnsi="Angsana New"/>
          <w:sz w:val="28"/>
          <w:szCs w:val="28"/>
        </w:rPr>
        <w:t>million.</w:t>
      </w:r>
      <w:r w:rsidR="00EE36F0" w:rsidRPr="00C8705E">
        <w:rPr>
          <w:rFonts w:ascii="Angsana New" w:hAnsi="Angsana New"/>
          <w:sz w:val="28"/>
          <w:szCs w:val="28"/>
          <w:shd w:val="clear" w:color="auto" w:fill="FFFF00"/>
        </w:rPr>
        <w:t xml:space="preserve"> </w:t>
      </w:r>
      <w:r w:rsidR="00EE36F0" w:rsidRPr="00792FC2">
        <w:rPr>
          <w:rFonts w:ascii="Angsana New" w:hAnsi="Angsana New"/>
          <w:sz w:val="28"/>
          <w:szCs w:val="28"/>
        </w:rPr>
        <w:t xml:space="preserve">However, based on prudence, the Company set up an allowance for </w:t>
      </w:r>
      <w:r w:rsidR="004A1499" w:rsidRPr="00792FC2">
        <w:rPr>
          <w:rFonts w:ascii="Angsana New" w:hAnsi="Angsana New"/>
          <w:sz w:val="28"/>
          <w:szCs w:val="28"/>
        </w:rPr>
        <w:t xml:space="preserve">loss </w:t>
      </w:r>
      <w:r w:rsidR="00EE36F0" w:rsidRPr="00792FC2">
        <w:rPr>
          <w:rFonts w:ascii="Angsana New" w:hAnsi="Angsana New"/>
          <w:sz w:val="28"/>
          <w:szCs w:val="28"/>
        </w:rPr>
        <w:t>amount in whole.</w:t>
      </w:r>
    </w:p>
    <w:p w14:paraId="5A9D1643" w14:textId="272411DD" w:rsidR="00FE4FED" w:rsidRPr="002D4E3D" w:rsidRDefault="002D4E3D"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8D4A83">
        <w:rPr>
          <w:rFonts w:asciiTheme="majorBidi" w:hAnsiTheme="majorBidi" w:cstheme="majorBidi"/>
          <w:b/>
          <w:bCs/>
          <w:sz w:val="28"/>
        </w:rPr>
        <w:t>C</w:t>
      </w:r>
      <w:r>
        <w:rPr>
          <w:rFonts w:asciiTheme="majorBidi" w:hAnsiTheme="majorBidi" w:cstheme="majorBidi"/>
          <w:b/>
          <w:bCs/>
          <w:sz w:val="28"/>
        </w:rPr>
        <w:t>ONTRACT</w:t>
      </w:r>
      <w:r w:rsidRPr="008D4A83">
        <w:rPr>
          <w:rFonts w:asciiTheme="majorBidi" w:hAnsiTheme="majorBidi" w:cstheme="majorBidi"/>
          <w:b/>
          <w:bCs/>
          <w:sz w:val="28"/>
        </w:rPr>
        <w:t xml:space="preserve"> </w:t>
      </w:r>
      <w:r>
        <w:rPr>
          <w:rFonts w:asciiTheme="majorBidi" w:hAnsiTheme="majorBidi" w:cstheme="majorBidi"/>
          <w:b/>
          <w:bCs/>
          <w:sz w:val="28"/>
        </w:rPr>
        <w:t>ASSETS</w:t>
      </w:r>
    </w:p>
    <w:p w14:paraId="2C54640C" w14:textId="06C50603" w:rsidR="002D4E3D" w:rsidRPr="00AD6E54" w:rsidRDefault="005544F8" w:rsidP="002D4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lang w:val="en-GB"/>
        </w:rPr>
      </w:pPr>
      <w:r>
        <w:rPr>
          <w:rFonts w:asciiTheme="majorBidi" w:hAnsiTheme="majorBidi"/>
          <w:b/>
          <w:bCs/>
          <w:sz w:val="28"/>
        </w:rPr>
        <w:t>7</w:t>
      </w:r>
      <w:r w:rsidR="002D4E3D">
        <w:rPr>
          <w:rFonts w:asciiTheme="majorBidi" w:hAnsiTheme="majorBidi"/>
          <w:b/>
          <w:bCs/>
          <w:sz w:val="28"/>
        </w:rPr>
        <w:t>.1</w:t>
      </w:r>
      <w:r w:rsidR="002D4E3D" w:rsidRPr="001F43EC">
        <w:rPr>
          <w:rFonts w:asciiTheme="majorBidi" w:hAnsiTheme="majorBidi"/>
          <w:b/>
          <w:bCs/>
          <w:sz w:val="28"/>
        </w:rPr>
        <w:t xml:space="preserve"> </w:t>
      </w:r>
      <w:r w:rsidR="002D4E3D" w:rsidRPr="008D4A83">
        <w:rPr>
          <w:rFonts w:asciiTheme="majorBidi" w:hAnsiTheme="majorBidi"/>
          <w:b/>
          <w:bCs/>
          <w:sz w:val="28"/>
        </w:rPr>
        <w:t>Contract balances</w:t>
      </w:r>
    </w:p>
    <w:tbl>
      <w:tblPr>
        <w:tblW w:w="8955" w:type="dxa"/>
        <w:tblInd w:w="675" w:type="dxa"/>
        <w:tblLayout w:type="fixed"/>
        <w:tblLook w:val="0000" w:firstRow="0" w:lastRow="0" w:firstColumn="0" w:lastColumn="0" w:noHBand="0" w:noVBand="0"/>
      </w:tblPr>
      <w:tblGrid>
        <w:gridCol w:w="3836"/>
        <w:gridCol w:w="1316"/>
        <w:gridCol w:w="1283"/>
        <w:gridCol w:w="1263"/>
        <w:gridCol w:w="1257"/>
      </w:tblGrid>
      <w:tr w:rsidR="00AD6E54" w:rsidRPr="00AD6E54" w14:paraId="54CFFF4A" w14:textId="77777777" w:rsidTr="00AC4C3A">
        <w:trPr>
          <w:trHeight w:val="404"/>
        </w:trPr>
        <w:tc>
          <w:tcPr>
            <w:tcW w:w="3836"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19" w:type="dxa"/>
            <w:gridSpan w:val="4"/>
          </w:tcPr>
          <w:p w14:paraId="65825A53" w14:textId="1022EAFD" w:rsidR="00D65146" w:rsidRPr="00AD6E54" w:rsidRDefault="005544F8"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5544F8">
              <w:rPr>
                <w:rFonts w:ascii="Angsana New" w:hAnsi="Angsana New"/>
                <w:sz w:val="28"/>
                <w:szCs w:val="28"/>
              </w:rPr>
              <w:t>(</w:t>
            </w:r>
            <w:proofErr w:type="gramStart"/>
            <w:r w:rsidRPr="005544F8">
              <w:rPr>
                <w:rFonts w:ascii="Angsana New" w:hAnsi="Angsana New"/>
                <w:sz w:val="28"/>
                <w:szCs w:val="28"/>
              </w:rPr>
              <w:t>Unit :</w:t>
            </w:r>
            <w:proofErr w:type="gramEnd"/>
            <w:r w:rsidRPr="005544F8">
              <w:rPr>
                <w:rFonts w:ascii="Angsana New" w:hAnsi="Angsana New"/>
                <w:sz w:val="28"/>
                <w:szCs w:val="28"/>
              </w:rPr>
              <w:t xml:space="preserve"> Thousand Baht)</w:t>
            </w:r>
          </w:p>
        </w:tc>
      </w:tr>
      <w:tr w:rsidR="00AD6E54" w:rsidRPr="00AD6E54" w14:paraId="7EE93F4C" w14:textId="77777777" w:rsidTr="00AC4C3A">
        <w:trPr>
          <w:trHeight w:val="340"/>
        </w:trPr>
        <w:tc>
          <w:tcPr>
            <w:tcW w:w="3836"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9"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52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5544F8" w:rsidRPr="00AD6E54" w14:paraId="3B306249" w14:textId="77777777" w:rsidTr="00AC4C3A">
        <w:trPr>
          <w:trHeight w:val="193"/>
        </w:trPr>
        <w:tc>
          <w:tcPr>
            <w:tcW w:w="3836" w:type="dxa"/>
          </w:tcPr>
          <w:p w14:paraId="552E4709" w14:textId="77777777" w:rsidR="005544F8" w:rsidRPr="00AD6E54" w:rsidRDefault="005544F8" w:rsidP="00554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16" w:type="dxa"/>
            <w:shd w:val="clear" w:color="auto" w:fill="auto"/>
            <w:vAlign w:val="bottom"/>
          </w:tcPr>
          <w:p w14:paraId="318AB22E" w14:textId="77777777" w:rsidR="005544F8" w:rsidRDefault="005544F8" w:rsidP="005544F8">
            <w:pPr>
              <w:pStyle w:val="BodyText3"/>
              <w:jc w:val="center"/>
              <w:rPr>
                <w:rFonts w:ascii="Angsana New" w:hAnsi="Angsana New"/>
                <w:sz w:val="28"/>
                <w:szCs w:val="28"/>
              </w:rPr>
            </w:pPr>
            <w:r>
              <w:rPr>
                <w:rFonts w:ascii="Angsana New" w:hAnsi="Angsana New"/>
                <w:sz w:val="28"/>
                <w:szCs w:val="28"/>
              </w:rPr>
              <w:t xml:space="preserve">March 31, </w:t>
            </w:r>
          </w:p>
          <w:p w14:paraId="117AB39A" w14:textId="7137C26B" w:rsidR="005544F8" w:rsidRPr="00AD6E54" w:rsidRDefault="005544F8" w:rsidP="005544F8">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283" w:type="dxa"/>
            <w:shd w:val="clear" w:color="auto" w:fill="auto"/>
            <w:vAlign w:val="bottom"/>
          </w:tcPr>
          <w:p w14:paraId="2B48E234" w14:textId="1C7BD702" w:rsidR="005544F8" w:rsidRPr="00AD6E54" w:rsidRDefault="005544F8" w:rsidP="005544F8">
            <w:pPr>
              <w:pBdr>
                <w:bottom w:val="single" w:sz="4" w:space="1" w:color="auto"/>
              </w:pBdr>
              <w:spacing w:line="240" w:lineRule="auto"/>
              <w:jc w:val="center"/>
              <w:rPr>
                <w:rFonts w:ascii="Angsana New" w:hAnsi="Angsana New"/>
                <w:sz w:val="28"/>
                <w:szCs w:val="28"/>
                <w:lang w:val="en-GB"/>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c>
          <w:tcPr>
            <w:tcW w:w="1263" w:type="dxa"/>
            <w:shd w:val="clear" w:color="auto" w:fill="auto"/>
            <w:vAlign w:val="bottom"/>
          </w:tcPr>
          <w:p w14:paraId="0264A0AE" w14:textId="77777777" w:rsidR="005544F8" w:rsidRDefault="005544F8" w:rsidP="005544F8">
            <w:pPr>
              <w:ind w:left="208" w:hanging="208"/>
              <w:jc w:val="center"/>
              <w:rPr>
                <w:rFonts w:ascii="Angsana New" w:hAnsi="Angsana New"/>
                <w:sz w:val="28"/>
                <w:szCs w:val="28"/>
              </w:rPr>
            </w:pPr>
            <w:r>
              <w:rPr>
                <w:rFonts w:ascii="Angsana New" w:hAnsi="Angsana New"/>
                <w:sz w:val="28"/>
                <w:szCs w:val="28"/>
              </w:rPr>
              <w:t>March 31,</w:t>
            </w:r>
          </w:p>
          <w:p w14:paraId="69958ECE" w14:textId="0FCE0ED8" w:rsidR="005544F8" w:rsidRPr="00AD6E54" w:rsidRDefault="005544F8" w:rsidP="005544F8">
            <w:pPr>
              <w:pBdr>
                <w:bottom w:val="single" w:sz="4" w:space="1" w:color="auto"/>
              </w:pBdr>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257" w:type="dxa"/>
            <w:vAlign w:val="bottom"/>
          </w:tcPr>
          <w:p w14:paraId="2994593E" w14:textId="107F6EAB" w:rsidR="005544F8" w:rsidRPr="00AD6E54" w:rsidRDefault="005544F8" w:rsidP="005544F8">
            <w:pPr>
              <w:pBdr>
                <w:bottom w:val="single" w:sz="4" w:space="1" w:color="auto"/>
              </w:pBdr>
              <w:spacing w:line="240" w:lineRule="auto"/>
              <w:jc w:val="center"/>
              <w:rPr>
                <w:rFonts w:ascii="Angsana New" w:hAnsi="Angsana New"/>
                <w:sz w:val="28"/>
                <w:szCs w:val="28"/>
                <w:lang w:val="en-GB"/>
              </w:rPr>
            </w:pPr>
            <w:r w:rsidRPr="00EA53BB">
              <w:rPr>
                <w:rFonts w:ascii="Angsana New" w:hAnsi="Angsana New"/>
                <w:sz w:val="28"/>
                <w:szCs w:val="28"/>
              </w:rPr>
              <w:t>December 31, 20</w:t>
            </w:r>
            <w:r>
              <w:rPr>
                <w:rFonts w:ascii="Angsana New" w:hAnsi="Angsana New"/>
                <w:sz w:val="28"/>
                <w:szCs w:val="28"/>
              </w:rPr>
              <w:t>2</w:t>
            </w:r>
            <w:r w:rsidR="00046A64" w:rsidRPr="00046A64">
              <w:rPr>
                <w:rFonts w:ascii="Angsana New" w:hAnsi="Angsana New" w:hint="cs"/>
                <w:sz w:val="28"/>
                <w:szCs w:val="28"/>
              </w:rPr>
              <w:t>1</w:t>
            </w:r>
          </w:p>
        </w:tc>
      </w:tr>
      <w:tr w:rsidR="002D4E3D" w:rsidRPr="00AD6E54" w14:paraId="4546E433" w14:textId="77777777" w:rsidTr="00AC4C3A">
        <w:trPr>
          <w:trHeight w:val="193"/>
        </w:trPr>
        <w:tc>
          <w:tcPr>
            <w:tcW w:w="3836" w:type="dxa"/>
          </w:tcPr>
          <w:p w14:paraId="4985E3EF" w14:textId="59F73BDC" w:rsidR="002D4E3D" w:rsidRPr="00AD6E54" w:rsidRDefault="002D4E3D"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8D4A83">
              <w:rPr>
                <w:rFonts w:asciiTheme="majorBidi" w:hAnsiTheme="majorBidi" w:cstheme="majorBidi"/>
                <w:sz w:val="28"/>
              </w:rPr>
              <w:t>Contract assets</w:t>
            </w:r>
          </w:p>
        </w:tc>
        <w:tc>
          <w:tcPr>
            <w:tcW w:w="1316" w:type="dxa"/>
            <w:shd w:val="clear" w:color="auto" w:fill="auto"/>
          </w:tcPr>
          <w:p w14:paraId="30863346" w14:textId="77777777" w:rsidR="002D4E3D" w:rsidRPr="00B525EE" w:rsidRDefault="002D4E3D" w:rsidP="005544F8">
            <w:pPr>
              <w:spacing w:line="240" w:lineRule="auto"/>
              <w:jc w:val="center"/>
              <w:rPr>
                <w:rFonts w:ascii="Angsana New" w:hAnsi="Angsana New"/>
                <w:sz w:val="28"/>
                <w:szCs w:val="28"/>
              </w:rPr>
            </w:pPr>
          </w:p>
        </w:tc>
        <w:tc>
          <w:tcPr>
            <w:tcW w:w="1283" w:type="dxa"/>
            <w:shd w:val="clear" w:color="auto" w:fill="auto"/>
          </w:tcPr>
          <w:p w14:paraId="2769CA0A" w14:textId="77777777" w:rsidR="002D4E3D" w:rsidRPr="00B525EE" w:rsidRDefault="002D4E3D" w:rsidP="005544F8">
            <w:pPr>
              <w:spacing w:line="240" w:lineRule="auto"/>
              <w:jc w:val="center"/>
              <w:rPr>
                <w:rFonts w:ascii="Angsana New" w:hAnsi="Angsana New"/>
                <w:sz w:val="28"/>
                <w:szCs w:val="28"/>
              </w:rPr>
            </w:pPr>
          </w:p>
        </w:tc>
        <w:tc>
          <w:tcPr>
            <w:tcW w:w="1263" w:type="dxa"/>
            <w:shd w:val="clear" w:color="auto" w:fill="auto"/>
          </w:tcPr>
          <w:p w14:paraId="2078B1A9" w14:textId="77777777" w:rsidR="002D4E3D" w:rsidRPr="00B525EE" w:rsidRDefault="002D4E3D" w:rsidP="005544F8">
            <w:pPr>
              <w:spacing w:line="240" w:lineRule="auto"/>
              <w:jc w:val="center"/>
              <w:rPr>
                <w:rFonts w:ascii="Angsana New" w:hAnsi="Angsana New"/>
                <w:sz w:val="28"/>
                <w:szCs w:val="28"/>
              </w:rPr>
            </w:pPr>
          </w:p>
        </w:tc>
        <w:tc>
          <w:tcPr>
            <w:tcW w:w="1257" w:type="dxa"/>
          </w:tcPr>
          <w:p w14:paraId="51445392" w14:textId="77777777" w:rsidR="002D4E3D" w:rsidRPr="00B525EE" w:rsidRDefault="002D4E3D" w:rsidP="005544F8">
            <w:pPr>
              <w:spacing w:line="240" w:lineRule="auto"/>
              <w:jc w:val="center"/>
              <w:rPr>
                <w:rFonts w:ascii="Angsana New" w:hAnsi="Angsana New"/>
                <w:sz w:val="28"/>
                <w:szCs w:val="28"/>
              </w:rPr>
            </w:pPr>
          </w:p>
        </w:tc>
      </w:tr>
      <w:tr w:rsidR="00AC4C3A" w:rsidRPr="00AD6E54" w14:paraId="6A8442C1" w14:textId="77777777" w:rsidTr="00792FC2">
        <w:trPr>
          <w:trHeight w:val="378"/>
        </w:trPr>
        <w:tc>
          <w:tcPr>
            <w:tcW w:w="3836" w:type="dxa"/>
          </w:tcPr>
          <w:p w14:paraId="4A375E4A" w14:textId="4037CF33" w:rsidR="00AC4C3A" w:rsidRPr="00AD6E54" w:rsidRDefault="00AC4C3A" w:rsidP="00AC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Pr>
                <w:rFonts w:ascii="Angsana New" w:hAnsi="Angsana New"/>
                <w:sz w:val="28"/>
                <w:szCs w:val="28"/>
              </w:rPr>
              <w:t xml:space="preserve">  </w:t>
            </w:r>
            <w:r w:rsidRPr="005373C3">
              <w:rPr>
                <w:rFonts w:ascii="Angsana New" w:hAnsi="Angsana New"/>
                <w:sz w:val="28"/>
                <w:szCs w:val="28"/>
              </w:rPr>
              <w:t>Unbilled receivables</w:t>
            </w:r>
          </w:p>
        </w:tc>
        <w:tc>
          <w:tcPr>
            <w:tcW w:w="1316" w:type="dxa"/>
            <w:shd w:val="clear" w:color="auto" w:fill="auto"/>
          </w:tcPr>
          <w:p w14:paraId="49291992" w14:textId="455E07E4" w:rsidR="00AC4C3A" w:rsidRPr="00AD6E54" w:rsidRDefault="00046A64" w:rsidP="00AC4C3A">
            <w:pPr>
              <w:tabs>
                <w:tab w:val="decimal" w:pos="792"/>
              </w:tabs>
              <w:spacing w:line="240" w:lineRule="auto"/>
              <w:ind w:left="-18" w:firstLine="102"/>
              <w:jc w:val="right"/>
              <w:rPr>
                <w:rFonts w:asciiTheme="majorBidi" w:hAnsiTheme="majorBidi" w:cstheme="majorBidi"/>
                <w:sz w:val="28"/>
                <w:szCs w:val="28"/>
              </w:rPr>
            </w:pPr>
            <w:r w:rsidRPr="00046A64">
              <w:rPr>
                <w:rFonts w:asciiTheme="majorBidi" w:hAnsiTheme="majorBidi" w:cstheme="majorBidi" w:hint="cs"/>
                <w:sz w:val="28"/>
                <w:szCs w:val="28"/>
              </w:rPr>
              <w:t>714</w:t>
            </w:r>
            <w:r w:rsidR="000D3227">
              <w:rPr>
                <w:rFonts w:asciiTheme="majorBidi" w:hAnsiTheme="majorBidi" w:cstheme="majorBidi"/>
                <w:sz w:val="28"/>
                <w:szCs w:val="28"/>
              </w:rPr>
              <w:t>,678</w:t>
            </w:r>
          </w:p>
        </w:tc>
        <w:tc>
          <w:tcPr>
            <w:tcW w:w="1283" w:type="dxa"/>
            <w:shd w:val="clear" w:color="auto" w:fill="auto"/>
          </w:tcPr>
          <w:p w14:paraId="48C6C3F7" w14:textId="2E14732B" w:rsidR="00AC4C3A" w:rsidRPr="00AD6E54" w:rsidRDefault="00AC4C3A" w:rsidP="00AC4C3A">
            <w:pP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667,832</w:t>
            </w:r>
          </w:p>
        </w:tc>
        <w:tc>
          <w:tcPr>
            <w:tcW w:w="1263" w:type="dxa"/>
            <w:shd w:val="clear" w:color="auto" w:fill="auto"/>
          </w:tcPr>
          <w:p w14:paraId="0C58B0FA" w14:textId="69E60CE1" w:rsidR="00AC4C3A" w:rsidRPr="00AD6E54" w:rsidRDefault="000D3227" w:rsidP="00AC4C3A">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28,803</w:t>
            </w:r>
          </w:p>
        </w:tc>
        <w:tc>
          <w:tcPr>
            <w:tcW w:w="1257" w:type="dxa"/>
            <w:shd w:val="clear" w:color="auto" w:fill="auto"/>
          </w:tcPr>
          <w:p w14:paraId="418A1CEB" w14:textId="381BE6A5" w:rsidR="00AC4C3A" w:rsidRPr="00AD6E54" w:rsidRDefault="00AC4C3A" w:rsidP="00AC4C3A">
            <w:pP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sz w:val="28"/>
                <w:szCs w:val="28"/>
              </w:rPr>
              <w:t>28,556</w:t>
            </w:r>
          </w:p>
        </w:tc>
      </w:tr>
      <w:tr w:rsidR="00AC4C3A" w:rsidRPr="00AD6E54" w14:paraId="70D2BE26" w14:textId="77777777" w:rsidTr="00792FC2">
        <w:trPr>
          <w:trHeight w:val="118"/>
        </w:trPr>
        <w:tc>
          <w:tcPr>
            <w:tcW w:w="3836" w:type="dxa"/>
          </w:tcPr>
          <w:p w14:paraId="6F01C8B7" w14:textId="0EC53F3A" w:rsidR="00AC4C3A" w:rsidRPr="00AD6E54" w:rsidRDefault="00AC4C3A" w:rsidP="00AC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737090">
              <w:rPr>
                <w:rFonts w:ascii="Angsana New" w:hAnsi="Angsana New"/>
                <w:sz w:val="28"/>
                <w:szCs w:val="28"/>
              </w:rPr>
              <w:t xml:space="preserve">  </w:t>
            </w: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16" w:type="dxa"/>
            <w:shd w:val="clear" w:color="auto" w:fill="auto"/>
          </w:tcPr>
          <w:p w14:paraId="327E162F" w14:textId="48593D1E" w:rsidR="00AC4C3A" w:rsidRPr="00AD6E54" w:rsidRDefault="000D3227"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19</w:t>
            </w:r>
            <w:r w:rsidR="002A2B4A">
              <w:rPr>
                <w:rFonts w:asciiTheme="majorBidi" w:hAnsiTheme="majorBidi" w:cstheme="majorBidi"/>
                <w:sz w:val="28"/>
                <w:szCs w:val="28"/>
              </w:rPr>
              <w:t>,612</w:t>
            </w:r>
            <w:r>
              <w:rPr>
                <w:rFonts w:asciiTheme="majorBidi" w:hAnsiTheme="majorBidi" w:cstheme="majorBidi" w:hint="cs"/>
                <w:sz w:val="28"/>
                <w:szCs w:val="28"/>
                <w:cs/>
              </w:rPr>
              <w:t>)</w:t>
            </w:r>
          </w:p>
        </w:tc>
        <w:tc>
          <w:tcPr>
            <w:tcW w:w="1283" w:type="dxa"/>
            <w:shd w:val="clear" w:color="auto" w:fill="auto"/>
          </w:tcPr>
          <w:p w14:paraId="2A25CCBC" w14:textId="5DA33F4D" w:rsidR="00AC4C3A" w:rsidRPr="00AD6E54" w:rsidRDefault="00AC4C3A"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hint="cs"/>
                <w:sz w:val="28"/>
                <w:szCs w:val="28"/>
                <w:cs/>
              </w:rPr>
              <w:t>(</w:t>
            </w:r>
            <w:r w:rsidRPr="00263351">
              <w:rPr>
                <w:rFonts w:ascii="Angsana New" w:eastAsia="Calibri" w:hAnsi="Angsana New" w:hint="cs"/>
                <w:sz w:val="28"/>
                <w:szCs w:val="28"/>
              </w:rPr>
              <w:t>13</w:t>
            </w:r>
            <w:r>
              <w:rPr>
                <w:rFonts w:ascii="Angsana New" w:eastAsia="Calibri" w:hAnsi="Angsana New"/>
                <w:sz w:val="28"/>
                <w:szCs w:val="28"/>
              </w:rPr>
              <w:t>,322</w:t>
            </w:r>
            <w:r>
              <w:rPr>
                <w:rFonts w:ascii="Angsana New" w:eastAsia="Calibri" w:hAnsi="Angsana New" w:hint="cs"/>
                <w:sz w:val="28"/>
                <w:szCs w:val="28"/>
                <w:cs/>
              </w:rPr>
              <w:t>)</w:t>
            </w:r>
          </w:p>
        </w:tc>
        <w:tc>
          <w:tcPr>
            <w:tcW w:w="1263" w:type="dxa"/>
            <w:shd w:val="clear" w:color="auto" w:fill="auto"/>
          </w:tcPr>
          <w:p w14:paraId="072C22F7" w14:textId="0602ED76" w:rsidR="00AC4C3A" w:rsidRPr="00AD6E54" w:rsidRDefault="007438B8"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5,721</w:t>
            </w:r>
            <w:r>
              <w:rPr>
                <w:rFonts w:asciiTheme="majorBidi" w:hAnsiTheme="majorBidi" w:cstheme="majorBidi" w:hint="cs"/>
                <w:sz w:val="28"/>
                <w:szCs w:val="28"/>
                <w:cs/>
              </w:rPr>
              <w:t>)</w:t>
            </w:r>
          </w:p>
        </w:tc>
        <w:tc>
          <w:tcPr>
            <w:tcW w:w="1257" w:type="dxa"/>
            <w:shd w:val="clear" w:color="auto" w:fill="auto"/>
          </w:tcPr>
          <w:p w14:paraId="434608F7" w14:textId="4B982FFE" w:rsidR="00AC4C3A" w:rsidRPr="00AD6E54" w:rsidRDefault="00AC4C3A" w:rsidP="00AC4C3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w:t>
            </w:r>
          </w:p>
        </w:tc>
      </w:tr>
      <w:tr w:rsidR="00AC4C3A" w:rsidRPr="00AD6E54" w14:paraId="5B637B94" w14:textId="77777777" w:rsidTr="00792FC2">
        <w:trPr>
          <w:trHeight w:val="74"/>
        </w:trPr>
        <w:tc>
          <w:tcPr>
            <w:tcW w:w="3836" w:type="dxa"/>
          </w:tcPr>
          <w:p w14:paraId="5FD5B083" w14:textId="4DB8BF2F" w:rsidR="00AC4C3A" w:rsidRPr="00AD6E54" w:rsidRDefault="00AC4C3A" w:rsidP="00AC4C3A">
            <w:pPr>
              <w:rPr>
                <w:rFonts w:ascii="Angsana New" w:hAnsi="Angsana New"/>
                <w:sz w:val="28"/>
                <w:szCs w:val="28"/>
              </w:rPr>
            </w:pPr>
            <w:r w:rsidRPr="008D4A83">
              <w:rPr>
                <w:rFonts w:asciiTheme="majorBidi" w:hAnsiTheme="majorBidi" w:cstheme="majorBidi"/>
                <w:sz w:val="28"/>
              </w:rPr>
              <w:t>Total contract assets</w:t>
            </w:r>
          </w:p>
        </w:tc>
        <w:tc>
          <w:tcPr>
            <w:tcW w:w="1316" w:type="dxa"/>
            <w:tcBorders>
              <w:bottom w:val="nil"/>
            </w:tcBorders>
            <w:shd w:val="clear" w:color="auto" w:fill="auto"/>
          </w:tcPr>
          <w:p w14:paraId="23E18368" w14:textId="3923E45D" w:rsidR="00AC4C3A" w:rsidRPr="00AD6E54" w:rsidRDefault="00046A64"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046A64">
              <w:rPr>
                <w:rFonts w:asciiTheme="majorBidi" w:hAnsiTheme="majorBidi" w:cstheme="majorBidi" w:hint="cs"/>
                <w:sz w:val="28"/>
                <w:szCs w:val="28"/>
              </w:rPr>
              <w:t>695</w:t>
            </w:r>
            <w:r w:rsidR="002A2B4A">
              <w:rPr>
                <w:rFonts w:asciiTheme="majorBidi" w:hAnsiTheme="majorBidi" w:cstheme="majorBidi"/>
                <w:sz w:val="28"/>
                <w:szCs w:val="28"/>
              </w:rPr>
              <w:t>,066</w:t>
            </w:r>
          </w:p>
        </w:tc>
        <w:tc>
          <w:tcPr>
            <w:tcW w:w="1283" w:type="dxa"/>
            <w:tcBorders>
              <w:bottom w:val="nil"/>
            </w:tcBorders>
            <w:shd w:val="clear" w:color="auto" w:fill="auto"/>
          </w:tcPr>
          <w:p w14:paraId="1D7B0340" w14:textId="221AF52E" w:rsidR="00AC4C3A" w:rsidRPr="00AD6E54" w:rsidRDefault="00AC4C3A"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263351">
              <w:rPr>
                <w:rFonts w:ascii="Angsana New" w:eastAsia="Calibri" w:hAnsi="Angsana New" w:hint="cs"/>
                <w:sz w:val="28"/>
                <w:szCs w:val="28"/>
              </w:rPr>
              <w:t>654</w:t>
            </w:r>
            <w:r>
              <w:rPr>
                <w:rFonts w:ascii="Angsana New" w:eastAsia="Calibri" w:hAnsi="Angsana New"/>
                <w:sz w:val="28"/>
                <w:szCs w:val="28"/>
              </w:rPr>
              <w:t>,510</w:t>
            </w:r>
          </w:p>
        </w:tc>
        <w:tc>
          <w:tcPr>
            <w:tcW w:w="1263" w:type="dxa"/>
            <w:tcBorders>
              <w:bottom w:val="nil"/>
            </w:tcBorders>
            <w:shd w:val="clear" w:color="auto" w:fill="auto"/>
          </w:tcPr>
          <w:p w14:paraId="13387942" w14:textId="40EF6EEF" w:rsidR="00AC4C3A" w:rsidRPr="00AD6E54" w:rsidRDefault="00046A64"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046A64">
              <w:rPr>
                <w:rFonts w:asciiTheme="majorBidi" w:hAnsiTheme="majorBidi" w:cstheme="majorBidi" w:hint="cs"/>
                <w:sz w:val="28"/>
                <w:szCs w:val="28"/>
              </w:rPr>
              <w:t>23</w:t>
            </w:r>
            <w:r w:rsidR="007438B8">
              <w:rPr>
                <w:rFonts w:asciiTheme="majorBidi" w:hAnsiTheme="majorBidi" w:cstheme="majorBidi"/>
                <w:sz w:val="28"/>
                <w:szCs w:val="28"/>
              </w:rPr>
              <w:t>,082</w:t>
            </w:r>
          </w:p>
        </w:tc>
        <w:tc>
          <w:tcPr>
            <w:tcW w:w="1257" w:type="dxa"/>
            <w:tcBorders>
              <w:bottom w:val="nil"/>
            </w:tcBorders>
            <w:shd w:val="clear" w:color="auto" w:fill="auto"/>
          </w:tcPr>
          <w:p w14:paraId="789085A1" w14:textId="528D26EC" w:rsidR="00AC4C3A" w:rsidRPr="00AD6E54" w:rsidRDefault="00AC4C3A" w:rsidP="00AC4C3A">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E45F91">
              <w:rPr>
                <w:rFonts w:ascii="Angsana New" w:eastAsia="Calibri" w:hAnsi="Angsana New"/>
                <w:sz w:val="28"/>
                <w:szCs w:val="28"/>
              </w:rPr>
              <w:t>28,556</w:t>
            </w:r>
          </w:p>
        </w:tc>
      </w:tr>
    </w:tbl>
    <w:p w14:paraId="3EDD5614" w14:textId="77777777" w:rsidR="00AA0303"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4A1F9F68" w14:textId="21199658" w:rsidR="00F12BE1" w:rsidRPr="00806D53" w:rsidRDefault="00AA0303" w:rsidP="00806D53">
      <w:pPr>
        <w:tabs>
          <w:tab w:val="clear" w:pos="227"/>
          <w:tab w:val="clear" w:pos="454"/>
          <w:tab w:val="clear" w:pos="907"/>
          <w:tab w:val="left" w:pos="900"/>
        </w:tabs>
        <w:spacing w:before="120" w:after="120" w:line="240" w:lineRule="auto"/>
        <w:ind w:firstLine="680"/>
        <w:jc w:val="thaiDistribute"/>
        <w:rPr>
          <w:rFonts w:ascii="Angsana New" w:hAnsi="Angsana New"/>
          <w:sz w:val="28"/>
          <w:szCs w:val="28"/>
        </w:rPr>
      </w:pPr>
      <w:r>
        <w:rPr>
          <w:rFonts w:ascii="Angsana New" w:hAnsi="Angsana New"/>
          <w:sz w:val="28"/>
          <w:szCs w:val="28"/>
        </w:rPr>
        <w:br w:type="column"/>
      </w:r>
      <w:r w:rsidR="00737090" w:rsidRPr="0078482E">
        <w:rPr>
          <w:rFonts w:asciiTheme="majorBidi" w:hAnsiTheme="majorBidi"/>
          <w:sz w:val="28"/>
        </w:rPr>
        <w:lastRenderedPageBreak/>
        <w:t xml:space="preserve">Set out below is the movement in </w:t>
      </w:r>
      <w:proofErr w:type="gramStart"/>
      <w:r w:rsidR="00737090" w:rsidRPr="0078482E">
        <w:rPr>
          <w:rFonts w:asciiTheme="majorBidi" w:hAnsiTheme="majorBidi"/>
          <w:sz w:val="28"/>
        </w:rPr>
        <w:t xml:space="preserve">the </w:t>
      </w:r>
      <w:r w:rsidR="00737090">
        <w:rPr>
          <w:rFonts w:asciiTheme="majorBidi" w:hAnsiTheme="majorBidi"/>
          <w:sz w:val="28"/>
        </w:rPr>
        <w:t xml:space="preserve"> loss</w:t>
      </w:r>
      <w:proofErr w:type="gramEnd"/>
      <w:r w:rsidR="00737090">
        <w:rPr>
          <w:rFonts w:asciiTheme="majorBidi" w:hAnsiTheme="majorBidi"/>
          <w:sz w:val="28"/>
        </w:rPr>
        <w:t xml:space="preserve"> </w:t>
      </w:r>
      <w:r w:rsidR="00737090" w:rsidRPr="0078482E">
        <w:rPr>
          <w:rFonts w:asciiTheme="majorBidi" w:hAnsiTheme="majorBidi"/>
          <w:sz w:val="28"/>
        </w:rPr>
        <w:t>allowance of contract assets.</w:t>
      </w:r>
      <w:r w:rsidR="00737090">
        <w:rPr>
          <w:rFonts w:asciiTheme="majorBidi" w:hAnsiTheme="majorBidi"/>
          <w:sz w:val="28"/>
        </w:rPr>
        <w:t xml:space="preserve"> </w:t>
      </w:r>
    </w:p>
    <w:tbl>
      <w:tblPr>
        <w:tblW w:w="8790" w:type="dxa"/>
        <w:tblInd w:w="675" w:type="dxa"/>
        <w:tblLook w:val="0000" w:firstRow="0" w:lastRow="0" w:firstColumn="0" w:lastColumn="0" w:noHBand="0" w:noVBand="0"/>
      </w:tblPr>
      <w:tblGrid>
        <w:gridCol w:w="3142"/>
        <w:gridCol w:w="1352"/>
        <w:gridCol w:w="1352"/>
        <w:gridCol w:w="1352"/>
        <w:gridCol w:w="1592"/>
      </w:tblGrid>
      <w:tr w:rsidR="00C51346" w:rsidRPr="00CC1D11" w14:paraId="43DD3072" w14:textId="77777777" w:rsidTr="00267FEA">
        <w:trPr>
          <w:cantSplit/>
          <w:trHeight w:val="425"/>
        </w:trPr>
        <w:tc>
          <w:tcPr>
            <w:tcW w:w="3142" w:type="dxa"/>
            <w:shd w:val="clear" w:color="auto" w:fill="auto"/>
            <w:vAlign w:val="center"/>
          </w:tcPr>
          <w:p w14:paraId="3A332F3D" w14:textId="77777777" w:rsidR="00C51346" w:rsidRPr="00CC1D11" w:rsidRDefault="00C51346" w:rsidP="00C51346">
            <w:pPr>
              <w:tabs>
                <w:tab w:val="left" w:pos="71"/>
              </w:tabs>
              <w:spacing w:line="240" w:lineRule="auto"/>
              <w:rPr>
                <w:rFonts w:asciiTheme="majorBidi" w:hAnsiTheme="majorBidi" w:cstheme="majorBidi"/>
                <w:sz w:val="28"/>
                <w:cs/>
              </w:rPr>
            </w:pPr>
          </w:p>
        </w:tc>
        <w:tc>
          <w:tcPr>
            <w:tcW w:w="5648" w:type="dxa"/>
            <w:gridSpan w:val="4"/>
          </w:tcPr>
          <w:p w14:paraId="58A8193D" w14:textId="67BB9979" w:rsidR="00C51346" w:rsidRPr="00CC1D11" w:rsidRDefault="00C51346" w:rsidP="00C51346">
            <w:pPr>
              <w:pBdr>
                <w:bottom w:val="single" w:sz="4" w:space="1" w:color="auto"/>
              </w:pBdr>
              <w:tabs>
                <w:tab w:val="left" w:pos="1062"/>
              </w:tabs>
              <w:spacing w:line="240" w:lineRule="auto"/>
              <w:ind w:left="162" w:hanging="162"/>
              <w:jc w:val="right"/>
              <w:rPr>
                <w:rFonts w:asciiTheme="majorBidi" w:hAnsiTheme="majorBidi" w:cstheme="majorBidi"/>
                <w:sz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DC069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F12BE1" w:rsidRPr="00CC1D11" w14:paraId="076071B8" w14:textId="77777777" w:rsidTr="00C51346">
        <w:trPr>
          <w:cantSplit/>
          <w:trHeight w:val="452"/>
        </w:trPr>
        <w:tc>
          <w:tcPr>
            <w:tcW w:w="3142" w:type="dxa"/>
            <w:shd w:val="clear" w:color="auto" w:fill="auto"/>
            <w:vAlign w:val="center"/>
          </w:tcPr>
          <w:p w14:paraId="179865D9" w14:textId="77777777" w:rsidR="00F12BE1" w:rsidRPr="00CC1D11" w:rsidRDefault="00F12BE1" w:rsidP="003163B9">
            <w:pPr>
              <w:tabs>
                <w:tab w:val="left" w:pos="71"/>
              </w:tabs>
              <w:spacing w:line="240" w:lineRule="auto"/>
              <w:rPr>
                <w:rFonts w:asciiTheme="majorBidi" w:hAnsiTheme="majorBidi" w:cstheme="majorBidi"/>
                <w:sz w:val="28"/>
                <w:cs/>
              </w:rPr>
            </w:pPr>
          </w:p>
        </w:tc>
        <w:tc>
          <w:tcPr>
            <w:tcW w:w="2704" w:type="dxa"/>
            <w:gridSpan w:val="2"/>
            <w:shd w:val="clear" w:color="auto" w:fill="auto"/>
            <w:vAlign w:val="bottom"/>
          </w:tcPr>
          <w:p w14:paraId="4C8806E7" w14:textId="77777777" w:rsidR="00F12BE1" w:rsidRPr="00CC1D11"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AD6E54">
              <w:rPr>
                <w:rFonts w:ascii="Angsana New" w:hAnsi="Angsana New"/>
                <w:sz w:val="28"/>
              </w:rPr>
              <w:t>Consolidated</w:t>
            </w:r>
          </w:p>
        </w:tc>
        <w:tc>
          <w:tcPr>
            <w:tcW w:w="2944" w:type="dxa"/>
            <w:gridSpan w:val="2"/>
            <w:shd w:val="clear" w:color="auto" w:fill="auto"/>
            <w:vAlign w:val="bottom"/>
          </w:tcPr>
          <w:p w14:paraId="197DBA4A" w14:textId="77777777" w:rsidR="00F12BE1" w:rsidRPr="00CC1D11"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AD6E54">
              <w:rPr>
                <w:rFonts w:ascii="Angsana New" w:hAnsi="Angsana New"/>
                <w:sz w:val="28"/>
              </w:rPr>
              <w:t>Separate</w:t>
            </w:r>
          </w:p>
        </w:tc>
      </w:tr>
      <w:tr w:rsidR="00C51346" w:rsidRPr="00CC1D11" w14:paraId="012CB941" w14:textId="77777777" w:rsidTr="00C8705E">
        <w:trPr>
          <w:cantSplit/>
          <w:trHeight w:val="425"/>
        </w:trPr>
        <w:tc>
          <w:tcPr>
            <w:tcW w:w="3142" w:type="dxa"/>
            <w:shd w:val="clear" w:color="auto" w:fill="auto"/>
            <w:vAlign w:val="center"/>
          </w:tcPr>
          <w:p w14:paraId="19F7423D" w14:textId="77777777" w:rsidR="00C51346" w:rsidRPr="00CC1D11" w:rsidRDefault="00C51346" w:rsidP="00C51346">
            <w:pPr>
              <w:tabs>
                <w:tab w:val="left" w:pos="71"/>
              </w:tabs>
              <w:spacing w:line="240" w:lineRule="auto"/>
              <w:rPr>
                <w:rFonts w:asciiTheme="majorBidi" w:hAnsiTheme="majorBidi" w:cstheme="majorBidi"/>
                <w:sz w:val="28"/>
                <w:cs/>
              </w:rPr>
            </w:pPr>
          </w:p>
        </w:tc>
        <w:tc>
          <w:tcPr>
            <w:tcW w:w="1352" w:type="dxa"/>
            <w:shd w:val="clear" w:color="auto" w:fill="auto"/>
            <w:vAlign w:val="bottom"/>
          </w:tcPr>
          <w:p w14:paraId="70CE0837" w14:textId="77777777" w:rsidR="00C51346" w:rsidRPr="00DC069A" w:rsidRDefault="00C51346" w:rsidP="00C51346">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3DB4DFF3" w14:textId="42756681" w:rsidR="00C51346" w:rsidRPr="00CC1D11"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DC069A">
              <w:rPr>
                <w:rFonts w:ascii="Angsana New" w:hAnsi="Angsana New"/>
                <w:sz w:val="28"/>
                <w:szCs w:val="28"/>
              </w:rPr>
              <w:t>202</w:t>
            </w:r>
            <w:r>
              <w:rPr>
                <w:rFonts w:ascii="Angsana New" w:hAnsi="Angsana New"/>
                <w:sz w:val="28"/>
                <w:szCs w:val="28"/>
              </w:rPr>
              <w:t>2</w:t>
            </w:r>
          </w:p>
        </w:tc>
        <w:tc>
          <w:tcPr>
            <w:tcW w:w="1352" w:type="dxa"/>
            <w:shd w:val="clear" w:color="auto" w:fill="auto"/>
            <w:vAlign w:val="bottom"/>
          </w:tcPr>
          <w:p w14:paraId="5F00332F" w14:textId="2F92494C" w:rsidR="00C51346" w:rsidRPr="00CC1D11" w:rsidRDefault="00C51346" w:rsidP="00C51346">
            <w:pPr>
              <w:pBdr>
                <w:bottom w:val="single" w:sz="4" w:space="1" w:color="auto"/>
              </w:pBdr>
              <w:tabs>
                <w:tab w:val="left" w:pos="1062"/>
              </w:tabs>
              <w:spacing w:line="240" w:lineRule="auto"/>
              <w:ind w:left="164" w:hanging="164"/>
              <w:jc w:val="center"/>
              <w:rPr>
                <w:rFonts w:asciiTheme="majorBidi" w:hAnsiTheme="majorBidi" w:cstheme="majorBidi"/>
                <w:sz w:val="28"/>
              </w:rPr>
            </w:pPr>
            <w:r w:rsidRPr="00DC069A">
              <w:rPr>
                <w:rFonts w:ascii="Angsana New" w:hAnsi="Angsana New"/>
                <w:sz w:val="28"/>
                <w:szCs w:val="28"/>
              </w:rPr>
              <w:t>December 31, 20</w:t>
            </w:r>
            <w:r>
              <w:rPr>
                <w:rFonts w:ascii="Angsana New" w:hAnsi="Angsana New"/>
                <w:sz w:val="28"/>
                <w:szCs w:val="28"/>
              </w:rPr>
              <w:t>21</w:t>
            </w:r>
          </w:p>
        </w:tc>
        <w:tc>
          <w:tcPr>
            <w:tcW w:w="1352" w:type="dxa"/>
            <w:shd w:val="clear" w:color="auto" w:fill="auto"/>
            <w:vAlign w:val="bottom"/>
          </w:tcPr>
          <w:p w14:paraId="4DF3F2CA" w14:textId="77777777" w:rsidR="00C51346" w:rsidRPr="00DC069A" w:rsidRDefault="00C51346" w:rsidP="00C51346">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 xml:space="preserve">March 31, </w:t>
            </w:r>
          </w:p>
          <w:p w14:paraId="25B87DF9" w14:textId="5D80DE86" w:rsidR="00C51346" w:rsidRPr="00CC1D11"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DC069A">
              <w:rPr>
                <w:rFonts w:ascii="Angsana New" w:hAnsi="Angsana New"/>
                <w:sz w:val="28"/>
                <w:szCs w:val="28"/>
              </w:rPr>
              <w:t>202</w:t>
            </w:r>
            <w:r>
              <w:rPr>
                <w:rFonts w:ascii="Angsana New" w:hAnsi="Angsana New"/>
                <w:sz w:val="28"/>
                <w:szCs w:val="28"/>
              </w:rPr>
              <w:t>2</w:t>
            </w:r>
          </w:p>
        </w:tc>
        <w:tc>
          <w:tcPr>
            <w:tcW w:w="1592" w:type="dxa"/>
            <w:shd w:val="clear" w:color="auto" w:fill="auto"/>
            <w:vAlign w:val="bottom"/>
          </w:tcPr>
          <w:p w14:paraId="31C58283" w14:textId="0CCF7DD7" w:rsidR="00C51346" w:rsidRPr="00CC1D11"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DC069A">
              <w:rPr>
                <w:rFonts w:ascii="Angsana New" w:hAnsi="Angsana New"/>
                <w:sz w:val="28"/>
                <w:szCs w:val="28"/>
              </w:rPr>
              <w:t>December 31, 20</w:t>
            </w:r>
            <w:r>
              <w:rPr>
                <w:rFonts w:ascii="Angsana New" w:hAnsi="Angsana New"/>
                <w:sz w:val="28"/>
                <w:szCs w:val="28"/>
              </w:rPr>
              <w:t>21</w:t>
            </w:r>
          </w:p>
        </w:tc>
      </w:tr>
      <w:tr w:rsidR="00C51346" w:rsidRPr="00CC1D11" w14:paraId="7D47B3EE" w14:textId="77777777" w:rsidTr="00C8705E">
        <w:trPr>
          <w:trHeight w:val="109"/>
        </w:trPr>
        <w:tc>
          <w:tcPr>
            <w:tcW w:w="3142" w:type="dxa"/>
            <w:shd w:val="clear" w:color="auto" w:fill="auto"/>
            <w:vAlign w:val="center"/>
          </w:tcPr>
          <w:p w14:paraId="2BCBA80A" w14:textId="77777777" w:rsidR="00C51346" w:rsidRPr="00CC1D11" w:rsidRDefault="00C51346" w:rsidP="00C51346">
            <w:pPr>
              <w:spacing w:line="240" w:lineRule="auto"/>
              <w:rPr>
                <w:rFonts w:asciiTheme="majorBidi" w:hAnsiTheme="majorBidi" w:cstheme="majorBidi"/>
                <w:sz w:val="28"/>
                <w:cs/>
              </w:rPr>
            </w:pPr>
            <w:r w:rsidRPr="00C827C7">
              <w:rPr>
                <w:rFonts w:ascii="Angsana New" w:hAnsi="Angsana New"/>
                <w:sz w:val="28"/>
                <w:lang w:val="x-none" w:eastAsia="x-none"/>
              </w:rPr>
              <w:t>Beginning balance</w:t>
            </w:r>
          </w:p>
        </w:tc>
        <w:tc>
          <w:tcPr>
            <w:tcW w:w="1352" w:type="dxa"/>
            <w:shd w:val="clear" w:color="auto" w:fill="auto"/>
            <w:vAlign w:val="bottom"/>
          </w:tcPr>
          <w:p w14:paraId="3EFA4EAB" w14:textId="44F0995B" w:rsidR="00C51346" w:rsidRPr="00557298" w:rsidRDefault="00C8705E" w:rsidP="00C51346">
            <w:pPr>
              <w:tabs>
                <w:tab w:val="decimal" w:pos="972"/>
                <w:tab w:val="left" w:pos="1062"/>
              </w:tabs>
              <w:spacing w:line="240" w:lineRule="auto"/>
              <w:ind w:hanging="162"/>
              <w:jc w:val="right"/>
              <w:rPr>
                <w:rFonts w:ascii="Angsana New" w:eastAsia="Calibri" w:hAnsi="Angsana New"/>
                <w:sz w:val="28"/>
                <w:szCs w:val="28"/>
              </w:rPr>
            </w:pPr>
            <w:r w:rsidRPr="00C8705E">
              <w:rPr>
                <w:rFonts w:ascii="Angsana New" w:eastAsia="Calibri" w:hAnsi="Angsana New"/>
                <w:sz w:val="28"/>
                <w:szCs w:val="28"/>
              </w:rPr>
              <w:t>(13,322)</w:t>
            </w:r>
          </w:p>
        </w:tc>
        <w:tc>
          <w:tcPr>
            <w:tcW w:w="1352" w:type="dxa"/>
            <w:shd w:val="clear" w:color="auto" w:fill="auto"/>
            <w:vAlign w:val="bottom"/>
          </w:tcPr>
          <w:p w14:paraId="23A8BC98" w14:textId="578C98B3" w:rsidR="00C51346" w:rsidRPr="00CC1D11" w:rsidRDefault="00C51346" w:rsidP="00C51346">
            <w:pPr>
              <w:tabs>
                <w:tab w:val="decimal" w:pos="972"/>
                <w:tab w:val="left" w:pos="1062"/>
              </w:tabs>
              <w:spacing w:line="240" w:lineRule="auto"/>
              <w:ind w:hanging="162"/>
              <w:jc w:val="right"/>
              <w:rPr>
                <w:rFonts w:asciiTheme="majorBidi" w:hAnsiTheme="majorBidi" w:cstheme="majorBidi"/>
                <w:sz w:val="28"/>
                <w:cs/>
              </w:rPr>
            </w:pPr>
            <w:r w:rsidRPr="00CD13A6">
              <w:rPr>
                <w:rFonts w:ascii="Angsana New" w:eastAsia="Calibri" w:hAnsi="Angsana New"/>
                <w:sz w:val="28"/>
                <w:szCs w:val="28"/>
              </w:rPr>
              <w:t>(716)</w:t>
            </w:r>
          </w:p>
        </w:tc>
        <w:tc>
          <w:tcPr>
            <w:tcW w:w="1352" w:type="dxa"/>
            <w:shd w:val="clear" w:color="auto" w:fill="auto"/>
            <w:vAlign w:val="bottom"/>
          </w:tcPr>
          <w:p w14:paraId="1B57D383" w14:textId="3D716008" w:rsidR="00C51346" w:rsidRPr="0094423F" w:rsidRDefault="00635FFB" w:rsidP="00C51346">
            <w:pPr>
              <w:tabs>
                <w:tab w:val="decimal" w:pos="972"/>
                <w:tab w:val="left" w:pos="1062"/>
              </w:tabs>
              <w:spacing w:line="240" w:lineRule="auto"/>
              <w:ind w:hanging="162"/>
              <w:jc w:val="right"/>
              <w:rPr>
                <w:rFonts w:asciiTheme="majorBidi" w:hAnsiTheme="majorBidi" w:cstheme="majorBidi"/>
                <w:sz w:val="28"/>
                <w:szCs w:val="28"/>
                <w:cs/>
              </w:rPr>
            </w:pPr>
            <w:r>
              <w:rPr>
                <w:rFonts w:asciiTheme="majorBidi" w:hAnsiTheme="majorBidi" w:cstheme="majorBidi" w:hint="cs"/>
                <w:sz w:val="28"/>
                <w:szCs w:val="28"/>
                <w:cs/>
              </w:rPr>
              <w:t>-</w:t>
            </w:r>
          </w:p>
        </w:tc>
        <w:tc>
          <w:tcPr>
            <w:tcW w:w="1592" w:type="dxa"/>
            <w:shd w:val="clear" w:color="auto" w:fill="auto"/>
            <w:vAlign w:val="bottom"/>
          </w:tcPr>
          <w:p w14:paraId="1359F639" w14:textId="0405714F" w:rsidR="00C51346" w:rsidRPr="00CC1D11" w:rsidRDefault="00C51346" w:rsidP="00C51346">
            <w:pPr>
              <w:tabs>
                <w:tab w:val="decimal" w:pos="972"/>
                <w:tab w:val="left" w:pos="1062"/>
              </w:tabs>
              <w:spacing w:line="240" w:lineRule="auto"/>
              <w:ind w:hanging="162"/>
              <w:jc w:val="right"/>
              <w:rPr>
                <w:rFonts w:asciiTheme="majorBidi" w:hAnsiTheme="majorBidi" w:cstheme="majorBidi"/>
                <w:sz w:val="28"/>
              </w:rPr>
            </w:pPr>
            <w:r w:rsidRPr="00CD13A6">
              <w:rPr>
                <w:rFonts w:ascii="Angsana New" w:eastAsia="Calibri" w:hAnsi="Angsana New"/>
                <w:sz w:val="28"/>
                <w:szCs w:val="28"/>
              </w:rPr>
              <w:t>(716)</w:t>
            </w:r>
          </w:p>
        </w:tc>
      </w:tr>
      <w:tr w:rsidR="00C51346" w:rsidRPr="00CC1D11" w14:paraId="05F6AF56" w14:textId="77777777" w:rsidTr="00382B65">
        <w:trPr>
          <w:trHeight w:val="109"/>
        </w:trPr>
        <w:tc>
          <w:tcPr>
            <w:tcW w:w="3142" w:type="dxa"/>
            <w:shd w:val="clear" w:color="auto" w:fill="auto"/>
            <w:vAlign w:val="center"/>
          </w:tcPr>
          <w:p w14:paraId="5812EB6E" w14:textId="670FEC90" w:rsidR="00C51346" w:rsidRPr="00EF7F16" w:rsidRDefault="00C51346" w:rsidP="00C51346">
            <w:pPr>
              <w:spacing w:line="240" w:lineRule="auto"/>
              <w:rPr>
                <w:rFonts w:ascii="Angsana New" w:hAnsi="Angsana New"/>
                <w:color w:val="FF0000"/>
                <w:sz w:val="28"/>
                <w:szCs w:val="28"/>
                <w:lang w:eastAsia="x-none"/>
              </w:rPr>
            </w:pPr>
            <w:r w:rsidRPr="00D40EA6">
              <w:rPr>
                <w:rFonts w:ascii="Angsana New" w:hAnsi="Angsana New"/>
                <w:sz w:val="28"/>
                <w:szCs w:val="28"/>
                <w:lang w:val="x-none" w:eastAsia="x-none"/>
              </w:rPr>
              <w:t>Loss allowance</w:t>
            </w:r>
          </w:p>
        </w:tc>
        <w:tc>
          <w:tcPr>
            <w:tcW w:w="1352" w:type="dxa"/>
            <w:shd w:val="clear" w:color="auto" w:fill="auto"/>
            <w:vAlign w:val="bottom"/>
          </w:tcPr>
          <w:p w14:paraId="68DECA61" w14:textId="3E2D64C1" w:rsidR="00C51346" w:rsidRPr="00CD13A6" w:rsidRDefault="00A12D52" w:rsidP="00C51346">
            <w:pP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hint="cs"/>
                <w:sz w:val="28"/>
                <w:szCs w:val="28"/>
                <w:cs/>
              </w:rPr>
              <w:t>(</w:t>
            </w:r>
            <w:r w:rsidR="0094423F">
              <w:rPr>
                <w:rFonts w:ascii="Angsana New" w:eastAsia="Calibri" w:hAnsi="Angsana New"/>
                <w:sz w:val="28"/>
                <w:szCs w:val="28"/>
              </w:rPr>
              <w:t>6,290</w:t>
            </w:r>
            <w:r>
              <w:rPr>
                <w:rFonts w:ascii="Angsana New" w:eastAsia="Calibri" w:hAnsi="Angsana New" w:hint="cs"/>
                <w:sz w:val="28"/>
                <w:szCs w:val="28"/>
                <w:cs/>
              </w:rPr>
              <w:t>)</w:t>
            </w:r>
          </w:p>
        </w:tc>
        <w:tc>
          <w:tcPr>
            <w:tcW w:w="1352" w:type="dxa"/>
            <w:shd w:val="clear" w:color="auto" w:fill="auto"/>
            <w:vAlign w:val="bottom"/>
          </w:tcPr>
          <w:p w14:paraId="4606C8E6" w14:textId="2B543712" w:rsidR="00C51346" w:rsidRPr="00CD13A6" w:rsidRDefault="00C51346" w:rsidP="00C51346">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r w:rsidR="00046A64" w:rsidRPr="00046A64">
              <w:rPr>
                <w:rFonts w:ascii="Angsana New" w:eastAsia="Calibri" w:hAnsi="Angsana New" w:hint="cs"/>
                <w:sz w:val="28"/>
                <w:szCs w:val="28"/>
              </w:rPr>
              <w:t>13</w:t>
            </w:r>
            <w:r>
              <w:rPr>
                <w:rFonts w:ascii="Angsana New" w:eastAsia="Calibri" w:hAnsi="Angsana New"/>
                <w:sz w:val="28"/>
                <w:szCs w:val="28"/>
              </w:rPr>
              <w:t>,</w:t>
            </w:r>
            <w:r w:rsidR="00046A64" w:rsidRPr="00046A64">
              <w:rPr>
                <w:rFonts w:ascii="Angsana New" w:eastAsia="Calibri" w:hAnsi="Angsana New" w:hint="cs"/>
                <w:sz w:val="28"/>
                <w:szCs w:val="28"/>
              </w:rPr>
              <w:t>32</w:t>
            </w:r>
            <w:r>
              <w:rPr>
                <w:rFonts w:ascii="Angsana New" w:eastAsia="Calibri" w:hAnsi="Angsana New"/>
                <w:sz w:val="28"/>
                <w:szCs w:val="28"/>
              </w:rPr>
              <w:t>2</w:t>
            </w:r>
            <w:r>
              <w:rPr>
                <w:rFonts w:ascii="Angsana New" w:eastAsia="Calibri" w:hAnsi="Angsana New" w:hint="cs"/>
                <w:sz w:val="28"/>
                <w:szCs w:val="28"/>
                <w:cs/>
              </w:rPr>
              <w:t>)</w:t>
            </w:r>
          </w:p>
        </w:tc>
        <w:tc>
          <w:tcPr>
            <w:tcW w:w="1352" w:type="dxa"/>
            <w:shd w:val="clear" w:color="auto" w:fill="auto"/>
            <w:vAlign w:val="bottom"/>
          </w:tcPr>
          <w:p w14:paraId="0D55FB58" w14:textId="38BCC8D5" w:rsidR="00C51346" w:rsidRPr="00CD13A6" w:rsidRDefault="00635FFB" w:rsidP="00C51346">
            <w:pPr>
              <w:tabs>
                <w:tab w:val="decimal" w:pos="972"/>
                <w:tab w:val="left" w:pos="1062"/>
              </w:tabs>
              <w:spacing w:line="240" w:lineRule="auto"/>
              <w:ind w:hanging="162"/>
              <w:jc w:val="right"/>
              <w:rPr>
                <w:rFonts w:ascii="Angsana New" w:eastAsia="Calibri" w:hAnsi="Angsana New"/>
                <w:sz w:val="28"/>
                <w:szCs w:val="28"/>
              </w:rPr>
            </w:pPr>
            <w:r w:rsidRPr="0094423F">
              <w:rPr>
                <w:rFonts w:asciiTheme="majorBidi" w:hAnsiTheme="majorBidi" w:cstheme="majorBidi" w:hint="cs"/>
                <w:sz w:val="28"/>
                <w:szCs w:val="28"/>
                <w:cs/>
              </w:rPr>
              <w:t>(</w:t>
            </w:r>
            <w:r w:rsidRPr="0094423F">
              <w:rPr>
                <w:rFonts w:asciiTheme="majorBidi" w:hAnsiTheme="majorBidi" w:cstheme="majorBidi"/>
                <w:sz w:val="28"/>
                <w:szCs w:val="28"/>
              </w:rPr>
              <w:t>5,721</w:t>
            </w:r>
            <w:r w:rsidRPr="0094423F">
              <w:rPr>
                <w:rFonts w:asciiTheme="majorBidi" w:hAnsiTheme="majorBidi" w:cstheme="majorBidi" w:hint="cs"/>
                <w:sz w:val="28"/>
                <w:szCs w:val="28"/>
                <w:cs/>
              </w:rPr>
              <w:t>)</w:t>
            </w:r>
          </w:p>
        </w:tc>
        <w:tc>
          <w:tcPr>
            <w:tcW w:w="1592" w:type="dxa"/>
            <w:shd w:val="clear" w:color="auto" w:fill="auto"/>
            <w:vAlign w:val="bottom"/>
          </w:tcPr>
          <w:p w14:paraId="36982600" w14:textId="11635F96" w:rsidR="00C51346" w:rsidRPr="00CD13A6" w:rsidRDefault="00C51346" w:rsidP="00C51346">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r>
      <w:tr w:rsidR="00C51346" w:rsidRPr="00CC1D11" w14:paraId="1E75412B" w14:textId="77777777" w:rsidTr="00382B65">
        <w:trPr>
          <w:trHeight w:val="72"/>
        </w:trPr>
        <w:tc>
          <w:tcPr>
            <w:tcW w:w="3142" w:type="dxa"/>
            <w:shd w:val="clear" w:color="auto" w:fill="auto"/>
            <w:vAlign w:val="center"/>
          </w:tcPr>
          <w:p w14:paraId="42CEBFC0" w14:textId="29604523" w:rsidR="00C51346" w:rsidRPr="00CC1D11" w:rsidRDefault="00C51346" w:rsidP="00C51346">
            <w:pPr>
              <w:spacing w:line="240" w:lineRule="auto"/>
              <w:rPr>
                <w:rFonts w:asciiTheme="majorBidi" w:hAnsiTheme="majorBidi" w:cstheme="majorBidi"/>
                <w:sz w:val="28"/>
                <w:cs/>
              </w:rPr>
            </w:pPr>
            <w:r w:rsidRPr="00AD6E54">
              <w:rPr>
                <w:rFonts w:ascii="Angsana New" w:hAnsi="Angsana New"/>
                <w:sz w:val="28"/>
                <w:lang w:val="x-none" w:eastAsia="x-none"/>
              </w:rPr>
              <w:t xml:space="preserve">Reversal </w:t>
            </w:r>
            <w:r>
              <w:rPr>
                <w:rFonts w:ascii="Angsana New" w:hAnsi="Angsana New"/>
                <w:sz w:val="28"/>
              </w:rPr>
              <w:t>l</w:t>
            </w:r>
            <w:r w:rsidRPr="009A3103">
              <w:rPr>
                <w:rFonts w:ascii="Angsana New" w:hAnsi="Angsana New"/>
                <w:sz w:val="28"/>
              </w:rPr>
              <w:t>oss allowance</w:t>
            </w:r>
          </w:p>
        </w:tc>
        <w:tc>
          <w:tcPr>
            <w:tcW w:w="1352" w:type="dxa"/>
            <w:shd w:val="clear" w:color="auto" w:fill="auto"/>
            <w:vAlign w:val="bottom"/>
          </w:tcPr>
          <w:p w14:paraId="109F0032" w14:textId="542A93E5" w:rsidR="00C51346" w:rsidRPr="00A12D52" w:rsidRDefault="00A12D52" w:rsidP="00C51346">
            <w:pPr>
              <w:pBdr>
                <w:bottom w:val="single" w:sz="4" w:space="1" w:color="auto"/>
              </w:pBdr>
              <w:tabs>
                <w:tab w:val="decimal" w:pos="972"/>
                <w:tab w:val="left" w:pos="1062"/>
              </w:tabs>
              <w:spacing w:line="240" w:lineRule="auto"/>
              <w:ind w:hanging="162"/>
              <w:jc w:val="right"/>
              <w:rPr>
                <w:rFonts w:asciiTheme="majorBidi" w:hAnsiTheme="majorBidi" w:cstheme="majorBidi"/>
                <w:sz w:val="44"/>
                <w:szCs w:val="28"/>
              </w:rPr>
            </w:pPr>
            <w:r w:rsidRPr="00A12D52">
              <w:rPr>
                <w:rFonts w:asciiTheme="majorBidi" w:hAnsiTheme="majorBidi" w:cstheme="majorBidi" w:hint="cs"/>
                <w:sz w:val="44"/>
                <w:szCs w:val="28"/>
                <w:cs/>
              </w:rPr>
              <w:t>-</w:t>
            </w:r>
          </w:p>
        </w:tc>
        <w:tc>
          <w:tcPr>
            <w:tcW w:w="1352" w:type="dxa"/>
            <w:shd w:val="clear" w:color="auto" w:fill="auto"/>
            <w:vAlign w:val="bottom"/>
          </w:tcPr>
          <w:p w14:paraId="3ED730AB" w14:textId="3EFA52F1" w:rsidR="00C51346" w:rsidRPr="00CC1D11" w:rsidRDefault="00C51346" w:rsidP="00C5134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716</w:t>
            </w:r>
          </w:p>
        </w:tc>
        <w:tc>
          <w:tcPr>
            <w:tcW w:w="1352" w:type="dxa"/>
            <w:shd w:val="clear" w:color="auto" w:fill="auto"/>
            <w:vAlign w:val="bottom"/>
          </w:tcPr>
          <w:p w14:paraId="6072D3EE" w14:textId="451F1117" w:rsidR="00C51346" w:rsidRPr="00CC1D11" w:rsidRDefault="00A12D52" w:rsidP="00C5134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hint="cs"/>
                <w:sz w:val="28"/>
                <w:cs/>
              </w:rPr>
              <w:t>-</w:t>
            </w:r>
          </w:p>
        </w:tc>
        <w:tc>
          <w:tcPr>
            <w:tcW w:w="1592" w:type="dxa"/>
            <w:shd w:val="clear" w:color="auto" w:fill="auto"/>
            <w:vAlign w:val="bottom"/>
          </w:tcPr>
          <w:p w14:paraId="30393A10" w14:textId="4487429D" w:rsidR="00C51346" w:rsidRPr="00CC1D11" w:rsidRDefault="00C51346" w:rsidP="00C5134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716</w:t>
            </w:r>
          </w:p>
        </w:tc>
      </w:tr>
      <w:tr w:rsidR="00C51346" w:rsidRPr="00CC1D11" w14:paraId="318D8F93" w14:textId="77777777" w:rsidTr="00382B65">
        <w:trPr>
          <w:trHeight w:val="181"/>
        </w:trPr>
        <w:tc>
          <w:tcPr>
            <w:tcW w:w="3142" w:type="dxa"/>
            <w:shd w:val="clear" w:color="auto" w:fill="auto"/>
            <w:vAlign w:val="center"/>
          </w:tcPr>
          <w:p w14:paraId="1351E1CB" w14:textId="77777777" w:rsidR="00C51346" w:rsidRPr="00CC1D11" w:rsidRDefault="00C51346" w:rsidP="00C51346">
            <w:pPr>
              <w:spacing w:line="240" w:lineRule="auto"/>
              <w:rPr>
                <w:rFonts w:asciiTheme="majorBidi" w:hAnsiTheme="majorBidi" w:cstheme="majorBidi"/>
                <w:sz w:val="28"/>
                <w:cs/>
              </w:rPr>
            </w:pPr>
            <w:r w:rsidRPr="00C827C7">
              <w:rPr>
                <w:rFonts w:ascii="Angsana New" w:hAnsi="Angsana New"/>
                <w:sz w:val="28"/>
                <w:lang w:val="x-none" w:eastAsia="x-none"/>
              </w:rPr>
              <w:t>Ending balance</w:t>
            </w:r>
          </w:p>
        </w:tc>
        <w:tc>
          <w:tcPr>
            <w:tcW w:w="1352" w:type="dxa"/>
            <w:tcBorders>
              <w:bottom w:val="nil"/>
            </w:tcBorders>
            <w:shd w:val="clear" w:color="auto" w:fill="auto"/>
            <w:vAlign w:val="bottom"/>
          </w:tcPr>
          <w:p w14:paraId="474FF40D" w14:textId="09F5C67C" w:rsidR="00C51346" w:rsidRPr="00A12D52" w:rsidRDefault="00A12D52" w:rsidP="00C5134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A12D52">
              <w:rPr>
                <w:rFonts w:asciiTheme="majorBidi" w:hAnsiTheme="majorBidi" w:cstheme="majorBidi" w:hint="cs"/>
                <w:sz w:val="28"/>
                <w:szCs w:val="28"/>
                <w:cs/>
              </w:rPr>
              <w:t>(</w:t>
            </w:r>
            <w:r w:rsidR="0094423F">
              <w:rPr>
                <w:rFonts w:asciiTheme="majorBidi" w:hAnsiTheme="majorBidi" w:cstheme="majorBidi"/>
                <w:sz w:val="28"/>
                <w:szCs w:val="28"/>
              </w:rPr>
              <w:t>19,612</w:t>
            </w:r>
            <w:r w:rsidRPr="00A12D52">
              <w:rPr>
                <w:rFonts w:asciiTheme="majorBidi" w:hAnsiTheme="majorBidi" w:cstheme="majorBidi" w:hint="cs"/>
                <w:sz w:val="28"/>
                <w:szCs w:val="28"/>
                <w:cs/>
              </w:rPr>
              <w:t>)</w:t>
            </w:r>
          </w:p>
        </w:tc>
        <w:tc>
          <w:tcPr>
            <w:tcW w:w="1352" w:type="dxa"/>
            <w:tcBorders>
              <w:bottom w:val="nil"/>
            </w:tcBorders>
            <w:shd w:val="clear" w:color="auto" w:fill="auto"/>
            <w:vAlign w:val="bottom"/>
          </w:tcPr>
          <w:p w14:paraId="61525F40" w14:textId="2EBDF559" w:rsidR="00C51346" w:rsidRPr="00CC1D11" w:rsidRDefault="00C51346" w:rsidP="00C5134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CD13A6">
              <w:rPr>
                <w:rFonts w:ascii="Angsana New" w:eastAsia="Calibri" w:hAnsi="Angsana New"/>
                <w:sz w:val="28"/>
                <w:szCs w:val="28"/>
              </w:rPr>
              <w:t>(</w:t>
            </w:r>
            <w:r>
              <w:rPr>
                <w:rFonts w:asciiTheme="majorBidi" w:hAnsiTheme="majorBidi" w:cstheme="majorBidi"/>
                <w:sz w:val="28"/>
              </w:rPr>
              <w:t>13,322</w:t>
            </w:r>
            <w:r w:rsidRPr="00CD13A6">
              <w:rPr>
                <w:rFonts w:ascii="Angsana New" w:eastAsia="Calibri" w:hAnsi="Angsana New"/>
                <w:sz w:val="28"/>
                <w:szCs w:val="28"/>
              </w:rPr>
              <w:t>)</w:t>
            </w:r>
          </w:p>
        </w:tc>
        <w:tc>
          <w:tcPr>
            <w:tcW w:w="1352" w:type="dxa"/>
            <w:tcBorders>
              <w:bottom w:val="nil"/>
            </w:tcBorders>
            <w:shd w:val="clear" w:color="auto" w:fill="auto"/>
            <w:vAlign w:val="bottom"/>
          </w:tcPr>
          <w:p w14:paraId="301D13DC" w14:textId="53B33A3F" w:rsidR="00C51346" w:rsidRPr="0094423F" w:rsidRDefault="0094423F" w:rsidP="00C5134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94423F">
              <w:rPr>
                <w:rFonts w:asciiTheme="majorBidi" w:hAnsiTheme="majorBidi" w:cstheme="majorBidi" w:hint="cs"/>
                <w:sz w:val="28"/>
                <w:szCs w:val="28"/>
                <w:cs/>
              </w:rPr>
              <w:t>(</w:t>
            </w:r>
            <w:r w:rsidR="00046A64" w:rsidRPr="00046A64">
              <w:rPr>
                <w:rFonts w:asciiTheme="majorBidi" w:hAnsiTheme="majorBidi" w:cstheme="majorBidi" w:hint="cs"/>
                <w:sz w:val="28"/>
                <w:szCs w:val="28"/>
              </w:rPr>
              <w:t>5</w:t>
            </w:r>
            <w:r w:rsidRPr="0094423F">
              <w:rPr>
                <w:rFonts w:asciiTheme="majorBidi" w:hAnsiTheme="majorBidi" w:cstheme="majorBidi"/>
                <w:sz w:val="28"/>
                <w:szCs w:val="28"/>
              </w:rPr>
              <w:t>,721</w:t>
            </w:r>
            <w:r w:rsidRPr="0094423F">
              <w:rPr>
                <w:rFonts w:asciiTheme="majorBidi" w:hAnsiTheme="majorBidi" w:cstheme="majorBidi" w:hint="cs"/>
                <w:sz w:val="28"/>
                <w:szCs w:val="28"/>
                <w:cs/>
              </w:rPr>
              <w:t>)</w:t>
            </w:r>
          </w:p>
        </w:tc>
        <w:tc>
          <w:tcPr>
            <w:tcW w:w="1592" w:type="dxa"/>
            <w:tcBorders>
              <w:bottom w:val="nil"/>
            </w:tcBorders>
            <w:shd w:val="clear" w:color="auto" w:fill="auto"/>
            <w:vAlign w:val="bottom"/>
          </w:tcPr>
          <w:p w14:paraId="668FB131" w14:textId="5DF7678A" w:rsidR="00C51346" w:rsidRPr="00CC1D11" w:rsidRDefault="00C51346" w:rsidP="00C5134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w:t>
            </w:r>
          </w:p>
        </w:tc>
      </w:tr>
    </w:tbl>
    <w:p w14:paraId="1EAD992C" w14:textId="22FAACDC" w:rsidR="00F12BE1" w:rsidRPr="00F12BE1" w:rsidRDefault="005544F8"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Pr>
          <w:rFonts w:ascii="Angsana New" w:hAnsi="Angsana New"/>
          <w:b/>
          <w:bCs/>
          <w:sz w:val="28"/>
          <w:szCs w:val="28"/>
        </w:rPr>
        <w:t>7</w:t>
      </w:r>
      <w:r w:rsidR="00F12BE1" w:rsidRPr="00F12BE1">
        <w:rPr>
          <w:rFonts w:ascii="Angsana New" w:hAnsi="Angsana New"/>
          <w:b/>
          <w:bCs/>
          <w:sz w:val="28"/>
          <w:szCs w:val="28"/>
        </w:rPr>
        <w:t>.2</w:t>
      </w:r>
      <w:r w:rsidR="000D40C7">
        <w:rPr>
          <w:rFonts w:ascii="Angsana New" w:hAnsi="Angsana New" w:hint="cs"/>
          <w:b/>
          <w:bCs/>
          <w:sz w:val="28"/>
          <w:szCs w:val="28"/>
          <w:cs/>
        </w:rPr>
        <w:t xml:space="preserve"> </w:t>
      </w:r>
      <w:r w:rsidR="00F12BE1" w:rsidRPr="00F12BE1">
        <w:rPr>
          <w:rFonts w:ascii="Angsana New" w:hAnsi="Angsana New"/>
          <w:b/>
          <w:bCs/>
          <w:sz w:val="28"/>
          <w:szCs w:val="28"/>
        </w:rPr>
        <w:t>Unbilled receivables</w:t>
      </w:r>
    </w:p>
    <w:p w14:paraId="04D9F3B8" w14:textId="221B6369" w:rsidR="00F12BE1" w:rsidRPr="00F12BE1" w:rsidRDefault="00F12BE1" w:rsidP="005F6CD0">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1B4912">
        <w:rPr>
          <w:rFonts w:ascii="Angsana New" w:hAnsi="Angsana New"/>
          <w:sz w:val="28"/>
          <w:szCs w:val="28"/>
        </w:rPr>
        <w:t xml:space="preserve">As </w:t>
      </w:r>
      <w:proofErr w:type="gramStart"/>
      <w:r w:rsidRPr="001B4912">
        <w:rPr>
          <w:rFonts w:ascii="Angsana New" w:hAnsi="Angsana New"/>
          <w:sz w:val="28"/>
          <w:szCs w:val="28"/>
        </w:rPr>
        <w:t>at</w:t>
      </w:r>
      <w:proofErr w:type="gramEnd"/>
      <w:r w:rsidRPr="001B4912">
        <w:rPr>
          <w:rFonts w:ascii="Angsana New" w:hAnsi="Angsana New"/>
          <w:sz w:val="28"/>
          <w:szCs w:val="28"/>
        </w:rPr>
        <w:t xml:space="preserve"> </w:t>
      </w:r>
      <w:r w:rsidR="00B66255" w:rsidRPr="001B4912">
        <w:rPr>
          <w:rFonts w:ascii="Angsana New" w:hAnsi="Angsana New"/>
          <w:sz w:val="28"/>
          <w:szCs w:val="28"/>
        </w:rPr>
        <w:t>March 31</w:t>
      </w:r>
      <w:r w:rsidRPr="001B4912">
        <w:rPr>
          <w:rFonts w:ascii="Angsana New" w:hAnsi="Angsana New"/>
          <w:sz w:val="28"/>
          <w:szCs w:val="28"/>
        </w:rPr>
        <w:t>, 202</w:t>
      </w:r>
      <w:r w:rsidR="00B66255" w:rsidRPr="001B4912">
        <w:rPr>
          <w:rFonts w:ascii="Angsana New" w:hAnsi="Angsana New"/>
          <w:sz w:val="28"/>
          <w:szCs w:val="28"/>
        </w:rPr>
        <w:t>2</w:t>
      </w:r>
      <w:r w:rsidRPr="001B4912">
        <w:rPr>
          <w:rFonts w:ascii="Angsana New" w:hAnsi="Angsana New"/>
          <w:sz w:val="28"/>
          <w:szCs w:val="28"/>
        </w:rPr>
        <w:t xml:space="preserve">, the balance of unbilled receivables of Baht </w:t>
      </w:r>
      <w:r w:rsidR="00C80180">
        <w:rPr>
          <w:rFonts w:ascii="Angsana New" w:hAnsi="Angsana New"/>
          <w:sz w:val="28"/>
          <w:szCs w:val="28"/>
        </w:rPr>
        <w:t>695.07</w:t>
      </w:r>
      <w:r w:rsidRPr="001B4912">
        <w:rPr>
          <w:rFonts w:ascii="Angsana New" w:hAnsi="Angsana New"/>
          <w:sz w:val="28"/>
          <w:szCs w:val="28"/>
        </w:rPr>
        <w:t xml:space="preserve"> million (Separate financial statements: Baht</w:t>
      </w:r>
      <w:r w:rsidRPr="003E76D9">
        <w:rPr>
          <w:rFonts w:ascii="Angsana New" w:hAnsi="Angsana New"/>
          <w:sz w:val="28"/>
          <w:szCs w:val="28"/>
          <w:shd w:val="clear" w:color="auto" w:fill="FFFF00"/>
        </w:rPr>
        <w:t xml:space="preserve"> </w:t>
      </w:r>
      <w:r w:rsidR="00C80180">
        <w:rPr>
          <w:rFonts w:ascii="Angsana New" w:hAnsi="Angsana New"/>
          <w:sz w:val="28"/>
          <w:szCs w:val="28"/>
        </w:rPr>
        <w:t>23.08</w:t>
      </w:r>
      <w:r w:rsidRPr="001B4912">
        <w:rPr>
          <w:rFonts w:ascii="Angsana New" w:hAnsi="Angsana New"/>
          <w:sz w:val="28"/>
          <w:szCs w:val="28"/>
        </w:rPr>
        <w:t xml:space="preserve"> million) was expected to be billed within one year</w:t>
      </w:r>
      <w:r w:rsidR="003E76D9" w:rsidRPr="001B4912">
        <w:rPr>
          <w:rFonts w:ascii="Angsana New" w:hAnsi="Angsana New"/>
          <w:sz w:val="28"/>
          <w:szCs w:val="28"/>
        </w:rPr>
        <w:t>.</w:t>
      </w:r>
      <w:r w:rsidRPr="00F12BE1">
        <w:rPr>
          <w:rFonts w:ascii="Angsana New" w:hAnsi="Angsana New"/>
          <w:sz w:val="28"/>
          <w:szCs w:val="28"/>
        </w:rPr>
        <w:t xml:space="preserve"> </w:t>
      </w:r>
    </w:p>
    <w:p w14:paraId="7EA95203" w14:textId="762449DC" w:rsidR="00F12BE1" w:rsidRPr="00F12BE1" w:rsidRDefault="005544F8"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Pr>
          <w:rFonts w:ascii="Angsana New" w:hAnsi="Angsana New"/>
          <w:b/>
          <w:bCs/>
          <w:sz w:val="28"/>
          <w:szCs w:val="28"/>
        </w:rPr>
        <w:t>7</w:t>
      </w:r>
      <w:r w:rsidR="00F12BE1" w:rsidRPr="000D40C7">
        <w:rPr>
          <w:rFonts w:ascii="Angsana New" w:hAnsi="Angsana New"/>
          <w:b/>
          <w:bCs/>
          <w:sz w:val="28"/>
          <w:szCs w:val="28"/>
        </w:rPr>
        <w:t>.</w:t>
      </w:r>
      <w:r w:rsidR="00046A64" w:rsidRPr="00046A64">
        <w:rPr>
          <w:rFonts w:ascii="Angsana New" w:hAnsi="Angsana New" w:hint="cs"/>
          <w:b/>
          <w:bCs/>
          <w:sz w:val="28"/>
          <w:szCs w:val="28"/>
        </w:rPr>
        <w:t>3</w:t>
      </w:r>
      <w:r w:rsidR="000D40C7" w:rsidRPr="000D40C7">
        <w:rPr>
          <w:rFonts w:ascii="Angsana New" w:hAnsi="Angsana New" w:hint="cs"/>
          <w:b/>
          <w:bCs/>
          <w:sz w:val="28"/>
          <w:szCs w:val="28"/>
          <w:cs/>
        </w:rPr>
        <w:t xml:space="preserve"> </w:t>
      </w:r>
      <w:r w:rsidR="00F12BE1" w:rsidRPr="00F12BE1">
        <w:rPr>
          <w:rFonts w:ascii="Angsana New" w:hAnsi="Angsana New"/>
          <w:b/>
          <w:bCs/>
          <w:sz w:val="28"/>
          <w:szCs w:val="28"/>
        </w:rPr>
        <w:t xml:space="preserve">Revenue to be </w:t>
      </w:r>
      <w:proofErr w:type="spellStart"/>
      <w:r w:rsidR="00F12BE1" w:rsidRPr="00F12BE1">
        <w:rPr>
          <w:rFonts w:ascii="Angsana New" w:hAnsi="Angsana New"/>
          <w:b/>
          <w:bCs/>
          <w:sz w:val="28"/>
          <w:szCs w:val="28"/>
        </w:rPr>
        <w:t>recognised</w:t>
      </w:r>
      <w:proofErr w:type="spellEnd"/>
      <w:r w:rsidR="00F12BE1" w:rsidRPr="00F12BE1">
        <w:rPr>
          <w:rFonts w:ascii="Angsana New" w:hAnsi="Angsana New"/>
          <w:b/>
          <w:bCs/>
          <w:sz w:val="28"/>
          <w:szCs w:val="28"/>
        </w:rPr>
        <w:t xml:space="preserve"> for the remaining performance obligations</w:t>
      </w:r>
    </w:p>
    <w:p w14:paraId="7ADC45C7" w14:textId="693C74F0" w:rsidR="00401D9B" w:rsidRDefault="00B66255" w:rsidP="001B4912">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E76D9">
        <w:rPr>
          <w:rFonts w:ascii="Angsana New" w:hAnsi="Angsana New"/>
          <w:sz w:val="28"/>
          <w:szCs w:val="28"/>
        </w:rPr>
        <w:t>As at March 31, 2022</w:t>
      </w:r>
      <w:r w:rsidR="00F12BE1" w:rsidRPr="003E76D9">
        <w:rPr>
          <w:rFonts w:ascii="Angsana New" w:hAnsi="Angsana New"/>
          <w:sz w:val="28"/>
          <w:szCs w:val="28"/>
        </w:rPr>
        <w:t xml:space="preserve">, the Group expected to </w:t>
      </w:r>
      <w:proofErr w:type="spellStart"/>
      <w:r w:rsidR="00F12BE1" w:rsidRPr="003E76D9">
        <w:rPr>
          <w:rFonts w:ascii="Angsana New" w:hAnsi="Angsana New"/>
          <w:sz w:val="28"/>
          <w:szCs w:val="28"/>
        </w:rPr>
        <w:t>recognise</w:t>
      </w:r>
      <w:proofErr w:type="spellEnd"/>
      <w:r w:rsidR="00F12BE1" w:rsidRPr="003E76D9">
        <w:rPr>
          <w:rFonts w:ascii="Angsana New" w:hAnsi="Angsana New"/>
          <w:sz w:val="28"/>
          <w:szCs w:val="28"/>
        </w:rPr>
        <w:t xml:space="preserve"> revenue totaling Baht </w:t>
      </w:r>
      <w:r w:rsidR="00046A64" w:rsidRPr="00046A64">
        <w:rPr>
          <w:rFonts w:ascii="Angsana New" w:hAnsi="Angsana New" w:hint="cs"/>
          <w:sz w:val="28"/>
          <w:szCs w:val="28"/>
        </w:rPr>
        <w:t>2</w:t>
      </w:r>
      <w:r w:rsidR="00EF4D25">
        <w:rPr>
          <w:rFonts w:ascii="Angsana New" w:hAnsi="Angsana New"/>
          <w:sz w:val="28"/>
          <w:szCs w:val="28"/>
        </w:rPr>
        <w:t>,192</w:t>
      </w:r>
      <w:r w:rsidR="00F12BE1" w:rsidRPr="003E76D9">
        <w:rPr>
          <w:rFonts w:ascii="Angsana New" w:hAnsi="Angsana New"/>
          <w:sz w:val="28"/>
          <w:szCs w:val="28"/>
        </w:rPr>
        <w:t xml:space="preserve"> million (</w:t>
      </w:r>
      <w:r w:rsidR="00635FFB" w:rsidRPr="00635FFB">
        <w:rPr>
          <w:rFonts w:ascii="Angsana New" w:hAnsi="Angsana New"/>
          <w:sz w:val="28"/>
          <w:szCs w:val="28"/>
        </w:rPr>
        <w:t xml:space="preserve">December 31, </w:t>
      </w:r>
      <w:r w:rsidR="00F12BE1" w:rsidRPr="003E76D9">
        <w:rPr>
          <w:rFonts w:ascii="Angsana New" w:hAnsi="Angsana New"/>
          <w:sz w:val="28"/>
          <w:szCs w:val="28"/>
        </w:rPr>
        <w:t>202</w:t>
      </w:r>
      <w:r w:rsidR="00046A64" w:rsidRPr="00046A64">
        <w:rPr>
          <w:rFonts w:ascii="Angsana New" w:hAnsi="Angsana New" w:hint="cs"/>
          <w:sz w:val="28"/>
          <w:szCs w:val="28"/>
        </w:rPr>
        <w:t>1</w:t>
      </w:r>
      <w:r w:rsidR="00F12BE1" w:rsidRPr="003E76D9">
        <w:rPr>
          <w:rFonts w:ascii="Angsana New" w:hAnsi="Angsana New"/>
          <w:sz w:val="28"/>
          <w:szCs w:val="28"/>
        </w:rPr>
        <w:t>: Baht</w:t>
      </w:r>
      <w:r w:rsidR="005F6CD0" w:rsidRPr="003E76D9">
        <w:rPr>
          <w:rFonts w:ascii="Angsana New" w:hAnsi="Angsana New"/>
          <w:sz w:val="28"/>
          <w:szCs w:val="28"/>
        </w:rPr>
        <w:t xml:space="preserve"> </w:t>
      </w:r>
      <w:r w:rsidRPr="003E76D9">
        <w:rPr>
          <w:rFonts w:ascii="Angsana New" w:hAnsi="Angsana New"/>
          <w:sz w:val="28"/>
          <w:szCs w:val="28"/>
        </w:rPr>
        <w:t xml:space="preserve">1,538 </w:t>
      </w:r>
      <w:r w:rsidR="00F12BE1" w:rsidRPr="003E76D9">
        <w:rPr>
          <w:rFonts w:ascii="Angsana New" w:hAnsi="Angsana New"/>
          <w:sz w:val="28"/>
          <w:szCs w:val="28"/>
        </w:rPr>
        <w:t>million) (Separate financial statements: Baht</w:t>
      </w:r>
      <w:r w:rsidR="005F6CD0" w:rsidRPr="003E76D9">
        <w:rPr>
          <w:rFonts w:ascii="Angsana New" w:hAnsi="Angsana New"/>
          <w:sz w:val="28"/>
          <w:szCs w:val="28"/>
        </w:rPr>
        <w:t xml:space="preserve"> </w:t>
      </w:r>
      <w:r w:rsidR="00EF4D25">
        <w:rPr>
          <w:rFonts w:ascii="Angsana New" w:hAnsi="Angsana New"/>
          <w:sz w:val="28"/>
          <w:szCs w:val="28"/>
        </w:rPr>
        <w:t>46.02</w:t>
      </w:r>
      <w:r w:rsidR="0084596D" w:rsidRPr="003E76D9">
        <w:rPr>
          <w:rFonts w:ascii="Angsana New" w:hAnsi="Angsana New"/>
          <w:sz w:val="28"/>
          <w:szCs w:val="28"/>
        </w:rPr>
        <w:t xml:space="preserve"> </w:t>
      </w:r>
      <w:r w:rsidR="00F12BE1" w:rsidRPr="003E76D9">
        <w:rPr>
          <w:rFonts w:ascii="Angsana New" w:hAnsi="Angsana New"/>
          <w:sz w:val="28"/>
          <w:szCs w:val="28"/>
        </w:rPr>
        <w:t>million (</w:t>
      </w:r>
      <w:r w:rsidR="00635FFB" w:rsidRPr="00635FFB">
        <w:rPr>
          <w:rFonts w:ascii="Angsana New" w:hAnsi="Angsana New"/>
          <w:sz w:val="28"/>
          <w:szCs w:val="28"/>
        </w:rPr>
        <w:t xml:space="preserve">December 31, </w:t>
      </w:r>
      <w:r w:rsidR="00F12BE1" w:rsidRPr="003E76D9">
        <w:rPr>
          <w:rFonts w:ascii="Angsana New" w:hAnsi="Angsana New"/>
          <w:sz w:val="28"/>
          <w:szCs w:val="28"/>
        </w:rPr>
        <w:t>202</w:t>
      </w:r>
      <w:r w:rsidRPr="003E76D9">
        <w:rPr>
          <w:rFonts w:ascii="Angsana New" w:hAnsi="Angsana New"/>
          <w:sz w:val="28"/>
          <w:szCs w:val="28"/>
        </w:rPr>
        <w:t>1</w:t>
      </w:r>
      <w:r w:rsidR="00F12BE1" w:rsidRPr="003E76D9">
        <w:rPr>
          <w:rFonts w:ascii="Angsana New" w:hAnsi="Angsana New"/>
          <w:sz w:val="28"/>
          <w:szCs w:val="28"/>
        </w:rPr>
        <w:t>: Baht</w:t>
      </w:r>
      <w:r w:rsidR="005F6CD0" w:rsidRPr="003E76D9">
        <w:rPr>
          <w:rFonts w:ascii="Angsana New" w:hAnsi="Angsana New"/>
          <w:sz w:val="28"/>
          <w:szCs w:val="28"/>
        </w:rPr>
        <w:t xml:space="preserve"> </w:t>
      </w:r>
      <w:proofErr w:type="gramStart"/>
      <w:r w:rsidRPr="003E76D9">
        <w:rPr>
          <w:rFonts w:ascii="Angsana New" w:hAnsi="Angsana New"/>
          <w:sz w:val="28"/>
          <w:szCs w:val="28"/>
        </w:rPr>
        <w:t xml:space="preserve">51.75 </w:t>
      </w:r>
      <w:r w:rsidR="006018B0" w:rsidRPr="003E76D9">
        <w:rPr>
          <w:rFonts w:ascii="Angsana New" w:hAnsi="Angsana New"/>
          <w:sz w:val="28"/>
          <w:szCs w:val="28"/>
        </w:rPr>
        <w:t xml:space="preserve"> </w:t>
      </w:r>
      <w:r w:rsidR="00F12BE1" w:rsidRPr="003E76D9">
        <w:rPr>
          <w:rFonts w:ascii="Angsana New" w:hAnsi="Angsana New"/>
          <w:sz w:val="28"/>
          <w:szCs w:val="28"/>
        </w:rPr>
        <w:t>million</w:t>
      </w:r>
      <w:proofErr w:type="gramEnd"/>
      <w:r w:rsidR="00F12BE1" w:rsidRPr="003E76D9">
        <w:rPr>
          <w:rFonts w:ascii="Angsana New" w:hAnsi="Angsana New"/>
          <w:sz w:val="28"/>
          <w:szCs w:val="28"/>
        </w:rPr>
        <w:t xml:space="preserve">)) in the future in respect of performance obligations under contracts with customers that have not been satisfied or partially unsatisfied. The Group expects to satisfy these performance obligations within </w:t>
      </w:r>
      <w:r w:rsidR="00B709F7" w:rsidRPr="003E76D9">
        <w:rPr>
          <w:rFonts w:ascii="Angsana New" w:hAnsi="Angsana New"/>
          <w:sz w:val="28"/>
          <w:szCs w:val="28"/>
        </w:rPr>
        <w:t>1</w:t>
      </w:r>
      <w:r w:rsidR="006018B0" w:rsidRPr="003E76D9">
        <w:rPr>
          <w:rFonts w:ascii="Angsana New" w:hAnsi="Angsana New"/>
          <w:sz w:val="28"/>
          <w:szCs w:val="28"/>
        </w:rPr>
        <w:t>-5</w:t>
      </w:r>
      <w:r w:rsidR="00F12BE1" w:rsidRPr="003E76D9">
        <w:rPr>
          <w:rFonts w:ascii="Angsana New" w:hAnsi="Angsana New"/>
          <w:sz w:val="28"/>
          <w:szCs w:val="28"/>
        </w:rPr>
        <w:t xml:space="preserve"> year</w:t>
      </w:r>
      <w:r w:rsidR="00B709F7" w:rsidRPr="003E76D9">
        <w:rPr>
          <w:rFonts w:ascii="Angsana New" w:hAnsi="Angsana New"/>
          <w:sz w:val="28"/>
          <w:szCs w:val="28"/>
        </w:rPr>
        <w:t>.</w:t>
      </w:r>
    </w:p>
    <w:p w14:paraId="5D71D901" w14:textId="756001A4" w:rsidR="00AE03D1" w:rsidRPr="006E2A1B" w:rsidRDefault="002F7565"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6E2A1B">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412CC5" w:rsidRPr="00AD6E54" w14:paraId="1A3082EC" w14:textId="77777777" w:rsidTr="00A126CA">
        <w:tc>
          <w:tcPr>
            <w:tcW w:w="4110" w:type="dxa"/>
          </w:tcPr>
          <w:p w14:paraId="739ED50D"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5346" w:type="dxa"/>
            <w:gridSpan w:val="4"/>
          </w:tcPr>
          <w:p w14:paraId="2F603DD3" w14:textId="613840E4" w:rsidR="00412CC5" w:rsidRPr="00AD6E54" w:rsidRDefault="00412CC5" w:rsidP="00412CC5">
            <w:pPr>
              <w:pBdr>
                <w:bottom w:val="single" w:sz="4" w:space="1" w:color="auto"/>
              </w:pBdr>
              <w:tabs>
                <w:tab w:val="clear" w:pos="1871"/>
                <w:tab w:val="left" w:pos="3090"/>
                <w:tab w:val="left" w:pos="4860"/>
              </w:tabs>
              <w:spacing w:line="350" w:lineRule="exact"/>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DC069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16A9A04" w14:textId="77777777" w:rsidTr="00A126CA">
        <w:trPr>
          <w:trHeight w:val="138"/>
        </w:trPr>
        <w:tc>
          <w:tcPr>
            <w:tcW w:w="4110" w:type="dxa"/>
          </w:tcPr>
          <w:p w14:paraId="521B6536" w14:textId="77777777" w:rsidR="00172B0C" w:rsidRPr="00AD6E54" w:rsidRDefault="00172B0C"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2673" w:type="dxa"/>
            <w:gridSpan w:val="2"/>
          </w:tcPr>
          <w:p w14:paraId="00069B6B" w14:textId="364D4160" w:rsidR="00172B0C" w:rsidRPr="00AD6E54"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AD6E54">
              <w:rPr>
                <w:rFonts w:ascii="Angsana New" w:hAnsi="Angsana New"/>
                <w:sz w:val="28"/>
                <w:szCs w:val="28"/>
              </w:rPr>
              <w:t>Consolidated</w:t>
            </w:r>
          </w:p>
        </w:tc>
        <w:tc>
          <w:tcPr>
            <w:tcW w:w="2673" w:type="dxa"/>
            <w:gridSpan w:val="2"/>
          </w:tcPr>
          <w:p w14:paraId="18850056" w14:textId="4CD1DE5C" w:rsidR="00172B0C" w:rsidRPr="00AD6E54"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AD6E54">
              <w:rPr>
                <w:rFonts w:ascii="Angsana New" w:hAnsi="Angsana New"/>
                <w:sz w:val="28"/>
                <w:szCs w:val="28"/>
              </w:rPr>
              <w:t>Separate</w:t>
            </w:r>
          </w:p>
        </w:tc>
      </w:tr>
      <w:tr w:rsidR="00412CC5" w:rsidRPr="00AD6E54" w14:paraId="1051F873" w14:textId="77777777" w:rsidTr="00A258E6">
        <w:trPr>
          <w:trHeight w:val="371"/>
        </w:trPr>
        <w:tc>
          <w:tcPr>
            <w:tcW w:w="4110" w:type="dxa"/>
          </w:tcPr>
          <w:p w14:paraId="31A36A7B"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cs/>
                <w:lang w:val="en-GB"/>
              </w:rPr>
            </w:pPr>
          </w:p>
        </w:tc>
        <w:tc>
          <w:tcPr>
            <w:tcW w:w="1336" w:type="dxa"/>
            <w:shd w:val="clear" w:color="auto" w:fill="auto"/>
            <w:vAlign w:val="bottom"/>
          </w:tcPr>
          <w:p w14:paraId="10B3D388" w14:textId="77777777" w:rsidR="00412CC5" w:rsidRPr="00DC069A" w:rsidRDefault="00412CC5" w:rsidP="00412CC5">
            <w:pPr>
              <w:spacing w:line="350" w:lineRule="exact"/>
              <w:jc w:val="center"/>
              <w:rPr>
                <w:rFonts w:ascii="Angsana New" w:hAnsi="Angsana New"/>
                <w:sz w:val="28"/>
                <w:szCs w:val="28"/>
              </w:rPr>
            </w:pPr>
            <w:r w:rsidRPr="00DC069A">
              <w:rPr>
                <w:rFonts w:ascii="Angsana New" w:hAnsi="Angsana New"/>
                <w:sz w:val="28"/>
                <w:szCs w:val="28"/>
              </w:rPr>
              <w:t xml:space="preserve">March 31, </w:t>
            </w:r>
          </w:p>
          <w:p w14:paraId="4F67E0B8" w14:textId="50D50324" w:rsidR="00412CC5" w:rsidRPr="00AD6E54"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337" w:type="dxa"/>
            <w:shd w:val="clear" w:color="auto" w:fill="auto"/>
            <w:vAlign w:val="bottom"/>
          </w:tcPr>
          <w:p w14:paraId="5F24E5A2" w14:textId="1FB41070" w:rsidR="00412CC5" w:rsidRPr="00983729"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December 31, 20</w:t>
            </w:r>
            <w:r>
              <w:rPr>
                <w:rFonts w:ascii="Angsana New" w:hAnsi="Angsana New"/>
                <w:sz w:val="28"/>
                <w:szCs w:val="28"/>
              </w:rPr>
              <w:t>21</w:t>
            </w:r>
          </w:p>
        </w:tc>
        <w:tc>
          <w:tcPr>
            <w:tcW w:w="1336" w:type="dxa"/>
            <w:shd w:val="clear" w:color="auto" w:fill="auto"/>
            <w:vAlign w:val="bottom"/>
          </w:tcPr>
          <w:p w14:paraId="3109E97E" w14:textId="77777777" w:rsidR="00412CC5" w:rsidRPr="00DC069A" w:rsidRDefault="00412CC5" w:rsidP="00412CC5">
            <w:pPr>
              <w:spacing w:line="350" w:lineRule="exact"/>
              <w:jc w:val="center"/>
              <w:rPr>
                <w:rFonts w:ascii="Angsana New" w:hAnsi="Angsana New"/>
                <w:sz w:val="28"/>
                <w:szCs w:val="28"/>
              </w:rPr>
            </w:pPr>
            <w:r w:rsidRPr="00DC069A">
              <w:rPr>
                <w:rFonts w:ascii="Angsana New" w:hAnsi="Angsana New"/>
                <w:sz w:val="28"/>
                <w:szCs w:val="28"/>
              </w:rPr>
              <w:t xml:space="preserve">March 31, </w:t>
            </w:r>
          </w:p>
          <w:p w14:paraId="47FF32DE" w14:textId="1D838957" w:rsidR="00412CC5" w:rsidRPr="00AD6E54"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202</w:t>
            </w:r>
            <w:r>
              <w:rPr>
                <w:rFonts w:ascii="Angsana New" w:hAnsi="Angsana New"/>
                <w:sz w:val="28"/>
                <w:szCs w:val="28"/>
              </w:rPr>
              <w:t>2</w:t>
            </w:r>
          </w:p>
        </w:tc>
        <w:tc>
          <w:tcPr>
            <w:tcW w:w="1337" w:type="dxa"/>
            <w:vAlign w:val="bottom"/>
          </w:tcPr>
          <w:p w14:paraId="244F468B" w14:textId="4783D30A" w:rsidR="00412CC5" w:rsidRPr="00983729"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DC069A">
              <w:rPr>
                <w:rFonts w:ascii="Angsana New" w:hAnsi="Angsana New"/>
                <w:sz w:val="28"/>
                <w:szCs w:val="28"/>
              </w:rPr>
              <w:t>December 31, 20</w:t>
            </w:r>
            <w:r>
              <w:rPr>
                <w:rFonts w:ascii="Angsana New" w:hAnsi="Angsana New"/>
                <w:sz w:val="28"/>
                <w:szCs w:val="28"/>
              </w:rPr>
              <w:t>21</w:t>
            </w:r>
          </w:p>
        </w:tc>
      </w:tr>
      <w:tr w:rsidR="00412CC5" w:rsidRPr="00AD6E54" w14:paraId="6FB822A8" w14:textId="77777777" w:rsidTr="001B4912">
        <w:trPr>
          <w:trHeight w:val="73"/>
        </w:trPr>
        <w:tc>
          <w:tcPr>
            <w:tcW w:w="4110" w:type="dxa"/>
          </w:tcPr>
          <w:p w14:paraId="33B4FEDD"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AD6E54">
              <w:rPr>
                <w:rFonts w:ascii="Angsana New" w:hAnsi="Angsana New"/>
                <w:sz w:val="28"/>
                <w:szCs w:val="28"/>
              </w:rPr>
              <w:t xml:space="preserve">Finished goods </w:t>
            </w:r>
          </w:p>
        </w:tc>
        <w:tc>
          <w:tcPr>
            <w:tcW w:w="1336" w:type="dxa"/>
            <w:shd w:val="clear" w:color="auto" w:fill="auto"/>
            <w:vAlign w:val="bottom"/>
          </w:tcPr>
          <w:p w14:paraId="41A228C5" w14:textId="36DA3F9F" w:rsidR="00412CC5" w:rsidRPr="00AD6E54" w:rsidRDefault="00046A64" w:rsidP="00412CC5">
            <w:pPr>
              <w:tabs>
                <w:tab w:val="clear" w:pos="907"/>
                <w:tab w:val="decimal" w:pos="882"/>
              </w:tabs>
              <w:spacing w:line="350" w:lineRule="exact"/>
              <w:ind w:left="135" w:right="32" w:hanging="153"/>
              <w:jc w:val="right"/>
              <w:rPr>
                <w:rFonts w:asciiTheme="majorBidi" w:hAnsiTheme="majorBidi" w:cstheme="majorBidi"/>
                <w:sz w:val="28"/>
                <w:szCs w:val="28"/>
              </w:rPr>
            </w:pPr>
            <w:r w:rsidRPr="00046A64">
              <w:rPr>
                <w:rFonts w:asciiTheme="majorBidi" w:hAnsiTheme="majorBidi" w:cstheme="majorBidi" w:hint="cs"/>
                <w:sz w:val="28"/>
                <w:szCs w:val="28"/>
              </w:rPr>
              <w:t>1</w:t>
            </w:r>
            <w:r w:rsidR="00115DCD">
              <w:rPr>
                <w:rFonts w:asciiTheme="majorBidi" w:hAnsiTheme="majorBidi" w:cstheme="majorBidi"/>
                <w:sz w:val="28"/>
                <w:szCs w:val="28"/>
              </w:rPr>
              <w:t>,213</w:t>
            </w:r>
          </w:p>
        </w:tc>
        <w:tc>
          <w:tcPr>
            <w:tcW w:w="1337" w:type="dxa"/>
            <w:shd w:val="clear" w:color="auto" w:fill="auto"/>
            <w:vAlign w:val="bottom"/>
          </w:tcPr>
          <w:p w14:paraId="0502E829" w14:textId="230E4105"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1,213</w:t>
            </w:r>
          </w:p>
        </w:tc>
        <w:tc>
          <w:tcPr>
            <w:tcW w:w="1336" w:type="dxa"/>
            <w:shd w:val="clear" w:color="auto" w:fill="auto"/>
            <w:vAlign w:val="bottom"/>
          </w:tcPr>
          <w:p w14:paraId="5B911129" w14:textId="417C7BB7" w:rsidR="00412CC5" w:rsidRPr="00AD6E54" w:rsidRDefault="00115DCD" w:rsidP="00412CC5">
            <w:pP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1,213</w:t>
            </w:r>
          </w:p>
        </w:tc>
        <w:tc>
          <w:tcPr>
            <w:tcW w:w="1337" w:type="dxa"/>
            <w:shd w:val="clear" w:color="auto" w:fill="auto"/>
            <w:vAlign w:val="bottom"/>
          </w:tcPr>
          <w:p w14:paraId="674C286F" w14:textId="1371474D"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1,213</w:t>
            </w:r>
          </w:p>
        </w:tc>
      </w:tr>
      <w:tr w:rsidR="00412CC5" w:rsidRPr="00AD6E54" w14:paraId="1693EFF3" w14:textId="77777777" w:rsidTr="001B4912">
        <w:trPr>
          <w:trHeight w:val="218"/>
        </w:trPr>
        <w:tc>
          <w:tcPr>
            <w:tcW w:w="4110" w:type="dxa"/>
          </w:tcPr>
          <w:p w14:paraId="28EA135A"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rPr>
              <w:t>Supply and equipment</w:t>
            </w:r>
          </w:p>
        </w:tc>
        <w:tc>
          <w:tcPr>
            <w:tcW w:w="1336" w:type="dxa"/>
            <w:shd w:val="clear" w:color="auto" w:fill="auto"/>
            <w:vAlign w:val="bottom"/>
          </w:tcPr>
          <w:p w14:paraId="36F53AFD" w14:textId="03EA03BC" w:rsidR="00412CC5" w:rsidRPr="00AD6E54" w:rsidRDefault="00115DCD"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24,500</w:t>
            </w:r>
          </w:p>
        </w:tc>
        <w:tc>
          <w:tcPr>
            <w:tcW w:w="1337" w:type="dxa"/>
            <w:shd w:val="clear" w:color="auto" w:fill="auto"/>
            <w:vAlign w:val="bottom"/>
          </w:tcPr>
          <w:p w14:paraId="78E4C6D6" w14:textId="76B3CD2D"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24,555</w:t>
            </w:r>
          </w:p>
        </w:tc>
        <w:tc>
          <w:tcPr>
            <w:tcW w:w="1336" w:type="dxa"/>
            <w:shd w:val="clear" w:color="auto" w:fill="auto"/>
            <w:vAlign w:val="bottom"/>
          </w:tcPr>
          <w:p w14:paraId="7BACF228" w14:textId="1E2D9A50" w:rsidR="00412CC5" w:rsidRPr="00AD6E54" w:rsidRDefault="00115DCD"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337" w:type="dxa"/>
            <w:shd w:val="clear" w:color="auto" w:fill="auto"/>
            <w:vAlign w:val="bottom"/>
          </w:tcPr>
          <w:p w14:paraId="34D2D075" w14:textId="4A3DAFCD"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412CC5" w:rsidRPr="00AD6E54" w14:paraId="3A4D2E0C" w14:textId="77777777" w:rsidTr="001B4912">
        <w:trPr>
          <w:trHeight w:val="73"/>
        </w:trPr>
        <w:tc>
          <w:tcPr>
            <w:tcW w:w="4110" w:type="dxa"/>
          </w:tcPr>
          <w:p w14:paraId="4468EFC7"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AD6E54">
              <w:rPr>
                <w:rFonts w:ascii="Angsana New" w:hAnsi="Angsana New"/>
                <w:sz w:val="28"/>
                <w:szCs w:val="28"/>
              </w:rPr>
              <w:t>Total</w:t>
            </w:r>
          </w:p>
        </w:tc>
        <w:tc>
          <w:tcPr>
            <w:tcW w:w="1336" w:type="dxa"/>
            <w:shd w:val="clear" w:color="auto" w:fill="auto"/>
            <w:vAlign w:val="bottom"/>
          </w:tcPr>
          <w:p w14:paraId="08C38F78" w14:textId="1DD8A72C" w:rsidR="00412CC5" w:rsidRPr="00AD6E54" w:rsidRDefault="00115DCD" w:rsidP="00412CC5">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25,713</w:t>
            </w:r>
          </w:p>
        </w:tc>
        <w:tc>
          <w:tcPr>
            <w:tcW w:w="1337" w:type="dxa"/>
            <w:shd w:val="clear" w:color="auto" w:fill="auto"/>
            <w:vAlign w:val="bottom"/>
          </w:tcPr>
          <w:p w14:paraId="5163B0D4" w14:textId="3FE23DC4"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25,768</w:t>
            </w:r>
          </w:p>
        </w:tc>
        <w:tc>
          <w:tcPr>
            <w:tcW w:w="1336" w:type="dxa"/>
            <w:shd w:val="clear" w:color="auto" w:fill="auto"/>
            <w:vAlign w:val="bottom"/>
          </w:tcPr>
          <w:p w14:paraId="7883A4BB" w14:textId="6A6E8320" w:rsidR="00412CC5" w:rsidRPr="00AD6E54" w:rsidRDefault="00115DCD" w:rsidP="00412CC5">
            <w:pPr>
              <w:tabs>
                <w:tab w:val="clear" w:pos="907"/>
                <w:tab w:val="decimal" w:pos="882"/>
              </w:tabs>
              <w:spacing w:line="35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337" w:type="dxa"/>
            <w:shd w:val="clear" w:color="auto" w:fill="auto"/>
            <w:vAlign w:val="bottom"/>
          </w:tcPr>
          <w:p w14:paraId="6D539377" w14:textId="5546163C" w:rsidR="00412CC5" w:rsidRPr="00AD6E54" w:rsidRDefault="00412CC5" w:rsidP="00412CC5">
            <w:pP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1,246</w:t>
            </w:r>
          </w:p>
        </w:tc>
      </w:tr>
      <w:tr w:rsidR="00412CC5" w:rsidRPr="00AD6E54" w14:paraId="70F94455" w14:textId="77777777" w:rsidTr="001B4912">
        <w:trPr>
          <w:trHeight w:val="286"/>
        </w:trPr>
        <w:tc>
          <w:tcPr>
            <w:tcW w:w="4110" w:type="dxa"/>
          </w:tcPr>
          <w:p w14:paraId="3DEC58E7"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6" w:type="dxa"/>
            <w:shd w:val="clear" w:color="auto" w:fill="auto"/>
            <w:vAlign w:val="bottom"/>
          </w:tcPr>
          <w:p w14:paraId="2F1B67E4" w14:textId="4D3E30F0" w:rsidR="00412CC5" w:rsidRPr="00AD6E54" w:rsidRDefault="00115DCD"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420</w:t>
            </w:r>
            <w:r>
              <w:rPr>
                <w:rFonts w:asciiTheme="majorBidi" w:hAnsiTheme="majorBidi" w:cstheme="majorBidi" w:hint="cs"/>
                <w:sz w:val="28"/>
                <w:szCs w:val="28"/>
                <w:cs/>
              </w:rPr>
              <w:t>)</w:t>
            </w:r>
          </w:p>
        </w:tc>
        <w:tc>
          <w:tcPr>
            <w:tcW w:w="1337" w:type="dxa"/>
            <w:shd w:val="clear" w:color="auto" w:fill="auto"/>
            <w:vAlign w:val="bottom"/>
          </w:tcPr>
          <w:p w14:paraId="496D64BA" w14:textId="707A922F"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Pr>
                <w:rFonts w:asciiTheme="majorBidi" w:hAnsiTheme="majorBidi" w:cstheme="majorBidi"/>
                <w:sz w:val="28"/>
                <w:szCs w:val="28"/>
              </w:rPr>
              <w:t>(420)</w:t>
            </w:r>
          </w:p>
        </w:tc>
        <w:tc>
          <w:tcPr>
            <w:tcW w:w="1336" w:type="dxa"/>
            <w:shd w:val="clear" w:color="auto" w:fill="auto"/>
            <w:vAlign w:val="bottom"/>
          </w:tcPr>
          <w:p w14:paraId="04BE17AE" w14:textId="1B32EE49" w:rsidR="00412CC5" w:rsidRPr="00AD6E54" w:rsidRDefault="00115DCD" w:rsidP="00412CC5">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420</w:t>
            </w:r>
            <w:r>
              <w:rPr>
                <w:rFonts w:asciiTheme="majorBidi" w:hAnsiTheme="majorBidi" w:cstheme="majorBidi" w:hint="cs"/>
                <w:sz w:val="28"/>
                <w:szCs w:val="28"/>
                <w:cs/>
              </w:rPr>
              <w:t>)</w:t>
            </w:r>
          </w:p>
        </w:tc>
        <w:tc>
          <w:tcPr>
            <w:tcW w:w="1337" w:type="dxa"/>
            <w:shd w:val="clear" w:color="auto" w:fill="auto"/>
            <w:vAlign w:val="bottom"/>
          </w:tcPr>
          <w:p w14:paraId="0B9F151A" w14:textId="502BF2E1" w:rsidR="00412CC5" w:rsidRPr="00AD6E54" w:rsidRDefault="00412CC5" w:rsidP="00412CC5">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Pr>
                <w:rFonts w:asciiTheme="majorBidi" w:hAnsiTheme="majorBidi" w:cstheme="majorBidi"/>
                <w:sz w:val="28"/>
                <w:szCs w:val="28"/>
              </w:rPr>
              <w:t>(420)</w:t>
            </w:r>
          </w:p>
        </w:tc>
      </w:tr>
      <w:tr w:rsidR="00412CC5" w:rsidRPr="00AD6E54" w14:paraId="35BA9D48" w14:textId="77777777" w:rsidTr="001B4912">
        <w:trPr>
          <w:trHeight w:val="73"/>
        </w:trPr>
        <w:tc>
          <w:tcPr>
            <w:tcW w:w="4110" w:type="dxa"/>
          </w:tcPr>
          <w:p w14:paraId="25BF726F" w14:textId="77777777" w:rsidR="00412CC5" w:rsidRPr="00AD6E54"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AD6E54">
              <w:rPr>
                <w:rFonts w:ascii="Angsana New" w:hAnsi="Angsana New"/>
                <w:sz w:val="28"/>
                <w:szCs w:val="28"/>
              </w:rPr>
              <w:t>Net</w:t>
            </w:r>
          </w:p>
        </w:tc>
        <w:tc>
          <w:tcPr>
            <w:tcW w:w="1336" w:type="dxa"/>
            <w:shd w:val="clear" w:color="auto" w:fill="auto"/>
            <w:vAlign w:val="bottom"/>
          </w:tcPr>
          <w:p w14:paraId="3C95C20C" w14:textId="11D37138" w:rsidR="00412CC5" w:rsidRPr="00AD6E54" w:rsidRDefault="00046A64" w:rsidP="00412CC5">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046A64">
              <w:rPr>
                <w:rFonts w:asciiTheme="majorBidi" w:hAnsiTheme="majorBidi" w:cstheme="majorBidi" w:hint="cs"/>
                <w:sz w:val="28"/>
                <w:szCs w:val="28"/>
              </w:rPr>
              <w:t>25</w:t>
            </w:r>
            <w:r w:rsidR="00E97641">
              <w:rPr>
                <w:rFonts w:asciiTheme="majorBidi" w:hAnsiTheme="majorBidi" w:cstheme="majorBidi"/>
                <w:sz w:val="28"/>
                <w:szCs w:val="28"/>
              </w:rPr>
              <w:t>,293</w:t>
            </w:r>
          </w:p>
        </w:tc>
        <w:tc>
          <w:tcPr>
            <w:tcW w:w="1337" w:type="dxa"/>
            <w:shd w:val="clear" w:color="auto" w:fill="auto"/>
            <w:vAlign w:val="bottom"/>
          </w:tcPr>
          <w:p w14:paraId="58422943" w14:textId="23AF7D15" w:rsidR="00412CC5" w:rsidRPr="00AD6E54" w:rsidRDefault="00412CC5" w:rsidP="00412CC5">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25,348</w:t>
            </w:r>
          </w:p>
        </w:tc>
        <w:tc>
          <w:tcPr>
            <w:tcW w:w="1336" w:type="dxa"/>
            <w:shd w:val="clear" w:color="auto" w:fill="auto"/>
            <w:vAlign w:val="bottom"/>
          </w:tcPr>
          <w:p w14:paraId="7D35E68C" w14:textId="3772818C" w:rsidR="00412CC5" w:rsidRPr="00AD6E54" w:rsidRDefault="00E97641" w:rsidP="00412CC5">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Pr>
                <w:rFonts w:asciiTheme="majorBidi" w:hAnsiTheme="majorBidi" w:cstheme="majorBidi"/>
                <w:sz w:val="28"/>
                <w:szCs w:val="28"/>
              </w:rPr>
              <w:t>826</w:t>
            </w:r>
          </w:p>
        </w:tc>
        <w:tc>
          <w:tcPr>
            <w:tcW w:w="1337" w:type="dxa"/>
            <w:shd w:val="clear" w:color="auto" w:fill="auto"/>
            <w:vAlign w:val="bottom"/>
          </w:tcPr>
          <w:p w14:paraId="17DA88B1" w14:textId="5A3F8616" w:rsidR="00412CC5" w:rsidRPr="00AD6E54" w:rsidRDefault="00412CC5" w:rsidP="00412CC5">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Pr>
                <w:rFonts w:asciiTheme="majorBidi" w:hAnsiTheme="majorBidi" w:cstheme="majorBidi"/>
                <w:sz w:val="28"/>
                <w:szCs w:val="28"/>
              </w:rPr>
              <w:t>826</w:t>
            </w:r>
          </w:p>
        </w:tc>
      </w:tr>
    </w:tbl>
    <w:p w14:paraId="62F7CAE5" w14:textId="77777777" w:rsidR="00B359E3" w:rsidRDefault="00B359E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0CC5ABAF" w14:textId="572FA4C8" w:rsidR="008A0EA9" w:rsidRDefault="00B359E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412CC5" w:rsidRPr="00412CC5">
        <w:rPr>
          <w:rFonts w:ascii="Angsana New" w:hAnsi="Angsana New"/>
          <w:sz w:val="28"/>
          <w:szCs w:val="28"/>
        </w:rPr>
        <w:lastRenderedPageBreak/>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rPr>
        <w:t>:</w:t>
      </w:r>
    </w:p>
    <w:tbl>
      <w:tblPr>
        <w:tblW w:w="9497" w:type="dxa"/>
        <w:tblInd w:w="534" w:type="dxa"/>
        <w:tblLook w:val="04A0" w:firstRow="1" w:lastRow="0" w:firstColumn="1" w:lastColumn="0" w:noHBand="0" w:noVBand="1"/>
      </w:tblPr>
      <w:tblGrid>
        <w:gridCol w:w="4067"/>
        <w:gridCol w:w="1356"/>
        <w:gridCol w:w="1357"/>
        <w:gridCol w:w="1357"/>
        <w:gridCol w:w="1360"/>
      </w:tblGrid>
      <w:tr w:rsidR="00AD6E54" w:rsidRPr="00AD6E54" w14:paraId="2E3C2FDA" w14:textId="77777777" w:rsidTr="00FA2761">
        <w:trPr>
          <w:trHeight w:val="20"/>
        </w:trPr>
        <w:tc>
          <w:tcPr>
            <w:tcW w:w="4067"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430" w:type="dxa"/>
            <w:gridSpan w:val="4"/>
          </w:tcPr>
          <w:p w14:paraId="4B76F906" w14:textId="087344DA" w:rsidR="008A0EA9" w:rsidRPr="00AD6E54" w:rsidRDefault="00412CC5" w:rsidP="00CA7DE7">
            <w:pPr>
              <w:pBdr>
                <w:bottom w:val="single" w:sz="4" w:space="1" w:color="auto"/>
              </w:pBdr>
              <w:tabs>
                <w:tab w:val="clear" w:pos="1871"/>
                <w:tab w:val="left" w:pos="3090"/>
                <w:tab w:val="left" w:pos="4860"/>
              </w:tabs>
              <w:spacing w:line="240" w:lineRule="auto"/>
              <w:jc w:val="right"/>
              <w:rPr>
                <w:rFonts w:ascii="Angsana New" w:hAnsi="Angsana New"/>
                <w:sz w:val="28"/>
                <w:szCs w:val="28"/>
                <w:cs/>
              </w:rPr>
            </w:pPr>
            <w:r w:rsidRPr="00412CC5">
              <w:rPr>
                <w:rFonts w:ascii="Angsana New" w:hAnsi="Angsana New"/>
                <w:sz w:val="28"/>
                <w:szCs w:val="28"/>
              </w:rPr>
              <w:t>(</w:t>
            </w:r>
            <w:proofErr w:type="gramStart"/>
            <w:r w:rsidRPr="00412CC5">
              <w:rPr>
                <w:rFonts w:ascii="Angsana New" w:hAnsi="Angsana New"/>
                <w:sz w:val="28"/>
                <w:szCs w:val="28"/>
              </w:rPr>
              <w:t>Unit :</w:t>
            </w:r>
            <w:proofErr w:type="gramEnd"/>
            <w:r w:rsidRPr="00412CC5">
              <w:rPr>
                <w:rFonts w:ascii="Angsana New" w:hAnsi="Angsana New"/>
                <w:sz w:val="28"/>
                <w:szCs w:val="28"/>
              </w:rPr>
              <w:t xml:space="preserve"> Thousand Baht)</w:t>
            </w:r>
          </w:p>
        </w:tc>
      </w:tr>
      <w:tr w:rsidR="00AD6E54" w:rsidRPr="00AD6E54" w14:paraId="6A968E51" w14:textId="77777777" w:rsidTr="00FA2761">
        <w:trPr>
          <w:trHeight w:val="135"/>
        </w:trPr>
        <w:tc>
          <w:tcPr>
            <w:tcW w:w="4067"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713" w:type="dxa"/>
            <w:gridSpan w:val="2"/>
          </w:tcPr>
          <w:p w14:paraId="04FF5459"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Consolidated</w:t>
            </w:r>
          </w:p>
        </w:tc>
        <w:tc>
          <w:tcPr>
            <w:tcW w:w="2717" w:type="dxa"/>
            <w:gridSpan w:val="2"/>
          </w:tcPr>
          <w:p w14:paraId="52538EB5"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Separate</w:t>
            </w:r>
          </w:p>
        </w:tc>
      </w:tr>
      <w:tr w:rsidR="00957CAA" w:rsidRPr="00AD6E54" w14:paraId="4CE99F6F" w14:textId="77777777" w:rsidTr="00B95289">
        <w:trPr>
          <w:trHeight w:val="154"/>
        </w:trPr>
        <w:tc>
          <w:tcPr>
            <w:tcW w:w="4067" w:type="dxa"/>
            <w:vAlign w:val="bottom"/>
          </w:tcPr>
          <w:p w14:paraId="2CDEAE17" w14:textId="77777777" w:rsidR="00957CAA" w:rsidRPr="00AD6E54" w:rsidRDefault="00957CAA" w:rsidP="00957CAA">
            <w:pPr>
              <w:pStyle w:val="BodyText3"/>
              <w:jc w:val="left"/>
              <w:rPr>
                <w:rFonts w:ascii="Angsana New" w:hAnsi="Angsana New"/>
                <w:sz w:val="28"/>
                <w:szCs w:val="28"/>
                <w:cs/>
                <w:lang w:eastAsia="en-US"/>
              </w:rPr>
            </w:pPr>
          </w:p>
        </w:tc>
        <w:tc>
          <w:tcPr>
            <w:tcW w:w="1356" w:type="dxa"/>
            <w:shd w:val="clear" w:color="auto" w:fill="auto"/>
          </w:tcPr>
          <w:p w14:paraId="3CC61424" w14:textId="77777777" w:rsidR="00957CAA" w:rsidRPr="00296B68" w:rsidRDefault="00957CAA" w:rsidP="00957CAA">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4D83761F" w14:textId="7FAAA217"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1357" w:type="dxa"/>
            <w:shd w:val="clear" w:color="auto" w:fill="auto"/>
          </w:tcPr>
          <w:p w14:paraId="7EBAF32E" w14:textId="18711EBF"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sidRPr="00296B68">
              <w:rPr>
                <w:rFonts w:ascii="Angsana New" w:hAnsi="Angsana New"/>
                <w:sz w:val="28"/>
                <w:szCs w:val="28"/>
                <w:lang w:val="en-GB"/>
              </w:rPr>
              <w:t>December 31, 20</w:t>
            </w:r>
            <w:r>
              <w:rPr>
                <w:rFonts w:ascii="Angsana New" w:hAnsi="Angsana New"/>
                <w:sz w:val="28"/>
                <w:szCs w:val="28"/>
                <w:lang w:val="en-GB"/>
              </w:rPr>
              <w:t>2</w:t>
            </w:r>
            <w:r w:rsidR="00046A64" w:rsidRPr="00046A64">
              <w:rPr>
                <w:rFonts w:ascii="Angsana New" w:hAnsi="Angsana New" w:hint="cs"/>
                <w:sz w:val="28"/>
                <w:szCs w:val="28"/>
              </w:rPr>
              <w:t>1</w:t>
            </w:r>
          </w:p>
        </w:tc>
        <w:tc>
          <w:tcPr>
            <w:tcW w:w="1357" w:type="dxa"/>
            <w:shd w:val="clear" w:color="auto" w:fill="auto"/>
          </w:tcPr>
          <w:p w14:paraId="02D32B3D" w14:textId="77777777" w:rsidR="00957CAA" w:rsidRPr="00296B68" w:rsidRDefault="00957CAA" w:rsidP="00957CAA">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14:paraId="39DBB176" w14:textId="72FD19E7"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046A64" w:rsidRPr="00046A64">
              <w:rPr>
                <w:rFonts w:ascii="Angsana New" w:hAnsi="Angsana New" w:hint="cs"/>
                <w:sz w:val="28"/>
                <w:szCs w:val="28"/>
              </w:rPr>
              <w:t>2</w:t>
            </w:r>
          </w:p>
        </w:tc>
        <w:tc>
          <w:tcPr>
            <w:tcW w:w="1360" w:type="dxa"/>
            <w:shd w:val="clear" w:color="auto" w:fill="auto"/>
          </w:tcPr>
          <w:p w14:paraId="2980CA9D" w14:textId="322DBE21" w:rsidR="00957CAA" w:rsidRPr="00AD6E54" w:rsidRDefault="00957CAA" w:rsidP="00957CAA">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296B68">
              <w:rPr>
                <w:rFonts w:ascii="Angsana New" w:hAnsi="Angsana New"/>
                <w:sz w:val="28"/>
                <w:szCs w:val="28"/>
                <w:lang w:val="en-GB"/>
              </w:rPr>
              <w:t>December 31, 20</w:t>
            </w:r>
            <w:r>
              <w:rPr>
                <w:rFonts w:ascii="Angsana New" w:hAnsi="Angsana New"/>
                <w:sz w:val="28"/>
                <w:szCs w:val="28"/>
              </w:rPr>
              <w:t>2</w:t>
            </w:r>
            <w:r w:rsidR="00046A64" w:rsidRPr="00046A64">
              <w:rPr>
                <w:rFonts w:ascii="Angsana New" w:hAnsi="Angsana New" w:hint="cs"/>
                <w:sz w:val="28"/>
                <w:szCs w:val="28"/>
              </w:rPr>
              <w:t>1</w:t>
            </w:r>
          </w:p>
        </w:tc>
      </w:tr>
      <w:tr w:rsidR="00957CAA" w:rsidRPr="00AD6E54" w14:paraId="720BC6CD" w14:textId="77777777" w:rsidTr="003E76D9">
        <w:trPr>
          <w:trHeight w:val="73"/>
        </w:trPr>
        <w:tc>
          <w:tcPr>
            <w:tcW w:w="4067" w:type="dxa"/>
            <w:shd w:val="clear" w:color="auto" w:fill="auto"/>
          </w:tcPr>
          <w:p w14:paraId="39963A38" w14:textId="77777777" w:rsidR="00957CAA" w:rsidRPr="00AD6E54" w:rsidRDefault="00957CAA" w:rsidP="00957CA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6" w:type="dxa"/>
            <w:shd w:val="clear" w:color="auto" w:fill="auto"/>
            <w:vAlign w:val="bottom"/>
          </w:tcPr>
          <w:p w14:paraId="53444877" w14:textId="5DD6EF86" w:rsidR="00957CAA" w:rsidRPr="00AD6E54" w:rsidRDefault="003E76D9" w:rsidP="00957CAA">
            <w:pPr>
              <w:tabs>
                <w:tab w:val="decimal" w:pos="972"/>
                <w:tab w:val="left" w:pos="1062"/>
              </w:tabs>
              <w:spacing w:line="380" w:lineRule="exact"/>
              <w:ind w:left="162" w:right="32" w:hanging="162"/>
              <w:jc w:val="right"/>
              <w:rPr>
                <w:rFonts w:asciiTheme="majorBidi" w:hAnsiTheme="majorBidi" w:cstheme="majorBidi"/>
                <w:sz w:val="28"/>
                <w:szCs w:val="28"/>
                <w:cs/>
              </w:rPr>
            </w:pPr>
            <w:r w:rsidRPr="003E76D9">
              <w:rPr>
                <w:rFonts w:asciiTheme="majorBidi" w:hAnsiTheme="majorBidi" w:cstheme="majorBidi"/>
                <w:sz w:val="28"/>
                <w:szCs w:val="28"/>
              </w:rPr>
              <w:t>(420)</w:t>
            </w:r>
          </w:p>
        </w:tc>
        <w:tc>
          <w:tcPr>
            <w:tcW w:w="1357" w:type="dxa"/>
            <w:shd w:val="clear" w:color="auto" w:fill="auto"/>
            <w:vAlign w:val="bottom"/>
          </w:tcPr>
          <w:p w14:paraId="7D9CDA10" w14:textId="3F7AC4C9" w:rsidR="00957CAA" w:rsidRPr="00AD6E54" w:rsidRDefault="00957CAA" w:rsidP="00957CAA">
            <w:pPr>
              <w:tabs>
                <w:tab w:val="decimal" w:pos="972"/>
                <w:tab w:val="left" w:pos="1062"/>
              </w:tabs>
              <w:spacing w:line="380" w:lineRule="exact"/>
              <w:ind w:left="162" w:right="32" w:hanging="162"/>
              <w:jc w:val="right"/>
              <w:rPr>
                <w:rFonts w:asciiTheme="majorBidi" w:hAnsiTheme="majorBidi" w:cstheme="majorBidi"/>
                <w:sz w:val="28"/>
                <w:szCs w:val="28"/>
                <w:cs/>
              </w:rPr>
            </w:pPr>
            <w:r w:rsidRPr="00A126CA">
              <w:rPr>
                <w:rFonts w:asciiTheme="majorBidi" w:hAnsiTheme="majorBidi" w:cstheme="majorBidi"/>
                <w:sz w:val="28"/>
                <w:szCs w:val="28"/>
              </w:rPr>
              <w:t>(887)</w:t>
            </w:r>
          </w:p>
        </w:tc>
        <w:tc>
          <w:tcPr>
            <w:tcW w:w="1357" w:type="dxa"/>
            <w:shd w:val="clear" w:color="auto" w:fill="auto"/>
            <w:vAlign w:val="bottom"/>
          </w:tcPr>
          <w:p w14:paraId="05669A0B" w14:textId="4A38F574" w:rsidR="00957CAA" w:rsidRPr="00AD6E54" w:rsidRDefault="003E76D9" w:rsidP="00957CAA">
            <w:pPr>
              <w:tabs>
                <w:tab w:val="decimal" w:pos="972"/>
                <w:tab w:val="left" w:pos="1062"/>
              </w:tabs>
              <w:spacing w:line="380" w:lineRule="exact"/>
              <w:ind w:left="162" w:right="32" w:hanging="162"/>
              <w:jc w:val="right"/>
              <w:rPr>
                <w:rFonts w:asciiTheme="majorBidi" w:hAnsiTheme="majorBidi" w:cstheme="majorBidi"/>
                <w:sz w:val="28"/>
                <w:szCs w:val="28"/>
              </w:rPr>
            </w:pPr>
            <w:r w:rsidRPr="003E76D9">
              <w:rPr>
                <w:rFonts w:asciiTheme="majorBidi" w:hAnsiTheme="majorBidi" w:cstheme="majorBidi"/>
                <w:sz w:val="28"/>
                <w:szCs w:val="28"/>
              </w:rPr>
              <w:t>(420)</w:t>
            </w:r>
          </w:p>
        </w:tc>
        <w:tc>
          <w:tcPr>
            <w:tcW w:w="1360" w:type="dxa"/>
            <w:shd w:val="clear" w:color="auto" w:fill="auto"/>
            <w:vAlign w:val="bottom"/>
          </w:tcPr>
          <w:p w14:paraId="4C303FC8" w14:textId="3F1E04B9" w:rsidR="00957CAA" w:rsidRPr="00AD6E54" w:rsidRDefault="00957CAA" w:rsidP="00957CAA">
            <w:pPr>
              <w:tabs>
                <w:tab w:val="decimal" w:pos="972"/>
                <w:tab w:val="left" w:pos="1062"/>
              </w:tabs>
              <w:spacing w:line="380" w:lineRule="exact"/>
              <w:ind w:left="162" w:right="32" w:hanging="162"/>
              <w:jc w:val="right"/>
              <w:rPr>
                <w:rFonts w:asciiTheme="majorBidi" w:hAnsiTheme="majorBidi" w:cstheme="majorBidi"/>
                <w:sz w:val="28"/>
                <w:szCs w:val="28"/>
              </w:rPr>
            </w:pPr>
            <w:r w:rsidRPr="00A126CA">
              <w:rPr>
                <w:rFonts w:asciiTheme="majorBidi" w:hAnsiTheme="majorBidi" w:cstheme="majorBidi"/>
                <w:sz w:val="28"/>
                <w:szCs w:val="28"/>
              </w:rPr>
              <w:t>(887)</w:t>
            </w:r>
          </w:p>
        </w:tc>
      </w:tr>
      <w:tr w:rsidR="00957CAA" w:rsidRPr="00AD6E54" w14:paraId="33422A1B" w14:textId="77777777" w:rsidTr="00DA14B2">
        <w:trPr>
          <w:trHeight w:val="73"/>
        </w:trPr>
        <w:tc>
          <w:tcPr>
            <w:tcW w:w="4067" w:type="dxa"/>
            <w:shd w:val="clear" w:color="auto" w:fill="auto"/>
          </w:tcPr>
          <w:p w14:paraId="2791C94F" w14:textId="549BA065" w:rsidR="00957CAA" w:rsidRPr="00AD6E54" w:rsidRDefault="00957CAA" w:rsidP="00957CAA">
            <w:pPr>
              <w:spacing w:line="240" w:lineRule="auto"/>
              <w:rPr>
                <w:rFonts w:ascii="Angsana New" w:hAnsi="Angsana New"/>
                <w:sz w:val="28"/>
                <w:szCs w:val="28"/>
                <w:lang w:val="x-none" w:eastAsia="x-none"/>
              </w:rPr>
            </w:pPr>
            <w:r w:rsidRPr="005A2ADA">
              <w:rPr>
                <w:rFonts w:ascii="Angsana New" w:hAnsi="Angsana New"/>
                <w:sz w:val="28"/>
                <w:szCs w:val="28"/>
                <w:lang w:val="x-none" w:eastAsia="x-none"/>
              </w:rPr>
              <w:t>Reversal allowance for decline in value</w:t>
            </w:r>
          </w:p>
        </w:tc>
        <w:tc>
          <w:tcPr>
            <w:tcW w:w="1356" w:type="dxa"/>
            <w:shd w:val="clear" w:color="auto" w:fill="auto"/>
            <w:vAlign w:val="bottom"/>
          </w:tcPr>
          <w:p w14:paraId="1EE4A56E" w14:textId="3EE096B9" w:rsidR="00957CAA" w:rsidRPr="00734950" w:rsidRDefault="00E97641"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w:t>
            </w:r>
          </w:p>
        </w:tc>
        <w:tc>
          <w:tcPr>
            <w:tcW w:w="1357" w:type="dxa"/>
            <w:shd w:val="clear" w:color="auto" w:fill="auto"/>
            <w:vAlign w:val="bottom"/>
          </w:tcPr>
          <w:p w14:paraId="44AB3C9C" w14:textId="1247135D" w:rsidR="00957CAA" w:rsidRPr="00734950" w:rsidRDefault="00957CAA"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467</w:t>
            </w:r>
          </w:p>
        </w:tc>
        <w:tc>
          <w:tcPr>
            <w:tcW w:w="1357" w:type="dxa"/>
            <w:shd w:val="clear" w:color="auto" w:fill="auto"/>
            <w:vAlign w:val="bottom"/>
          </w:tcPr>
          <w:p w14:paraId="784109BB" w14:textId="49032042" w:rsidR="00957CAA" w:rsidRPr="00734950" w:rsidRDefault="00E97641"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w:t>
            </w:r>
          </w:p>
        </w:tc>
        <w:tc>
          <w:tcPr>
            <w:tcW w:w="1360" w:type="dxa"/>
            <w:shd w:val="clear" w:color="auto" w:fill="auto"/>
            <w:vAlign w:val="bottom"/>
          </w:tcPr>
          <w:p w14:paraId="721F3BB3" w14:textId="31E3EBE1" w:rsidR="00957CAA" w:rsidRPr="00734950" w:rsidRDefault="00957CAA" w:rsidP="00C8018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34950">
              <w:rPr>
                <w:rFonts w:asciiTheme="majorBidi" w:hAnsiTheme="majorBidi" w:cstheme="majorBidi"/>
                <w:sz w:val="28"/>
                <w:szCs w:val="28"/>
              </w:rPr>
              <w:t>467</w:t>
            </w:r>
          </w:p>
        </w:tc>
      </w:tr>
      <w:tr w:rsidR="00957CAA" w:rsidRPr="00AD6E54" w14:paraId="6A19576E" w14:textId="77777777" w:rsidTr="00DA14B2">
        <w:trPr>
          <w:trHeight w:val="222"/>
        </w:trPr>
        <w:tc>
          <w:tcPr>
            <w:tcW w:w="4067" w:type="dxa"/>
            <w:shd w:val="clear" w:color="auto" w:fill="auto"/>
          </w:tcPr>
          <w:p w14:paraId="37707ED5" w14:textId="77777777" w:rsidR="00957CAA" w:rsidRPr="00AD6E54" w:rsidRDefault="00957CAA" w:rsidP="00957CA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6" w:type="dxa"/>
            <w:tcBorders>
              <w:bottom w:val="nil"/>
            </w:tcBorders>
            <w:shd w:val="clear" w:color="auto" w:fill="auto"/>
            <w:vAlign w:val="bottom"/>
          </w:tcPr>
          <w:p w14:paraId="71BE8E83" w14:textId="7D184D03" w:rsidR="00957CAA" w:rsidRPr="00AD6E54" w:rsidRDefault="00E97641" w:rsidP="00957CAA">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420</w:t>
            </w:r>
            <w:r>
              <w:rPr>
                <w:rFonts w:asciiTheme="majorBidi" w:hAnsiTheme="majorBidi" w:cstheme="majorBidi" w:hint="cs"/>
                <w:sz w:val="28"/>
                <w:szCs w:val="28"/>
                <w:cs/>
              </w:rPr>
              <w:t>)</w:t>
            </w:r>
          </w:p>
        </w:tc>
        <w:tc>
          <w:tcPr>
            <w:tcW w:w="1357" w:type="dxa"/>
            <w:tcBorders>
              <w:bottom w:val="nil"/>
            </w:tcBorders>
            <w:shd w:val="clear" w:color="auto" w:fill="auto"/>
            <w:vAlign w:val="bottom"/>
          </w:tcPr>
          <w:p w14:paraId="366E2F54" w14:textId="3AFDE67C" w:rsidR="00957CAA" w:rsidRPr="00AD6E54" w:rsidRDefault="00957CAA"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w:t>
            </w:r>
          </w:p>
        </w:tc>
        <w:tc>
          <w:tcPr>
            <w:tcW w:w="1357" w:type="dxa"/>
            <w:tcBorders>
              <w:bottom w:val="nil"/>
            </w:tcBorders>
            <w:shd w:val="clear" w:color="auto" w:fill="auto"/>
            <w:vAlign w:val="bottom"/>
          </w:tcPr>
          <w:p w14:paraId="3C1A672F" w14:textId="06D56F35" w:rsidR="00957CAA" w:rsidRPr="00AD6E54" w:rsidRDefault="00E97641"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420</w:t>
            </w:r>
            <w:r>
              <w:rPr>
                <w:rFonts w:asciiTheme="majorBidi" w:hAnsiTheme="majorBidi" w:cstheme="majorBidi" w:hint="cs"/>
                <w:sz w:val="28"/>
                <w:szCs w:val="28"/>
                <w:cs/>
              </w:rPr>
              <w:t>)</w:t>
            </w:r>
          </w:p>
        </w:tc>
        <w:tc>
          <w:tcPr>
            <w:tcW w:w="1360" w:type="dxa"/>
            <w:tcBorders>
              <w:bottom w:val="nil"/>
            </w:tcBorders>
            <w:shd w:val="clear" w:color="auto" w:fill="auto"/>
            <w:vAlign w:val="bottom"/>
          </w:tcPr>
          <w:p w14:paraId="5BF53C5B" w14:textId="34758B2C" w:rsidR="00957CAA" w:rsidRPr="00AD6E54" w:rsidRDefault="00957CAA" w:rsidP="00957CAA">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w:t>
            </w:r>
          </w:p>
        </w:tc>
      </w:tr>
    </w:tbl>
    <w:p w14:paraId="4176D640" w14:textId="45BF495B" w:rsidR="00A14CC7" w:rsidRDefault="00BE48A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497" w:type="dxa"/>
        <w:tblInd w:w="534" w:type="dxa"/>
        <w:tblLayout w:type="fixed"/>
        <w:tblLook w:val="0000" w:firstRow="0" w:lastRow="0" w:firstColumn="0" w:lastColumn="0" w:noHBand="0" w:noVBand="0"/>
      </w:tblPr>
      <w:tblGrid>
        <w:gridCol w:w="5386"/>
        <w:gridCol w:w="2055"/>
        <w:gridCol w:w="2056"/>
      </w:tblGrid>
      <w:tr w:rsidR="00421A72" w:rsidRPr="00AD6E54" w14:paraId="20C790DF" w14:textId="77777777" w:rsidTr="00A126CA">
        <w:trPr>
          <w:trHeight w:val="378"/>
        </w:trPr>
        <w:tc>
          <w:tcPr>
            <w:tcW w:w="5386" w:type="dxa"/>
          </w:tcPr>
          <w:p w14:paraId="52AAC13B"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4111" w:type="dxa"/>
            <w:gridSpan w:val="2"/>
          </w:tcPr>
          <w:p w14:paraId="7BC3C773" w14:textId="6FAD9259" w:rsidR="00421A72" w:rsidRPr="000D257E" w:rsidRDefault="00957CAA" w:rsidP="000D257E">
            <w:pPr>
              <w:pStyle w:val="BodyText3"/>
              <w:pBdr>
                <w:bottom w:val="single" w:sz="4" w:space="1" w:color="auto"/>
              </w:pBdr>
              <w:jc w:val="right"/>
              <w:rPr>
                <w:rFonts w:ascii="Angsana New" w:hAnsi="Angsana New"/>
                <w:sz w:val="28"/>
                <w:szCs w:val="28"/>
                <w:cs/>
              </w:rPr>
            </w:pPr>
            <w:r w:rsidRPr="00957CAA">
              <w:rPr>
                <w:rFonts w:ascii="Angsana New" w:hAnsi="Angsana New"/>
                <w:sz w:val="28"/>
                <w:szCs w:val="28"/>
              </w:rPr>
              <w:t>(Unit : Thousand Baht)</w:t>
            </w:r>
          </w:p>
        </w:tc>
      </w:tr>
      <w:tr w:rsidR="00421A72" w:rsidRPr="00AD6E54" w14:paraId="7DA3DB86" w14:textId="77777777" w:rsidTr="00A126CA">
        <w:trPr>
          <w:trHeight w:val="150"/>
        </w:trPr>
        <w:tc>
          <w:tcPr>
            <w:tcW w:w="5386" w:type="dxa"/>
          </w:tcPr>
          <w:p w14:paraId="230D8BDD"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2055" w:type="dxa"/>
          </w:tcPr>
          <w:p w14:paraId="59BB5063"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056" w:type="dxa"/>
          </w:tcPr>
          <w:p w14:paraId="0207BB2A"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0119C3" w:rsidRPr="00AD6E54" w14:paraId="511496F3" w14:textId="77777777" w:rsidTr="00A126CA">
        <w:trPr>
          <w:trHeight w:val="73"/>
        </w:trPr>
        <w:tc>
          <w:tcPr>
            <w:tcW w:w="5386" w:type="dxa"/>
            <w:shd w:val="clear" w:color="auto" w:fill="auto"/>
          </w:tcPr>
          <w:p w14:paraId="12299666" w14:textId="1E9C721F"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January 1, 202</w:t>
            </w:r>
            <w:r w:rsidR="00046A64" w:rsidRPr="00046A64">
              <w:rPr>
                <w:rFonts w:ascii="Angsana New" w:hAnsi="Angsana New" w:hint="cs"/>
                <w:sz w:val="28"/>
                <w:szCs w:val="28"/>
              </w:rPr>
              <w:t>2</w:t>
            </w:r>
          </w:p>
        </w:tc>
        <w:tc>
          <w:tcPr>
            <w:tcW w:w="2055" w:type="dxa"/>
            <w:shd w:val="clear" w:color="auto" w:fill="auto"/>
            <w:vAlign w:val="bottom"/>
          </w:tcPr>
          <w:p w14:paraId="607B950E" w14:textId="13876A3A" w:rsidR="000119C3" w:rsidRPr="000119C3" w:rsidRDefault="008341DC" w:rsidP="000119C3">
            <w:pPr>
              <w:tabs>
                <w:tab w:val="decimal" w:pos="1006"/>
              </w:tabs>
              <w:spacing w:line="240" w:lineRule="auto"/>
              <w:jc w:val="right"/>
              <w:rPr>
                <w:rFonts w:ascii="Angsana New" w:hAnsi="Angsana New"/>
                <w:sz w:val="28"/>
                <w:szCs w:val="28"/>
                <w:highlight w:val="yellow"/>
              </w:rPr>
            </w:pPr>
            <w:r>
              <w:rPr>
                <w:rFonts w:ascii="Angsana New" w:hAnsi="Angsana New"/>
                <w:sz w:val="28"/>
                <w:szCs w:val="28"/>
              </w:rPr>
              <w:t>411,717</w:t>
            </w:r>
          </w:p>
        </w:tc>
        <w:tc>
          <w:tcPr>
            <w:tcW w:w="2056" w:type="dxa"/>
            <w:shd w:val="clear" w:color="auto" w:fill="auto"/>
            <w:vAlign w:val="bottom"/>
          </w:tcPr>
          <w:p w14:paraId="0012174D" w14:textId="054DCA4A" w:rsidR="000119C3" w:rsidRPr="00077487" w:rsidRDefault="008341DC" w:rsidP="000119C3">
            <w:pPr>
              <w:tabs>
                <w:tab w:val="decimal" w:pos="1006"/>
              </w:tabs>
              <w:spacing w:line="240" w:lineRule="auto"/>
              <w:ind w:firstLine="101"/>
              <w:jc w:val="right"/>
              <w:rPr>
                <w:rFonts w:ascii="Angsana New" w:hAnsi="Angsana New"/>
                <w:sz w:val="28"/>
                <w:szCs w:val="28"/>
              </w:rPr>
            </w:pPr>
            <w:r>
              <w:rPr>
                <w:rFonts w:ascii="Angsana New" w:hAnsi="Angsana New"/>
                <w:sz w:val="28"/>
                <w:szCs w:val="28"/>
              </w:rPr>
              <w:t>700,000</w:t>
            </w:r>
          </w:p>
        </w:tc>
      </w:tr>
      <w:tr w:rsidR="000119C3" w:rsidRPr="004D52D2" w14:paraId="0ECF563F" w14:textId="77777777" w:rsidTr="008170AF">
        <w:trPr>
          <w:trHeight w:val="297"/>
        </w:trPr>
        <w:tc>
          <w:tcPr>
            <w:tcW w:w="5386" w:type="dxa"/>
            <w:shd w:val="clear" w:color="auto" w:fill="auto"/>
            <w:vAlign w:val="bottom"/>
          </w:tcPr>
          <w:p w14:paraId="12D9EDFE" w14:textId="03F2ECBA"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2055" w:type="dxa"/>
            <w:shd w:val="clear" w:color="auto" w:fill="auto"/>
            <w:vAlign w:val="bottom"/>
          </w:tcPr>
          <w:p w14:paraId="4D8BF241" w14:textId="029C5867" w:rsidR="000119C3" w:rsidRPr="000119C3" w:rsidRDefault="000119C3" w:rsidP="000119C3">
            <w:pPr>
              <w:tabs>
                <w:tab w:val="decimal" w:pos="1006"/>
              </w:tabs>
              <w:jc w:val="right"/>
              <w:rPr>
                <w:rFonts w:asciiTheme="majorBidi" w:hAnsiTheme="majorBidi" w:cstheme="majorBidi"/>
                <w:sz w:val="28"/>
                <w:szCs w:val="28"/>
                <w:highlight w:val="yellow"/>
              </w:rPr>
            </w:pPr>
          </w:p>
        </w:tc>
        <w:tc>
          <w:tcPr>
            <w:tcW w:w="2056" w:type="dxa"/>
            <w:shd w:val="clear" w:color="auto" w:fill="auto"/>
            <w:vAlign w:val="bottom"/>
          </w:tcPr>
          <w:p w14:paraId="0CD97E4F" w14:textId="469FFC3C" w:rsidR="000119C3" w:rsidRPr="000119C3" w:rsidRDefault="000119C3" w:rsidP="000119C3">
            <w:pPr>
              <w:tabs>
                <w:tab w:val="decimal" w:pos="1006"/>
              </w:tabs>
              <w:ind w:firstLine="101"/>
              <w:jc w:val="right"/>
              <w:rPr>
                <w:rFonts w:asciiTheme="majorBidi" w:hAnsiTheme="majorBidi" w:cstheme="majorBidi"/>
                <w:sz w:val="28"/>
                <w:szCs w:val="28"/>
                <w:highlight w:val="yellow"/>
              </w:rPr>
            </w:pPr>
          </w:p>
        </w:tc>
      </w:tr>
      <w:tr w:rsidR="000119C3" w:rsidRPr="004D52D2" w14:paraId="38634A28" w14:textId="77777777" w:rsidTr="00DA14B2">
        <w:trPr>
          <w:trHeight w:val="162"/>
        </w:trPr>
        <w:tc>
          <w:tcPr>
            <w:tcW w:w="5386" w:type="dxa"/>
            <w:shd w:val="clear" w:color="auto" w:fill="auto"/>
            <w:vAlign w:val="bottom"/>
          </w:tcPr>
          <w:p w14:paraId="52B74F77" w14:textId="3D50707A" w:rsidR="000119C3" w:rsidRPr="00AD6E54"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6" w:hanging="206"/>
              <w:rPr>
                <w:rFonts w:ascii="Angsana New" w:hAnsi="Angsana New"/>
                <w:sz w:val="28"/>
                <w:szCs w:val="28"/>
              </w:rPr>
            </w:pPr>
            <w:r w:rsidRPr="005A104C">
              <w:rPr>
                <w:rFonts w:ascii="Angsana New" w:hAnsi="Angsana New"/>
                <w:sz w:val="28"/>
                <w:szCs w:val="28"/>
              </w:rPr>
              <w:t>Amortized</w:t>
            </w:r>
            <w:r>
              <w:rPr>
                <w:rFonts w:ascii="Angsana New" w:hAnsi="Angsana New" w:hint="cs"/>
                <w:sz w:val="28"/>
                <w:szCs w:val="28"/>
                <w:cs/>
              </w:rPr>
              <w:t xml:space="preserve"> </w:t>
            </w:r>
          </w:p>
        </w:tc>
        <w:tc>
          <w:tcPr>
            <w:tcW w:w="2055" w:type="dxa"/>
            <w:shd w:val="clear" w:color="auto" w:fill="auto"/>
            <w:vAlign w:val="bottom"/>
          </w:tcPr>
          <w:p w14:paraId="5D7071BA" w14:textId="2A75C27F" w:rsidR="000119C3" w:rsidRPr="00DA14B2" w:rsidRDefault="00BB5D94" w:rsidP="000119C3">
            <w:pPr>
              <w:tabs>
                <w:tab w:val="decimal" w:pos="1006"/>
              </w:tabs>
              <w:jc w:val="right"/>
              <w:rPr>
                <w:rFonts w:asciiTheme="majorBidi" w:hAnsiTheme="majorBidi" w:cstheme="majorBidi"/>
                <w:sz w:val="28"/>
                <w:szCs w:val="28"/>
              </w:rPr>
            </w:pPr>
            <w:r w:rsidRPr="00DA14B2">
              <w:rPr>
                <w:rFonts w:asciiTheme="majorBidi" w:hAnsiTheme="majorBidi" w:cstheme="majorBidi" w:hint="cs"/>
                <w:sz w:val="28"/>
                <w:szCs w:val="28"/>
                <w:cs/>
              </w:rPr>
              <w:t>(</w:t>
            </w:r>
            <w:r w:rsidR="00046A64" w:rsidRPr="00046A64">
              <w:rPr>
                <w:rFonts w:asciiTheme="majorBidi" w:hAnsiTheme="majorBidi" w:cstheme="majorBidi" w:hint="cs"/>
                <w:sz w:val="28"/>
                <w:szCs w:val="28"/>
              </w:rPr>
              <w:t>11</w:t>
            </w:r>
            <w:r w:rsidRPr="00DA14B2">
              <w:rPr>
                <w:rFonts w:asciiTheme="majorBidi" w:hAnsiTheme="majorBidi" w:cstheme="majorBidi" w:hint="cs"/>
                <w:sz w:val="28"/>
                <w:szCs w:val="28"/>
                <w:cs/>
              </w:rPr>
              <w:t>)</w:t>
            </w:r>
          </w:p>
        </w:tc>
        <w:tc>
          <w:tcPr>
            <w:tcW w:w="2056" w:type="dxa"/>
            <w:shd w:val="clear" w:color="auto" w:fill="auto"/>
            <w:vAlign w:val="bottom"/>
          </w:tcPr>
          <w:p w14:paraId="3DC7E32F" w14:textId="5E7EAE35" w:rsidR="000119C3" w:rsidRPr="00DA14B2" w:rsidRDefault="00BB5D94" w:rsidP="000119C3">
            <w:pPr>
              <w:tabs>
                <w:tab w:val="decimal" w:pos="1006"/>
              </w:tabs>
              <w:ind w:firstLine="101"/>
              <w:jc w:val="right"/>
              <w:rPr>
                <w:rFonts w:asciiTheme="majorBidi" w:hAnsiTheme="majorBidi" w:cstheme="majorBidi"/>
                <w:sz w:val="28"/>
                <w:szCs w:val="28"/>
              </w:rPr>
            </w:pPr>
            <w:r w:rsidRPr="00DA14B2">
              <w:rPr>
                <w:rFonts w:asciiTheme="majorBidi" w:hAnsiTheme="majorBidi" w:cstheme="majorBidi" w:hint="cs"/>
                <w:sz w:val="28"/>
                <w:szCs w:val="28"/>
                <w:cs/>
              </w:rPr>
              <w:t>-</w:t>
            </w:r>
          </w:p>
        </w:tc>
      </w:tr>
      <w:tr w:rsidR="000119C3" w:rsidRPr="004D52D2" w14:paraId="71DA8DA1" w14:textId="77777777" w:rsidTr="00DA14B2">
        <w:trPr>
          <w:trHeight w:val="297"/>
        </w:trPr>
        <w:tc>
          <w:tcPr>
            <w:tcW w:w="5386" w:type="dxa"/>
            <w:shd w:val="clear" w:color="auto" w:fill="auto"/>
            <w:vAlign w:val="bottom"/>
          </w:tcPr>
          <w:p w14:paraId="66447D3D" w14:textId="56180FC1"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Pr>
                <w:rFonts w:ascii="Angsana New" w:hAnsi="Angsana New"/>
                <w:sz w:val="28"/>
                <w:szCs w:val="28"/>
                <w:lang w:val="en-GB"/>
              </w:rPr>
              <w:t>I</w:t>
            </w:r>
            <w:r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Pr="00AD6E54">
              <w:rPr>
                <w:rFonts w:ascii="Angsana New" w:hAnsi="Angsana New"/>
                <w:sz w:val="28"/>
                <w:szCs w:val="28"/>
                <w:lang w:val="en-GB"/>
              </w:rPr>
              <w:t xml:space="preserve"> in other provisions</w:t>
            </w:r>
            <w:r>
              <w:t xml:space="preserve"> </w:t>
            </w:r>
          </w:p>
        </w:tc>
        <w:tc>
          <w:tcPr>
            <w:tcW w:w="2055" w:type="dxa"/>
            <w:shd w:val="clear" w:color="auto" w:fill="auto"/>
            <w:vAlign w:val="bottom"/>
          </w:tcPr>
          <w:p w14:paraId="6C857A67" w14:textId="3BC65AF2" w:rsidR="000119C3" w:rsidRPr="00DA14B2" w:rsidRDefault="00046A64" w:rsidP="000119C3">
            <w:pPr>
              <w:pBdr>
                <w:bottom w:val="single" w:sz="4" w:space="1" w:color="auto"/>
              </w:pBdr>
              <w:tabs>
                <w:tab w:val="decimal" w:pos="1006"/>
              </w:tabs>
              <w:jc w:val="right"/>
              <w:rPr>
                <w:rFonts w:asciiTheme="majorBidi" w:hAnsiTheme="majorBidi" w:cstheme="majorBidi"/>
                <w:sz w:val="28"/>
                <w:szCs w:val="28"/>
              </w:rPr>
            </w:pPr>
            <w:r w:rsidRPr="00046A64">
              <w:rPr>
                <w:rFonts w:asciiTheme="majorBidi" w:hAnsiTheme="majorBidi" w:cstheme="majorBidi" w:hint="cs"/>
                <w:sz w:val="28"/>
                <w:szCs w:val="28"/>
              </w:rPr>
              <w:t>11</w:t>
            </w:r>
          </w:p>
        </w:tc>
        <w:tc>
          <w:tcPr>
            <w:tcW w:w="2056" w:type="dxa"/>
            <w:shd w:val="clear" w:color="auto" w:fill="auto"/>
            <w:vAlign w:val="bottom"/>
          </w:tcPr>
          <w:p w14:paraId="57B5BB2D" w14:textId="3CEE1493" w:rsidR="000119C3" w:rsidRPr="00DA14B2" w:rsidRDefault="00BB5D94" w:rsidP="000119C3">
            <w:pPr>
              <w:pBdr>
                <w:bottom w:val="single" w:sz="4" w:space="1" w:color="auto"/>
              </w:pBdr>
              <w:tabs>
                <w:tab w:val="decimal" w:pos="1006"/>
              </w:tabs>
              <w:ind w:firstLine="101"/>
              <w:jc w:val="right"/>
              <w:rPr>
                <w:rFonts w:asciiTheme="majorBidi" w:hAnsiTheme="majorBidi" w:cstheme="majorBidi"/>
                <w:sz w:val="28"/>
                <w:szCs w:val="28"/>
              </w:rPr>
            </w:pPr>
            <w:r w:rsidRPr="00DA14B2">
              <w:rPr>
                <w:rFonts w:asciiTheme="majorBidi" w:hAnsiTheme="majorBidi" w:cstheme="majorBidi" w:hint="cs"/>
                <w:sz w:val="28"/>
                <w:szCs w:val="28"/>
                <w:cs/>
              </w:rPr>
              <w:t>-</w:t>
            </w:r>
          </w:p>
        </w:tc>
      </w:tr>
      <w:tr w:rsidR="000119C3" w:rsidRPr="004D52D2" w14:paraId="74FD87FF" w14:textId="77777777" w:rsidTr="00DA14B2">
        <w:trPr>
          <w:trHeight w:val="88"/>
        </w:trPr>
        <w:tc>
          <w:tcPr>
            <w:tcW w:w="5386" w:type="dxa"/>
            <w:shd w:val="clear" w:color="auto" w:fill="auto"/>
            <w:vAlign w:val="bottom"/>
          </w:tcPr>
          <w:p w14:paraId="2CE9C938" w14:textId="2AB0C74B"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rPr>
              <w:t>Total</w:t>
            </w:r>
          </w:p>
        </w:tc>
        <w:tc>
          <w:tcPr>
            <w:tcW w:w="2055" w:type="dxa"/>
            <w:shd w:val="clear" w:color="auto" w:fill="auto"/>
            <w:vAlign w:val="bottom"/>
          </w:tcPr>
          <w:p w14:paraId="1FD92BBC" w14:textId="6942D7A3" w:rsidR="000119C3" w:rsidRPr="00DA14B2" w:rsidRDefault="00046A64" w:rsidP="000119C3">
            <w:pPr>
              <w:tabs>
                <w:tab w:val="decimal" w:pos="1006"/>
              </w:tabs>
              <w:jc w:val="right"/>
              <w:rPr>
                <w:rFonts w:asciiTheme="majorBidi" w:hAnsiTheme="majorBidi" w:cstheme="majorBidi"/>
                <w:sz w:val="28"/>
                <w:szCs w:val="28"/>
              </w:rPr>
            </w:pPr>
            <w:r w:rsidRPr="00046A64">
              <w:rPr>
                <w:rFonts w:asciiTheme="majorBidi" w:hAnsiTheme="majorBidi" w:cstheme="majorBidi" w:hint="cs"/>
                <w:sz w:val="28"/>
                <w:szCs w:val="28"/>
              </w:rPr>
              <w:t>411</w:t>
            </w:r>
            <w:r w:rsidR="00BB5D94" w:rsidRPr="00DA14B2">
              <w:rPr>
                <w:rFonts w:asciiTheme="majorBidi" w:hAnsiTheme="majorBidi" w:cstheme="majorBidi"/>
                <w:sz w:val="28"/>
                <w:szCs w:val="28"/>
              </w:rPr>
              <w:t>,717</w:t>
            </w:r>
          </w:p>
        </w:tc>
        <w:tc>
          <w:tcPr>
            <w:tcW w:w="2056" w:type="dxa"/>
            <w:shd w:val="clear" w:color="auto" w:fill="auto"/>
            <w:vAlign w:val="bottom"/>
          </w:tcPr>
          <w:p w14:paraId="696F7C39" w14:textId="1AEF1167" w:rsidR="000119C3" w:rsidRPr="00DA14B2" w:rsidRDefault="00BB5D94" w:rsidP="000119C3">
            <w:pPr>
              <w:tabs>
                <w:tab w:val="decimal" w:pos="1006"/>
              </w:tabs>
              <w:ind w:firstLine="101"/>
              <w:jc w:val="right"/>
              <w:rPr>
                <w:rFonts w:asciiTheme="majorBidi" w:hAnsiTheme="majorBidi" w:cstheme="majorBidi"/>
                <w:sz w:val="28"/>
                <w:szCs w:val="28"/>
              </w:rPr>
            </w:pPr>
            <w:r w:rsidRPr="00DA14B2">
              <w:rPr>
                <w:rFonts w:asciiTheme="majorBidi" w:hAnsiTheme="majorBidi" w:cstheme="majorBidi"/>
                <w:sz w:val="28"/>
                <w:szCs w:val="28"/>
              </w:rPr>
              <w:t>700,000</w:t>
            </w:r>
          </w:p>
        </w:tc>
      </w:tr>
      <w:tr w:rsidR="000119C3" w:rsidRPr="004D52D2" w14:paraId="574CB69E" w14:textId="77777777" w:rsidTr="00DA14B2">
        <w:trPr>
          <w:trHeight w:val="136"/>
        </w:trPr>
        <w:tc>
          <w:tcPr>
            <w:tcW w:w="5386" w:type="dxa"/>
            <w:shd w:val="clear" w:color="auto" w:fill="auto"/>
            <w:vAlign w:val="bottom"/>
          </w:tcPr>
          <w:p w14:paraId="1BF34162" w14:textId="5ADA51C0" w:rsidR="000119C3" w:rsidRPr="00C444FB" w:rsidRDefault="000119C3" w:rsidP="00011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2055" w:type="dxa"/>
            <w:shd w:val="clear" w:color="auto" w:fill="auto"/>
            <w:vAlign w:val="bottom"/>
          </w:tcPr>
          <w:p w14:paraId="5E20149B" w14:textId="6AB4FE16" w:rsidR="000119C3" w:rsidRPr="00DA14B2" w:rsidRDefault="00BB5D94" w:rsidP="000119C3">
            <w:pPr>
              <w:pBdr>
                <w:bottom w:val="single" w:sz="4" w:space="1" w:color="auto"/>
              </w:pBdr>
              <w:tabs>
                <w:tab w:val="decimal" w:pos="1006"/>
              </w:tabs>
              <w:jc w:val="right"/>
              <w:rPr>
                <w:rFonts w:asciiTheme="majorBidi" w:hAnsiTheme="majorBidi" w:cstheme="majorBidi"/>
                <w:sz w:val="28"/>
                <w:szCs w:val="28"/>
                <w:cs/>
              </w:rPr>
            </w:pPr>
            <w:r w:rsidRPr="00DA14B2">
              <w:rPr>
                <w:rFonts w:asciiTheme="majorBidi" w:hAnsiTheme="majorBidi" w:cstheme="majorBidi" w:hint="cs"/>
                <w:sz w:val="28"/>
                <w:szCs w:val="28"/>
                <w:cs/>
              </w:rPr>
              <w:t>(</w:t>
            </w:r>
            <w:r w:rsidR="00046A64" w:rsidRPr="00046A64">
              <w:rPr>
                <w:rFonts w:asciiTheme="majorBidi" w:hAnsiTheme="majorBidi" w:cstheme="majorBidi" w:hint="cs"/>
                <w:sz w:val="28"/>
                <w:szCs w:val="28"/>
              </w:rPr>
              <w:t>411</w:t>
            </w:r>
            <w:r w:rsidRPr="00DA14B2">
              <w:rPr>
                <w:rFonts w:asciiTheme="majorBidi" w:hAnsiTheme="majorBidi" w:cstheme="majorBidi"/>
                <w:sz w:val="28"/>
                <w:szCs w:val="28"/>
              </w:rPr>
              <w:t>,717</w:t>
            </w:r>
            <w:r w:rsidRPr="00DA14B2">
              <w:rPr>
                <w:rFonts w:asciiTheme="majorBidi" w:hAnsiTheme="majorBidi" w:cstheme="majorBidi" w:hint="cs"/>
                <w:sz w:val="28"/>
                <w:szCs w:val="28"/>
                <w:cs/>
              </w:rPr>
              <w:t>)</w:t>
            </w:r>
          </w:p>
        </w:tc>
        <w:tc>
          <w:tcPr>
            <w:tcW w:w="2056" w:type="dxa"/>
            <w:shd w:val="clear" w:color="auto" w:fill="auto"/>
            <w:vAlign w:val="bottom"/>
          </w:tcPr>
          <w:p w14:paraId="0FC36D81" w14:textId="7F2BF400" w:rsidR="000119C3" w:rsidRPr="00DA14B2" w:rsidRDefault="00BB5D94" w:rsidP="000119C3">
            <w:pPr>
              <w:pBdr>
                <w:bottom w:val="single" w:sz="4" w:space="1" w:color="auto"/>
              </w:pBdr>
              <w:tabs>
                <w:tab w:val="decimal" w:pos="1006"/>
              </w:tabs>
              <w:ind w:firstLine="101"/>
              <w:jc w:val="right"/>
              <w:rPr>
                <w:rFonts w:asciiTheme="majorBidi" w:hAnsiTheme="majorBidi" w:cstheme="majorBidi"/>
                <w:sz w:val="28"/>
                <w:szCs w:val="28"/>
              </w:rPr>
            </w:pPr>
            <w:r w:rsidRPr="00DA14B2">
              <w:rPr>
                <w:rFonts w:asciiTheme="majorBidi" w:hAnsiTheme="majorBidi" w:cstheme="majorBidi" w:hint="cs"/>
                <w:sz w:val="28"/>
                <w:szCs w:val="28"/>
                <w:cs/>
              </w:rPr>
              <w:t>(</w:t>
            </w:r>
            <w:r w:rsidR="00046A64" w:rsidRPr="00046A64">
              <w:rPr>
                <w:rFonts w:asciiTheme="majorBidi" w:hAnsiTheme="majorBidi" w:cstheme="majorBidi" w:hint="cs"/>
                <w:sz w:val="28"/>
                <w:szCs w:val="28"/>
              </w:rPr>
              <w:t>700</w:t>
            </w:r>
            <w:r w:rsidRPr="00DA14B2">
              <w:rPr>
                <w:rFonts w:asciiTheme="majorBidi" w:hAnsiTheme="majorBidi" w:cstheme="majorBidi"/>
                <w:sz w:val="28"/>
                <w:szCs w:val="28"/>
              </w:rPr>
              <w:t>,000</w:t>
            </w:r>
            <w:r w:rsidRPr="00DA14B2">
              <w:rPr>
                <w:rFonts w:asciiTheme="majorBidi" w:hAnsiTheme="majorBidi" w:cstheme="majorBidi" w:hint="cs"/>
                <w:sz w:val="28"/>
                <w:szCs w:val="28"/>
                <w:cs/>
              </w:rPr>
              <w:t>)</w:t>
            </w:r>
          </w:p>
        </w:tc>
      </w:tr>
      <w:tr w:rsidR="006F0840" w:rsidRPr="004D52D2" w14:paraId="321BDE5A" w14:textId="77777777" w:rsidTr="00DA14B2">
        <w:trPr>
          <w:trHeight w:val="73"/>
        </w:trPr>
        <w:tc>
          <w:tcPr>
            <w:tcW w:w="5386" w:type="dxa"/>
            <w:shd w:val="clear" w:color="auto" w:fill="auto"/>
            <w:vAlign w:val="bottom"/>
          </w:tcPr>
          <w:p w14:paraId="261B6617" w14:textId="082CD69A" w:rsidR="006F0840" w:rsidRPr="00957CAA"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rPr>
            </w:pPr>
            <w:r>
              <w:rPr>
                <w:rFonts w:ascii="Angsana New" w:hAnsi="Angsana New"/>
                <w:sz w:val="28"/>
                <w:szCs w:val="28"/>
                <w:lang w:val="en-GB"/>
              </w:rPr>
              <w:t xml:space="preserve">As </w:t>
            </w:r>
            <w:proofErr w:type="gramStart"/>
            <w:r>
              <w:rPr>
                <w:rFonts w:ascii="Angsana New" w:hAnsi="Angsana New"/>
                <w:sz w:val="28"/>
                <w:szCs w:val="28"/>
                <w:lang w:val="en-GB"/>
              </w:rPr>
              <w:t>at</w:t>
            </w:r>
            <w:proofErr w:type="gramEnd"/>
            <w:r>
              <w:rPr>
                <w:rFonts w:ascii="Angsana New" w:hAnsi="Angsana New"/>
                <w:sz w:val="28"/>
                <w:szCs w:val="28"/>
                <w:lang w:val="en-GB"/>
              </w:rPr>
              <w:t xml:space="preserve"> </w:t>
            </w:r>
            <w:r w:rsidR="00957CAA">
              <w:rPr>
                <w:rFonts w:ascii="Angsana New" w:hAnsi="Angsana New"/>
                <w:sz w:val="28"/>
                <w:szCs w:val="28"/>
              </w:rPr>
              <w:t>March 31, 2022</w:t>
            </w:r>
          </w:p>
        </w:tc>
        <w:tc>
          <w:tcPr>
            <w:tcW w:w="2055" w:type="dxa"/>
            <w:shd w:val="clear" w:color="auto" w:fill="auto"/>
            <w:vAlign w:val="bottom"/>
          </w:tcPr>
          <w:p w14:paraId="04283928" w14:textId="32E42A79" w:rsidR="006F0840" w:rsidRPr="00DA14B2" w:rsidRDefault="005163CB" w:rsidP="006F0840">
            <w:pPr>
              <w:pBdr>
                <w:bottom w:val="double" w:sz="4" w:space="1" w:color="auto"/>
              </w:pBdr>
              <w:tabs>
                <w:tab w:val="decimal" w:pos="1006"/>
              </w:tabs>
              <w:jc w:val="right"/>
              <w:rPr>
                <w:rFonts w:asciiTheme="majorBidi" w:hAnsiTheme="majorBidi" w:cstheme="majorBidi"/>
                <w:sz w:val="28"/>
                <w:szCs w:val="28"/>
              </w:rPr>
            </w:pPr>
            <w:r w:rsidRPr="00DA14B2">
              <w:rPr>
                <w:rFonts w:asciiTheme="majorBidi" w:hAnsiTheme="majorBidi" w:cstheme="majorBidi"/>
                <w:sz w:val="28"/>
                <w:szCs w:val="28"/>
              </w:rPr>
              <w:t>-</w:t>
            </w:r>
          </w:p>
        </w:tc>
        <w:tc>
          <w:tcPr>
            <w:tcW w:w="2056" w:type="dxa"/>
            <w:shd w:val="clear" w:color="auto" w:fill="auto"/>
            <w:vAlign w:val="bottom"/>
          </w:tcPr>
          <w:p w14:paraId="16255ADF" w14:textId="763E278A" w:rsidR="006F0840" w:rsidRPr="00DA14B2" w:rsidRDefault="005163CB" w:rsidP="006F0840">
            <w:pPr>
              <w:pBdr>
                <w:bottom w:val="double" w:sz="4" w:space="1" w:color="auto"/>
              </w:pBdr>
              <w:tabs>
                <w:tab w:val="decimal" w:pos="1006"/>
              </w:tabs>
              <w:ind w:firstLine="101"/>
              <w:jc w:val="right"/>
              <w:rPr>
                <w:rFonts w:asciiTheme="majorBidi" w:hAnsiTheme="majorBidi" w:cstheme="majorBidi"/>
                <w:sz w:val="28"/>
                <w:szCs w:val="28"/>
              </w:rPr>
            </w:pPr>
            <w:r w:rsidRPr="00DA14B2">
              <w:rPr>
                <w:rFonts w:asciiTheme="majorBidi" w:hAnsiTheme="majorBidi" w:cstheme="majorBidi"/>
                <w:sz w:val="28"/>
                <w:szCs w:val="28"/>
              </w:rPr>
              <w:t>-</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1C1F99">
          <w:pgSz w:w="11909" w:h="16834" w:code="9"/>
          <w:pgMar w:top="1555" w:right="1138" w:bottom="1138" w:left="1440" w:header="706" w:footer="734" w:gutter="0"/>
          <w:cols w:space="720"/>
          <w:docGrid w:linePitch="245"/>
        </w:sectPr>
      </w:pPr>
    </w:p>
    <w:tbl>
      <w:tblPr>
        <w:tblpPr w:leftFromText="180" w:rightFromText="180" w:vertAnchor="page" w:horzAnchor="margin" w:tblpXSpec="center" w:tblpY="3236"/>
        <w:tblW w:w="15811" w:type="dxa"/>
        <w:tblLayout w:type="fixed"/>
        <w:tblCellMar>
          <w:left w:w="57" w:type="dxa"/>
          <w:right w:w="57" w:type="dxa"/>
        </w:tblCellMar>
        <w:tblLook w:val="01E0" w:firstRow="1" w:lastRow="1" w:firstColumn="1" w:lastColumn="1" w:noHBand="0" w:noVBand="0"/>
      </w:tblPr>
      <w:tblGrid>
        <w:gridCol w:w="2307"/>
        <w:gridCol w:w="964"/>
        <w:gridCol w:w="965"/>
        <w:gridCol w:w="964"/>
        <w:gridCol w:w="965"/>
        <w:gridCol w:w="964"/>
        <w:gridCol w:w="965"/>
        <w:gridCol w:w="965"/>
        <w:gridCol w:w="964"/>
        <w:gridCol w:w="965"/>
        <w:gridCol w:w="964"/>
        <w:gridCol w:w="965"/>
        <w:gridCol w:w="964"/>
        <w:gridCol w:w="965"/>
        <w:gridCol w:w="965"/>
      </w:tblGrid>
      <w:tr w:rsidR="000A4155" w:rsidRPr="0046595F" w14:paraId="72F63AB1" w14:textId="77777777" w:rsidTr="001C3D53">
        <w:trPr>
          <w:trHeight w:val="334"/>
        </w:trPr>
        <w:tc>
          <w:tcPr>
            <w:tcW w:w="2307" w:type="dxa"/>
          </w:tcPr>
          <w:p w14:paraId="597D56CF" w14:textId="77777777" w:rsidR="000A4155" w:rsidRPr="0046595F" w:rsidRDefault="000A4155" w:rsidP="000A4155">
            <w:pPr>
              <w:ind w:left="-108"/>
              <w:rPr>
                <w:rFonts w:ascii="Angsana New" w:hAnsi="Angsana New"/>
                <w:sz w:val="22"/>
                <w:szCs w:val="22"/>
              </w:rPr>
            </w:pPr>
          </w:p>
        </w:tc>
        <w:tc>
          <w:tcPr>
            <w:tcW w:w="13504" w:type="dxa"/>
            <w:gridSpan w:val="14"/>
            <w:hideMark/>
          </w:tcPr>
          <w:p w14:paraId="38781CD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10764393" w14:textId="77777777" w:rsidTr="00250CA2">
        <w:trPr>
          <w:trHeight w:val="235"/>
        </w:trPr>
        <w:tc>
          <w:tcPr>
            <w:tcW w:w="2307" w:type="dxa"/>
          </w:tcPr>
          <w:p w14:paraId="6B367E0D" w14:textId="77777777" w:rsidR="000A4155" w:rsidRPr="0046595F" w:rsidRDefault="000A4155" w:rsidP="000A4155">
            <w:pPr>
              <w:ind w:left="-108"/>
              <w:jc w:val="center"/>
              <w:rPr>
                <w:rFonts w:ascii="Angsana New" w:hAnsi="Angsana New"/>
                <w:sz w:val="22"/>
                <w:szCs w:val="22"/>
              </w:rPr>
            </w:pPr>
          </w:p>
        </w:tc>
        <w:tc>
          <w:tcPr>
            <w:tcW w:w="13504" w:type="dxa"/>
            <w:gridSpan w:val="14"/>
            <w:hideMark/>
          </w:tcPr>
          <w:p w14:paraId="248EAC57" w14:textId="77777777" w:rsidR="000A4155" w:rsidRPr="0046595F" w:rsidRDefault="000A4155" w:rsidP="000A4155">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0A4155" w:rsidRPr="0046595F" w14:paraId="76977E7C" w14:textId="77777777" w:rsidTr="00A126CA">
        <w:trPr>
          <w:trHeight w:val="405"/>
        </w:trPr>
        <w:tc>
          <w:tcPr>
            <w:tcW w:w="2307" w:type="dxa"/>
          </w:tcPr>
          <w:p w14:paraId="240B1A32" w14:textId="77777777" w:rsidR="000A4155" w:rsidRPr="0046595F" w:rsidRDefault="000A4155" w:rsidP="000A4155">
            <w:pPr>
              <w:jc w:val="center"/>
              <w:rPr>
                <w:rFonts w:ascii="Angsana New" w:hAnsi="Angsana New"/>
                <w:sz w:val="22"/>
                <w:szCs w:val="22"/>
              </w:rPr>
            </w:pPr>
          </w:p>
        </w:tc>
        <w:tc>
          <w:tcPr>
            <w:tcW w:w="1929" w:type="dxa"/>
            <w:gridSpan w:val="2"/>
            <w:vAlign w:val="bottom"/>
            <w:hideMark/>
          </w:tcPr>
          <w:p w14:paraId="58F8C80E" w14:textId="77777777" w:rsidR="000A4155" w:rsidRPr="0046595F" w:rsidRDefault="000A4155" w:rsidP="004B66E7">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29" w:type="dxa"/>
            <w:gridSpan w:val="2"/>
            <w:vAlign w:val="bottom"/>
            <w:hideMark/>
          </w:tcPr>
          <w:p w14:paraId="5B1F9D65" w14:textId="246FFE1D" w:rsidR="000A4155" w:rsidRPr="0046595F" w:rsidRDefault="000A4155" w:rsidP="003C587E">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Percentage of shareholding</w:t>
            </w:r>
          </w:p>
        </w:tc>
        <w:tc>
          <w:tcPr>
            <w:tcW w:w="1929" w:type="dxa"/>
            <w:gridSpan w:val="2"/>
            <w:vAlign w:val="bottom"/>
            <w:hideMark/>
          </w:tcPr>
          <w:p w14:paraId="66E62380" w14:textId="77777777" w:rsidR="000A4155" w:rsidRPr="0046595F" w:rsidRDefault="000A4155" w:rsidP="004B66E7">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Cost</w:t>
            </w:r>
          </w:p>
        </w:tc>
        <w:tc>
          <w:tcPr>
            <w:tcW w:w="1929" w:type="dxa"/>
            <w:gridSpan w:val="2"/>
            <w:vAlign w:val="bottom"/>
            <w:hideMark/>
          </w:tcPr>
          <w:p w14:paraId="25ECD05A" w14:textId="77777777" w:rsidR="000A4155" w:rsidRPr="0046595F" w:rsidRDefault="000A4155" w:rsidP="004B66E7">
            <w:pPr>
              <w:pBdr>
                <w:bottom w:val="single" w:sz="4" w:space="1" w:color="auto"/>
              </w:pBdr>
              <w:tabs>
                <w:tab w:val="clear" w:pos="1644"/>
                <w:tab w:val="clear" w:pos="1871"/>
                <w:tab w:val="left" w:pos="1725"/>
              </w:tabs>
              <w:ind w:left="-74"/>
              <w:jc w:val="center"/>
              <w:rPr>
                <w:rFonts w:ascii="Angsana New" w:hAnsi="Angsana New"/>
                <w:sz w:val="22"/>
                <w:szCs w:val="22"/>
              </w:rPr>
            </w:pPr>
            <w:r w:rsidRPr="0046595F">
              <w:rPr>
                <w:rFonts w:ascii="Angsana New" w:hAnsi="Angsana New"/>
                <w:sz w:val="22"/>
                <w:szCs w:val="22"/>
              </w:rPr>
              <w:t>Equity method</w:t>
            </w:r>
          </w:p>
        </w:tc>
        <w:tc>
          <w:tcPr>
            <w:tcW w:w="1929" w:type="dxa"/>
            <w:gridSpan w:val="2"/>
            <w:vAlign w:val="bottom"/>
            <w:hideMark/>
          </w:tcPr>
          <w:p w14:paraId="0901C0E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Impairment</w:t>
            </w:r>
          </w:p>
        </w:tc>
        <w:tc>
          <w:tcPr>
            <w:tcW w:w="1929" w:type="dxa"/>
            <w:gridSpan w:val="2"/>
            <w:vAlign w:val="bottom"/>
            <w:hideMark/>
          </w:tcPr>
          <w:p w14:paraId="2352E85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Net</w:t>
            </w:r>
          </w:p>
        </w:tc>
        <w:tc>
          <w:tcPr>
            <w:tcW w:w="1930" w:type="dxa"/>
            <w:gridSpan w:val="2"/>
            <w:vAlign w:val="bottom"/>
            <w:hideMark/>
          </w:tcPr>
          <w:p w14:paraId="3EA90E54" w14:textId="77777777" w:rsidR="000A4155" w:rsidRPr="0046595F" w:rsidRDefault="000A4155" w:rsidP="004B66E7">
            <w:pPr>
              <w:pBdr>
                <w:bottom w:val="single" w:sz="4" w:space="1" w:color="auto"/>
              </w:pBdr>
              <w:tabs>
                <w:tab w:val="clear" w:pos="227"/>
                <w:tab w:val="clear" w:pos="454"/>
                <w:tab w:val="clear" w:pos="680"/>
                <w:tab w:val="clear" w:pos="907"/>
                <w:tab w:val="clear" w:pos="1644"/>
              </w:tabs>
              <w:ind w:left="-74" w:right="-56"/>
              <w:jc w:val="center"/>
              <w:rPr>
                <w:rFonts w:ascii="Angsana New" w:hAnsi="Angsana New"/>
                <w:sz w:val="22"/>
                <w:szCs w:val="22"/>
              </w:rPr>
            </w:pPr>
            <w:r w:rsidRPr="0046595F">
              <w:rPr>
                <w:rFonts w:ascii="Angsana New" w:hAnsi="Angsana New"/>
                <w:sz w:val="22"/>
                <w:szCs w:val="22"/>
              </w:rPr>
              <w:t>Dividend Income</w:t>
            </w:r>
          </w:p>
        </w:tc>
      </w:tr>
      <w:tr w:rsidR="002D6CFD" w:rsidRPr="0046595F" w14:paraId="1E8F0B15" w14:textId="77777777" w:rsidTr="00A126CA">
        <w:trPr>
          <w:trHeight w:val="217"/>
        </w:trPr>
        <w:tc>
          <w:tcPr>
            <w:tcW w:w="2307" w:type="dxa"/>
            <w:shd w:val="clear" w:color="auto" w:fill="auto"/>
          </w:tcPr>
          <w:p w14:paraId="2CDC5050" w14:textId="77777777" w:rsidR="002D6CFD" w:rsidRPr="0046595F" w:rsidRDefault="002D6CFD" w:rsidP="002D6CFD">
            <w:pPr>
              <w:jc w:val="center"/>
              <w:rPr>
                <w:rFonts w:ascii="Angsana New" w:hAnsi="Angsana New"/>
                <w:sz w:val="22"/>
                <w:szCs w:val="22"/>
              </w:rPr>
            </w:pPr>
          </w:p>
        </w:tc>
        <w:tc>
          <w:tcPr>
            <w:tcW w:w="964" w:type="dxa"/>
            <w:shd w:val="clear" w:color="auto" w:fill="auto"/>
            <w:vAlign w:val="center"/>
            <w:hideMark/>
          </w:tcPr>
          <w:p w14:paraId="27AF3507"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1B01CAE2" w14:textId="09A8F3B5"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6BED09A0"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ED0EDF6" w14:textId="7D71D7AF"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4" w:type="dxa"/>
            <w:shd w:val="clear" w:color="auto" w:fill="auto"/>
            <w:vAlign w:val="center"/>
            <w:hideMark/>
          </w:tcPr>
          <w:p w14:paraId="63318203"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2045B024" w14:textId="7D558AAC" w:rsidR="002D6CFD" w:rsidRPr="008E08CF" w:rsidRDefault="002D6CFD" w:rsidP="002D6CFD">
            <w:pPr>
              <w:pBdr>
                <w:bottom w:val="single" w:sz="4" w:space="1" w:color="auto"/>
              </w:pBdr>
              <w:ind w:left="-74"/>
              <w:jc w:val="center"/>
              <w:rPr>
                <w:rFonts w:ascii="Angsana New" w:hAnsi="Angsana New"/>
                <w:sz w:val="23"/>
                <w:szCs w:val="23"/>
              </w:rPr>
            </w:pPr>
            <w:r>
              <w:rPr>
                <w:rFonts w:ascii="Angsana New" w:hAnsi="Angsana New"/>
                <w:sz w:val="23"/>
                <w:szCs w:val="23"/>
              </w:rPr>
              <w:t>2022</w:t>
            </w:r>
          </w:p>
        </w:tc>
        <w:tc>
          <w:tcPr>
            <w:tcW w:w="965" w:type="dxa"/>
            <w:shd w:val="clear" w:color="auto" w:fill="auto"/>
            <w:vAlign w:val="center"/>
            <w:hideMark/>
          </w:tcPr>
          <w:p w14:paraId="3DEBE246"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C830A47" w14:textId="1D547864"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4" w:type="dxa"/>
            <w:shd w:val="clear" w:color="auto" w:fill="auto"/>
            <w:vAlign w:val="center"/>
            <w:hideMark/>
          </w:tcPr>
          <w:p w14:paraId="7C5DB8A9"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3A2E1E49" w14:textId="32821D36"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679331DD"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64C9DDB" w14:textId="14ECE08D"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6CCF56FB"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14508B0A" w14:textId="6948BF6F"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hideMark/>
          </w:tcPr>
          <w:p w14:paraId="3B4B5B21"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0F2C61D" w14:textId="54F3D4AF"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 w:val="clear" w:pos="2580"/>
                <w:tab w:val="clear" w:pos="28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2777F64B"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2CA72B51" w14:textId="4030711D"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Pr>
                <w:rFonts w:ascii="Angsana New" w:hAnsi="Angsana New"/>
                <w:sz w:val="23"/>
                <w:szCs w:val="23"/>
              </w:rPr>
              <w:t>2022</w:t>
            </w:r>
          </w:p>
        </w:tc>
        <w:tc>
          <w:tcPr>
            <w:tcW w:w="964" w:type="dxa"/>
            <w:shd w:val="clear" w:color="auto" w:fill="auto"/>
            <w:vAlign w:val="center"/>
            <w:hideMark/>
          </w:tcPr>
          <w:p w14:paraId="7727CCF0"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43581BE" w14:textId="4CEE1A48" w:rsidR="002D6CFD" w:rsidRPr="008E08CF" w:rsidRDefault="002D6CFD" w:rsidP="002D6CFD">
            <w:pPr>
              <w:pBdr>
                <w:bottom w:val="single" w:sz="4" w:space="1" w:color="auto"/>
              </w:pBdr>
              <w:tabs>
                <w:tab w:val="clear" w:pos="227"/>
                <w:tab w:val="clear" w:pos="454"/>
                <w:tab w:val="clear" w:pos="680"/>
                <w:tab w:val="clear" w:pos="907"/>
                <w:tab w:val="left" w:pos="860"/>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0DFF8834"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33BF1C28" w14:textId="1F18F91A" w:rsidR="002D6CFD" w:rsidRPr="008E08CF" w:rsidRDefault="002D6CFD" w:rsidP="002D6CFD">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3"/>
                <w:szCs w:val="23"/>
                <w:cs/>
              </w:rPr>
            </w:pPr>
            <w:r>
              <w:rPr>
                <w:rFonts w:ascii="Angsana New" w:hAnsi="Angsana New"/>
                <w:sz w:val="23"/>
                <w:szCs w:val="23"/>
              </w:rPr>
              <w:t>2022</w:t>
            </w:r>
          </w:p>
        </w:tc>
        <w:tc>
          <w:tcPr>
            <w:tcW w:w="964" w:type="dxa"/>
            <w:shd w:val="clear" w:color="auto" w:fill="auto"/>
            <w:vAlign w:val="center"/>
            <w:hideMark/>
          </w:tcPr>
          <w:p w14:paraId="095A3B59"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45A804F8" w14:textId="65A37E20"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65" w:type="dxa"/>
            <w:shd w:val="clear" w:color="auto" w:fill="auto"/>
            <w:vAlign w:val="center"/>
            <w:hideMark/>
          </w:tcPr>
          <w:p w14:paraId="165798A4"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59D38126" w14:textId="39878E0A" w:rsidR="002D6CFD" w:rsidRPr="008E08CF" w:rsidRDefault="002D6CFD" w:rsidP="002D6CFD">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Pr>
                <w:rFonts w:ascii="Angsana New" w:hAnsi="Angsana New"/>
                <w:sz w:val="23"/>
                <w:szCs w:val="23"/>
              </w:rPr>
              <w:t>2022</w:t>
            </w:r>
          </w:p>
        </w:tc>
        <w:tc>
          <w:tcPr>
            <w:tcW w:w="965" w:type="dxa"/>
            <w:shd w:val="clear" w:color="auto" w:fill="auto"/>
            <w:vAlign w:val="center"/>
            <w:hideMark/>
          </w:tcPr>
          <w:p w14:paraId="42795F00" w14:textId="77777777" w:rsidR="002D6CFD" w:rsidRDefault="002D6CFD" w:rsidP="002D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0E6D97" w14:textId="453E4F6D" w:rsidR="002D6CFD" w:rsidRPr="008E08CF" w:rsidRDefault="002D6CFD" w:rsidP="002D6CFD">
            <w:pPr>
              <w:pBdr>
                <w:bottom w:val="single" w:sz="4" w:space="1" w:color="auto"/>
              </w:pBdr>
              <w:tabs>
                <w:tab w:val="clear" w:pos="227"/>
                <w:tab w:val="clear" w:pos="454"/>
                <w:tab w:val="clear" w:pos="680"/>
                <w:tab w:val="clear" w:pos="907"/>
                <w:tab w:val="left" w:pos="215"/>
              </w:tabs>
              <w:ind w:left="-74"/>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r>
      <w:tr w:rsidR="00AC4EF2" w:rsidRPr="0046595F" w14:paraId="78559127" w14:textId="77777777" w:rsidTr="00A126CA">
        <w:trPr>
          <w:trHeight w:val="286"/>
        </w:trPr>
        <w:tc>
          <w:tcPr>
            <w:tcW w:w="2307" w:type="dxa"/>
            <w:shd w:val="clear" w:color="auto" w:fill="auto"/>
            <w:hideMark/>
          </w:tcPr>
          <w:p w14:paraId="70A8D435"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64" w:type="dxa"/>
            <w:shd w:val="clear" w:color="auto" w:fill="auto"/>
          </w:tcPr>
          <w:p w14:paraId="17E1DC35"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4EC9A6E8"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29150154"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25E0AE56"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378CE346"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32F7B997"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6497A26E"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283F483A"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1EC2B2FD"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2E594630"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31E674B5" w14:textId="77777777" w:rsidR="00AC4EF2" w:rsidRPr="0046595F" w:rsidRDefault="00AC4EF2" w:rsidP="00AC4EF2">
            <w:pPr>
              <w:jc w:val="right"/>
              <w:rPr>
                <w:rFonts w:ascii="Angsana New" w:hAnsi="Angsana New"/>
                <w:sz w:val="22"/>
                <w:szCs w:val="22"/>
              </w:rPr>
            </w:pPr>
          </w:p>
        </w:tc>
        <w:tc>
          <w:tcPr>
            <w:tcW w:w="964" w:type="dxa"/>
            <w:shd w:val="clear" w:color="auto" w:fill="auto"/>
          </w:tcPr>
          <w:p w14:paraId="7118125A"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4384F54A" w14:textId="77777777" w:rsidR="00AC4EF2" w:rsidRPr="0046595F" w:rsidRDefault="00AC4EF2" w:rsidP="00AC4EF2">
            <w:pPr>
              <w:jc w:val="right"/>
              <w:rPr>
                <w:rFonts w:ascii="Angsana New" w:hAnsi="Angsana New"/>
                <w:sz w:val="22"/>
                <w:szCs w:val="22"/>
              </w:rPr>
            </w:pPr>
          </w:p>
        </w:tc>
        <w:tc>
          <w:tcPr>
            <w:tcW w:w="965" w:type="dxa"/>
            <w:shd w:val="clear" w:color="auto" w:fill="auto"/>
          </w:tcPr>
          <w:p w14:paraId="5EC2F59E" w14:textId="77777777" w:rsidR="00AC4EF2" w:rsidRPr="0046595F" w:rsidRDefault="00AC4EF2" w:rsidP="00AC4EF2">
            <w:pPr>
              <w:jc w:val="thaiDistribute"/>
              <w:rPr>
                <w:rFonts w:ascii="Angsana New" w:hAnsi="Angsana New"/>
                <w:sz w:val="22"/>
                <w:szCs w:val="22"/>
              </w:rPr>
            </w:pPr>
          </w:p>
        </w:tc>
      </w:tr>
      <w:tr w:rsidR="00AC4EF2" w:rsidRPr="0046595F" w14:paraId="6B64E5F2" w14:textId="77777777" w:rsidTr="00A126CA">
        <w:trPr>
          <w:trHeight w:val="286"/>
        </w:trPr>
        <w:tc>
          <w:tcPr>
            <w:tcW w:w="2307" w:type="dxa"/>
            <w:shd w:val="clear" w:color="auto" w:fill="auto"/>
            <w:hideMark/>
          </w:tcPr>
          <w:p w14:paraId="05AE6E72"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64" w:type="dxa"/>
            <w:shd w:val="clear" w:color="auto" w:fill="auto"/>
          </w:tcPr>
          <w:p w14:paraId="0FCFC6D6" w14:textId="77777777" w:rsidR="00AC4EF2" w:rsidRPr="008170AF" w:rsidRDefault="00AC4EF2" w:rsidP="00AC4EF2">
            <w:pPr>
              <w:jc w:val="right"/>
              <w:rPr>
                <w:rFonts w:ascii="Angsana New" w:hAnsi="Angsana New"/>
                <w:sz w:val="22"/>
                <w:szCs w:val="22"/>
              </w:rPr>
            </w:pPr>
          </w:p>
        </w:tc>
        <w:tc>
          <w:tcPr>
            <w:tcW w:w="965" w:type="dxa"/>
            <w:shd w:val="clear" w:color="auto" w:fill="auto"/>
          </w:tcPr>
          <w:p w14:paraId="310BB4CB" w14:textId="77777777" w:rsidR="00AC4EF2" w:rsidRPr="008170AF" w:rsidRDefault="00AC4EF2" w:rsidP="00AC4EF2">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64" w:type="dxa"/>
            <w:shd w:val="clear" w:color="auto" w:fill="auto"/>
          </w:tcPr>
          <w:p w14:paraId="29239A4D" w14:textId="77777777" w:rsidR="00AC4EF2" w:rsidRPr="008170AF" w:rsidRDefault="00AC4EF2" w:rsidP="00AC4EF2">
            <w:pPr>
              <w:ind w:hanging="87"/>
              <w:jc w:val="right"/>
              <w:rPr>
                <w:rFonts w:ascii="Angsana New" w:hAnsi="Angsana New"/>
                <w:sz w:val="22"/>
                <w:szCs w:val="22"/>
              </w:rPr>
            </w:pPr>
          </w:p>
        </w:tc>
        <w:tc>
          <w:tcPr>
            <w:tcW w:w="965" w:type="dxa"/>
            <w:shd w:val="clear" w:color="auto" w:fill="auto"/>
          </w:tcPr>
          <w:p w14:paraId="55E34B8C" w14:textId="77777777" w:rsidR="00AC4EF2" w:rsidRPr="008170AF" w:rsidRDefault="00AC4EF2" w:rsidP="00AC4EF2">
            <w:pPr>
              <w:ind w:hanging="87"/>
              <w:jc w:val="right"/>
              <w:rPr>
                <w:rFonts w:ascii="Angsana New" w:hAnsi="Angsana New"/>
                <w:sz w:val="22"/>
                <w:szCs w:val="22"/>
              </w:rPr>
            </w:pPr>
          </w:p>
        </w:tc>
        <w:tc>
          <w:tcPr>
            <w:tcW w:w="964" w:type="dxa"/>
            <w:shd w:val="clear" w:color="auto" w:fill="auto"/>
          </w:tcPr>
          <w:p w14:paraId="0BD60FF5"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2E2ED22B"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55417CE2" w14:textId="77777777" w:rsidR="00AC4EF2" w:rsidRPr="008170AF" w:rsidRDefault="00AC4EF2" w:rsidP="00AC4EF2">
            <w:pPr>
              <w:ind w:hanging="85"/>
              <w:jc w:val="right"/>
              <w:rPr>
                <w:rFonts w:ascii="Angsana New" w:hAnsi="Angsana New"/>
                <w:sz w:val="22"/>
                <w:szCs w:val="22"/>
              </w:rPr>
            </w:pPr>
          </w:p>
        </w:tc>
        <w:tc>
          <w:tcPr>
            <w:tcW w:w="964" w:type="dxa"/>
            <w:shd w:val="clear" w:color="auto" w:fill="auto"/>
          </w:tcPr>
          <w:p w14:paraId="4C60CBF5"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387D5863" w14:textId="77777777" w:rsidR="00AC4EF2" w:rsidRPr="008170AF" w:rsidRDefault="00AC4EF2" w:rsidP="00AC4EF2">
            <w:pPr>
              <w:ind w:hanging="85"/>
              <w:jc w:val="right"/>
              <w:rPr>
                <w:rFonts w:ascii="Angsana New" w:hAnsi="Angsana New"/>
                <w:sz w:val="22"/>
                <w:szCs w:val="22"/>
              </w:rPr>
            </w:pPr>
          </w:p>
        </w:tc>
        <w:tc>
          <w:tcPr>
            <w:tcW w:w="964" w:type="dxa"/>
            <w:shd w:val="clear" w:color="auto" w:fill="auto"/>
          </w:tcPr>
          <w:p w14:paraId="3BB49466"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19ADDD01" w14:textId="77777777" w:rsidR="00AC4EF2" w:rsidRPr="008170AF" w:rsidRDefault="00AC4EF2" w:rsidP="00AC4EF2">
            <w:pPr>
              <w:ind w:hanging="85"/>
              <w:jc w:val="right"/>
              <w:rPr>
                <w:rFonts w:ascii="Angsana New" w:hAnsi="Angsana New"/>
                <w:sz w:val="22"/>
                <w:szCs w:val="22"/>
              </w:rPr>
            </w:pPr>
          </w:p>
        </w:tc>
        <w:tc>
          <w:tcPr>
            <w:tcW w:w="964" w:type="dxa"/>
            <w:shd w:val="clear" w:color="auto" w:fill="auto"/>
          </w:tcPr>
          <w:p w14:paraId="3E0441EF"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44624E1B" w14:textId="77777777" w:rsidR="00AC4EF2" w:rsidRPr="008170AF" w:rsidRDefault="00AC4EF2" w:rsidP="00AC4EF2">
            <w:pPr>
              <w:ind w:hanging="85"/>
              <w:jc w:val="right"/>
              <w:rPr>
                <w:rFonts w:ascii="Angsana New" w:hAnsi="Angsana New"/>
                <w:sz w:val="22"/>
                <w:szCs w:val="22"/>
              </w:rPr>
            </w:pPr>
          </w:p>
        </w:tc>
        <w:tc>
          <w:tcPr>
            <w:tcW w:w="965" w:type="dxa"/>
            <w:shd w:val="clear" w:color="auto" w:fill="auto"/>
          </w:tcPr>
          <w:p w14:paraId="0A5B4B50" w14:textId="77777777" w:rsidR="00AC4EF2" w:rsidRPr="008170AF" w:rsidRDefault="00AC4EF2" w:rsidP="00AC4EF2">
            <w:pPr>
              <w:ind w:hanging="85"/>
              <w:jc w:val="thaiDistribute"/>
              <w:rPr>
                <w:rFonts w:ascii="Angsana New" w:hAnsi="Angsana New"/>
                <w:sz w:val="22"/>
                <w:szCs w:val="22"/>
              </w:rPr>
            </w:pPr>
          </w:p>
        </w:tc>
      </w:tr>
      <w:tr w:rsidR="002D6CFD" w:rsidRPr="0046595F" w14:paraId="552589FC" w14:textId="77777777" w:rsidTr="00F057B9">
        <w:trPr>
          <w:trHeight w:val="608"/>
        </w:trPr>
        <w:tc>
          <w:tcPr>
            <w:tcW w:w="2307" w:type="dxa"/>
            <w:shd w:val="clear" w:color="auto" w:fill="auto"/>
            <w:vAlign w:val="bottom"/>
            <w:hideMark/>
          </w:tcPr>
          <w:p w14:paraId="18D6635C" w14:textId="77777777" w:rsidR="002D6CFD" w:rsidRDefault="002D6CFD" w:rsidP="002D6CFD">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AE905E" w14:textId="77777777" w:rsidR="002D6CFD" w:rsidRPr="0046595F" w:rsidRDefault="002D6CFD" w:rsidP="002D6CFD">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64" w:type="dxa"/>
            <w:shd w:val="clear" w:color="auto" w:fill="auto"/>
            <w:vAlign w:val="bottom"/>
          </w:tcPr>
          <w:p w14:paraId="0AE55F16" w14:textId="57D22307" w:rsidR="002D6CFD" w:rsidRPr="008170AF" w:rsidRDefault="00271FED" w:rsidP="002D6CFD">
            <w:pPr>
              <w:spacing w:line="240" w:lineRule="auto"/>
              <w:jc w:val="right"/>
              <w:rPr>
                <w:rFonts w:ascii="Angsana New" w:hAnsi="Angsana New"/>
                <w:sz w:val="22"/>
                <w:szCs w:val="22"/>
                <w:cs/>
              </w:rPr>
            </w:pPr>
            <w:r>
              <w:rPr>
                <w:rFonts w:ascii="Angsana New" w:hAnsi="Angsana New"/>
                <w:sz w:val="22"/>
                <w:szCs w:val="22"/>
              </w:rPr>
              <w:t>241.67</w:t>
            </w:r>
          </w:p>
        </w:tc>
        <w:tc>
          <w:tcPr>
            <w:tcW w:w="965" w:type="dxa"/>
            <w:shd w:val="clear" w:color="auto" w:fill="auto"/>
            <w:vAlign w:val="bottom"/>
            <w:hideMark/>
          </w:tcPr>
          <w:p w14:paraId="1C7D8910" w14:textId="5F734216" w:rsidR="002D6CFD" w:rsidRPr="008170AF" w:rsidRDefault="002D6CFD" w:rsidP="002D6CFD">
            <w:pPr>
              <w:spacing w:line="240" w:lineRule="auto"/>
              <w:jc w:val="right"/>
              <w:rPr>
                <w:rFonts w:ascii="Angsana New" w:hAnsi="Angsana New"/>
                <w:sz w:val="22"/>
                <w:szCs w:val="22"/>
                <w:cs/>
              </w:rPr>
            </w:pPr>
            <w:r w:rsidRPr="008170AF">
              <w:rPr>
                <w:rFonts w:asciiTheme="majorBidi" w:hAnsiTheme="majorBidi" w:cstheme="majorBidi"/>
                <w:sz w:val="24"/>
                <w:szCs w:val="24"/>
              </w:rPr>
              <w:t>241.67</w:t>
            </w:r>
          </w:p>
        </w:tc>
        <w:tc>
          <w:tcPr>
            <w:tcW w:w="964" w:type="dxa"/>
            <w:shd w:val="clear" w:color="auto" w:fill="auto"/>
            <w:vAlign w:val="bottom"/>
          </w:tcPr>
          <w:p w14:paraId="16FFFBE3" w14:textId="3343343C" w:rsidR="002D6CFD" w:rsidRPr="008170AF" w:rsidRDefault="00271FED" w:rsidP="002D6CFD">
            <w:pPr>
              <w:spacing w:line="240" w:lineRule="auto"/>
              <w:jc w:val="right"/>
              <w:rPr>
                <w:rFonts w:ascii="Angsana New" w:hAnsi="Angsana New"/>
                <w:sz w:val="22"/>
                <w:szCs w:val="22"/>
                <w:cs/>
              </w:rPr>
            </w:pPr>
            <w:r>
              <w:rPr>
                <w:rFonts w:ascii="Angsana New" w:hAnsi="Angsana New"/>
                <w:sz w:val="22"/>
                <w:szCs w:val="22"/>
              </w:rPr>
              <w:t>35</w:t>
            </w:r>
          </w:p>
        </w:tc>
        <w:tc>
          <w:tcPr>
            <w:tcW w:w="965" w:type="dxa"/>
            <w:shd w:val="clear" w:color="auto" w:fill="auto"/>
            <w:vAlign w:val="bottom"/>
            <w:hideMark/>
          </w:tcPr>
          <w:p w14:paraId="756EFB78" w14:textId="30661A8F" w:rsidR="002D6CFD" w:rsidRPr="008170AF" w:rsidRDefault="002D6CFD" w:rsidP="002D6CFD">
            <w:pPr>
              <w:tabs>
                <w:tab w:val="clear" w:pos="227"/>
                <w:tab w:val="clear" w:pos="454"/>
                <w:tab w:val="clear" w:pos="680"/>
                <w:tab w:val="clear" w:pos="907"/>
              </w:tabs>
              <w:spacing w:line="240" w:lineRule="auto"/>
              <w:jc w:val="right"/>
              <w:rPr>
                <w:rFonts w:ascii="Angsana New" w:hAnsi="Angsana New"/>
                <w:sz w:val="22"/>
                <w:szCs w:val="22"/>
                <w:cs/>
              </w:rPr>
            </w:pPr>
            <w:r w:rsidRPr="008170AF">
              <w:rPr>
                <w:rFonts w:ascii="Angsana New" w:hAnsi="Angsana New"/>
                <w:sz w:val="22"/>
                <w:szCs w:val="22"/>
              </w:rPr>
              <w:t>35</w:t>
            </w:r>
          </w:p>
        </w:tc>
        <w:tc>
          <w:tcPr>
            <w:tcW w:w="964" w:type="dxa"/>
            <w:shd w:val="clear" w:color="auto" w:fill="auto"/>
            <w:vAlign w:val="bottom"/>
          </w:tcPr>
          <w:p w14:paraId="3DB219CA" w14:textId="5F25515D" w:rsidR="002D6CFD" w:rsidRPr="008170AF" w:rsidRDefault="00271FED" w:rsidP="002D6CFD">
            <w:pPr>
              <w:spacing w:line="240" w:lineRule="auto"/>
              <w:jc w:val="right"/>
              <w:rPr>
                <w:rFonts w:ascii="Angsana New" w:hAnsi="Angsana New"/>
                <w:sz w:val="22"/>
                <w:szCs w:val="22"/>
              </w:rPr>
            </w:pPr>
            <w:r>
              <w:rPr>
                <w:rFonts w:ascii="Angsana New" w:hAnsi="Angsana New"/>
                <w:sz w:val="22"/>
                <w:szCs w:val="22"/>
              </w:rPr>
              <w:t>700.00</w:t>
            </w:r>
          </w:p>
        </w:tc>
        <w:tc>
          <w:tcPr>
            <w:tcW w:w="965" w:type="dxa"/>
            <w:shd w:val="clear" w:color="auto" w:fill="auto"/>
            <w:vAlign w:val="bottom"/>
            <w:hideMark/>
          </w:tcPr>
          <w:p w14:paraId="74942323" w14:textId="37EDA5FC" w:rsidR="002D6CFD" w:rsidRPr="008170AF" w:rsidRDefault="002D6CFD" w:rsidP="002D6CFD">
            <w:pPr>
              <w:spacing w:line="240" w:lineRule="auto"/>
              <w:jc w:val="right"/>
              <w:rPr>
                <w:rFonts w:ascii="Angsana New" w:hAnsi="Angsana New"/>
                <w:sz w:val="22"/>
                <w:szCs w:val="22"/>
                <w:cs/>
              </w:rPr>
            </w:pPr>
            <w:r w:rsidRPr="008170AF">
              <w:rPr>
                <w:rFonts w:ascii="Angsana New" w:hAnsi="Angsana New"/>
                <w:sz w:val="22"/>
                <w:szCs w:val="22"/>
              </w:rPr>
              <w:t>700.00</w:t>
            </w:r>
          </w:p>
        </w:tc>
        <w:tc>
          <w:tcPr>
            <w:tcW w:w="965" w:type="dxa"/>
            <w:shd w:val="clear" w:color="auto" w:fill="auto"/>
            <w:vAlign w:val="bottom"/>
          </w:tcPr>
          <w:p w14:paraId="7214DDDD" w14:textId="6871FA92" w:rsidR="002D6CFD" w:rsidRPr="008170AF" w:rsidRDefault="00271FED" w:rsidP="002D6CFD">
            <w:pPr>
              <w:spacing w:line="240" w:lineRule="auto"/>
              <w:jc w:val="right"/>
              <w:rPr>
                <w:rFonts w:ascii="Angsana New" w:hAnsi="Angsana New"/>
                <w:sz w:val="22"/>
                <w:szCs w:val="22"/>
              </w:rPr>
            </w:pPr>
            <w:r>
              <w:rPr>
                <w:rFonts w:ascii="Angsana New" w:hAnsi="Angsana New"/>
                <w:sz w:val="22"/>
                <w:szCs w:val="22"/>
              </w:rPr>
              <w:t>411.72</w:t>
            </w:r>
          </w:p>
        </w:tc>
        <w:tc>
          <w:tcPr>
            <w:tcW w:w="964" w:type="dxa"/>
            <w:shd w:val="clear" w:color="auto" w:fill="auto"/>
            <w:vAlign w:val="bottom"/>
            <w:hideMark/>
          </w:tcPr>
          <w:p w14:paraId="259053B5" w14:textId="215BBAB6" w:rsidR="002D6CFD" w:rsidRPr="008170AF" w:rsidRDefault="002D6CFD" w:rsidP="002D6CFD">
            <w:pPr>
              <w:spacing w:line="240" w:lineRule="auto"/>
              <w:jc w:val="right"/>
              <w:rPr>
                <w:rFonts w:ascii="Angsana New" w:hAnsi="Angsana New"/>
                <w:sz w:val="22"/>
                <w:szCs w:val="22"/>
              </w:rPr>
            </w:pPr>
            <w:r w:rsidRPr="008170AF">
              <w:rPr>
                <w:rFonts w:ascii="Angsana New" w:hAnsi="Angsana New"/>
                <w:sz w:val="22"/>
                <w:szCs w:val="22"/>
              </w:rPr>
              <w:t>411.72</w:t>
            </w:r>
          </w:p>
        </w:tc>
        <w:tc>
          <w:tcPr>
            <w:tcW w:w="965" w:type="dxa"/>
            <w:shd w:val="clear" w:color="auto" w:fill="auto"/>
            <w:vAlign w:val="bottom"/>
          </w:tcPr>
          <w:p w14:paraId="2CE81A4D" w14:textId="0AAE5933" w:rsidR="002D6CFD" w:rsidRPr="008170AF" w:rsidRDefault="00271FED" w:rsidP="002D6CFD">
            <w:pPr>
              <w:spacing w:line="240" w:lineRule="auto"/>
              <w:jc w:val="right"/>
              <w:rPr>
                <w:rFonts w:ascii="Angsana New" w:hAnsi="Angsana New"/>
                <w:sz w:val="22"/>
                <w:szCs w:val="22"/>
                <w:cs/>
              </w:rPr>
            </w:pPr>
            <w:r>
              <w:rPr>
                <w:rFonts w:ascii="Angsana New" w:hAnsi="Angsana New" w:hint="cs"/>
                <w:sz w:val="22"/>
                <w:szCs w:val="22"/>
                <w:cs/>
              </w:rPr>
              <w:t>(</w:t>
            </w:r>
            <w:r w:rsidR="00046A64" w:rsidRPr="00046A64">
              <w:rPr>
                <w:rFonts w:ascii="Angsana New" w:hAnsi="Angsana New" w:hint="cs"/>
                <w:sz w:val="22"/>
                <w:szCs w:val="22"/>
              </w:rPr>
              <w:t>411</w:t>
            </w:r>
            <w:r>
              <w:rPr>
                <w:rFonts w:ascii="Angsana New" w:hAnsi="Angsana New" w:hint="cs"/>
                <w:sz w:val="22"/>
                <w:szCs w:val="22"/>
                <w:cs/>
              </w:rPr>
              <w:t>.</w:t>
            </w:r>
            <w:r w:rsidR="00046A64" w:rsidRPr="00046A64">
              <w:rPr>
                <w:rFonts w:ascii="Angsana New" w:hAnsi="Angsana New" w:hint="cs"/>
                <w:sz w:val="22"/>
                <w:szCs w:val="22"/>
              </w:rPr>
              <w:t>72</w:t>
            </w:r>
            <w:r>
              <w:rPr>
                <w:rFonts w:ascii="Angsana New" w:hAnsi="Angsana New" w:hint="cs"/>
                <w:sz w:val="22"/>
                <w:szCs w:val="22"/>
                <w:cs/>
              </w:rPr>
              <w:t>)</w:t>
            </w:r>
          </w:p>
        </w:tc>
        <w:tc>
          <w:tcPr>
            <w:tcW w:w="964" w:type="dxa"/>
            <w:shd w:val="clear" w:color="auto" w:fill="auto"/>
            <w:vAlign w:val="bottom"/>
            <w:hideMark/>
          </w:tcPr>
          <w:p w14:paraId="5F45C3C1" w14:textId="46026D18" w:rsidR="002D6CFD" w:rsidRPr="008170AF" w:rsidRDefault="002D6CFD" w:rsidP="002D6CFD">
            <w:pPr>
              <w:tabs>
                <w:tab w:val="decimal" w:pos="517"/>
              </w:tabs>
              <w:spacing w:line="240" w:lineRule="auto"/>
              <w:jc w:val="right"/>
              <w:rPr>
                <w:rFonts w:ascii="Angsana New" w:hAnsi="Angsana New"/>
                <w:sz w:val="22"/>
                <w:szCs w:val="22"/>
                <w:cs/>
              </w:rPr>
            </w:pPr>
            <w:r w:rsidRPr="008170AF">
              <w:rPr>
                <w:rFonts w:ascii="Angsana New" w:hAnsi="Angsana New"/>
                <w:sz w:val="22"/>
                <w:szCs w:val="22"/>
              </w:rPr>
              <w:t>(411.72)</w:t>
            </w:r>
          </w:p>
        </w:tc>
        <w:tc>
          <w:tcPr>
            <w:tcW w:w="965" w:type="dxa"/>
            <w:shd w:val="clear" w:color="auto" w:fill="auto"/>
            <w:vAlign w:val="bottom"/>
          </w:tcPr>
          <w:p w14:paraId="12739D68" w14:textId="77A6939E" w:rsidR="002D6CFD" w:rsidRPr="008170AF" w:rsidRDefault="00271FED" w:rsidP="002D6CFD">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4" w:type="dxa"/>
            <w:shd w:val="clear" w:color="auto" w:fill="auto"/>
            <w:vAlign w:val="bottom"/>
            <w:hideMark/>
          </w:tcPr>
          <w:p w14:paraId="786A4D89" w14:textId="390CF8CB" w:rsidR="002D6CFD" w:rsidRPr="008170AF" w:rsidRDefault="002D6CFD" w:rsidP="002D6CFD">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c>
          <w:tcPr>
            <w:tcW w:w="965" w:type="dxa"/>
            <w:shd w:val="clear" w:color="auto" w:fill="auto"/>
            <w:vAlign w:val="bottom"/>
          </w:tcPr>
          <w:p w14:paraId="212D67CC" w14:textId="4C7A19C5" w:rsidR="002D6CFD" w:rsidRPr="008170AF" w:rsidRDefault="00271FED" w:rsidP="002D6CFD">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hideMark/>
          </w:tcPr>
          <w:p w14:paraId="65F3CDA8" w14:textId="77777777" w:rsidR="002D6CFD" w:rsidRPr="008170AF" w:rsidRDefault="002D6CFD" w:rsidP="002D6CFD">
            <w:pPr>
              <w:tabs>
                <w:tab w:val="decimal" w:pos="517"/>
              </w:tabs>
              <w:spacing w:line="240" w:lineRule="auto"/>
              <w:jc w:val="right"/>
              <w:rPr>
                <w:rFonts w:ascii="Angsana New" w:hAnsi="Angsana New"/>
                <w:sz w:val="22"/>
                <w:szCs w:val="22"/>
              </w:rPr>
            </w:pPr>
            <w:r w:rsidRPr="008170AF">
              <w:rPr>
                <w:rFonts w:ascii="Angsana New" w:hAnsi="Angsana New"/>
                <w:sz w:val="22"/>
                <w:szCs w:val="22"/>
              </w:rPr>
              <w:t>-</w:t>
            </w:r>
          </w:p>
        </w:tc>
      </w:tr>
      <w:tr w:rsidR="002D6CFD" w:rsidRPr="0046595F" w14:paraId="106087F9" w14:textId="77777777" w:rsidTr="00BD78A8">
        <w:trPr>
          <w:trHeight w:val="304"/>
        </w:trPr>
        <w:tc>
          <w:tcPr>
            <w:tcW w:w="2307" w:type="dxa"/>
            <w:shd w:val="clear" w:color="auto" w:fill="auto"/>
            <w:vAlign w:val="bottom"/>
            <w:hideMark/>
          </w:tcPr>
          <w:p w14:paraId="1C2B6E3A" w14:textId="77777777" w:rsidR="002D6CFD" w:rsidRPr="0046595F" w:rsidRDefault="002D6CFD" w:rsidP="002D6CFD">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64" w:type="dxa"/>
            <w:shd w:val="clear" w:color="auto" w:fill="auto"/>
            <w:vAlign w:val="bottom"/>
          </w:tcPr>
          <w:p w14:paraId="49306D34"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61DA3E54" w14:textId="77777777" w:rsidR="002D6CFD" w:rsidRPr="0046595F"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0C95FF93"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717A62D2" w14:textId="77777777" w:rsidR="002D6CFD" w:rsidRPr="0046595F"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7F2E09DF"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243DAC52"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6D088673" w14:textId="77777777" w:rsidR="002D6CFD" w:rsidRPr="0046595F"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7B1AE09C" w14:textId="77777777" w:rsidR="002D6CFD" w:rsidRPr="0046595F" w:rsidRDefault="002D6CFD" w:rsidP="002D6CFD">
            <w:pPr>
              <w:spacing w:line="240" w:lineRule="auto"/>
              <w:jc w:val="right"/>
              <w:rPr>
                <w:rFonts w:ascii="Angsana New" w:hAnsi="Angsana New"/>
                <w:sz w:val="22"/>
                <w:szCs w:val="22"/>
              </w:rPr>
            </w:pPr>
          </w:p>
        </w:tc>
        <w:tc>
          <w:tcPr>
            <w:tcW w:w="965" w:type="dxa"/>
            <w:shd w:val="clear" w:color="auto" w:fill="auto"/>
            <w:vAlign w:val="bottom"/>
          </w:tcPr>
          <w:p w14:paraId="5127C42C" w14:textId="77777777" w:rsidR="002D6CFD" w:rsidRPr="0016719D" w:rsidRDefault="002D6CFD" w:rsidP="002D6CFD">
            <w:pPr>
              <w:spacing w:line="240" w:lineRule="auto"/>
              <w:jc w:val="right"/>
              <w:rPr>
                <w:rFonts w:ascii="Angsana New" w:hAnsi="Angsana New"/>
                <w:sz w:val="22"/>
                <w:szCs w:val="22"/>
              </w:rPr>
            </w:pPr>
          </w:p>
        </w:tc>
        <w:tc>
          <w:tcPr>
            <w:tcW w:w="964" w:type="dxa"/>
            <w:shd w:val="clear" w:color="auto" w:fill="auto"/>
            <w:vAlign w:val="bottom"/>
          </w:tcPr>
          <w:p w14:paraId="7D9D9D6E"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22AD6FD0"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4" w:type="dxa"/>
            <w:shd w:val="clear" w:color="auto" w:fill="auto"/>
            <w:vAlign w:val="bottom"/>
          </w:tcPr>
          <w:p w14:paraId="72A732EF"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1359F9C1" w14:textId="77777777" w:rsidR="002D6CFD" w:rsidRPr="0046595F" w:rsidRDefault="002D6CFD" w:rsidP="002D6CFD">
            <w:pPr>
              <w:tabs>
                <w:tab w:val="decimal" w:pos="517"/>
              </w:tabs>
              <w:spacing w:line="240" w:lineRule="auto"/>
              <w:jc w:val="right"/>
              <w:rPr>
                <w:rFonts w:ascii="Angsana New" w:hAnsi="Angsana New"/>
                <w:sz w:val="22"/>
                <w:szCs w:val="22"/>
              </w:rPr>
            </w:pPr>
          </w:p>
        </w:tc>
        <w:tc>
          <w:tcPr>
            <w:tcW w:w="965" w:type="dxa"/>
            <w:shd w:val="clear" w:color="auto" w:fill="auto"/>
            <w:vAlign w:val="bottom"/>
          </w:tcPr>
          <w:p w14:paraId="7DCF2F8F" w14:textId="77777777" w:rsidR="002D6CFD" w:rsidRPr="0046595F" w:rsidRDefault="002D6CFD" w:rsidP="002D6CFD">
            <w:pPr>
              <w:tabs>
                <w:tab w:val="decimal" w:pos="517"/>
              </w:tabs>
              <w:spacing w:line="240" w:lineRule="auto"/>
              <w:jc w:val="right"/>
              <w:rPr>
                <w:rFonts w:ascii="Angsana New" w:hAnsi="Angsana New"/>
                <w:sz w:val="22"/>
                <w:szCs w:val="22"/>
              </w:rPr>
            </w:pPr>
          </w:p>
        </w:tc>
      </w:tr>
      <w:tr w:rsidR="002D6CFD" w:rsidRPr="0046595F" w14:paraId="2F829432" w14:textId="77777777" w:rsidTr="00F057B9">
        <w:trPr>
          <w:trHeight w:val="304"/>
        </w:trPr>
        <w:tc>
          <w:tcPr>
            <w:tcW w:w="2307" w:type="dxa"/>
            <w:shd w:val="clear" w:color="auto" w:fill="auto"/>
            <w:hideMark/>
          </w:tcPr>
          <w:p w14:paraId="624D1B38" w14:textId="77777777" w:rsidR="002D6CFD" w:rsidRPr="0046595F" w:rsidRDefault="002D6CFD" w:rsidP="002D6CFD">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Bliss-CW Joint Venture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64" w:type="dxa"/>
            <w:shd w:val="clear" w:color="auto" w:fill="auto"/>
            <w:vAlign w:val="bottom"/>
          </w:tcPr>
          <w:p w14:paraId="431A2349" w14:textId="6933B812" w:rsidR="002D6CFD" w:rsidRPr="0046595F" w:rsidRDefault="00046A64" w:rsidP="002D6CFD">
            <w:pPr>
              <w:spacing w:line="240" w:lineRule="auto"/>
              <w:jc w:val="right"/>
              <w:rPr>
                <w:rFonts w:ascii="Angsana New" w:hAnsi="Angsana New"/>
                <w:sz w:val="22"/>
                <w:szCs w:val="22"/>
              </w:rPr>
            </w:pPr>
            <w:r w:rsidRPr="00046A64">
              <w:rPr>
                <w:rFonts w:ascii="Angsana New" w:hAnsi="Angsana New" w:hint="cs"/>
                <w:sz w:val="22"/>
                <w:szCs w:val="22"/>
              </w:rPr>
              <w:t>0</w:t>
            </w:r>
            <w:r w:rsidR="00B153A9">
              <w:rPr>
                <w:rFonts w:ascii="Angsana New" w:hAnsi="Angsana New" w:hint="cs"/>
                <w:sz w:val="22"/>
                <w:szCs w:val="22"/>
                <w:cs/>
              </w:rPr>
              <w:t>.</w:t>
            </w:r>
            <w:r w:rsidRPr="00046A64">
              <w:rPr>
                <w:rFonts w:ascii="Angsana New" w:hAnsi="Angsana New" w:hint="cs"/>
                <w:sz w:val="22"/>
                <w:szCs w:val="22"/>
              </w:rPr>
              <w:t>40</w:t>
            </w:r>
          </w:p>
        </w:tc>
        <w:tc>
          <w:tcPr>
            <w:tcW w:w="965" w:type="dxa"/>
            <w:shd w:val="clear" w:color="auto" w:fill="auto"/>
            <w:vAlign w:val="bottom"/>
            <w:hideMark/>
          </w:tcPr>
          <w:p w14:paraId="5CC88F98" w14:textId="1E7BAC23" w:rsidR="002D6CFD" w:rsidRPr="0046595F" w:rsidRDefault="002D6CFD" w:rsidP="002D6CFD">
            <w:pPr>
              <w:spacing w:line="240" w:lineRule="auto"/>
              <w:jc w:val="right"/>
              <w:rPr>
                <w:rFonts w:ascii="Angsana New" w:hAnsi="Angsana New"/>
                <w:sz w:val="22"/>
                <w:szCs w:val="22"/>
              </w:rPr>
            </w:pPr>
            <w:r>
              <w:rPr>
                <w:rFonts w:ascii="Angsana New" w:hAnsi="Angsana New"/>
                <w:sz w:val="22"/>
                <w:szCs w:val="22"/>
              </w:rPr>
              <w:t>0.40</w:t>
            </w:r>
          </w:p>
        </w:tc>
        <w:tc>
          <w:tcPr>
            <w:tcW w:w="964" w:type="dxa"/>
            <w:shd w:val="clear" w:color="auto" w:fill="auto"/>
            <w:vAlign w:val="bottom"/>
          </w:tcPr>
          <w:p w14:paraId="15399F86" w14:textId="5343DDA3" w:rsidR="002D6CFD" w:rsidRPr="0046595F" w:rsidRDefault="00046A64" w:rsidP="002D6CFD">
            <w:pPr>
              <w:spacing w:line="240" w:lineRule="auto"/>
              <w:jc w:val="right"/>
              <w:rPr>
                <w:rFonts w:ascii="Angsana New" w:hAnsi="Angsana New"/>
                <w:sz w:val="22"/>
                <w:szCs w:val="22"/>
              </w:rPr>
            </w:pPr>
            <w:r w:rsidRPr="00046A64">
              <w:rPr>
                <w:rFonts w:ascii="Angsana New" w:hAnsi="Angsana New" w:hint="cs"/>
                <w:sz w:val="22"/>
                <w:szCs w:val="22"/>
              </w:rPr>
              <w:t>40</w:t>
            </w:r>
          </w:p>
        </w:tc>
        <w:tc>
          <w:tcPr>
            <w:tcW w:w="965" w:type="dxa"/>
            <w:shd w:val="clear" w:color="auto" w:fill="auto"/>
            <w:vAlign w:val="bottom"/>
            <w:hideMark/>
          </w:tcPr>
          <w:p w14:paraId="5EA9A155" w14:textId="52D05FB6" w:rsidR="002D6CFD" w:rsidRPr="0046595F" w:rsidRDefault="002D6CFD" w:rsidP="002D6CFD">
            <w:pPr>
              <w:spacing w:line="240" w:lineRule="auto"/>
              <w:jc w:val="right"/>
              <w:rPr>
                <w:rFonts w:ascii="Angsana New" w:hAnsi="Angsana New"/>
                <w:sz w:val="22"/>
                <w:szCs w:val="22"/>
              </w:rPr>
            </w:pPr>
            <w:r>
              <w:rPr>
                <w:rFonts w:ascii="Angsana New" w:hAnsi="Angsana New"/>
                <w:sz w:val="22"/>
                <w:szCs w:val="22"/>
              </w:rPr>
              <w:t>40</w:t>
            </w:r>
          </w:p>
        </w:tc>
        <w:tc>
          <w:tcPr>
            <w:tcW w:w="964" w:type="dxa"/>
            <w:shd w:val="clear" w:color="auto" w:fill="auto"/>
            <w:vAlign w:val="bottom"/>
          </w:tcPr>
          <w:p w14:paraId="2C9F28ED" w14:textId="5DEE6522" w:rsidR="002D6CFD" w:rsidRPr="0046595F" w:rsidRDefault="00046A64" w:rsidP="002D6CFD">
            <w:pPr>
              <w:pBdr>
                <w:bottom w:val="single" w:sz="4" w:space="1" w:color="auto"/>
              </w:pBdr>
              <w:spacing w:line="240" w:lineRule="auto"/>
              <w:jc w:val="right"/>
              <w:rPr>
                <w:rFonts w:ascii="Angsana New" w:hAnsi="Angsana New"/>
                <w:sz w:val="22"/>
                <w:szCs w:val="22"/>
              </w:rPr>
            </w:pPr>
            <w:r w:rsidRPr="00046A64">
              <w:rPr>
                <w:rFonts w:ascii="Angsana New" w:hAnsi="Angsana New" w:hint="cs"/>
                <w:sz w:val="22"/>
                <w:szCs w:val="22"/>
              </w:rPr>
              <w:t>0</w:t>
            </w:r>
            <w:r w:rsidR="00B153A9">
              <w:rPr>
                <w:rFonts w:ascii="Angsana New" w:hAnsi="Angsana New" w:hint="cs"/>
                <w:sz w:val="22"/>
                <w:szCs w:val="22"/>
                <w:cs/>
              </w:rPr>
              <w:t>.</w:t>
            </w:r>
            <w:r w:rsidRPr="00046A64">
              <w:rPr>
                <w:rFonts w:ascii="Angsana New" w:hAnsi="Angsana New" w:hint="cs"/>
                <w:sz w:val="22"/>
                <w:szCs w:val="22"/>
              </w:rPr>
              <w:t>16</w:t>
            </w:r>
          </w:p>
        </w:tc>
        <w:tc>
          <w:tcPr>
            <w:tcW w:w="965" w:type="dxa"/>
            <w:shd w:val="clear" w:color="auto" w:fill="auto"/>
            <w:vAlign w:val="bottom"/>
            <w:hideMark/>
          </w:tcPr>
          <w:p w14:paraId="70F1C6EA" w14:textId="762BC988" w:rsidR="002D6CFD" w:rsidRPr="0046595F" w:rsidRDefault="002D6CFD" w:rsidP="002D6CFD">
            <w:pPr>
              <w:pBdr>
                <w:bottom w:val="single" w:sz="4" w:space="1" w:color="auto"/>
              </w:pBdr>
              <w:spacing w:line="240" w:lineRule="auto"/>
              <w:jc w:val="right"/>
              <w:rPr>
                <w:rFonts w:ascii="Angsana New" w:hAnsi="Angsana New"/>
                <w:sz w:val="22"/>
                <w:szCs w:val="22"/>
              </w:rPr>
            </w:pPr>
            <w:r>
              <w:rPr>
                <w:rFonts w:ascii="Angsana New" w:hAnsi="Angsana New"/>
                <w:sz w:val="22"/>
                <w:szCs w:val="22"/>
              </w:rPr>
              <w:t>0.16</w:t>
            </w:r>
          </w:p>
        </w:tc>
        <w:tc>
          <w:tcPr>
            <w:tcW w:w="965" w:type="dxa"/>
            <w:shd w:val="clear" w:color="auto" w:fill="auto"/>
            <w:vAlign w:val="bottom"/>
          </w:tcPr>
          <w:p w14:paraId="0668EF67" w14:textId="4908E818" w:rsidR="002D6CFD" w:rsidRPr="0046595F" w:rsidRDefault="00B153A9" w:rsidP="002D6CFD">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02B50795" w14:textId="190CBFD7" w:rsidR="002D6CFD" w:rsidRPr="0046595F" w:rsidRDefault="002D6CFD" w:rsidP="002D6CFD">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75F08557" w14:textId="26950F41" w:rsidR="002D6CFD" w:rsidRPr="0016719D" w:rsidRDefault="00271FED" w:rsidP="002D6CFD">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27384CE0" w14:textId="783709CC" w:rsidR="002D6CFD" w:rsidRPr="0046595F" w:rsidRDefault="002D6CFD"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35E9F7EE" w14:textId="0D3A96D9" w:rsidR="002D6CFD" w:rsidRPr="0046595F" w:rsidRDefault="00271FED"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6BD93508" w14:textId="49FEB095" w:rsidR="002D6CFD" w:rsidRPr="0046595F" w:rsidRDefault="002D6CFD"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06D4705E" w14:textId="1BB9A90C" w:rsidR="002D6CFD" w:rsidRPr="0046595F" w:rsidRDefault="00271FED" w:rsidP="002D6CFD">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1EE76E63" w14:textId="77777777" w:rsidR="002D6CFD" w:rsidRPr="0046595F" w:rsidRDefault="002D6CFD" w:rsidP="002D6CFD">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0F5B36" w:rsidRPr="0046595F" w14:paraId="05AF9A34" w14:textId="77777777" w:rsidTr="00F057B9">
        <w:trPr>
          <w:trHeight w:val="68"/>
        </w:trPr>
        <w:tc>
          <w:tcPr>
            <w:tcW w:w="2307" w:type="dxa"/>
            <w:shd w:val="clear" w:color="auto" w:fill="auto"/>
            <w:vAlign w:val="bottom"/>
            <w:hideMark/>
          </w:tcPr>
          <w:p w14:paraId="0CF766EF" w14:textId="37EE0001" w:rsidR="000F5B36" w:rsidRPr="0046595F" w:rsidRDefault="000F5B36" w:rsidP="000F5B36">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64" w:type="dxa"/>
            <w:shd w:val="clear" w:color="auto" w:fill="auto"/>
            <w:vAlign w:val="bottom"/>
          </w:tcPr>
          <w:p w14:paraId="0A348E08" w14:textId="77777777" w:rsidR="000F5B36" w:rsidRPr="0046595F" w:rsidRDefault="000F5B36" w:rsidP="000F5B36">
            <w:pPr>
              <w:spacing w:line="240" w:lineRule="auto"/>
              <w:jc w:val="right"/>
              <w:rPr>
                <w:rFonts w:ascii="Angsana New" w:hAnsi="Angsana New"/>
                <w:sz w:val="22"/>
                <w:szCs w:val="22"/>
              </w:rPr>
            </w:pPr>
          </w:p>
        </w:tc>
        <w:tc>
          <w:tcPr>
            <w:tcW w:w="965" w:type="dxa"/>
            <w:shd w:val="clear" w:color="auto" w:fill="auto"/>
            <w:vAlign w:val="bottom"/>
          </w:tcPr>
          <w:p w14:paraId="1D398D05" w14:textId="77777777" w:rsidR="000F5B36" w:rsidRPr="0046595F" w:rsidRDefault="000F5B36" w:rsidP="000F5B36">
            <w:pPr>
              <w:spacing w:line="240" w:lineRule="auto"/>
              <w:jc w:val="right"/>
              <w:rPr>
                <w:rFonts w:ascii="Angsana New" w:hAnsi="Angsana New"/>
                <w:sz w:val="22"/>
                <w:szCs w:val="22"/>
              </w:rPr>
            </w:pPr>
          </w:p>
        </w:tc>
        <w:tc>
          <w:tcPr>
            <w:tcW w:w="964" w:type="dxa"/>
            <w:shd w:val="clear" w:color="auto" w:fill="auto"/>
            <w:vAlign w:val="bottom"/>
          </w:tcPr>
          <w:p w14:paraId="43E3B090" w14:textId="77777777" w:rsidR="000F5B36" w:rsidRPr="0046595F" w:rsidRDefault="000F5B36" w:rsidP="000F5B36">
            <w:pPr>
              <w:spacing w:line="240" w:lineRule="auto"/>
              <w:jc w:val="right"/>
              <w:rPr>
                <w:rFonts w:ascii="Angsana New" w:hAnsi="Angsana New"/>
                <w:sz w:val="22"/>
                <w:szCs w:val="22"/>
              </w:rPr>
            </w:pPr>
          </w:p>
        </w:tc>
        <w:tc>
          <w:tcPr>
            <w:tcW w:w="965" w:type="dxa"/>
            <w:shd w:val="clear" w:color="auto" w:fill="auto"/>
            <w:vAlign w:val="bottom"/>
          </w:tcPr>
          <w:p w14:paraId="10F9638D" w14:textId="77777777" w:rsidR="000F5B36" w:rsidRPr="0046595F" w:rsidRDefault="000F5B36" w:rsidP="000F5B36">
            <w:pPr>
              <w:spacing w:line="240" w:lineRule="auto"/>
              <w:jc w:val="right"/>
              <w:rPr>
                <w:rFonts w:ascii="Angsana New" w:hAnsi="Angsana New"/>
                <w:sz w:val="22"/>
                <w:szCs w:val="22"/>
              </w:rPr>
            </w:pPr>
          </w:p>
        </w:tc>
        <w:tc>
          <w:tcPr>
            <w:tcW w:w="964" w:type="dxa"/>
            <w:shd w:val="clear" w:color="auto" w:fill="auto"/>
            <w:vAlign w:val="bottom"/>
          </w:tcPr>
          <w:p w14:paraId="4A6CC687" w14:textId="0F118B1E" w:rsidR="000F5B36" w:rsidRPr="008170AF" w:rsidRDefault="00046A64" w:rsidP="008170AF">
            <w:pPr>
              <w:pBdr>
                <w:bottom w:val="double" w:sz="4" w:space="1" w:color="auto"/>
              </w:pBdr>
              <w:spacing w:line="240" w:lineRule="auto"/>
              <w:jc w:val="right"/>
              <w:rPr>
                <w:rFonts w:ascii="Angsana New" w:hAnsi="Angsana New"/>
                <w:sz w:val="22"/>
                <w:szCs w:val="22"/>
              </w:rPr>
            </w:pPr>
            <w:r w:rsidRPr="00046A64">
              <w:rPr>
                <w:rFonts w:ascii="Angsana New" w:hAnsi="Angsana New" w:hint="cs"/>
                <w:sz w:val="22"/>
                <w:szCs w:val="22"/>
              </w:rPr>
              <w:t>700</w:t>
            </w:r>
            <w:r w:rsidR="00B153A9">
              <w:rPr>
                <w:rFonts w:ascii="Angsana New" w:hAnsi="Angsana New" w:hint="cs"/>
                <w:sz w:val="22"/>
                <w:szCs w:val="22"/>
                <w:cs/>
              </w:rPr>
              <w:t>.</w:t>
            </w:r>
            <w:r w:rsidRPr="00046A64">
              <w:rPr>
                <w:rFonts w:ascii="Angsana New" w:hAnsi="Angsana New" w:hint="cs"/>
                <w:sz w:val="22"/>
                <w:szCs w:val="22"/>
              </w:rPr>
              <w:t>16</w:t>
            </w:r>
          </w:p>
        </w:tc>
        <w:tc>
          <w:tcPr>
            <w:tcW w:w="965" w:type="dxa"/>
            <w:shd w:val="clear" w:color="auto" w:fill="auto"/>
            <w:vAlign w:val="bottom"/>
            <w:hideMark/>
          </w:tcPr>
          <w:p w14:paraId="4A090C9F" w14:textId="01E1D929" w:rsidR="000F5B36" w:rsidRPr="008170AF" w:rsidRDefault="000F5B36" w:rsidP="000F5B36">
            <w:pPr>
              <w:pBdr>
                <w:bottom w:val="double" w:sz="4" w:space="1" w:color="auto"/>
              </w:pBdr>
              <w:spacing w:line="240" w:lineRule="auto"/>
              <w:jc w:val="right"/>
              <w:rPr>
                <w:rFonts w:ascii="Angsana New" w:hAnsi="Angsana New"/>
                <w:sz w:val="22"/>
                <w:szCs w:val="22"/>
              </w:rPr>
            </w:pPr>
            <w:r w:rsidRPr="008170AF">
              <w:rPr>
                <w:rFonts w:ascii="Angsana New" w:hAnsi="Angsana New"/>
                <w:sz w:val="22"/>
                <w:szCs w:val="22"/>
              </w:rPr>
              <w:t>700.16</w:t>
            </w:r>
          </w:p>
        </w:tc>
        <w:tc>
          <w:tcPr>
            <w:tcW w:w="965" w:type="dxa"/>
            <w:shd w:val="clear" w:color="auto" w:fill="auto"/>
            <w:vAlign w:val="bottom"/>
          </w:tcPr>
          <w:p w14:paraId="583618F6" w14:textId="3AE9E313" w:rsidR="000F5B36" w:rsidRPr="0046595F" w:rsidRDefault="00046A64" w:rsidP="008170AF">
            <w:pPr>
              <w:pBdr>
                <w:bottom w:val="double" w:sz="4" w:space="1" w:color="auto"/>
              </w:pBdr>
              <w:spacing w:line="240" w:lineRule="auto"/>
              <w:jc w:val="right"/>
              <w:rPr>
                <w:rFonts w:ascii="Angsana New" w:hAnsi="Angsana New"/>
                <w:sz w:val="22"/>
                <w:szCs w:val="22"/>
              </w:rPr>
            </w:pPr>
            <w:r w:rsidRPr="00046A64">
              <w:rPr>
                <w:rFonts w:ascii="Angsana New" w:hAnsi="Angsana New" w:hint="cs"/>
                <w:sz w:val="22"/>
                <w:szCs w:val="22"/>
              </w:rPr>
              <w:t>411</w:t>
            </w:r>
            <w:r w:rsidR="00B153A9">
              <w:rPr>
                <w:rFonts w:ascii="Angsana New" w:hAnsi="Angsana New" w:hint="cs"/>
                <w:sz w:val="22"/>
                <w:szCs w:val="22"/>
                <w:cs/>
              </w:rPr>
              <w:t>.</w:t>
            </w:r>
            <w:r w:rsidRPr="00046A64">
              <w:rPr>
                <w:rFonts w:ascii="Angsana New" w:hAnsi="Angsana New" w:hint="cs"/>
                <w:sz w:val="22"/>
                <w:szCs w:val="22"/>
              </w:rPr>
              <w:t>72</w:t>
            </w:r>
          </w:p>
        </w:tc>
        <w:tc>
          <w:tcPr>
            <w:tcW w:w="964" w:type="dxa"/>
            <w:shd w:val="clear" w:color="auto" w:fill="auto"/>
            <w:vAlign w:val="bottom"/>
            <w:hideMark/>
          </w:tcPr>
          <w:p w14:paraId="2E68701B" w14:textId="1F5B6D53" w:rsidR="000F5B36" w:rsidRPr="0046595F" w:rsidRDefault="000F5B36" w:rsidP="000F5B36">
            <w:pPr>
              <w:pBdr>
                <w:bottom w:val="double" w:sz="4" w:space="1" w:color="auto"/>
              </w:pBdr>
              <w:spacing w:line="240" w:lineRule="auto"/>
              <w:jc w:val="right"/>
              <w:rPr>
                <w:rFonts w:ascii="Angsana New" w:hAnsi="Angsana New"/>
                <w:sz w:val="22"/>
                <w:szCs w:val="22"/>
              </w:rPr>
            </w:pPr>
            <w:r>
              <w:rPr>
                <w:rFonts w:ascii="Angsana New" w:hAnsi="Angsana New"/>
                <w:sz w:val="22"/>
                <w:szCs w:val="22"/>
              </w:rPr>
              <w:t>411.72</w:t>
            </w:r>
          </w:p>
        </w:tc>
        <w:tc>
          <w:tcPr>
            <w:tcW w:w="965" w:type="dxa"/>
            <w:shd w:val="clear" w:color="auto" w:fill="auto"/>
            <w:vAlign w:val="bottom"/>
          </w:tcPr>
          <w:p w14:paraId="77A1945F" w14:textId="0CEB2D93" w:rsidR="000F5B36" w:rsidRPr="0016719D" w:rsidRDefault="00271FED" w:rsidP="000F5B36">
            <w:pPr>
              <w:pBdr>
                <w:bottom w:val="double" w:sz="4" w:space="1" w:color="auto"/>
              </w:pBdr>
              <w:spacing w:line="240" w:lineRule="auto"/>
              <w:jc w:val="right"/>
              <w:rPr>
                <w:rFonts w:ascii="Angsana New" w:hAnsi="Angsana New"/>
                <w:sz w:val="22"/>
                <w:szCs w:val="22"/>
                <w:cs/>
              </w:rPr>
            </w:pPr>
            <w:r>
              <w:rPr>
                <w:rFonts w:ascii="Angsana New" w:hAnsi="Angsana New" w:hint="cs"/>
                <w:sz w:val="22"/>
                <w:szCs w:val="22"/>
                <w:cs/>
              </w:rPr>
              <w:t>(</w:t>
            </w:r>
            <w:r w:rsidR="00046A64" w:rsidRPr="00046A64">
              <w:rPr>
                <w:rFonts w:ascii="Angsana New" w:hAnsi="Angsana New" w:hint="cs"/>
                <w:sz w:val="22"/>
                <w:szCs w:val="22"/>
              </w:rPr>
              <w:t>411</w:t>
            </w:r>
            <w:r>
              <w:rPr>
                <w:rFonts w:ascii="Angsana New" w:hAnsi="Angsana New" w:hint="cs"/>
                <w:sz w:val="22"/>
                <w:szCs w:val="22"/>
                <w:cs/>
              </w:rPr>
              <w:t>.</w:t>
            </w:r>
            <w:r w:rsidR="00046A64" w:rsidRPr="00046A64">
              <w:rPr>
                <w:rFonts w:ascii="Angsana New" w:hAnsi="Angsana New" w:hint="cs"/>
                <w:sz w:val="22"/>
                <w:szCs w:val="22"/>
              </w:rPr>
              <w:t>72</w:t>
            </w:r>
            <w:r>
              <w:rPr>
                <w:rFonts w:ascii="Angsana New" w:hAnsi="Angsana New" w:hint="cs"/>
                <w:sz w:val="22"/>
                <w:szCs w:val="22"/>
                <w:cs/>
              </w:rPr>
              <w:t>)</w:t>
            </w:r>
          </w:p>
        </w:tc>
        <w:tc>
          <w:tcPr>
            <w:tcW w:w="964" w:type="dxa"/>
            <w:shd w:val="clear" w:color="auto" w:fill="auto"/>
            <w:vAlign w:val="bottom"/>
            <w:hideMark/>
          </w:tcPr>
          <w:p w14:paraId="0CC5F52E" w14:textId="009573FC" w:rsidR="000F5B36" w:rsidRPr="0046595F" w:rsidRDefault="000F5B36" w:rsidP="000F5B36">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rPr>
              <w:t>(411.72)</w:t>
            </w:r>
          </w:p>
        </w:tc>
        <w:tc>
          <w:tcPr>
            <w:tcW w:w="965" w:type="dxa"/>
            <w:shd w:val="clear" w:color="auto" w:fill="auto"/>
            <w:vAlign w:val="bottom"/>
          </w:tcPr>
          <w:p w14:paraId="215B9225" w14:textId="077ECD42" w:rsidR="000F5B36" w:rsidRPr="0046595F" w:rsidRDefault="00271FED" w:rsidP="000F5B36">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4" w:type="dxa"/>
            <w:shd w:val="clear" w:color="auto" w:fill="auto"/>
            <w:vAlign w:val="bottom"/>
            <w:hideMark/>
          </w:tcPr>
          <w:p w14:paraId="51026444" w14:textId="2C8E58B5" w:rsidR="000F5B36" w:rsidRPr="0046595F" w:rsidRDefault="0084535C" w:rsidP="000F5B36">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65" w:type="dxa"/>
            <w:shd w:val="clear" w:color="auto" w:fill="auto"/>
            <w:vAlign w:val="bottom"/>
          </w:tcPr>
          <w:p w14:paraId="63CD61D6" w14:textId="3C96FD43" w:rsidR="000F5B36" w:rsidRPr="0046595F" w:rsidRDefault="00271FED" w:rsidP="000F5B36">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65" w:type="dxa"/>
            <w:shd w:val="clear" w:color="auto" w:fill="auto"/>
            <w:vAlign w:val="bottom"/>
            <w:hideMark/>
          </w:tcPr>
          <w:p w14:paraId="592F467A" w14:textId="77777777" w:rsidR="000F5B36" w:rsidRPr="0046595F" w:rsidRDefault="000F5B36" w:rsidP="000F5B36">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7EA4486C" w:rsidR="002A6BF3" w:rsidRPr="00F028F5" w:rsidRDefault="00DD52A5" w:rsidP="00F0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rPr>
      </w:pPr>
      <w:r w:rsidRPr="00D80391">
        <w:rPr>
          <w:rFonts w:ascii="Angsana New" w:hAnsi="Angsana New"/>
          <w:sz w:val="28"/>
          <w:szCs w:val="28"/>
        </w:rPr>
        <w:t xml:space="preserve">Investment in associate as </w:t>
      </w:r>
      <w:proofErr w:type="gramStart"/>
      <w:r w:rsidR="00957CAA" w:rsidRPr="00957CAA">
        <w:rPr>
          <w:rFonts w:ascii="Angsana New" w:hAnsi="Angsana New"/>
          <w:sz w:val="28"/>
          <w:szCs w:val="28"/>
        </w:rPr>
        <w:t>at</w:t>
      </w:r>
      <w:proofErr w:type="gramEnd"/>
      <w:r w:rsidR="00957CAA" w:rsidRPr="00957CAA">
        <w:rPr>
          <w:rFonts w:ascii="Angsana New" w:hAnsi="Angsana New"/>
          <w:sz w:val="28"/>
          <w:szCs w:val="28"/>
        </w:rPr>
        <w:t xml:space="preserve"> March 31, 202</w:t>
      </w:r>
      <w:r w:rsidR="00957CAA">
        <w:rPr>
          <w:rFonts w:ascii="Angsana New" w:hAnsi="Angsana New"/>
          <w:sz w:val="28"/>
          <w:szCs w:val="28"/>
        </w:rPr>
        <w:t>2</w:t>
      </w:r>
      <w:r w:rsidR="00957CAA" w:rsidRPr="00957CAA">
        <w:rPr>
          <w:rFonts w:ascii="Angsana New" w:hAnsi="Angsana New"/>
          <w:sz w:val="28"/>
          <w:szCs w:val="28"/>
        </w:rPr>
        <w:t xml:space="preserve"> and December 31, 202</w:t>
      </w:r>
      <w:r w:rsidR="00957CAA">
        <w:rPr>
          <w:rFonts w:ascii="Angsana New" w:hAnsi="Angsana New"/>
          <w:sz w:val="28"/>
          <w:szCs w:val="28"/>
        </w:rPr>
        <w:t>1</w:t>
      </w:r>
      <w:r w:rsidRPr="00D80391">
        <w:rPr>
          <w:rFonts w:ascii="Angsana New" w:hAnsi="Angsana New"/>
          <w:sz w:val="28"/>
          <w:szCs w:val="28"/>
        </w:rPr>
        <w:t xml:space="preserve"> </w:t>
      </w:r>
      <w:r w:rsidR="00004989">
        <w:rPr>
          <w:rFonts w:ascii="Angsana New" w:hAnsi="Angsana New"/>
          <w:sz w:val="28"/>
          <w:szCs w:val="28"/>
        </w:rPr>
        <w:t>a</w:t>
      </w:r>
      <w:r w:rsidRPr="00D80391">
        <w:rPr>
          <w:rFonts w:ascii="Angsana New" w:hAnsi="Angsana New"/>
          <w:sz w:val="28"/>
          <w:szCs w:val="28"/>
        </w:rPr>
        <w:t xml:space="preserve">nd Dividend For </w:t>
      </w:r>
      <w:r w:rsidR="009C36AA" w:rsidRPr="009C36AA">
        <w:rPr>
          <w:rFonts w:ascii="Angsana New" w:hAnsi="Angsana New"/>
          <w:sz w:val="28"/>
          <w:szCs w:val="28"/>
        </w:rPr>
        <w:t xml:space="preserve">the period </w:t>
      </w:r>
      <w:r w:rsidRPr="00D80391">
        <w:rPr>
          <w:rFonts w:ascii="Angsana New" w:hAnsi="Angsana New"/>
          <w:sz w:val="28"/>
          <w:szCs w:val="28"/>
        </w:rPr>
        <w:t>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120"/>
        <w:tblW w:w="15933" w:type="dxa"/>
        <w:tblLayout w:type="fixed"/>
        <w:tblCellMar>
          <w:left w:w="57" w:type="dxa"/>
          <w:right w:w="57" w:type="dxa"/>
        </w:tblCellMar>
        <w:tblLook w:val="01E0" w:firstRow="1" w:lastRow="1" w:firstColumn="1" w:lastColumn="1" w:noHBand="0" w:noVBand="0"/>
      </w:tblPr>
      <w:tblGrid>
        <w:gridCol w:w="2323"/>
        <w:gridCol w:w="972"/>
        <w:gridCol w:w="972"/>
        <w:gridCol w:w="972"/>
        <w:gridCol w:w="972"/>
        <w:gridCol w:w="972"/>
        <w:gridCol w:w="972"/>
        <w:gridCol w:w="973"/>
        <w:gridCol w:w="972"/>
        <w:gridCol w:w="972"/>
        <w:gridCol w:w="972"/>
        <w:gridCol w:w="972"/>
        <w:gridCol w:w="972"/>
        <w:gridCol w:w="972"/>
        <w:gridCol w:w="973"/>
      </w:tblGrid>
      <w:tr w:rsidR="000A4155" w:rsidRPr="0046595F" w14:paraId="37AA971B" w14:textId="77777777" w:rsidTr="000A4155">
        <w:tc>
          <w:tcPr>
            <w:tcW w:w="2323" w:type="dxa"/>
          </w:tcPr>
          <w:p w14:paraId="4B33F0DB" w14:textId="77777777" w:rsidR="000A4155" w:rsidRPr="0046595F" w:rsidRDefault="000A4155" w:rsidP="000A4155">
            <w:pPr>
              <w:ind w:left="-108"/>
              <w:rPr>
                <w:rFonts w:ascii="Angsana New" w:hAnsi="Angsana New"/>
                <w:sz w:val="22"/>
                <w:szCs w:val="22"/>
              </w:rPr>
            </w:pPr>
          </w:p>
        </w:tc>
        <w:tc>
          <w:tcPr>
            <w:tcW w:w="13610" w:type="dxa"/>
            <w:gridSpan w:val="14"/>
            <w:hideMark/>
          </w:tcPr>
          <w:p w14:paraId="22ABE63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7E219C1A" w14:textId="77777777" w:rsidTr="00250CA2">
        <w:trPr>
          <w:trHeight w:val="243"/>
        </w:trPr>
        <w:tc>
          <w:tcPr>
            <w:tcW w:w="2323" w:type="dxa"/>
          </w:tcPr>
          <w:p w14:paraId="2673AE38" w14:textId="77777777" w:rsidR="000A4155" w:rsidRPr="0046595F" w:rsidRDefault="000A4155" w:rsidP="000A4155">
            <w:pPr>
              <w:ind w:left="-108"/>
              <w:jc w:val="center"/>
              <w:rPr>
                <w:rFonts w:ascii="Angsana New" w:hAnsi="Angsana New"/>
                <w:sz w:val="22"/>
                <w:szCs w:val="22"/>
              </w:rPr>
            </w:pPr>
          </w:p>
        </w:tc>
        <w:tc>
          <w:tcPr>
            <w:tcW w:w="13610" w:type="dxa"/>
            <w:gridSpan w:val="14"/>
            <w:hideMark/>
          </w:tcPr>
          <w:p w14:paraId="3EEF51CB" w14:textId="77777777" w:rsidR="000A4155" w:rsidRPr="0046595F" w:rsidRDefault="000A4155" w:rsidP="000A4155">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0A4155" w:rsidRPr="0046595F" w14:paraId="64067AC9" w14:textId="77777777" w:rsidTr="0055357A">
        <w:trPr>
          <w:trHeight w:val="68"/>
        </w:trPr>
        <w:tc>
          <w:tcPr>
            <w:tcW w:w="2323" w:type="dxa"/>
          </w:tcPr>
          <w:p w14:paraId="6A6E9CF6" w14:textId="77777777" w:rsidR="000A4155" w:rsidRPr="0046595F" w:rsidRDefault="000A4155" w:rsidP="000A4155">
            <w:pPr>
              <w:jc w:val="center"/>
              <w:rPr>
                <w:rFonts w:ascii="Angsana New" w:hAnsi="Angsana New"/>
                <w:sz w:val="22"/>
                <w:szCs w:val="22"/>
              </w:rPr>
            </w:pPr>
          </w:p>
        </w:tc>
        <w:tc>
          <w:tcPr>
            <w:tcW w:w="1944" w:type="dxa"/>
            <w:gridSpan w:val="2"/>
            <w:vAlign w:val="bottom"/>
            <w:hideMark/>
          </w:tcPr>
          <w:p w14:paraId="30886B99" w14:textId="77777777" w:rsidR="000A4155" w:rsidRPr="0046595F" w:rsidRDefault="000A4155" w:rsidP="000A4155">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44" w:type="dxa"/>
            <w:gridSpan w:val="2"/>
            <w:vAlign w:val="bottom"/>
            <w:hideMark/>
          </w:tcPr>
          <w:p w14:paraId="7C94AB70" w14:textId="77777777" w:rsidR="000A4155" w:rsidRPr="0046595F" w:rsidRDefault="000A4155" w:rsidP="000A4155">
            <w:pPr>
              <w:pBdr>
                <w:bottom w:val="single" w:sz="4" w:space="1" w:color="auto"/>
              </w:pBdr>
              <w:tabs>
                <w:tab w:val="clear" w:pos="1644"/>
                <w:tab w:val="clear" w:pos="1871"/>
              </w:tabs>
              <w:ind w:left="-75"/>
              <w:jc w:val="center"/>
              <w:rPr>
                <w:rFonts w:ascii="Angsana New" w:hAnsi="Angsana New"/>
                <w:sz w:val="22"/>
                <w:szCs w:val="22"/>
              </w:rPr>
            </w:pPr>
            <w:r w:rsidRPr="0046595F">
              <w:rPr>
                <w:rFonts w:ascii="Angsana New" w:hAnsi="Angsana New"/>
                <w:sz w:val="22"/>
                <w:szCs w:val="22"/>
              </w:rPr>
              <w:t>Percentage of shareholding</w:t>
            </w:r>
          </w:p>
        </w:tc>
        <w:tc>
          <w:tcPr>
            <w:tcW w:w="1944" w:type="dxa"/>
            <w:gridSpan w:val="2"/>
            <w:vAlign w:val="bottom"/>
            <w:hideMark/>
          </w:tcPr>
          <w:p w14:paraId="6E81E63D" w14:textId="77777777" w:rsidR="000A4155" w:rsidRPr="0046595F" w:rsidRDefault="000A4155" w:rsidP="000A4155">
            <w:pPr>
              <w:pBdr>
                <w:bottom w:val="single" w:sz="4" w:space="1" w:color="auto"/>
              </w:pBdr>
              <w:tabs>
                <w:tab w:val="clear" w:pos="227"/>
                <w:tab w:val="clear" w:pos="454"/>
                <w:tab w:val="clear" w:pos="680"/>
                <w:tab w:val="clear" w:pos="907"/>
                <w:tab w:val="clear" w:pos="1871"/>
              </w:tabs>
              <w:ind w:left="-79"/>
              <w:jc w:val="center"/>
              <w:rPr>
                <w:rFonts w:ascii="Angsana New" w:hAnsi="Angsana New"/>
                <w:sz w:val="22"/>
                <w:szCs w:val="22"/>
              </w:rPr>
            </w:pPr>
            <w:r w:rsidRPr="0046595F">
              <w:rPr>
                <w:rFonts w:ascii="Angsana New" w:hAnsi="Angsana New"/>
                <w:sz w:val="22"/>
                <w:szCs w:val="22"/>
              </w:rPr>
              <w:t>Cost</w:t>
            </w:r>
          </w:p>
        </w:tc>
        <w:tc>
          <w:tcPr>
            <w:tcW w:w="1945" w:type="dxa"/>
            <w:gridSpan w:val="2"/>
            <w:vAlign w:val="bottom"/>
            <w:hideMark/>
          </w:tcPr>
          <w:p w14:paraId="086AAA6C" w14:textId="77777777" w:rsidR="000A4155" w:rsidRPr="0046595F" w:rsidRDefault="000A4155" w:rsidP="000A4155">
            <w:pPr>
              <w:pBdr>
                <w:bottom w:val="single" w:sz="4" w:space="1" w:color="auto"/>
              </w:pBdr>
              <w:tabs>
                <w:tab w:val="clear" w:pos="1644"/>
                <w:tab w:val="clear" w:pos="1871"/>
              </w:tabs>
              <w:ind w:left="-84"/>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44" w:type="dxa"/>
            <w:gridSpan w:val="2"/>
            <w:vAlign w:val="bottom"/>
            <w:hideMark/>
          </w:tcPr>
          <w:p w14:paraId="7F18B93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88"/>
              <w:jc w:val="center"/>
              <w:rPr>
                <w:rFonts w:ascii="Angsana New" w:hAnsi="Angsana New"/>
                <w:sz w:val="22"/>
                <w:szCs w:val="22"/>
              </w:rPr>
            </w:pPr>
            <w:r w:rsidRPr="0046595F">
              <w:rPr>
                <w:rFonts w:ascii="Angsana New" w:hAnsi="Angsana New"/>
                <w:sz w:val="22"/>
                <w:szCs w:val="22"/>
              </w:rPr>
              <w:t>Impairment</w:t>
            </w:r>
          </w:p>
        </w:tc>
        <w:tc>
          <w:tcPr>
            <w:tcW w:w="1944" w:type="dxa"/>
            <w:gridSpan w:val="2"/>
            <w:vAlign w:val="bottom"/>
            <w:hideMark/>
          </w:tcPr>
          <w:p w14:paraId="7287485A"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2"/>
                <w:szCs w:val="22"/>
              </w:rPr>
            </w:pPr>
            <w:r w:rsidRPr="0046595F">
              <w:rPr>
                <w:rFonts w:ascii="Angsana New" w:hAnsi="Angsana New"/>
                <w:sz w:val="22"/>
                <w:szCs w:val="22"/>
              </w:rPr>
              <w:t>Net</w:t>
            </w:r>
          </w:p>
        </w:tc>
        <w:tc>
          <w:tcPr>
            <w:tcW w:w="1945" w:type="dxa"/>
            <w:gridSpan w:val="2"/>
            <w:vAlign w:val="bottom"/>
            <w:hideMark/>
          </w:tcPr>
          <w:p w14:paraId="4AEF93D0"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left="-8"/>
              <w:jc w:val="center"/>
              <w:rPr>
                <w:rFonts w:ascii="Angsana New" w:hAnsi="Angsana New"/>
                <w:sz w:val="22"/>
                <w:szCs w:val="22"/>
              </w:rPr>
            </w:pPr>
            <w:r w:rsidRPr="0046595F">
              <w:rPr>
                <w:rFonts w:ascii="Angsana New" w:hAnsi="Angsana New"/>
                <w:sz w:val="22"/>
                <w:szCs w:val="22"/>
              </w:rPr>
              <w:t>Dividend Income</w:t>
            </w:r>
          </w:p>
        </w:tc>
      </w:tr>
      <w:tr w:rsidR="0020492C" w:rsidRPr="008E08CF" w14:paraId="020EE1C5" w14:textId="77777777" w:rsidTr="0055357A">
        <w:trPr>
          <w:trHeight w:val="311"/>
        </w:trPr>
        <w:tc>
          <w:tcPr>
            <w:tcW w:w="2323" w:type="dxa"/>
            <w:shd w:val="clear" w:color="auto" w:fill="auto"/>
          </w:tcPr>
          <w:p w14:paraId="67A16442" w14:textId="77777777" w:rsidR="0020492C" w:rsidRPr="0046595F" w:rsidRDefault="0020492C" w:rsidP="0020492C">
            <w:pPr>
              <w:jc w:val="center"/>
              <w:rPr>
                <w:rFonts w:ascii="Angsana New" w:hAnsi="Angsana New"/>
                <w:sz w:val="22"/>
                <w:szCs w:val="22"/>
              </w:rPr>
            </w:pPr>
          </w:p>
        </w:tc>
        <w:tc>
          <w:tcPr>
            <w:tcW w:w="972" w:type="dxa"/>
            <w:shd w:val="clear" w:color="auto" w:fill="auto"/>
            <w:vAlign w:val="center"/>
            <w:hideMark/>
          </w:tcPr>
          <w:p w14:paraId="1BE57BFB"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35901FC1" w14:textId="4DD21BFB"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5985683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51EF88A" w14:textId="6DFCAE8B"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35628B2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4031C6A3" w14:textId="2081EA02" w:rsidR="0020492C" w:rsidRPr="008E08CF" w:rsidRDefault="0020492C" w:rsidP="0020492C">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640BC57D"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509E2279" w14:textId="32A44545" w:rsidR="0020492C" w:rsidRPr="008E08CF" w:rsidRDefault="0020492C" w:rsidP="0020492C">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689313DB"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5D9D4BD4" w14:textId="6D6DAECB" w:rsidR="0020492C" w:rsidRPr="008E08CF" w:rsidRDefault="0020492C" w:rsidP="0020492C">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204A9199"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7672F5FB" w14:textId="67C0644F" w:rsidR="0020492C" w:rsidRPr="008E08CF" w:rsidRDefault="0020492C" w:rsidP="0020492C">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3" w:type="dxa"/>
            <w:shd w:val="clear" w:color="auto" w:fill="auto"/>
            <w:vAlign w:val="center"/>
            <w:hideMark/>
          </w:tcPr>
          <w:p w14:paraId="3D54C32E"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33538297" w14:textId="77D0861D" w:rsidR="0020492C" w:rsidRPr="008E08CF" w:rsidRDefault="0020492C" w:rsidP="0020492C">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7F8CDC1A"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5C59D9E" w14:textId="59E4C595"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27DBDD8E"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293C8A2C" w14:textId="38CF66FB" w:rsidR="0020492C" w:rsidRPr="008E08CF" w:rsidRDefault="0020492C" w:rsidP="0020492C">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Pr>
                <w:rFonts w:ascii="Angsana New" w:hAnsi="Angsana New"/>
                <w:sz w:val="23"/>
                <w:szCs w:val="23"/>
              </w:rPr>
              <w:t>2022</w:t>
            </w:r>
          </w:p>
        </w:tc>
        <w:tc>
          <w:tcPr>
            <w:tcW w:w="972" w:type="dxa"/>
            <w:shd w:val="clear" w:color="auto" w:fill="auto"/>
            <w:vAlign w:val="center"/>
            <w:hideMark/>
          </w:tcPr>
          <w:p w14:paraId="49ED8E7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128D704F" w14:textId="39800E67" w:rsidR="0020492C" w:rsidRPr="008E08CF" w:rsidRDefault="0020492C" w:rsidP="0020492C">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483F8238"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571A54A0" w14:textId="477375C9" w:rsidR="0020492C" w:rsidRPr="008E08CF" w:rsidRDefault="0020492C" w:rsidP="0020492C">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Pr>
                <w:rFonts w:ascii="Angsana New" w:hAnsi="Angsana New"/>
                <w:sz w:val="23"/>
                <w:szCs w:val="23"/>
              </w:rPr>
              <w:t>2022</w:t>
            </w:r>
          </w:p>
        </w:tc>
        <w:tc>
          <w:tcPr>
            <w:tcW w:w="972" w:type="dxa"/>
            <w:shd w:val="clear" w:color="auto" w:fill="auto"/>
            <w:vAlign w:val="center"/>
            <w:hideMark/>
          </w:tcPr>
          <w:p w14:paraId="7E342C7C"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82D545F" w14:textId="329B8F4D" w:rsidR="0020492C" w:rsidRPr="008E08CF" w:rsidRDefault="0020492C" w:rsidP="0020492C">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c>
          <w:tcPr>
            <w:tcW w:w="972" w:type="dxa"/>
            <w:shd w:val="clear" w:color="auto" w:fill="auto"/>
            <w:vAlign w:val="center"/>
            <w:hideMark/>
          </w:tcPr>
          <w:p w14:paraId="57D1F6D6"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March</w:t>
            </w:r>
            <w:r>
              <w:rPr>
                <w:rFonts w:ascii="Angsana New" w:hAnsi="Angsana New"/>
                <w:sz w:val="23"/>
                <w:szCs w:val="23"/>
              </w:rPr>
              <w:t xml:space="preserve"> 31,</w:t>
            </w:r>
          </w:p>
          <w:p w14:paraId="6E0A769C" w14:textId="2CF75678" w:rsidR="0020492C" w:rsidRPr="008E08CF" w:rsidRDefault="0020492C" w:rsidP="0020492C">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Pr>
                <w:rFonts w:ascii="Angsana New" w:hAnsi="Angsana New"/>
                <w:sz w:val="23"/>
                <w:szCs w:val="23"/>
              </w:rPr>
              <w:t>2022</w:t>
            </w:r>
          </w:p>
        </w:tc>
        <w:tc>
          <w:tcPr>
            <w:tcW w:w="973" w:type="dxa"/>
            <w:shd w:val="clear" w:color="auto" w:fill="auto"/>
            <w:vAlign w:val="center"/>
            <w:hideMark/>
          </w:tcPr>
          <w:p w14:paraId="1BCA790F" w14:textId="77777777" w:rsidR="0020492C" w:rsidRDefault="0020492C" w:rsidP="0020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w:t>
            </w:r>
            <w:r>
              <w:rPr>
                <w:rFonts w:ascii="Angsana New" w:hAnsi="Angsana New"/>
                <w:sz w:val="23"/>
                <w:szCs w:val="23"/>
              </w:rPr>
              <w:t xml:space="preserve">r </w:t>
            </w:r>
            <w:r w:rsidRPr="000C5562">
              <w:rPr>
                <w:rFonts w:ascii="Angsana New" w:hAnsi="Angsana New"/>
                <w:sz w:val="23"/>
                <w:szCs w:val="23"/>
              </w:rPr>
              <w:t>31,</w:t>
            </w:r>
          </w:p>
          <w:p w14:paraId="22751E0F" w14:textId="4192F663" w:rsidR="0020492C" w:rsidRPr="008E08CF" w:rsidRDefault="0020492C" w:rsidP="0020492C">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0C5562">
              <w:rPr>
                <w:rFonts w:ascii="Angsana New" w:hAnsi="Angsana New"/>
                <w:sz w:val="23"/>
                <w:szCs w:val="23"/>
              </w:rPr>
              <w:t>20</w:t>
            </w:r>
            <w:r>
              <w:rPr>
                <w:rFonts w:ascii="Angsana New" w:hAnsi="Angsana New"/>
                <w:sz w:val="23"/>
                <w:szCs w:val="23"/>
              </w:rPr>
              <w:t>21</w:t>
            </w:r>
          </w:p>
        </w:tc>
      </w:tr>
      <w:tr w:rsidR="00DD5A40" w:rsidRPr="0046595F" w14:paraId="2535F1C9" w14:textId="77777777" w:rsidTr="0055357A">
        <w:trPr>
          <w:trHeight w:val="283"/>
        </w:trPr>
        <w:tc>
          <w:tcPr>
            <w:tcW w:w="2323" w:type="dxa"/>
            <w:shd w:val="clear" w:color="auto" w:fill="auto"/>
            <w:hideMark/>
          </w:tcPr>
          <w:p w14:paraId="0FF7FE83" w14:textId="77777777" w:rsidR="00DD5A40" w:rsidRPr="0046595F" w:rsidRDefault="00DD5A40" w:rsidP="00DD5A40">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72" w:type="dxa"/>
            <w:shd w:val="clear" w:color="auto" w:fill="auto"/>
          </w:tcPr>
          <w:p w14:paraId="37EBA70F"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6674AF28"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25708107" w14:textId="77777777" w:rsidR="00DD5A40" w:rsidRPr="0046595F" w:rsidRDefault="00DD5A40" w:rsidP="00DD5A40">
            <w:pPr>
              <w:ind w:left="14"/>
              <w:jc w:val="right"/>
              <w:rPr>
                <w:rFonts w:ascii="Angsana New" w:hAnsi="Angsana New"/>
                <w:sz w:val="22"/>
                <w:szCs w:val="22"/>
              </w:rPr>
            </w:pPr>
          </w:p>
        </w:tc>
        <w:tc>
          <w:tcPr>
            <w:tcW w:w="972" w:type="dxa"/>
            <w:shd w:val="clear" w:color="auto" w:fill="auto"/>
          </w:tcPr>
          <w:p w14:paraId="6812A7CE"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2EBC87DE"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1B5170F" w14:textId="77777777" w:rsidR="00DD5A40" w:rsidRPr="0046595F" w:rsidRDefault="00DD5A40" w:rsidP="00DD5A40">
            <w:pPr>
              <w:jc w:val="right"/>
              <w:rPr>
                <w:rFonts w:ascii="Angsana New" w:hAnsi="Angsana New"/>
                <w:sz w:val="22"/>
                <w:szCs w:val="22"/>
              </w:rPr>
            </w:pPr>
          </w:p>
        </w:tc>
        <w:tc>
          <w:tcPr>
            <w:tcW w:w="973" w:type="dxa"/>
            <w:shd w:val="clear" w:color="auto" w:fill="auto"/>
          </w:tcPr>
          <w:p w14:paraId="6B4251E5"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6A4CA7EA"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9D2A13D"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408063D9"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188348A3"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7F864FA8"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5EAAD3F2" w14:textId="77777777" w:rsidR="00DD5A40" w:rsidRPr="0046595F" w:rsidRDefault="00DD5A40" w:rsidP="00DD5A40">
            <w:pPr>
              <w:ind w:left="-113" w:right="-113"/>
              <w:jc w:val="right"/>
              <w:rPr>
                <w:rFonts w:ascii="Angsana New" w:hAnsi="Angsana New"/>
                <w:sz w:val="22"/>
                <w:szCs w:val="22"/>
              </w:rPr>
            </w:pPr>
          </w:p>
        </w:tc>
        <w:tc>
          <w:tcPr>
            <w:tcW w:w="973" w:type="dxa"/>
            <w:shd w:val="clear" w:color="auto" w:fill="auto"/>
          </w:tcPr>
          <w:p w14:paraId="5A91C4C0" w14:textId="77777777" w:rsidR="00DD5A40" w:rsidRPr="0046595F" w:rsidRDefault="00DD5A40" w:rsidP="00DD5A40">
            <w:pPr>
              <w:ind w:left="-113" w:right="-113"/>
              <w:jc w:val="thaiDistribute"/>
              <w:rPr>
                <w:rFonts w:ascii="Angsana New" w:hAnsi="Angsana New"/>
                <w:sz w:val="22"/>
                <w:szCs w:val="22"/>
              </w:rPr>
            </w:pPr>
          </w:p>
        </w:tc>
      </w:tr>
      <w:tr w:rsidR="00DD5A40" w:rsidRPr="0046595F" w14:paraId="1D236547" w14:textId="77777777" w:rsidTr="0055357A">
        <w:trPr>
          <w:trHeight w:val="283"/>
        </w:trPr>
        <w:tc>
          <w:tcPr>
            <w:tcW w:w="2323" w:type="dxa"/>
            <w:shd w:val="clear" w:color="auto" w:fill="auto"/>
            <w:hideMark/>
          </w:tcPr>
          <w:p w14:paraId="21898569" w14:textId="77777777" w:rsidR="00DD5A40" w:rsidRPr="0046595F" w:rsidRDefault="00DD5A40" w:rsidP="00DD5A40">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72" w:type="dxa"/>
            <w:shd w:val="clear" w:color="auto" w:fill="auto"/>
          </w:tcPr>
          <w:p w14:paraId="33CFDB5F" w14:textId="77777777" w:rsidR="00DD5A40" w:rsidRPr="0046595F" w:rsidRDefault="00DD5A40" w:rsidP="00DD5A40">
            <w:pPr>
              <w:jc w:val="right"/>
              <w:rPr>
                <w:rFonts w:ascii="Angsana New" w:hAnsi="Angsana New"/>
                <w:sz w:val="22"/>
                <w:szCs w:val="22"/>
              </w:rPr>
            </w:pPr>
          </w:p>
        </w:tc>
        <w:tc>
          <w:tcPr>
            <w:tcW w:w="972" w:type="dxa"/>
            <w:shd w:val="clear" w:color="auto" w:fill="auto"/>
          </w:tcPr>
          <w:p w14:paraId="481F9744" w14:textId="77777777" w:rsidR="00DD5A40" w:rsidRPr="0046595F" w:rsidRDefault="00DD5A40" w:rsidP="00DD5A40">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72" w:type="dxa"/>
            <w:shd w:val="clear" w:color="auto" w:fill="auto"/>
          </w:tcPr>
          <w:p w14:paraId="7EFAD7AD" w14:textId="77777777" w:rsidR="00DD5A40" w:rsidRPr="0046595F" w:rsidRDefault="00DD5A40" w:rsidP="00DD5A40">
            <w:pPr>
              <w:ind w:hanging="87"/>
              <w:jc w:val="right"/>
              <w:rPr>
                <w:rFonts w:ascii="Angsana New" w:hAnsi="Angsana New"/>
                <w:sz w:val="22"/>
                <w:szCs w:val="22"/>
              </w:rPr>
            </w:pPr>
          </w:p>
        </w:tc>
        <w:tc>
          <w:tcPr>
            <w:tcW w:w="972" w:type="dxa"/>
            <w:shd w:val="clear" w:color="auto" w:fill="auto"/>
          </w:tcPr>
          <w:p w14:paraId="78310F17" w14:textId="77777777" w:rsidR="00DD5A40" w:rsidRPr="0046595F" w:rsidRDefault="00DD5A40" w:rsidP="00DD5A40">
            <w:pPr>
              <w:ind w:hanging="87"/>
              <w:jc w:val="right"/>
              <w:rPr>
                <w:rFonts w:ascii="Angsana New" w:hAnsi="Angsana New"/>
                <w:sz w:val="22"/>
                <w:szCs w:val="22"/>
              </w:rPr>
            </w:pPr>
          </w:p>
        </w:tc>
        <w:tc>
          <w:tcPr>
            <w:tcW w:w="972" w:type="dxa"/>
            <w:shd w:val="clear" w:color="auto" w:fill="auto"/>
          </w:tcPr>
          <w:p w14:paraId="0D1CE051"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27D639C0" w14:textId="77777777" w:rsidR="00DD5A40" w:rsidRPr="0046595F" w:rsidRDefault="00DD5A40" w:rsidP="00DD5A40">
            <w:pPr>
              <w:ind w:hanging="85"/>
              <w:jc w:val="right"/>
              <w:rPr>
                <w:rFonts w:ascii="Angsana New" w:hAnsi="Angsana New"/>
                <w:sz w:val="22"/>
                <w:szCs w:val="22"/>
              </w:rPr>
            </w:pPr>
          </w:p>
        </w:tc>
        <w:tc>
          <w:tcPr>
            <w:tcW w:w="973" w:type="dxa"/>
            <w:shd w:val="clear" w:color="auto" w:fill="auto"/>
          </w:tcPr>
          <w:p w14:paraId="607248AC"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1B5AEB18"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09F9ADD2"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4A8E0A4F"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462E5B4E"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7B719AAC" w14:textId="77777777" w:rsidR="00DD5A40" w:rsidRPr="0046595F" w:rsidRDefault="00DD5A40" w:rsidP="00DD5A40">
            <w:pPr>
              <w:ind w:hanging="85"/>
              <w:jc w:val="right"/>
              <w:rPr>
                <w:rFonts w:ascii="Angsana New" w:hAnsi="Angsana New"/>
                <w:sz w:val="22"/>
                <w:szCs w:val="22"/>
              </w:rPr>
            </w:pPr>
          </w:p>
        </w:tc>
        <w:tc>
          <w:tcPr>
            <w:tcW w:w="972" w:type="dxa"/>
            <w:shd w:val="clear" w:color="auto" w:fill="auto"/>
          </w:tcPr>
          <w:p w14:paraId="5047A26F" w14:textId="77777777" w:rsidR="00DD5A40" w:rsidRPr="0046595F" w:rsidRDefault="00DD5A40" w:rsidP="00DD5A40">
            <w:pPr>
              <w:ind w:left="-113" w:right="-113" w:hanging="85"/>
              <w:jc w:val="right"/>
              <w:rPr>
                <w:rFonts w:ascii="Angsana New" w:hAnsi="Angsana New"/>
                <w:sz w:val="22"/>
                <w:szCs w:val="22"/>
              </w:rPr>
            </w:pPr>
          </w:p>
        </w:tc>
        <w:tc>
          <w:tcPr>
            <w:tcW w:w="973" w:type="dxa"/>
            <w:shd w:val="clear" w:color="auto" w:fill="auto"/>
          </w:tcPr>
          <w:p w14:paraId="672F502B" w14:textId="77777777" w:rsidR="00DD5A40" w:rsidRPr="0046595F" w:rsidRDefault="00DD5A40" w:rsidP="00DD5A40">
            <w:pPr>
              <w:ind w:left="-113" w:right="-113" w:hanging="85"/>
              <w:jc w:val="thaiDistribute"/>
              <w:rPr>
                <w:rFonts w:ascii="Angsana New" w:hAnsi="Angsana New"/>
                <w:sz w:val="22"/>
                <w:szCs w:val="22"/>
              </w:rPr>
            </w:pPr>
          </w:p>
        </w:tc>
      </w:tr>
      <w:tr w:rsidR="00DD5A40" w:rsidRPr="0046595F" w14:paraId="6438AA54" w14:textId="77777777" w:rsidTr="00F000F3">
        <w:tc>
          <w:tcPr>
            <w:tcW w:w="2323" w:type="dxa"/>
            <w:shd w:val="clear" w:color="auto" w:fill="auto"/>
            <w:vAlign w:val="bottom"/>
            <w:hideMark/>
          </w:tcPr>
          <w:p w14:paraId="71F11E98" w14:textId="77777777" w:rsidR="00DD5A40" w:rsidRDefault="00DD5A40"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4A2FAA33" w14:textId="77777777" w:rsidR="00DD5A40" w:rsidRPr="0046595F" w:rsidRDefault="00DD5A40"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72" w:type="dxa"/>
            <w:shd w:val="clear" w:color="auto" w:fill="auto"/>
            <w:vAlign w:val="bottom"/>
          </w:tcPr>
          <w:p w14:paraId="21A13F78" w14:textId="75251D78" w:rsidR="00DD5A40" w:rsidRPr="00F000F3" w:rsidRDefault="00046A64" w:rsidP="00DD5A40">
            <w:pPr>
              <w:spacing w:line="240" w:lineRule="auto"/>
              <w:jc w:val="right"/>
              <w:rPr>
                <w:rFonts w:ascii="Angsana New" w:hAnsi="Angsana New"/>
                <w:sz w:val="22"/>
                <w:szCs w:val="22"/>
                <w:cs/>
              </w:rPr>
            </w:pPr>
            <w:r w:rsidRPr="00046A64">
              <w:rPr>
                <w:rFonts w:ascii="Angsana New" w:hAnsi="Angsana New" w:hint="cs"/>
                <w:sz w:val="22"/>
                <w:szCs w:val="22"/>
              </w:rPr>
              <w:t>241</w:t>
            </w:r>
            <w:r w:rsidR="00115EAC" w:rsidRPr="00F000F3">
              <w:rPr>
                <w:rFonts w:ascii="Angsana New" w:hAnsi="Angsana New" w:hint="cs"/>
                <w:sz w:val="22"/>
                <w:szCs w:val="22"/>
                <w:cs/>
              </w:rPr>
              <w:t>.</w:t>
            </w:r>
            <w:r w:rsidRPr="00046A64">
              <w:rPr>
                <w:rFonts w:ascii="Angsana New" w:hAnsi="Angsana New" w:hint="cs"/>
                <w:sz w:val="22"/>
                <w:szCs w:val="22"/>
              </w:rPr>
              <w:t>67</w:t>
            </w:r>
          </w:p>
        </w:tc>
        <w:tc>
          <w:tcPr>
            <w:tcW w:w="972" w:type="dxa"/>
            <w:shd w:val="clear" w:color="auto" w:fill="auto"/>
            <w:vAlign w:val="bottom"/>
            <w:hideMark/>
          </w:tcPr>
          <w:p w14:paraId="420CA95F" w14:textId="1158F9AC" w:rsidR="00DD5A40" w:rsidRPr="00F000F3" w:rsidRDefault="00DD5A40" w:rsidP="00DD5A40">
            <w:pPr>
              <w:spacing w:line="240" w:lineRule="auto"/>
              <w:jc w:val="right"/>
              <w:rPr>
                <w:rFonts w:ascii="Angsana New" w:hAnsi="Angsana New"/>
                <w:sz w:val="22"/>
                <w:szCs w:val="22"/>
                <w:cs/>
              </w:rPr>
            </w:pPr>
            <w:r w:rsidRPr="00F000F3">
              <w:rPr>
                <w:rFonts w:ascii="Angsana New" w:hAnsi="Angsana New"/>
                <w:sz w:val="22"/>
                <w:szCs w:val="22"/>
              </w:rPr>
              <w:t>241.67</w:t>
            </w:r>
          </w:p>
        </w:tc>
        <w:tc>
          <w:tcPr>
            <w:tcW w:w="972" w:type="dxa"/>
            <w:shd w:val="clear" w:color="auto" w:fill="auto"/>
            <w:vAlign w:val="bottom"/>
          </w:tcPr>
          <w:p w14:paraId="7ACA85FD" w14:textId="7BAD7E16" w:rsidR="008406C7" w:rsidRPr="00F000F3" w:rsidRDefault="00046A64" w:rsidP="008406C7">
            <w:pPr>
              <w:spacing w:line="240" w:lineRule="auto"/>
              <w:jc w:val="right"/>
              <w:rPr>
                <w:rFonts w:ascii="Angsana New" w:hAnsi="Angsana New"/>
                <w:sz w:val="22"/>
                <w:szCs w:val="22"/>
                <w:cs/>
              </w:rPr>
            </w:pPr>
            <w:r w:rsidRPr="00046A64">
              <w:rPr>
                <w:rFonts w:ascii="Angsana New" w:hAnsi="Angsana New" w:hint="cs"/>
                <w:sz w:val="22"/>
                <w:szCs w:val="22"/>
              </w:rPr>
              <w:t>35</w:t>
            </w:r>
          </w:p>
        </w:tc>
        <w:tc>
          <w:tcPr>
            <w:tcW w:w="972" w:type="dxa"/>
            <w:shd w:val="clear" w:color="auto" w:fill="auto"/>
            <w:vAlign w:val="bottom"/>
            <w:hideMark/>
          </w:tcPr>
          <w:p w14:paraId="46832B01" w14:textId="22E47A23" w:rsidR="00DD5A40" w:rsidRPr="00F000F3" w:rsidRDefault="00DD5A40" w:rsidP="00DD5A40">
            <w:pPr>
              <w:tabs>
                <w:tab w:val="clear" w:pos="227"/>
                <w:tab w:val="clear" w:pos="454"/>
                <w:tab w:val="clear" w:pos="680"/>
                <w:tab w:val="clear" w:pos="907"/>
              </w:tabs>
              <w:spacing w:line="240" w:lineRule="auto"/>
              <w:jc w:val="right"/>
              <w:rPr>
                <w:rFonts w:ascii="Angsana New" w:hAnsi="Angsana New"/>
                <w:sz w:val="22"/>
                <w:szCs w:val="22"/>
                <w:cs/>
              </w:rPr>
            </w:pPr>
            <w:r w:rsidRPr="00F000F3">
              <w:rPr>
                <w:rFonts w:ascii="Angsana New" w:hAnsi="Angsana New"/>
                <w:sz w:val="22"/>
                <w:szCs w:val="22"/>
              </w:rPr>
              <w:t>35</w:t>
            </w:r>
          </w:p>
        </w:tc>
        <w:tc>
          <w:tcPr>
            <w:tcW w:w="972" w:type="dxa"/>
            <w:shd w:val="clear" w:color="auto" w:fill="auto"/>
            <w:vAlign w:val="bottom"/>
          </w:tcPr>
          <w:p w14:paraId="31159503" w14:textId="32E65CBC" w:rsidR="00DD5A40" w:rsidRPr="00F000F3" w:rsidRDefault="00046A64" w:rsidP="008170AF">
            <w:pPr>
              <w:pBdr>
                <w:bottom w:val="double" w:sz="4" w:space="1" w:color="auto"/>
              </w:pBdr>
              <w:spacing w:line="240" w:lineRule="auto"/>
              <w:jc w:val="right"/>
              <w:rPr>
                <w:rFonts w:ascii="Angsana New" w:hAnsi="Angsana New"/>
                <w:sz w:val="22"/>
                <w:szCs w:val="22"/>
              </w:rPr>
            </w:pPr>
            <w:r w:rsidRPr="00046A64">
              <w:rPr>
                <w:rFonts w:ascii="Angsana New" w:hAnsi="Angsana New" w:hint="cs"/>
                <w:sz w:val="22"/>
                <w:szCs w:val="22"/>
              </w:rPr>
              <w:t>700</w:t>
            </w:r>
            <w:r w:rsidR="00115EAC" w:rsidRPr="00F000F3">
              <w:rPr>
                <w:rFonts w:ascii="Angsana New" w:hAnsi="Angsana New" w:hint="cs"/>
                <w:sz w:val="22"/>
                <w:szCs w:val="22"/>
                <w:cs/>
              </w:rPr>
              <w:t>.</w:t>
            </w:r>
            <w:r w:rsidRPr="00046A64">
              <w:rPr>
                <w:rFonts w:ascii="Angsana New" w:hAnsi="Angsana New" w:hint="cs"/>
                <w:sz w:val="22"/>
                <w:szCs w:val="22"/>
              </w:rPr>
              <w:t>00</w:t>
            </w:r>
          </w:p>
        </w:tc>
        <w:tc>
          <w:tcPr>
            <w:tcW w:w="972" w:type="dxa"/>
            <w:shd w:val="clear" w:color="auto" w:fill="auto"/>
            <w:vAlign w:val="bottom"/>
            <w:hideMark/>
          </w:tcPr>
          <w:p w14:paraId="24027127" w14:textId="4027B4C3" w:rsidR="00DD5A40" w:rsidRPr="00F000F3" w:rsidRDefault="00DD5A40" w:rsidP="00DD5A40">
            <w:pPr>
              <w:pBdr>
                <w:bottom w:val="double" w:sz="4" w:space="1" w:color="auto"/>
              </w:pBdr>
              <w:spacing w:line="240" w:lineRule="auto"/>
              <w:jc w:val="right"/>
              <w:rPr>
                <w:rFonts w:ascii="Angsana New" w:hAnsi="Angsana New"/>
                <w:sz w:val="22"/>
                <w:szCs w:val="22"/>
                <w:cs/>
              </w:rPr>
            </w:pPr>
            <w:r w:rsidRPr="00F000F3">
              <w:rPr>
                <w:rFonts w:ascii="Angsana New" w:hAnsi="Angsana New"/>
                <w:sz w:val="22"/>
                <w:szCs w:val="22"/>
              </w:rPr>
              <w:t>700.00</w:t>
            </w:r>
          </w:p>
        </w:tc>
        <w:tc>
          <w:tcPr>
            <w:tcW w:w="973" w:type="dxa"/>
            <w:shd w:val="clear" w:color="auto" w:fill="auto"/>
            <w:vAlign w:val="bottom"/>
          </w:tcPr>
          <w:p w14:paraId="0CBBAF93" w14:textId="729F85AA" w:rsidR="00DD5A40" w:rsidRPr="00F000F3" w:rsidRDefault="00046A64" w:rsidP="008170AF">
            <w:pPr>
              <w:pBdr>
                <w:bottom w:val="double" w:sz="4" w:space="1" w:color="auto"/>
              </w:pBdr>
              <w:spacing w:line="240" w:lineRule="auto"/>
              <w:jc w:val="right"/>
              <w:rPr>
                <w:rFonts w:ascii="Angsana New" w:hAnsi="Angsana New"/>
                <w:sz w:val="22"/>
                <w:szCs w:val="22"/>
              </w:rPr>
            </w:pPr>
            <w:r w:rsidRPr="00046A64">
              <w:rPr>
                <w:rFonts w:ascii="Angsana New" w:hAnsi="Angsana New" w:hint="cs"/>
                <w:sz w:val="22"/>
                <w:szCs w:val="22"/>
              </w:rPr>
              <w:t>700</w:t>
            </w:r>
            <w:r w:rsidR="00115EAC" w:rsidRPr="00F000F3">
              <w:rPr>
                <w:rFonts w:ascii="Angsana New" w:hAnsi="Angsana New" w:hint="cs"/>
                <w:sz w:val="22"/>
                <w:szCs w:val="22"/>
                <w:cs/>
              </w:rPr>
              <w:t>.</w:t>
            </w:r>
            <w:r w:rsidRPr="00046A64">
              <w:rPr>
                <w:rFonts w:ascii="Angsana New" w:hAnsi="Angsana New" w:hint="cs"/>
                <w:sz w:val="22"/>
                <w:szCs w:val="22"/>
              </w:rPr>
              <w:t>00</w:t>
            </w:r>
          </w:p>
        </w:tc>
        <w:tc>
          <w:tcPr>
            <w:tcW w:w="972" w:type="dxa"/>
            <w:shd w:val="clear" w:color="auto" w:fill="auto"/>
            <w:vAlign w:val="bottom"/>
            <w:hideMark/>
          </w:tcPr>
          <w:p w14:paraId="174B5C0B" w14:textId="3CACC8C5" w:rsidR="00DD5A40" w:rsidRPr="00F000F3" w:rsidRDefault="00DD5A40" w:rsidP="00DD5A40">
            <w:pPr>
              <w:pBdr>
                <w:bottom w:val="double" w:sz="4" w:space="1" w:color="auto"/>
              </w:pBdr>
              <w:spacing w:line="240" w:lineRule="auto"/>
              <w:jc w:val="right"/>
              <w:rPr>
                <w:rFonts w:ascii="Angsana New" w:hAnsi="Angsana New"/>
                <w:sz w:val="22"/>
                <w:szCs w:val="22"/>
              </w:rPr>
            </w:pPr>
            <w:r w:rsidRPr="00F000F3">
              <w:rPr>
                <w:rFonts w:ascii="Angsana New" w:hAnsi="Angsana New"/>
                <w:sz w:val="22"/>
                <w:szCs w:val="22"/>
              </w:rPr>
              <w:t>700.00</w:t>
            </w:r>
          </w:p>
        </w:tc>
        <w:tc>
          <w:tcPr>
            <w:tcW w:w="972" w:type="dxa"/>
            <w:shd w:val="clear" w:color="auto" w:fill="auto"/>
            <w:vAlign w:val="bottom"/>
          </w:tcPr>
          <w:p w14:paraId="4116C9F8" w14:textId="69A5E2A3" w:rsidR="00DD5A40" w:rsidRPr="00F000F3" w:rsidRDefault="00115EAC" w:rsidP="008170AF">
            <w:pPr>
              <w:pBdr>
                <w:bottom w:val="double" w:sz="4" w:space="1" w:color="auto"/>
              </w:pBdr>
              <w:spacing w:line="240" w:lineRule="auto"/>
              <w:jc w:val="right"/>
              <w:rPr>
                <w:rFonts w:ascii="Angsana New" w:hAnsi="Angsana New"/>
                <w:sz w:val="22"/>
                <w:szCs w:val="22"/>
                <w:cs/>
              </w:rPr>
            </w:pPr>
            <w:r w:rsidRPr="00F000F3">
              <w:rPr>
                <w:rFonts w:ascii="Angsana New" w:hAnsi="Angsana New" w:hint="cs"/>
                <w:sz w:val="22"/>
                <w:szCs w:val="22"/>
                <w:cs/>
              </w:rPr>
              <w:t>(</w:t>
            </w:r>
            <w:r w:rsidR="00046A64" w:rsidRPr="00046A64">
              <w:rPr>
                <w:rFonts w:ascii="Angsana New" w:hAnsi="Angsana New" w:hint="cs"/>
                <w:sz w:val="22"/>
                <w:szCs w:val="22"/>
              </w:rPr>
              <w:t>700</w:t>
            </w:r>
            <w:r w:rsidRPr="00F000F3">
              <w:rPr>
                <w:rFonts w:ascii="Angsana New" w:hAnsi="Angsana New" w:hint="cs"/>
                <w:sz w:val="22"/>
                <w:szCs w:val="22"/>
                <w:cs/>
              </w:rPr>
              <w:t>.</w:t>
            </w:r>
            <w:r w:rsidR="00046A64" w:rsidRPr="00046A64">
              <w:rPr>
                <w:rFonts w:ascii="Angsana New" w:hAnsi="Angsana New" w:hint="cs"/>
                <w:sz w:val="22"/>
                <w:szCs w:val="22"/>
              </w:rPr>
              <w:t>00</w:t>
            </w:r>
            <w:r w:rsidRPr="00F000F3">
              <w:rPr>
                <w:rFonts w:ascii="Angsana New" w:hAnsi="Angsana New" w:hint="cs"/>
                <w:sz w:val="22"/>
                <w:szCs w:val="22"/>
                <w:cs/>
              </w:rPr>
              <w:t>)</w:t>
            </w:r>
          </w:p>
        </w:tc>
        <w:tc>
          <w:tcPr>
            <w:tcW w:w="972" w:type="dxa"/>
            <w:shd w:val="clear" w:color="auto" w:fill="auto"/>
            <w:vAlign w:val="bottom"/>
            <w:hideMark/>
          </w:tcPr>
          <w:p w14:paraId="224EFCDF" w14:textId="0F43B17D" w:rsidR="00DD5A40" w:rsidRPr="00F000F3" w:rsidRDefault="00DD5A40" w:rsidP="00DD5A40">
            <w:pPr>
              <w:pBdr>
                <w:bottom w:val="double" w:sz="4" w:space="1" w:color="auto"/>
              </w:pBdr>
              <w:tabs>
                <w:tab w:val="decimal" w:pos="517"/>
              </w:tabs>
              <w:spacing w:line="240" w:lineRule="auto"/>
              <w:jc w:val="right"/>
              <w:rPr>
                <w:rFonts w:ascii="Angsana New" w:hAnsi="Angsana New"/>
                <w:sz w:val="22"/>
                <w:szCs w:val="22"/>
                <w:cs/>
              </w:rPr>
            </w:pPr>
            <w:r w:rsidRPr="00F000F3">
              <w:rPr>
                <w:rFonts w:ascii="Angsana New" w:hAnsi="Angsana New"/>
                <w:sz w:val="22"/>
                <w:szCs w:val="22"/>
              </w:rPr>
              <w:t>(700.00)</w:t>
            </w:r>
          </w:p>
        </w:tc>
        <w:tc>
          <w:tcPr>
            <w:tcW w:w="972" w:type="dxa"/>
            <w:shd w:val="clear" w:color="auto" w:fill="auto"/>
            <w:vAlign w:val="bottom"/>
          </w:tcPr>
          <w:p w14:paraId="4B47BF51" w14:textId="2ADE4C9E" w:rsidR="00DD5A40" w:rsidRPr="00F000F3" w:rsidRDefault="00115EAC" w:rsidP="008170AF">
            <w:pPr>
              <w:pBdr>
                <w:bottom w:val="double" w:sz="4" w:space="1" w:color="auto"/>
              </w:pBdr>
              <w:tabs>
                <w:tab w:val="decimal" w:pos="517"/>
              </w:tabs>
              <w:spacing w:line="240" w:lineRule="auto"/>
              <w:jc w:val="right"/>
              <w:rPr>
                <w:rFonts w:ascii="Angsana New" w:hAnsi="Angsana New"/>
                <w:sz w:val="22"/>
                <w:szCs w:val="22"/>
              </w:rPr>
            </w:pPr>
            <w:r w:rsidRPr="00F000F3">
              <w:rPr>
                <w:rFonts w:ascii="Angsana New" w:hAnsi="Angsana New" w:hint="cs"/>
                <w:sz w:val="22"/>
                <w:szCs w:val="22"/>
                <w:cs/>
              </w:rPr>
              <w:t>-</w:t>
            </w:r>
          </w:p>
        </w:tc>
        <w:tc>
          <w:tcPr>
            <w:tcW w:w="972" w:type="dxa"/>
            <w:shd w:val="clear" w:color="auto" w:fill="auto"/>
            <w:vAlign w:val="bottom"/>
            <w:hideMark/>
          </w:tcPr>
          <w:p w14:paraId="1A836B22" w14:textId="6B0DE071" w:rsidR="00DD5A40" w:rsidRPr="00F000F3" w:rsidRDefault="00DD5A40" w:rsidP="00DD5A40">
            <w:pPr>
              <w:pBdr>
                <w:bottom w:val="double" w:sz="4" w:space="1" w:color="auto"/>
              </w:pBdr>
              <w:tabs>
                <w:tab w:val="decimal" w:pos="517"/>
              </w:tabs>
              <w:spacing w:line="240" w:lineRule="auto"/>
              <w:jc w:val="right"/>
              <w:rPr>
                <w:rFonts w:ascii="Angsana New" w:hAnsi="Angsana New"/>
                <w:sz w:val="22"/>
                <w:szCs w:val="22"/>
              </w:rPr>
            </w:pPr>
            <w:r w:rsidRPr="00F000F3">
              <w:rPr>
                <w:rFonts w:ascii="Angsana New" w:hAnsi="Angsana New"/>
                <w:sz w:val="22"/>
                <w:szCs w:val="22"/>
              </w:rPr>
              <w:t>-</w:t>
            </w:r>
          </w:p>
        </w:tc>
        <w:tc>
          <w:tcPr>
            <w:tcW w:w="972" w:type="dxa"/>
            <w:shd w:val="clear" w:color="auto" w:fill="auto"/>
            <w:vAlign w:val="bottom"/>
          </w:tcPr>
          <w:p w14:paraId="3EB1AFA0" w14:textId="2D2E0FC2" w:rsidR="00DD5A40" w:rsidRPr="00F000F3" w:rsidRDefault="00115EAC" w:rsidP="008170AF">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sidRPr="00F000F3">
              <w:rPr>
                <w:rFonts w:ascii="Angsana New" w:hAnsi="Angsana New" w:hint="cs"/>
                <w:sz w:val="22"/>
                <w:szCs w:val="22"/>
                <w:cs/>
              </w:rPr>
              <w:t>-</w:t>
            </w:r>
          </w:p>
        </w:tc>
        <w:tc>
          <w:tcPr>
            <w:tcW w:w="973" w:type="dxa"/>
            <w:shd w:val="clear" w:color="auto" w:fill="auto"/>
            <w:vAlign w:val="bottom"/>
            <w:hideMark/>
          </w:tcPr>
          <w:p w14:paraId="41AB5069" w14:textId="18D2FF71" w:rsidR="00DD5A40" w:rsidRPr="0046595F" w:rsidRDefault="00DD5A40" w:rsidP="00DD5A40">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Pr>
                <w:rFonts w:ascii="Angsana New" w:hAnsi="Angsana New"/>
                <w:sz w:val="22"/>
                <w:szCs w:val="22"/>
              </w:rPr>
              <w:t>-</w:t>
            </w:r>
          </w:p>
        </w:tc>
      </w:tr>
      <w:tr w:rsidR="00115EAC" w:rsidRPr="0046595F" w14:paraId="34B50351" w14:textId="77777777" w:rsidTr="00F000F3">
        <w:tc>
          <w:tcPr>
            <w:tcW w:w="2323" w:type="dxa"/>
            <w:shd w:val="clear" w:color="auto" w:fill="auto"/>
            <w:vAlign w:val="bottom"/>
          </w:tcPr>
          <w:p w14:paraId="58062461" w14:textId="77777777" w:rsidR="00115EAC" w:rsidRPr="0046595F" w:rsidRDefault="00115EAC" w:rsidP="00DD5A40">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p>
        </w:tc>
        <w:tc>
          <w:tcPr>
            <w:tcW w:w="972" w:type="dxa"/>
            <w:shd w:val="clear" w:color="auto" w:fill="auto"/>
            <w:vAlign w:val="bottom"/>
          </w:tcPr>
          <w:p w14:paraId="7EAE8982" w14:textId="77777777" w:rsidR="00115EAC" w:rsidRPr="00F000F3" w:rsidRDefault="00115EAC" w:rsidP="00DD5A40">
            <w:pPr>
              <w:spacing w:line="240" w:lineRule="auto"/>
              <w:jc w:val="right"/>
              <w:rPr>
                <w:rFonts w:ascii="Angsana New" w:hAnsi="Angsana New"/>
                <w:sz w:val="22"/>
                <w:szCs w:val="22"/>
                <w:cs/>
              </w:rPr>
            </w:pPr>
          </w:p>
        </w:tc>
        <w:tc>
          <w:tcPr>
            <w:tcW w:w="972" w:type="dxa"/>
            <w:shd w:val="clear" w:color="auto" w:fill="auto"/>
            <w:vAlign w:val="bottom"/>
          </w:tcPr>
          <w:p w14:paraId="08DE2C21" w14:textId="77777777" w:rsidR="00115EAC" w:rsidRPr="00F000F3" w:rsidRDefault="00115EAC" w:rsidP="00DD5A40">
            <w:pPr>
              <w:spacing w:line="240" w:lineRule="auto"/>
              <w:jc w:val="right"/>
              <w:rPr>
                <w:rFonts w:ascii="Angsana New" w:hAnsi="Angsana New"/>
                <w:sz w:val="22"/>
                <w:szCs w:val="22"/>
              </w:rPr>
            </w:pPr>
          </w:p>
        </w:tc>
        <w:tc>
          <w:tcPr>
            <w:tcW w:w="972" w:type="dxa"/>
            <w:shd w:val="clear" w:color="auto" w:fill="auto"/>
            <w:vAlign w:val="bottom"/>
          </w:tcPr>
          <w:p w14:paraId="4E4F90AE" w14:textId="77777777" w:rsidR="00115EAC" w:rsidRPr="00F000F3" w:rsidRDefault="00115EAC" w:rsidP="008406C7">
            <w:pPr>
              <w:spacing w:line="240" w:lineRule="auto"/>
              <w:jc w:val="right"/>
              <w:rPr>
                <w:rFonts w:ascii="Angsana New" w:hAnsi="Angsana New"/>
                <w:sz w:val="22"/>
                <w:szCs w:val="22"/>
                <w:cs/>
              </w:rPr>
            </w:pPr>
          </w:p>
        </w:tc>
        <w:tc>
          <w:tcPr>
            <w:tcW w:w="972" w:type="dxa"/>
            <w:shd w:val="clear" w:color="auto" w:fill="auto"/>
            <w:vAlign w:val="bottom"/>
          </w:tcPr>
          <w:p w14:paraId="5D6E40DF" w14:textId="77777777" w:rsidR="00115EAC" w:rsidRPr="00F000F3" w:rsidRDefault="00115EAC" w:rsidP="00DD5A40">
            <w:pPr>
              <w:tabs>
                <w:tab w:val="clear" w:pos="227"/>
                <w:tab w:val="clear" w:pos="454"/>
                <w:tab w:val="clear" w:pos="680"/>
                <w:tab w:val="clear" w:pos="907"/>
              </w:tabs>
              <w:spacing w:line="240" w:lineRule="auto"/>
              <w:jc w:val="right"/>
              <w:rPr>
                <w:rFonts w:ascii="Angsana New" w:hAnsi="Angsana New"/>
                <w:sz w:val="22"/>
                <w:szCs w:val="22"/>
              </w:rPr>
            </w:pPr>
          </w:p>
        </w:tc>
        <w:tc>
          <w:tcPr>
            <w:tcW w:w="972" w:type="dxa"/>
            <w:shd w:val="clear" w:color="auto" w:fill="auto"/>
            <w:vAlign w:val="bottom"/>
          </w:tcPr>
          <w:p w14:paraId="69BB86CC"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5A2F2D81" w14:textId="77777777" w:rsidR="00115EAC" w:rsidRPr="00F000F3" w:rsidRDefault="00115EAC" w:rsidP="008576C8">
            <w:pPr>
              <w:spacing w:line="240" w:lineRule="auto"/>
              <w:jc w:val="right"/>
              <w:rPr>
                <w:rFonts w:ascii="Angsana New" w:hAnsi="Angsana New"/>
                <w:sz w:val="22"/>
                <w:szCs w:val="22"/>
              </w:rPr>
            </w:pPr>
          </w:p>
        </w:tc>
        <w:tc>
          <w:tcPr>
            <w:tcW w:w="973" w:type="dxa"/>
            <w:shd w:val="clear" w:color="auto" w:fill="auto"/>
            <w:vAlign w:val="bottom"/>
          </w:tcPr>
          <w:p w14:paraId="5EF18F32"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740F4921" w14:textId="77777777" w:rsidR="00115EAC" w:rsidRPr="00F000F3" w:rsidRDefault="00115EAC" w:rsidP="008576C8">
            <w:pPr>
              <w:spacing w:line="240" w:lineRule="auto"/>
              <w:jc w:val="right"/>
              <w:rPr>
                <w:rFonts w:ascii="Angsana New" w:hAnsi="Angsana New"/>
                <w:sz w:val="22"/>
                <w:szCs w:val="22"/>
              </w:rPr>
            </w:pPr>
          </w:p>
        </w:tc>
        <w:tc>
          <w:tcPr>
            <w:tcW w:w="972" w:type="dxa"/>
            <w:shd w:val="clear" w:color="auto" w:fill="auto"/>
            <w:vAlign w:val="bottom"/>
          </w:tcPr>
          <w:p w14:paraId="09755A46" w14:textId="77777777" w:rsidR="00115EAC" w:rsidRPr="00F000F3" w:rsidRDefault="00115EAC" w:rsidP="008576C8">
            <w:pPr>
              <w:spacing w:line="240" w:lineRule="auto"/>
              <w:jc w:val="right"/>
              <w:rPr>
                <w:rFonts w:ascii="Angsana New" w:hAnsi="Angsana New"/>
                <w:sz w:val="22"/>
                <w:szCs w:val="22"/>
                <w:cs/>
              </w:rPr>
            </w:pPr>
          </w:p>
        </w:tc>
        <w:tc>
          <w:tcPr>
            <w:tcW w:w="972" w:type="dxa"/>
            <w:shd w:val="clear" w:color="auto" w:fill="auto"/>
            <w:vAlign w:val="bottom"/>
          </w:tcPr>
          <w:p w14:paraId="7614D677" w14:textId="77777777" w:rsidR="00115EAC" w:rsidRPr="00F000F3" w:rsidRDefault="00115EAC" w:rsidP="008576C8">
            <w:pPr>
              <w:tabs>
                <w:tab w:val="decimal" w:pos="517"/>
              </w:tabs>
              <w:spacing w:line="240" w:lineRule="auto"/>
              <w:jc w:val="right"/>
              <w:rPr>
                <w:rFonts w:ascii="Angsana New" w:hAnsi="Angsana New"/>
                <w:sz w:val="22"/>
                <w:szCs w:val="22"/>
              </w:rPr>
            </w:pPr>
          </w:p>
        </w:tc>
        <w:tc>
          <w:tcPr>
            <w:tcW w:w="972" w:type="dxa"/>
            <w:shd w:val="clear" w:color="auto" w:fill="auto"/>
            <w:vAlign w:val="bottom"/>
          </w:tcPr>
          <w:p w14:paraId="1874856D" w14:textId="77777777" w:rsidR="00115EAC" w:rsidRPr="00F000F3" w:rsidRDefault="00115EAC" w:rsidP="008576C8">
            <w:pPr>
              <w:tabs>
                <w:tab w:val="decimal" w:pos="517"/>
              </w:tabs>
              <w:spacing w:line="240" w:lineRule="auto"/>
              <w:jc w:val="right"/>
              <w:rPr>
                <w:rFonts w:ascii="Angsana New" w:hAnsi="Angsana New"/>
                <w:sz w:val="22"/>
                <w:szCs w:val="22"/>
                <w:cs/>
              </w:rPr>
            </w:pPr>
          </w:p>
        </w:tc>
        <w:tc>
          <w:tcPr>
            <w:tcW w:w="972" w:type="dxa"/>
            <w:shd w:val="clear" w:color="auto" w:fill="auto"/>
            <w:vAlign w:val="bottom"/>
          </w:tcPr>
          <w:p w14:paraId="492F532E" w14:textId="77777777" w:rsidR="00115EAC" w:rsidRPr="00F000F3" w:rsidRDefault="00115EAC" w:rsidP="008576C8">
            <w:pPr>
              <w:tabs>
                <w:tab w:val="decimal" w:pos="517"/>
              </w:tabs>
              <w:spacing w:line="240" w:lineRule="auto"/>
              <w:jc w:val="right"/>
              <w:rPr>
                <w:rFonts w:ascii="Angsana New" w:hAnsi="Angsana New"/>
                <w:sz w:val="22"/>
                <w:szCs w:val="22"/>
              </w:rPr>
            </w:pPr>
          </w:p>
        </w:tc>
        <w:tc>
          <w:tcPr>
            <w:tcW w:w="972" w:type="dxa"/>
            <w:shd w:val="clear" w:color="auto" w:fill="auto"/>
            <w:vAlign w:val="bottom"/>
          </w:tcPr>
          <w:p w14:paraId="3796E879" w14:textId="77777777" w:rsidR="00115EAC" w:rsidRPr="00F000F3" w:rsidRDefault="00115EAC" w:rsidP="008576C8">
            <w:pPr>
              <w:tabs>
                <w:tab w:val="clear" w:pos="227"/>
                <w:tab w:val="clear" w:pos="454"/>
                <w:tab w:val="clear" w:pos="680"/>
                <w:tab w:val="clear" w:pos="907"/>
              </w:tabs>
              <w:spacing w:line="240" w:lineRule="auto"/>
              <w:jc w:val="right"/>
              <w:rPr>
                <w:rFonts w:ascii="Angsana New" w:hAnsi="Angsana New"/>
                <w:sz w:val="22"/>
                <w:szCs w:val="22"/>
                <w:cs/>
              </w:rPr>
            </w:pPr>
          </w:p>
        </w:tc>
        <w:tc>
          <w:tcPr>
            <w:tcW w:w="973" w:type="dxa"/>
            <w:shd w:val="clear" w:color="auto" w:fill="auto"/>
            <w:vAlign w:val="bottom"/>
          </w:tcPr>
          <w:p w14:paraId="33613EDA" w14:textId="77777777" w:rsidR="00115EAC" w:rsidRDefault="00115EAC" w:rsidP="008576C8">
            <w:pPr>
              <w:tabs>
                <w:tab w:val="clear" w:pos="227"/>
                <w:tab w:val="clear" w:pos="454"/>
                <w:tab w:val="clear" w:pos="680"/>
                <w:tab w:val="clear" w:pos="907"/>
              </w:tabs>
              <w:spacing w:line="240" w:lineRule="auto"/>
              <w:ind w:left="-113"/>
              <w:jc w:val="right"/>
              <w:rPr>
                <w:rFonts w:ascii="Angsana New" w:hAnsi="Angsana New"/>
                <w:sz w:val="22"/>
                <w:szCs w:val="22"/>
              </w:rPr>
            </w:pP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BD3787">
          <w:pgSz w:w="16834" w:h="11909" w:orient="landscape" w:code="9"/>
          <w:pgMar w:top="1138" w:right="1138" w:bottom="1440" w:left="1570" w:header="706" w:footer="864" w:gutter="0"/>
          <w:pgNumType w:start="26"/>
          <w:cols w:space="720"/>
          <w:docGrid w:linePitch="245"/>
        </w:sectPr>
      </w:pPr>
    </w:p>
    <w:p w14:paraId="7C639353" w14:textId="6CF84F06" w:rsidR="00476807" w:rsidRPr="000C0758" w:rsidRDefault="00476807" w:rsidP="00F0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rPr>
          <w:rFonts w:ascii="Angsana New" w:eastAsia="Calibri" w:hAnsi="Angsana New"/>
          <w:spacing w:val="-4"/>
          <w:sz w:val="28"/>
          <w:szCs w:val="28"/>
          <w:u w:val="single"/>
        </w:rPr>
      </w:pPr>
      <w:r w:rsidRPr="000C0758">
        <w:rPr>
          <w:rFonts w:ascii="Angsana New" w:eastAsia="Calibri" w:hAnsi="Angsana New"/>
          <w:spacing w:val="-4"/>
          <w:sz w:val="28"/>
          <w:szCs w:val="28"/>
          <w:u w:val="single"/>
        </w:rPr>
        <w:lastRenderedPageBreak/>
        <w:t xml:space="preserve">Information Technology Group </w:t>
      </w:r>
      <w:proofErr w:type="gramStart"/>
      <w:r w:rsidRPr="000C0758">
        <w:rPr>
          <w:rFonts w:ascii="Angsana New" w:eastAsia="Calibri" w:hAnsi="Angsana New"/>
          <w:spacing w:val="-4"/>
          <w:sz w:val="28"/>
          <w:szCs w:val="28"/>
          <w:u w:val="single"/>
        </w:rPr>
        <w:t>Co</w:t>
      </w:r>
      <w:r w:rsidRPr="000C0758">
        <w:rPr>
          <w:rFonts w:ascii="Angsana New" w:eastAsia="Calibri" w:hAnsi="Angsana New"/>
          <w:spacing w:val="-4"/>
          <w:sz w:val="28"/>
          <w:szCs w:val="28"/>
          <w:u w:val="single"/>
          <w:cs/>
        </w:rPr>
        <w:t>.</w:t>
      </w:r>
      <w:r w:rsidRPr="000C0758">
        <w:rPr>
          <w:rFonts w:ascii="Angsana New" w:eastAsia="Calibri" w:hAnsi="Angsana New"/>
          <w:spacing w:val="-4"/>
          <w:sz w:val="28"/>
          <w:szCs w:val="28"/>
          <w:u w:val="single"/>
        </w:rPr>
        <w:t>,Ltd</w:t>
      </w:r>
      <w:r w:rsidRPr="000C0758">
        <w:rPr>
          <w:rFonts w:ascii="Angsana New" w:eastAsia="Calibri" w:hAnsi="Angsana New"/>
          <w:spacing w:val="-4"/>
          <w:sz w:val="28"/>
          <w:szCs w:val="28"/>
          <w:u w:val="single"/>
          <w:cs/>
        </w:rPr>
        <w:t>.</w:t>
      </w:r>
      <w:proofErr w:type="gramEnd"/>
    </w:p>
    <w:p w14:paraId="760029D1" w14:textId="27F4403B" w:rsidR="00484ECD" w:rsidRPr="003E76D9" w:rsidRDefault="00484ECD" w:rsidP="00F01DD2">
      <w:pPr>
        <w:pStyle w:val="ListParagraph"/>
        <w:spacing w:before="120" w:after="120" w:line="240" w:lineRule="auto"/>
        <w:ind w:left="567" w:right="32"/>
        <w:jc w:val="thaiDistribute"/>
        <w:rPr>
          <w:rFonts w:ascii="Angsana New" w:eastAsia="Calibri" w:hAnsi="Angsana New"/>
          <w:spacing w:val="-4"/>
          <w:sz w:val="28"/>
        </w:rPr>
      </w:pPr>
      <w:r w:rsidRPr="003E76D9">
        <w:rPr>
          <w:rFonts w:ascii="Angsana New" w:eastAsia="Calibri" w:hAnsi="Angsana New"/>
          <w:spacing w:val="-4"/>
          <w:sz w:val="28"/>
        </w:rPr>
        <w:t>The associate company</w:t>
      </w:r>
      <w:r w:rsidRPr="003E76D9">
        <w:rPr>
          <w:rFonts w:ascii="Angsana New" w:eastAsia="Calibri" w:hAnsi="Angsana New" w:hint="cs"/>
          <w:spacing w:val="-4"/>
          <w:sz w:val="28"/>
          <w:cs/>
        </w:rPr>
        <w:t xml:space="preserve"> </w:t>
      </w:r>
      <w:r w:rsidRPr="003E76D9">
        <w:rPr>
          <w:rFonts w:ascii="Angsana New" w:eastAsia="Calibri" w:hAnsi="Angsana New"/>
          <w:spacing w:val="-4"/>
          <w:sz w:val="28"/>
        </w:rPr>
        <w:t>has operating capital deficiency and</w:t>
      </w:r>
      <w:r w:rsidRPr="003E76D9">
        <w:rPr>
          <w:rFonts w:ascii="Angsana New" w:eastAsia="Calibri" w:hAnsi="Angsana New"/>
          <w:spacing w:val="-4"/>
          <w:sz w:val="28"/>
          <w:cs/>
        </w:rPr>
        <w:t xml:space="preserve"> </w:t>
      </w:r>
      <w:r w:rsidRPr="003E76D9">
        <w:rPr>
          <w:rFonts w:ascii="Angsana New" w:eastAsia="Calibri" w:hAnsi="Angsana New"/>
          <w:spacing w:val="-4"/>
          <w:sz w:val="28"/>
        </w:rPr>
        <w:t>situation indicate certain significant uncertainties which would cast a doubt as to the associate</w:t>
      </w:r>
      <w:r w:rsidRPr="003E76D9">
        <w:rPr>
          <w:rFonts w:ascii="Angsana New" w:eastAsia="Calibri" w:hAnsi="Angsana New"/>
          <w:spacing w:val="-4"/>
          <w:sz w:val="28"/>
          <w:cs/>
        </w:rPr>
        <w:t xml:space="preserve"> </w:t>
      </w:r>
      <w:r w:rsidRPr="003E76D9">
        <w:rPr>
          <w:rFonts w:ascii="Angsana New" w:eastAsia="Calibri" w:hAnsi="Angsana New"/>
          <w:spacing w:val="-4"/>
          <w:sz w:val="28"/>
        </w:rPr>
        <w:t>company</w:t>
      </w:r>
      <w:r w:rsidRPr="003E76D9">
        <w:rPr>
          <w:rFonts w:ascii="Angsana New" w:eastAsia="Calibri" w:hAnsi="Angsana New"/>
          <w:spacing w:val="-4"/>
          <w:sz w:val="28"/>
          <w:cs/>
        </w:rPr>
        <w:t>’</w:t>
      </w:r>
      <w:r w:rsidRPr="003E76D9">
        <w:rPr>
          <w:rFonts w:ascii="Angsana New" w:eastAsia="Calibri" w:hAnsi="Angsana New"/>
          <w:spacing w:val="-4"/>
          <w:sz w:val="28"/>
        </w:rPr>
        <w:t>s ability to continue as a going concern</w:t>
      </w:r>
      <w:r w:rsidRPr="003E76D9">
        <w:rPr>
          <w:rFonts w:ascii="Angsana New" w:eastAsia="Calibri" w:hAnsi="Angsana New"/>
          <w:spacing w:val="-4"/>
          <w:sz w:val="28"/>
          <w:cs/>
        </w:rPr>
        <w:t xml:space="preserve">. </w:t>
      </w:r>
      <w:r w:rsidRPr="003E76D9">
        <w:rPr>
          <w:rFonts w:ascii="Angsana New" w:eastAsia="Calibri" w:hAnsi="Angsana New"/>
          <w:spacing w:val="-4"/>
          <w:sz w:val="28"/>
        </w:rPr>
        <w:t>The management of the Group cannot reliably estimate</w:t>
      </w:r>
      <w:r w:rsidRPr="003E76D9">
        <w:rPr>
          <w:rFonts w:ascii="Angsana New" w:eastAsia="Calibri" w:hAnsi="Angsana New"/>
          <w:spacing w:val="-4"/>
          <w:sz w:val="28"/>
          <w:cs/>
        </w:rPr>
        <w:t xml:space="preserve"> </w:t>
      </w:r>
      <w:r w:rsidRPr="003E76D9">
        <w:rPr>
          <w:rFonts w:ascii="Angsana New" w:eastAsia="Calibri" w:hAnsi="Angsana New"/>
          <w:spacing w:val="-4"/>
          <w:sz w:val="28"/>
        </w:rPr>
        <w:t>the amount of time required to recover its investment in the associate</w:t>
      </w:r>
      <w:r w:rsidRPr="003E76D9">
        <w:rPr>
          <w:rFonts w:ascii="Angsana New" w:eastAsia="Calibri" w:hAnsi="Angsana New"/>
          <w:spacing w:val="-4"/>
          <w:sz w:val="28"/>
          <w:cs/>
        </w:rPr>
        <w:t xml:space="preserve">. </w:t>
      </w:r>
      <w:r w:rsidRPr="003E76D9">
        <w:rPr>
          <w:rFonts w:ascii="Angsana New" w:eastAsia="Calibri" w:hAnsi="Angsana New"/>
          <w:spacing w:val="-4"/>
          <w:sz w:val="28"/>
        </w:rPr>
        <w:t xml:space="preserve">The Group recorded full impairment loss on all remaining balances of investment in the associate in the separate financial statements as </w:t>
      </w:r>
      <w:proofErr w:type="gramStart"/>
      <w:r w:rsidRPr="003E76D9">
        <w:rPr>
          <w:rFonts w:ascii="Angsana New" w:eastAsia="Calibri" w:hAnsi="Angsana New"/>
          <w:spacing w:val="-4"/>
          <w:sz w:val="28"/>
        </w:rPr>
        <w:t>at</w:t>
      </w:r>
      <w:proofErr w:type="gramEnd"/>
      <w:r w:rsidRPr="003E76D9">
        <w:rPr>
          <w:rFonts w:ascii="Angsana New" w:eastAsia="Calibri" w:hAnsi="Angsana New"/>
          <w:spacing w:val="-4"/>
          <w:sz w:val="28"/>
        </w:rPr>
        <w:t xml:space="preserve"> </w:t>
      </w:r>
      <w:r w:rsidR="008F4889" w:rsidRPr="003E76D9">
        <w:rPr>
          <w:rFonts w:ascii="Angsana New" w:eastAsia="Calibri" w:hAnsi="Angsana New"/>
          <w:spacing w:val="-4"/>
          <w:sz w:val="28"/>
        </w:rPr>
        <w:t>March 31, 2022</w:t>
      </w:r>
      <w:r w:rsidRPr="003E76D9">
        <w:rPr>
          <w:rFonts w:ascii="Angsana New" w:eastAsia="Calibri" w:hAnsi="Angsana New"/>
          <w:spacing w:val="-4"/>
          <w:sz w:val="28"/>
          <w:cs/>
        </w:rPr>
        <w:t xml:space="preserve"> </w:t>
      </w:r>
      <w:r w:rsidRPr="003E76D9">
        <w:rPr>
          <w:rFonts w:ascii="Angsana New" w:eastAsia="Calibri" w:hAnsi="Angsana New"/>
          <w:spacing w:val="-4"/>
          <w:sz w:val="28"/>
        </w:rPr>
        <w:t xml:space="preserve">as required by TAS 36 </w:t>
      </w:r>
      <w:r w:rsidRPr="003E76D9">
        <w:rPr>
          <w:rFonts w:ascii="Angsana New" w:eastAsia="Calibri" w:hAnsi="Angsana New"/>
          <w:spacing w:val="-4"/>
          <w:sz w:val="28"/>
          <w:cs/>
        </w:rPr>
        <w:t>“</w:t>
      </w:r>
      <w:r w:rsidRPr="003E76D9">
        <w:rPr>
          <w:rFonts w:ascii="Angsana New" w:eastAsia="Calibri" w:hAnsi="Angsana New"/>
          <w:spacing w:val="-4"/>
          <w:sz w:val="28"/>
        </w:rPr>
        <w:t>Impairment of Assets</w:t>
      </w:r>
      <w:r w:rsidRPr="003E76D9">
        <w:rPr>
          <w:rFonts w:ascii="Angsana New" w:eastAsia="Calibri" w:hAnsi="Angsana New"/>
          <w:spacing w:val="-4"/>
          <w:sz w:val="28"/>
          <w:cs/>
        </w:rPr>
        <w:t xml:space="preserve">.” </w:t>
      </w:r>
      <w:r w:rsidRPr="003E76D9">
        <w:rPr>
          <w:rFonts w:ascii="Angsana New" w:eastAsia="Calibri" w:hAnsi="Angsana New"/>
          <w:spacing w:val="-4"/>
          <w:sz w:val="28"/>
        </w:rPr>
        <w:t xml:space="preserve">The standard provided that when the recoverable amount of an investment is less than </w:t>
      </w:r>
      <w:proofErr w:type="gramStart"/>
      <w:r w:rsidRPr="003E76D9">
        <w:rPr>
          <w:rFonts w:ascii="Angsana New" w:eastAsia="Calibri" w:hAnsi="Angsana New"/>
          <w:spacing w:val="-4"/>
          <w:sz w:val="28"/>
        </w:rPr>
        <w:t>its</w:t>
      </w:r>
      <w:proofErr w:type="gramEnd"/>
      <w:r w:rsidRPr="003E76D9">
        <w:rPr>
          <w:rFonts w:ascii="Angsana New" w:eastAsia="Calibri" w:hAnsi="Angsana New"/>
          <w:spacing w:val="-4"/>
          <w:sz w:val="28"/>
        </w:rPr>
        <w:t xml:space="preserve"> carrying value, the Company must record impairment loss on such investment directly in the profit or loss by reducing the investment cost to its recoverable amount</w:t>
      </w:r>
      <w:r w:rsidRPr="003E76D9">
        <w:rPr>
          <w:rFonts w:ascii="Angsana New" w:eastAsia="Calibri" w:hAnsi="Angsana New"/>
          <w:spacing w:val="-4"/>
          <w:sz w:val="28"/>
          <w:cs/>
        </w:rPr>
        <w:t>.</w:t>
      </w:r>
    </w:p>
    <w:p w14:paraId="7F5134F4" w14:textId="2B4DC8F5" w:rsidR="00484ECD" w:rsidRPr="000C0758" w:rsidRDefault="00484ECD" w:rsidP="00F01DD2">
      <w:pPr>
        <w:pStyle w:val="ListParagraph"/>
        <w:spacing w:before="120" w:after="120" w:line="240" w:lineRule="auto"/>
        <w:ind w:left="567" w:right="32"/>
        <w:jc w:val="thaiDistribute"/>
        <w:rPr>
          <w:rFonts w:ascii="Angsana New" w:eastAsia="Calibri" w:hAnsi="Angsana New"/>
          <w:spacing w:val="-4"/>
          <w:sz w:val="28"/>
        </w:rPr>
      </w:pPr>
      <w:r w:rsidRPr="000C0758">
        <w:rPr>
          <w:rFonts w:ascii="Angsana New" w:eastAsia="Calibri" w:hAnsi="Angsana New"/>
          <w:spacing w:val="-4"/>
          <w:sz w:val="28"/>
        </w:rPr>
        <w:t xml:space="preserve">In the consolidated financial statements, the Group complies with TAS 28 “Investments in Associates and Joint Ventures” which states that the Group normally must record share of loss of an </w:t>
      </w:r>
      <w:proofErr w:type="gramStart"/>
      <w:r w:rsidRPr="000C0758">
        <w:rPr>
          <w:rFonts w:ascii="Angsana New" w:eastAsia="Calibri" w:hAnsi="Angsana New"/>
          <w:spacing w:val="-4"/>
          <w:sz w:val="28"/>
        </w:rPr>
        <w:t>associate equals</w:t>
      </w:r>
      <w:proofErr w:type="gramEnd"/>
      <w:r w:rsidRPr="000C0758">
        <w:rPr>
          <w:rFonts w:ascii="Angsana New" w:eastAsia="Calibri" w:hAnsi="Angsana New"/>
          <w:spacing w:val="-4"/>
          <w:sz w:val="28"/>
        </w:rPr>
        <w:t xml:space="preserve"> to its interest in the associate. The Group </w:t>
      </w:r>
      <w:proofErr w:type="gramStart"/>
      <w:r w:rsidRPr="000C0758">
        <w:rPr>
          <w:rFonts w:ascii="Angsana New" w:eastAsia="Calibri" w:hAnsi="Angsana New"/>
          <w:spacing w:val="-4"/>
          <w:sz w:val="28"/>
        </w:rPr>
        <w:t>has to</w:t>
      </w:r>
      <w:proofErr w:type="gramEnd"/>
      <w:r w:rsidRPr="000C0758">
        <w:rPr>
          <w:rFonts w:ascii="Angsana New" w:eastAsia="Calibri" w:hAnsi="Angsana New"/>
          <w:spacing w:val="-4"/>
          <w:sz w:val="28"/>
        </w:rPr>
        <w:t xml:space="preserve"> cease recognizing its share of loss that exceeds their interests in the associate. Therefore, in the consolidated financial statements as </w:t>
      </w:r>
      <w:proofErr w:type="gramStart"/>
      <w:r w:rsidRPr="000C0758">
        <w:rPr>
          <w:rFonts w:ascii="Angsana New" w:eastAsia="Calibri" w:hAnsi="Angsana New"/>
          <w:spacing w:val="-4"/>
          <w:sz w:val="28"/>
        </w:rPr>
        <w:t>at</w:t>
      </w:r>
      <w:proofErr w:type="gramEnd"/>
      <w:r w:rsidRPr="000C0758">
        <w:rPr>
          <w:rFonts w:ascii="Angsana New" w:eastAsia="Calibri" w:hAnsi="Angsana New"/>
          <w:spacing w:val="-4"/>
          <w:sz w:val="28"/>
        </w:rPr>
        <w:t xml:space="preserve"> </w:t>
      </w:r>
      <w:r w:rsidR="008F4889" w:rsidRPr="008F4889">
        <w:rPr>
          <w:rFonts w:ascii="Angsana New" w:eastAsia="Calibri" w:hAnsi="Angsana New"/>
          <w:spacing w:val="-4"/>
          <w:sz w:val="28"/>
        </w:rPr>
        <w:t>March 31, 202</w:t>
      </w:r>
      <w:r w:rsidR="008F4889">
        <w:rPr>
          <w:rFonts w:ascii="Angsana New" w:eastAsia="Calibri" w:hAnsi="Angsana New"/>
          <w:spacing w:val="-4"/>
          <w:sz w:val="28"/>
        </w:rPr>
        <w:t>2</w:t>
      </w:r>
      <w:r w:rsidR="008F4889" w:rsidRPr="008F4889">
        <w:rPr>
          <w:rFonts w:ascii="Angsana New" w:eastAsia="Calibri" w:hAnsi="Angsana New"/>
          <w:spacing w:val="-4"/>
          <w:sz w:val="28"/>
        </w:rPr>
        <w:t xml:space="preserve"> and as at December 3</w:t>
      </w:r>
      <w:r w:rsidR="008F4889">
        <w:rPr>
          <w:rFonts w:ascii="Angsana New" w:eastAsia="Calibri" w:hAnsi="Angsana New"/>
          <w:spacing w:val="-4"/>
          <w:sz w:val="28"/>
        </w:rPr>
        <w:t>1</w:t>
      </w:r>
      <w:r w:rsidR="008F4889" w:rsidRPr="008F4889">
        <w:rPr>
          <w:rFonts w:ascii="Angsana New" w:eastAsia="Calibri" w:hAnsi="Angsana New"/>
          <w:spacing w:val="-4"/>
          <w:sz w:val="28"/>
        </w:rPr>
        <w:t>, 202</w:t>
      </w:r>
      <w:r w:rsidR="008F4889">
        <w:rPr>
          <w:rFonts w:ascii="Angsana New" w:eastAsia="Calibri" w:hAnsi="Angsana New"/>
          <w:spacing w:val="-4"/>
          <w:sz w:val="28"/>
        </w:rPr>
        <w:t>1</w:t>
      </w:r>
      <w:r w:rsidRPr="000C0758">
        <w:rPr>
          <w:rFonts w:ascii="Angsana New" w:eastAsia="Calibri" w:hAnsi="Angsana New"/>
          <w:spacing w:val="-4"/>
          <w:sz w:val="28"/>
        </w:rPr>
        <w:t>,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181D62FB" w14:textId="166B7980" w:rsidR="00A40FF5" w:rsidRPr="00AD6E54" w:rsidRDefault="00686878"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1A04B9B5" w:rsidR="005C45E4" w:rsidRPr="001B29AE" w:rsidRDefault="00686878" w:rsidP="00343D4A">
      <w:pPr>
        <w:tabs>
          <w:tab w:val="clear" w:pos="454"/>
          <w:tab w:val="clear" w:pos="680"/>
          <w:tab w:val="left" w:pos="9711"/>
          <w:tab w:val="left" w:pos="9960"/>
        </w:tabs>
        <w:spacing w:before="120" w:after="120" w:line="240" w:lineRule="auto"/>
        <w:ind w:left="567"/>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proofErr w:type="gramStart"/>
      <w:r w:rsidR="00C601B3" w:rsidRPr="00C601B3">
        <w:rPr>
          <w:rFonts w:ascii="Angsana New" w:hAnsi="Angsana New"/>
          <w:sz w:val="28"/>
          <w:szCs w:val="28"/>
          <w:lang w:val="en-GB"/>
        </w:rPr>
        <w:t>at</w:t>
      </w:r>
      <w:proofErr w:type="gramEnd"/>
      <w:r w:rsidR="00C601B3" w:rsidRPr="00C601B3">
        <w:rPr>
          <w:rFonts w:ascii="Angsana New" w:hAnsi="Angsana New"/>
          <w:sz w:val="28"/>
          <w:szCs w:val="28"/>
          <w:lang w:val="en-GB"/>
        </w:rPr>
        <w:t xml:space="preserve"> March 31, 202</w:t>
      </w:r>
      <w:r w:rsidR="00C601B3">
        <w:rPr>
          <w:rFonts w:ascii="Angsana New" w:hAnsi="Angsana New"/>
          <w:sz w:val="28"/>
          <w:szCs w:val="28"/>
          <w:lang w:val="en-GB"/>
        </w:rPr>
        <w:t>2</w:t>
      </w:r>
      <w:r w:rsidR="00C601B3" w:rsidRPr="00C601B3">
        <w:rPr>
          <w:rFonts w:ascii="Angsana New" w:hAnsi="Angsana New"/>
          <w:sz w:val="28"/>
          <w:szCs w:val="28"/>
          <w:lang w:val="en-GB"/>
        </w:rPr>
        <w:t xml:space="preserve"> and December 31, 202</w:t>
      </w:r>
      <w:r w:rsidR="00C601B3">
        <w:rPr>
          <w:rFonts w:ascii="Angsana New" w:hAnsi="Angsana New"/>
          <w:sz w:val="28"/>
          <w:szCs w:val="28"/>
          <w:lang w:val="en-GB"/>
        </w:rPr>
        <w:t>1</w:t>
      </w:r>
      <w:r w:rsidR="00C601B3" w:rsidRPr="00C601B3">
        <w:rPr>
          <w:rFonts w:ascii="Angsana New" w:hAnsi="Angsana New"/>
          <w:sz w:val="28"/>
          <w:szCs w:val="28"/>
          <w:lang w:val="en-GB"/>
        </w:rPr>
        <w:t xml:space="preserve"> </w:t>
      </w:r>
      <w:r w:rsidR="00A40FF5" w:rsidRPr="00B70559">
        <w:rPr>
          <w:rFonts w:ascii="Angsana New" w:hAnsi="Angsana New"/>
          <w:sz w:val="28"/>
          <w:szCs w:val="28"/>
          <w:lang w:val="en-GB"/>
        </w:rPr>
        <w:t>which are stated at cost are as follow:</w:t>
      </w:r>
    </w:p>
    <w:tbl>
      <w:tblPr>
        <w:tblW w:w="10029" w:type="dxa"/>
        <w:tblInd w:w="18" w:type="dxa"/>
        <w:tblLayout w:type="fixed"/>
        <w:tblLook w:val="0000" w:firstRow="0" w:lastRow="0" w:firstColumn="0" w:lastColumn="0" w:noHBand="0" w:noVBand="0"/>
      </w:tblPr>
      <w:tblGrid>
        <w:gridCol w:w="1308"/>
        <w:gridCol w:w="1090"/>
        <w:gridCol w:w="1090"/>
        <w:gridCol w:w="1090"/>
        <w:gridCol w:w="1164"/>
        <w:gridCol w:w="1015"/>
        <w:gridCol w:w="1091"/>
        <w:gridCol w:w="1089"/>
        <w:gridCol w:w="1092"/>
      </w:tblGrid>
      <w:tr w:rsidR="00AD6E54" w:rsidRPr="001068F2" w14:paraId="256A25DD" w14:textId="77777777" w:rsidTr="000C0758">
        <w:trPr>
          <w:cantSplit/>
          <w:trHeight w:val="123"/>
        </w:trPr>
        <w:tc>
          <w:tcPr>
            <w:tcW w:w="1308"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21"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w:t>
            </w:r>
            <w:proofErr w:type="gramStart"/>
            <w:r w:rsidRPr="001068F2">
              <w:rPr>
                <w:rFonts w:ascii="Angsana New" w:hAnsi="Angsana New"/>
                <w:sz w:val="25"/>
                <w:szCs w:val="25"/>
                <w:lang w:val="en-US" w:eastAsia="en-US"/>
              </w:rPr>
              <w:t>Unit :</w:t>
            </w:r>
            <w:proofErr w:type="gramEnd"/>
            <w:r w:rsidRPr="001068F2">
              <w:rPr>
                <w:rFonts w:ascii="Angsana New" w:hAnsi="Angsana New"/>
                <w:sz w:val="25"/>
                <w:szCs w:val="25"/>
                <w:lang w:val="en-US" w:eastAsia="en-US"/>
              </w:rPr>
              <w:t xml:space="preserve"> Thousand Baht)</w:t>
            </w:r>
          </w:p>
        </w:tc>
      </w:tr>
      <w:tr w:rsidR="007F2ABB" w:rsidRPr="001068F2" w14:paraId="77BF96DA" w14:textId="77777777" w:rsidTr="00C601B3">
        <w:trPr>
          <w:cantSplit/>
          <w:trHeight w:val="391"/>
        </w:trPr>
        <w:tc>
          <w:tcPr>
            <w:tcW w:w="1308" w:type="dxa"/>
          </w:tcPr>
          <w:p w14:paraId="7D2A414A" w14:textId="50BD2AB9" w:rsidR="007F2ABB" w:rsidRPr="001068F2" w:rsidRDefault="007F2ABB" w:rsidP="007F2ABB">
            <w:pPr>
              <w:pStyle w:val="Header"/>
              <w:tabs>
                <w:tab w:val="clear" w:pos="227"/>
                <w:tab w:val="clear" w:pos="1644"/>
              </w:tabs>
              <w:spacing w:line="240" w:lineRule="auto"/>
              <w:ind w:left="-42"/>
              <w:jc w:val="center"/>
              <w:rPr>
                <w:rFonts w:ascii="Angsana New" w:hAnsi="Angsana New"/>
                <w:sz w:val="25"/>
                <w:szCs w:val="25"/>
              </w:rPr>
            </w:pPr>
          </w:p>
        </w:tc>
        <w:tc>
          <w:tcPr>
            <w:tcW w:w="2180" w:type="dxa"/>
            <w:gridSpan w:val="2"/>
            <w:vAlign w:val="bottom"/>
          </w:tcPr>
          <w:p w14:paraId="59179E34" w14:textId="1FCE470C"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254" w:type="dxa"/>
            <w:gridSpan w:val="2"/>
            <w:vAlign w:val="bottom"/>
          </w:tcPr>
          <w:p w14:paraId="7A1D2780" w14:textId="384AB761"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w:t>
            </w:r>
            <w:r>
              <w:rPr>
                <w:rFonts w:ascii="Angsana New" w:hAnsi="Angsana New"/>
                <w:sz w:val="25"/>
                <w:szCs w:val="25"/>
              </w:rPr>
              <w:t>ercentage of shareholding</w:t>
            </w:r>
          </w:p>
        </w:tc>
        <w:tc>
          <w:tcPr>
            <w:tcW w:w="2106" w:type="dxa"/>
            <w:gridSpan w:val="2"/>
            <w:vAlign w:val="bottom"/>
          </w:tcPr>
          <w:p w14:paraId="4B8147F2" w14:textId="576E8E94"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1" w:type="dxa"/>
            <w:gridSpan w:val="2"/>
            <w:vAlign w:val="bottom"/>
          </w:tcPr>
          <w:p w14:paraId="39B1DEDD" w14:textId="4760AE8A"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C601B3" w:rsidRPr="001068F2" w14:paraId="1864C1B0" w14:textId="77777777" w:rsidTr="00C601B3">
        <w:trPr>
          <w:cantSplit/>
          <w:trHeight w:val="73"/>
        </w:trPr>
        <w:tc>
          <w:tcPr>
            <w:tcW w:w="1308" w:type="dxa"/>
          </w:tcPr>
          <w:p w14:paraId="2D32956E" w14:textId="77777777" w:rsidR="00C601B3" w:rsidRPr="001068F2" w:rsidRDefault="00C601B3" w:rsidP="00C601B3">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90" w:type="dxa"/>
            <w:shd w:val="clear" w:color="auto" w:fill="auto"/>
            <w:vAlign w:val="bottom"/>
          </w:tcPr>
          <w:p w14:paraId="089B77ED" w14:textId="7DF37F09" w:rsidR="00C601B3" w:rsidRPr="00853FAB"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90" w:type="dxa"/>
            <w:shd w:val="clear" w:color="auto" w:fill="auto"/>
            <w:vAlign w:val="bottom"/>
          </w:tcPr>
          <w:p w14:paraId="4F548634" w14:textId="7A2C8352" w:rsidR="00C601B3" w:rsidRPr="001068F2"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90" w:type="dxa"/>
            <w:shd w:val="clear" w:color="auto" w:fill="auto"/>
            <w:vAlign w:val="bottom"/>
          </w:tcPr>
          <w:p w14:paraId="78AD6130" w14:textId="3BE7E1B7" w:rsidR="00C601B3" w:rsidRPr="007F2ABB" w:rsidRDefault="00C601B3" w:rsidP="00C601B3">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164" w:type="dxa"/>
            <w:shd w:val="clear" w:color="auto" w:fill="auto"/>
            <w:vAlign w:val="bottom"/>
          </w:tcPr>
          <w:p w14:paraId="2E7668A6" w14:textId="0D5C462E" w:rsidR="00C601B3" w:rsidRPr="007F2ABB" w:rsidRDefault="00C601B3" w:rsidP="00C601B3">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15" w:type="dxa"/>
            <w:shd w:val="clear" w:color="auto" w:fill="auto"/>
            <w:vAlign w:val="bottom"/>
          </w:tcPr>
          <w:p w14:paraId="0F9965AD" w14:textId="2FA41F77" w:rsidR="00C601B3" w:rsidRPr="001068F2"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91" w:type="dxa"/>
            <w:shd w:val="clear" w:color="auto" w:fill="auto"/>
            <w:vAlign w:val="bottom"/>
          </w:tcPr>
          <w:p w14:paraId="0ADE4843" w14:textId="366D1408" w:rsidR="00C601B3" w:rsidRPr="001068F2"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w:t>
            </w:r>
            <w:r>
              <w:rPr>
                <w:rFonts w:ascii="Angsana New" w:hAnsi="Angsana New"/>
                <w:sz w:val="25"/>
                <w:szCs w:val="25"/>
                <w:lang w:val="en-GB"/>
              </w:rPr>
              <w:t>21</w:t>
            </w:r>
          </w:p>
        </w:tc>
        <w:tc>
          <w:tcPr>
            <w:tcW w:w="1089" w:type="dxa"/>
            <w:shd w:val="clear" w:color="auto" w:fill="auto"/>
            <w:vAlign w:val="bottom"/>
          </w:tcPr>
          <w:p w14:paraId="0C86DE7A" w14:textId="336EECD4" w:rsidR="00C601B3" w:rsidRPr="001068F2"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2022</w:t>
            </w:r>
          </w:p>
        </w:tc>
        <w:tc>
          <w:tcPr>
            <w:tcW w:w="1092" w:type="dxa"/>
            <w:shd w:val="clear" w:color="auto" w:fill="auto"/>
            <w:vAlign w:val="bottom"/>
          </w:tcPr>
          <w:p w14:paraId="2D11A146" w14:textId="72CE84E0" w:rsidR="00C601B3" w:rsidRPr="001068F2" w:rsidRDefault="00C601B3" w:rsidP="00C601B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2021</w:t>
            </w:r>
          </w:p>
        </w:tc>
      </w:tr>
      <w:tr w:rsidR="00616EE9" w:rsidRPr="001068F2" w14:paraId="40C54D8A" w14:textId="77777777" w:rsidTr="00F01DD2">
        <w:trPr>
          <w:cantSplit/>
          <w:trHeight w:val="251"/>
        </w:trPr>
        <w:tc>
          <w:tcPr>
            <w:tcW w:w="1308" w:type="dxa"/>
          </w:tcPr>
          <w:p w14:paraId="6C674CCF" w14:textId="77777777" w:rsidR="00616EE9" w:rsidRPr="001068F2" w:rsidRDefault="00616EE9" w:rsidP="00616EE9">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90" w:type="dxa"/>
            <w:shd w:val="clear" w:color="auto" w:fill="auto"/>
            <w:vAlign w:val="bottom"/>
          </w:tcPr>
          <w:p w14:paraId="51FA932A" w14:textId="1A4CF22B" w:rsidR="00616EE9" w:rsidRPr="00115EAC" w:rsidRDefault="00046A64" w:rsidP="00616EE9">
            <w:pPr>
              <w:spacing w:line="240" w:lineRule="auto"/>
              <w:ind w:left="-250"/>
              <w:jc w:val="right"/>
              <w:rPr>
                <w:rFonts w:ascii="Angsana New" w:hAnsi="Angsana New"/>
                <w:sz w:val="25"/>
                <w:szCs w:val="25"/>
              </w:rPr>
            </w:pPr>
            <w:r w:rsidRPr="00046A64">
              <w:rPr>
                <w:rFonts w:ascii="Angsana New" w:hAnsi="Angsana New" w:hint="cs"/>
                <w:sz w:val="25"/>
                <w:szCs w:val="25"/>
              </w:rPr>
              <w:t>100</w:t>
            </w:r>
            <w:r w:rsidR="00115EAC">
              <w:rPr>
                <w:rFonts w:ascii="Angsana New" w:hAnsi="Angsana New"/>
                <w:sz w:val="25"/>
                <w:szCs w:val="25"/>
              </w:rPr>
              <w:t>,000</w:t>
            </w:r>
          </w:p>
        </w:tc>
        <w:tc>
          <w:tcPr>
            <w:tcW w:w="1090" w:type="dxa"/>
            <w:shd w:val="clear" w:color="auto" w:fill="auto"/>
            <w:vAlign w:val="bottom"/>
          </w:tcPr>
          <w:p w14:paraId="14EC96BD" w14:textId="4250EE09" w:rsidR="00616EE9" w:rsidRPr="001068F2" w:rsidRDefault="00616EE9" w:rsidP="00616EE9">
            <w:pPr>
              <w:spacing w:line="240" w:lineRule="auto"/>
              <w:jc w:val="right"/>
              <w:rPr>
                <w:rFonts w:ascii="Angsana New" w:hAnsi="Angsana New"/>
                <w:sz w:val="25"/>
                <w:szCs w:val="25"/>
                <w:lang w:val="en-GB"/>
              </w:rPr>
            </w:pPr>
            <w:r>
              <w:rPr>
                <w:rFonts w:ascii="Angsana New" w:hAnsi="Angsana New"/>
                <w:sz w:val="25"/>
                <w:szCs w:val="25"/>
                <w:lang w:val="en-GB"/>
              </w:rPr>
              <w:t>100,000</w:t>
            </w:r>
          </w:p>
        </w:tc>
        <w:tc>
          <w:tcPr>
            <w:tcW w:w="1090" w:type="dxa"/>
            <w:shd w:val="clear" w:color="auto" w:fill="auto"/>
            <w:vAlign w:val="bottom"/>
          </w:tcPr>
          <w:p w14:paraId="535F9A64" w14:textId="4E889008" w:rsidR="00616EE9" w:rsidRPr="001068F2" w:rsidRDefault="00115EAC"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164" w:type="dxa"/>
            <w:shd w:val="clear" w:color="auto" w:fill="auto"/>
            <w:vAlign w:val="bottom"/>
          </w:tcPr>
          <w:p w14:paraId="15B2BDFB" w14:textId="249DF6AA" w:rsidR="00616EE9" w:rsidRPr="001068F2" w:rsidRDefault="00616EE9"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15" w:type="dxa"/>
            <w:shd w:val="clear" w:color="auto" w:fill="auto"/>
            <w:vAlign w:val="bottom"/>
          </w:tcPr>
          <w:p w14:paraId="052EFCE3" w14:textId="6020A59A" w:rsidR="00616EE9" w:rsidRPr="001068F2" w:rsidRDefault="00115EAC" w:rsidP="00616EE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1" w:type="dxa"/>
            <w:shd w:val="clear" w:color="auto" w:fill="auto"/>
            <w:vAlign w:val="bottom"/>
          </w:tcPr>
          <w:p w14:paraId="76A83481" w14:textId="6577AEF0" w:rsidR="00616EE9" w:rsidRPr="001068F2" w:rsidRDefault="00616EE9" w:rsidP="00616EE9">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89" w:type="dxa"/>
            <w:shd w:val="clear" w:color="auto" w:fill="auto"/>
            <w:vAlign w:val="bottom"/>
          </w:tcPr>
          <w:p w14:paraId="2DF320DD" w14:textId="5F7DFAA8" w:rsidR="00616EE9" w:rsidRPr="0083750C" w:rsidRDefault="00115EAC" w:rsidP="00616EE9">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92" w:type="dxa"/>
            <w:shd w:val="clear" w:color="auto" w:fill="auto"/>
            <w:vAlign w:val="bottom"/>
          </w:tcPr>
          <w:p w14:paraId="63409C9E" w14:textId="44EE790F" w:rsidR="00616EE9" w:rsidRPr="001068F2" w:rsidRDefault="00616EE9" w:rsidP="00616EE9">
            <w:pPr>
              <w:spacing w:line="240" w:lineRule="auto"/>
              <w:ind w:left="-44" w:firstLine="44"/>
              <w:jc w:val="right"/>
              <w:rPr>
                <w:rFonts w:ascii="Angsana New" w:hAnsi="Angsana New"/>
                <w:sz w:val="25"/>
                <w:szCs w:val="25"/>
                <w:cs/>
                <w:lang w:val="en-GB"/>
              </w:rPr>
            </w:pPr>
            <w:r>
              <w:rPr>
                <w:rFonts w:ascii="Angsana New" w:hAnsi="Angsana New"/>
                <w:sz w:val="25"/>
                <w:szCs w:val="25"/>
              </w:rPr>
              <w:t>-</w:t>
            </w:r>
          </w:p>
        </w:tc>
      </w:tr>
      <w:tr w:rsidR="00616EE9" w:rsidRPr="001068F2" w14:paraId="31891B77" w14:textId="77777777" w:rsidTr="00F01DD2">
        <w:trPr>
          <w:cantSplit/>
          <w:trHeight w:val="470"/>
        </w:trPr>
        <w:tc>
          <w:tcPr>
            <w:tcW w:w="1308" w:type="dxa"/>
          </w:tcPr>
          <w:p w14:paraId="5CB33267" w14:textId="5796BDBF" w:rsidR="00616EE9" w:rsidRPr="001068F2" w:rsidRDefault="00616EE9" w:rsidP="00616EE9">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90" w:type="dxa"/>
            <w:shd w:val="clear" w:color="auto" w:fill="auto"/>
            <w:vAlign w:val="bottom"/>
          </w:tcPr>
          <w:p w14:paraId="61A1919A" w14:textId="7F05E694" w:rsidR="00616EE9" w:rsidRPr="00B70559" w:rsidRDefault="00115EAC" w:rsidP="00616EE9">
            <w:pPr>
              <w:spacing w:line="240" w:lineRule="auto"/>
              <w:ind w:left="-250"/>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0E5BA846" w14:textId="7CC66AE1" w:rsidR="00616EE9" w:rsidRDefault="00616EE9" w:rsidP="00616EE9">
            <w:pPr>
              <w:spacing w:line="240" w:lineRule="auto"/>
              <w:jc w:val="right"/>
              <w:rPr>
                <w:rFonts w:ascii="Angsana New" w:hAnsi="Angsana New"/>
                <w:sz w:val="25"/>
                <w:szCs w:val="25"/>
              </w:rPr>
            </w:pPr>
            <w:r>
              <w:rPr>
                <w:rFonts w:ascii="Angsana New" w:hAnsi="Angsana New"/>
                <w:sz w:val="25"/>
                <w:szCs w:val="25"/>
              </w:rPr>
              <w:t>-</w:t>
            </w:r>
          </w:p>
        </w:tc>
        <w:tc>
          <w:tcPr>
            <w:tcW w:w="1090" w:type="dxa"/>
            <w:shd w:val="clear" w:color="auto" w:fill="auto"/>
            <w:vAlign w:val="bottom"/>
          </w:tcPr>
          <w:p w14:paraId="6D534B69" w14:textId="7215E4EE" w:rsidR="00616EE9" w:rsidRPr="001068F2" w:rsidRDefault="00115EAC" w:rsidP="00616EE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164" w:type="dxa"/>
            <w:shd w:val="clear" w:color="auto" w:fill="auto"/>
            <w:vAlign w:val="bottom"/>
          </w:tcPr>
          <w:p w14:paraId="2F80EE03" w14:textId="275BADBF" w:rsidR="00616EE9" w:rsidRDefault="00616EE9" w:rsidP="00616EE9">
            <w:pPr>
              <w:spacing w:line="240" w:lineRule="auto"/>
              <w:jc w:val="right"/>
              <w:rPr>
                <w:rFonts w:ascii="Angsana New" w:hAnsi="Angsana New"/>
                <w:sz w:val="25"/>
                <w:szCs w:val="25"/>
                <w:lang w:val="en-GB"/>
              </w:rPr>
            </w:pPr>
            <w:r>
              <w:rPr>
                <w:rFonts w:ascii="Angsana New" w:hAnsi="Angsana New"/>
                <w:sz w:val="25"/>
                <w:szCs w:val="25"/>
                <w:lang w:val="en-GB"/>
              </w:rPr>
              <w:t>100</w:t>
            </w:r>
          </w:p>
        </w:tc>
        <w:tc>
          <w:tcPr>
            <w:tcW w:w="1015" w:type="dxa"/>
            <w:shd w:val="clear" w:color="auto" w:fill="auto"/>
            <w:vAlign w:val="bottom"/>
          </w:tcPr>
          <w:p w14:paraId="0037AE1A" w14:textId="35EE7987" w:rsidR="00616EE9" w:rsidRPr="00361A7A" w:rsidRDefault="00115EAC" w:rsidP="00616EE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1" w:type="dxa"/>
            <w:shd w:val="clear" w:color="auto" w:fill="auto"/>
            <w:vAlign w:val="bottom"/>
          </w:tcPr>
          <w:p w14:paraId="731EDA15" w14:textId="2E5EABCF" w:rsidR="00616EE9" w:rsidRDefault="00616EE9" w:rsidP="00616EE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89" w:type="dxa"/>
            <w:shd w:val="clear" w:color="auto" w:fill="auto"/>
            <w:vAlign w:val="bottom"/>
          </w:tcPr>
          <w:p w14:paraId="01A15224" w14:textId="0B25BC42" w:rsidR="00616EE9" w:rsidRPr="001068F2" w:rsidRDefault="00115EAC" w:rsidP="00616EE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2" w:type="dxa"/>
            <w:shd w:val="clear" w:color="auto" w:fill="auto"/>
            <w:vAlign w:val="bottom"/>
          </w:tcPr>
          <w:p w14:paraId="24D8F058" w14:textId="0139B522" w:rsidR="00616EE9" w:rsidRDefault="00616EE9" w:rsidP="00616EE9">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lang w:val="en-GB"/>
              </w:rPr>
              <w:t>-</w:t>
            </w:r>
          </w:p>
        </w:tc>
      </w:tr>
      <w:tr w:rsidR="00616EE9" w:rsidRPr="001068F2" w14:paraId="09F526B9" w14:textId="77777777" w:rsidTr="00F01DD2">
        <w:trPr>
          <w:cantSplit/>
          <w:trHeight w:val="239"/>
        </w:trPr>
        <w:tc>
          <w:tcPr>
            <w:tcW w:w="1308" w:type="dxa"/>
          </w:tcPr>
          <w:p w14:paraId="6DC93087" w14:textId="77777777" w:rsidR="00616EE9" w:rsidRPr="001068F2" w:rsidRDefault="00616EE9" w:rsidP="00616EE9">
            <w:pPr>
              <w:spacing w:line="240" w:lineRule="auto"/>
              <w:ind w:left="186" w:hanging="186"/>
              <w:rPr>
                <w:rFonts w:ascii="Angsana New" w:hAnsi="Angsana New"/>
                <w:sz w:val="25"/>
                <w:szCs w:val="25"/>
              </w:rPr>
            </w:pPr>
            <w:r>
              <w:rPr>
                <w:rFonts w:ascii="Angsana New" w:hAnsi="Angsana New"/>
                <w:sz w:val="25"/>
                <w:szCs w:val="25"/>
              </w:rPr>
              <w:t>Total</w:t>
            </w:r>
          </w:p>
        </w:tc>
        <w:tc>
          <w:tcPr>
            <w:tcW w:w="1090" w:type="dxa"/>
            <w:shd w:val="clear" w:color="auto" w:fill="auto"/>
            <w:vAlign w:val="bottom"/>
          </w:tcPr>
          <w:p w14:paraId="5A578E19" w14:textId="77777777" w:rsidR="00616EE9" w:rsidRPr="0016719D" w:rsidRDefault="00616EE9" w:rsidP="00616EE9">
            <w:pPr>
              <w:spacing w:line="240" w:lineRule="auto"/>
              <w:ind w:left="-250"/>
              <w:jc w:val="right"/>
              <w:rPr>
                <w:rFonts w:ascii="Angsana New" w:hAnsi="Angsana New"/>
                <w:sz w:val="25"/>
                <w:szCs w:val="25"/>
                <w:lang w:val="en-GB"/>
              </w:rPr>
            </w:pPr>
          </w:p>
        </w:tc>
        <w:tc>
          <w:tcPr>
            <w:tcW w:w="1090" w:type="dxa"/>
            <w:shd w:val="clear" w:color="auto" w:fill="auto"/>
            <w:vAlign w:val="bottom"/>
          </w:tcPr>
          <w:p w14:paraId="6BF33404" w14:textId="77777777" w:rsidR="00616EE9" w:rsidRPr="001068F2" w:rsidRDefault="00616EE9" w:rsidP="00616EE9">
            <w:pPr>
              <w:spacing w:line="240" w:lineRule="auto"/>
              <w:jc w:val="right"/>
              <w:rPr>
                <w:rFonts w:ascii="Angsana New" w:hAnsi="Angsana New"/>
                <w:sz w:val="25"/>
                <w:szCs w:val="25"/>
                <w:lang w:val="en-GB"/>
              </w:rPr>
            </w:pPr>
          </w:p>
        </w:tc>
        <w:tc>
          <w:tcPr>
            <w:tcW w:w="1090" w:type="dxa"/>
            <w:shd w:val="clear" w:color="auto" w:fill="auto"/>
            <w:vAlign w:val="bottom"/>
          </w:tcPr>
          <w:p w14:paraId="6C1F5C9C" w14:textId="77777777" w:rsidR="00616EE9" w:rsidRPr="001068F2" w:rsidRDefault="00616EE9" w:rsidP="00616EE9">
            <w:pPr>
              <w:spacing w:line="240" w:lineRule="auto"/>
              <w:jc w:val="right"/>
              <w:rPr>
                <w:rFonts w:ascii="Angsana New" w:hAnsi="Angsana New"/>
                <w:sz w:val="25"/>
                <w:szCs w:val="25"/>
                <w:cs/>
                <w:lang w:val="en-GB"/>
              </w:rPr>
            </w:pPr>
          </w:p>
        </w:tc>
        <w:tc>
          <w:tcPr>
            <w:tcW w:w="1164" w:type="dxa"/>
            <w:shd w:val="clear" w:color="auto" w:fill="auto"/>
            <w:vAlign w:val="bottom"/>
          </w:tcPr>
          <w:p w14:paraId="0A30C0E4" w14:textId="77777777" w:rsidR="00616EE9" w:rsidRPr="001068F2" w:rsidRDefault="00616EE9" w:rsidP="00616EE9">
            <w:pPr>
              <w:spacing w:line="240" w:lineRule="auto"/>
              <w:jc w:val="right"/>
              <w:rPr>
                <w:rFonts w:ascii="Angsana New" w:hAnsi="Angsana New"/>
                <w:sz w:val="25"/>
                <w:szCs w:val="25"/>
                <w:lang w:val="en-GB"/>
              </w:rPr>
            </w:pPr>
          </w:p>
        </w:tc>
        <w:tc>
          <w:tcPr>
            <w:tcW w:w="1015" w:type="dxa"/>
            <w:shd w:val="clear" w:color="auto" w:fill="auto"/>
            <w:vAlign w:val="bottom"/>
          </w:tcPr>
          <w:p w14:paraId="0B6493D1" w14:textId="779430EC" w:rsidR="00616EE9" w:rsidRPr="001068F2" w:rsidRDefault="00115EAC" w:rsidP="00175E0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100,500</w:t>
            </w:r>
          </w:p>
        </w:tc>
        <w:tc>
          <w:tcPr>
            <w:tcW w:w="1091" w:type="dxa"/>
            <w:shd w:val="clear" w:color="auto" w:fill="auto"/>
            <w:vAlign w:val="bottom"/>
          </w:tcPr>
          <w:p w14:paraId="2C877A1D" w14:textId="5AE00304" w:rsidR="00616EE9" w:rsidRPr="001068F2" w:rsidRDefault="00616EE9" w:rsidP="00616EE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lang w:val="en-GB"/>
              </w:rPr>
              <w:t>100,500</w:t>
            </w:r>
          </w:p>
        </w:tc>
        <w:tc>
          <w:tcPr>
            <w:tcW w:w="1089" w:type="dxa"/>
            <w:shd w:val="clear" w:color="auto" w:fill="auto"/>
            <w:vAlign w:val="bottom"/>
          </w:tcPr>
          <w:p w14:paraId="6464856C" w14:textId="41B3E075" w:rsidR="00616EE9" w:rsidRPr="001068F2" w:rsidRDefault="00115EAC" w:rsidP="00616EE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2" w:type="dxa"/>
            <w:shd w:val="clear" w:color="auto" w:fill="auto"/>
            <w:vAlign w:val="bottom"/>
          </w:tcPr>
          <w:p w14:paraId="7F5F66BC" w14:textId="30791568" w:rsidR="00616EE9" w:rsidRPr="001068F2" w:rsidRDefault="00616EE9" w:rsidP="00616EE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r>
    </w:tbl>
    <w:p w14:paraId="23FFAAFC" w14:textId="77777777" w:rsidR="003E76D9" w:rsidRDefault="003E76D9" w:rsidP="003E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lang w:val="en-GB"/>
        </w:rPr>
      </w:pPr>
    </w:p>
    <w:p w14:paraId="2075A81D" w14:textId="1D3898BC" w:rsidR="009B2BDD" w:rsidRPr="00D258FE" w:rsidRDefault="00C80180"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5152E7" w:rsidRPr="00D258FE">
        <w:rPr>
          <w:rFonts w:ascii="Angsana New" w:hAnsi="Angsana New"/>
          <w:b/>
          <w:sz w:val="28"/>
          <w:szCs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Pr="00AD6E54">
              <w:rPr>
                <w:rFonts w:ascii="Angsana New" w:hAnsi="Angsana New"/>
                <w:sz w:val="28"/>
                <w:szCs w:val="28"/>
              </w:rPr>
              <w:t xml:space="preserve"> Thousand Baht)</w:t>
            </w:r>
          </w:p>
        </w:tc>
      </w:tr>
      <w:tr w:rsidR="00AD6E54" w:rsidRPr="00AD6E54" w14:paraId="26C9ED78" w14:textId="77777777" w:rsidTr="000C0758">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243223" w:rsidRPr="00AD6E54" w14:paraId="1AD1C587" w14:textId="77777777" w:rsidTr="00C601B3">
        <w:tc>
          <w:tcPr>
            <w:tcW w:w="2056" w:type="pct"/>
            <w:shd w:val="clear" w:color="auto" w:fill="auto"/>
          </w:tcPr>
          <w:p w14:paraId="2BA7CC31" w14:textId="77777777" w:rsidR="00243223" w:rsidRPr="00AD6E54" w:rsidRDefault="00243223" w:rsidP="00243223">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5F514519" w14:textId="363C3C9F"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2</w:t>
            </w:r>
          </w:p>
        </w:tc>
        <w:tc>
          <w:tcPr>
            <w:tcW w:w="736" w:type="pct"/>
            <w:shd w:val="clear" w:color="auto" w:fill="auto"/>
          </w:tcPr>
          <w:p w14:paraId="4BD4ACFE" w14:textId="3BAD4FC1"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1</w:t>
            </w:r>
          </w:p>
        </w:tc>
        <w:tc>
          <w:tcPr>
            <w:tcW w:w="736" w:type="pct"/>
            <w:shd w:val="clear" w:color="auto" w:fill="auto"/>
          </w:tcPr>
          <w:p w14:paraId="38FD6F1B" w14:textId="6BCE3CA3"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2</w:t>
            </w:r>
          </w:p>
        </w:tc>
        <w:tc>
          <w:tcPr>
            <w:tcW w:w="736" w:type="pct"/>
            <w:shd w:val="clear" w:color="auto" w:fill="auto"/>
          </w:tcPr>
          <w:p w14:paraId="6D9C28AF" w14:textId="30A9ABB8" w:rsidR="00243223" w:rsidRPr="00AD6E54" w:rsidRDefault="00243223" w:rsidP="00243223">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w:t>
            </w:r>
            <w:r w:rsidR="00C601B3">
              <w:rPr>
                <w:rFonts w:ascii="Angsana New" w:hAnsi="Angsana New"/>
                <w:sz w:val="28"/>
                <w:szCs w:val="28"/>
                <w:lang w:val="en-GB"/>
              </w:rPr>
              <w:t>1</w:t>
            </w:r>
          </w:p>
        </w:tc>
      </w:tr>
      <w:tr w:rsidR="00C601B3" w:rsidRPr="00AD6E54" w14:paraId="2C9E9FCD" w14:textId="77777777" w:rsidTr="000C0758">
        <w:tc>
          <w:tcPr>
            <w:tcW w:w="2056" w:type="pct"/>
            <w:shd w:val="clear" w:color="auto" w:fill="auto"/>
          </w:tcPr>
          <w:p w14:paraId="3214DA4C" w14:textId="5FF7F2AB" w:rsidR="00C601B3" w:rsidRPr="00AD6E54" w:rsidRDefault="00C601B3" w:rsidP="00C601B3">
            <w:pPr>
              <w:tabs>
                <w:tab w:val="left" w:pos="3390"/>
              </w:tabs>
              <w:spacing w:line="240" w:lineRule="auto"/>
              <w:jc w:val="thaiDistribute"/>
              <w:rPr>
                <w:rFonts w:ascii="Angsana New" w:hAnsi="Angsana New"/>
                <w:sz w:val="28"/>
                <w:szCs w:val="28"/>
                <w:lang w:val="en-GB"/>
              </w:rPr>
            </w:pPr>
            <w:r w:rsidRPr="007F2FF7">
              <w:rPr>
                <w:rFonts w:ascii="Angsana New" w:hAnsi="Angsana New"/>
                <w:sz w:val="28"/>
                <w:szCs w:val="28"/>
                <w:lang w:val="en-GB"/>
              </w:rPr>
              <w:t>For the period ended March 31,</w:t>
            </w:r>
          </w:p>
        </w:tc>
        <w:tc>
          <w:tcPr>
            <w:tcW w:w="736" w:type="pct"/>
            <w:shd w:val="clear" w:color="auto" w:fill="auto"/>
          </w:tcPr>
          <w:p w14:paraId="65075B97"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c>
          <w:tcPr>
            <w:tcW w:w="736" w:type="pct"/>
            <w:shd w:val="clear" w:color="auto" w:fill="auto"/>
          </w:tcPr>
          <w:p w14:paraId="6651A2B8"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c>
          <w:tcPr>
            <w:tcW w:w="736" w:type="pct"/>
            <w:shd w:val="clear" w:color="auto" w:fill="auto"/>
          </w:tcPr>
          <w:p w14:paraId="64DC5824"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c>
          <w:tcPr>
            <w:tcW w:w="736" w:type="pct"/>
            <w:shd w:val="clear" w:color="auto" w:fill="auto"/>
          </w:tcPr>
          <w:p w14:paraId="742E3B1C" w14:textId="77777777" w:rsidR="00C601B3" w:rsidRPr="00AD6E54" w:rsidRDefault="00C601B3" w:rsidP="00C601B3">
            <w:pPr>
              <w:tabs>
                <w:tab w:val="left" w:pos="3390"/>
              </w:tabs>
              <w:spacing w:line="240" w:lineRule="auto"/>
              <w:jc w:val="center"/>
              <w:rPr>
                <w:rFonts w:ascii="Angsana New" w:hAnsi="Angsana New"/>
                <w:sz w:val="28"/>
                <w:szCs w:val="28"/>
                <w:lang w:val="en-GB"/>
              </w:rPr>
            </w:pPr>
          </w:p>
        </w:tc>
      </w:tr>
      <w:tr w:rsidR="00C601B3" w:rsidRPr="00AD6E54" w14:paraId="6DBA19C9" w14:textId="77777777" w:rsidTr="000014EA">
        <w:tc>
          <w:tcPr>
            <w:tcW w:w="2056" w:type="pct"/>
            <w:shd w:val="clear" w:color="auto" w:fill="auto"/>
            <w:vAlign w:val="bottom"/>
          </w:tcPr>
          <w:p w14:paraId="2E98E1E9" w14:textId="77777777" w:rsidR="00C601B3" w:rsidRPr="00B87F72" w:rsidRDefault="00C601B3" w:rsidP="00C601B3">
            <w:pPr>
              <w:tabs>
                <w:tab w:val="left" w:pos="3390"/>
              </w:tabs>
              <w:spacing w:line="240" w:lineRule="auto"/>
              <w:jc w:val="thaiDistribute"/>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lang w:val="en-GB"/>
              </w:rPr>
              <w:t>a</w:t>
            </w:r>
            <w:r w:rsidRPr="00AD6E54">
              <w:rPr>
                <w:rFonts w:ascii="Angsana New" w:hAnsi="Angsana New"/>
                <w:sz w:val="28"/>
                <w:szCs w:val="28"/>
                <w:lang w:val="en-GB"/>
              </w:rPr>
              <w:t>t</w:t>
            </w:r>
            <w:proofErr w:type="gramEnd"/>
            <w:r w:rsidRPr="00AD6E54">
              <w:rPr>
                <w:rFonts w:ascii="Angsana New" w:hAnsi="Angsana New"/>
                <w:sz w:val="28"/>
                <w:szCs w:val="28"/>
                <w:lang w:val="en-GB"/>
              </w:rPr>
              <w:t xml:space="preserve"> January 1,</w:t>
            </w:r>
          </w:p>
        </w:tc>
        <w:tc>
          <w:tcPr>
            <w:tcW w:w="736" w:type="pct"/>
            <w:shd w:val="clear" w:color="auto" w:fill="auto"/>
          </w:tcPr>
          <w:p w14:paraId="3A1F8348" w14:textId="31B24456" w:rsidR="00C601B3" w:rsidRPr="00AD6E54" w:rsidRDefault="00117C27" w:rsidP="00C601B3">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65FC409D" w14:textId="0E2CAA75" w:rsidR="00C601B3" w:rsidRPr="00AD6E54" w:rsidRDefault="00C601B3" w:rsidP="00C601B3">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tcBorders>
              <w:bottom w:val="nil"/>
            </w:tcBorders>
            <w:shd w:val="clear" w:color="auto" w:fill="auto"/>
          </w:tcPr>
          <w:p w14:paraId="1947B09D" w14:textId="1EF47761" w:rsidR="00C601B3" w:rsidRPr="00AD6E54" w:rsidRDefault="00117C27" w:rsidP="00C601B3">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tcBorders>
              <w:bottom w:val="nil"/>
            </w:tcBorders>
            <w:shd w:val="clear" w:color="auto" w:fill="auto"/>
          </w:tcPr>
          <w:p w14:paraId="6E4F27E3" w14:textId="77777777" w:rsidR="00C601B3" w:rsidRPr="00AD6E54" w:rsidRDefault="00C601B3" w:rsidP="00C601B3">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1CEF8D1F" w14:textId="77777777" w:rsidTr="000014EA">
        <w:tc>
          <w:tcPr>
            <w:tcW w:w="2056" w:type="pct"/>
            <w:shd w:val="clear" w:color="auto" w:fill="auto"/>
            <w:vAlign w:val="bottom"/>
          </w:tcPr>
          <w:p w14:paraId="177C2AA2" w14:textId="77777777" w:rsidR="00C601B3" w:rsidRPr="00AD6E54" w:rsidRDefault="00C601B3" w:rsidP="00C601B3">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23947970" w:rsidR="00C601B3" w:rsidRPr="00AD6E54" w:rsidRDefault="00117C27" w:rsidP="00C601B3">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693C907E" w14:textId="633E2F73" w:rsidR="00C601B3" w:rsidRPr="00AD6E54" w:rsidRDefault="00C601B3" w:rsidP="00C601B3">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36" w:type="pct"/>
            <w:tcBorders>
              <w:bottom w:val="nil"/>
            </w:tcBorders>
            <w:shd w:val="clear" w:color="auto" w:fill="auto"/>
          </w:tcPr>
          <w:p w14:paraId="538018A6" w14:textId="1203962E" w:rsidR="00C601B3" w:rsidRPr="00361A7A" w:rsidRDefault="00117C27" w:rsidP="00C601B3">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743E8134" w14:textId="77777777" w:rsidR="00C601B3" w:rsidRPr="00AD6E54" w:rsidRDefault="00C601B3" w:rsidP="00C601B3">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1D9B36F9" w14:textId="77777777" w:rsidTr="000014EA">
        <w:tc>
          <w:tcPr>
            <w:tcW w:w="2056" w:type="pct"/>
            <w:shd w:val="clear" w:color="auto" w:fill="auto"/>
            <w:vAlign w:val="bottom"/>
          </w:tcPr>
          <w:p w14:paraId="44BD0DD3" w14:textId="3F26EE80" w:rsidR="00C601B3" w:rsidRPr="00AD6E54" w:rsidRDefault="00C601B3" w:rsidP="00C601B3">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2EA52A0B" w:rsidR="00C601B3" w:rsidRDefault="00117C27" w:rsidP="00C601B3">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736" w:type="pct"/>
            <w:shd w:val="clear" w:color="auto" w:fill="auto"/>
          </w:tcPr>
          <w:p w14:paraId="4FBB3BFE" w14:textId="51BEA6AE" w:rsidR="00C601B3" w:rsidRPr="005A58F3" w:rsidRDefault="00C601B3" w:rsidP="00C601B3">
            <w:pPr>
              <w:tabs>
                <w:tab w:val="left" w:pos="339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736" w:type="pct"/>
            <w:tcBorders>
              <w:bottom w:val="nil"/>
            </w:tcBorders>
            <w:shd w:val="clear" w:color="auto" w:fill="auto"/>
          </w:tcPr>
          <w:p w14:paraId="5CF95417" w14:textId="114ABED7" w:rsidR="00C601B3" w:rsidRDefault="00117C27" w:rsidP="00C601B3">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641BE7DF" w14:textId="333B764C" w:rsidR="00C601B3" w:rsidRPr="00AD6E54" w:rsidRDefault="00C601B3" w:rsidP="00C601B3">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C601B3" w:rsidRPr="00AD6E54" w14:paraId="5F7DFDE4" w14:textId="77777777" w:rsidTr="000014EA">
        <w:trPr>
          <w:trHeight w:val="242"/>
        </w:trPr>
        <w:tc>
          <w:tcPr>
            <w:tcW w:w="2056" w:type="pct"/>
            <w:shd w:val="clear" w:color="auto" w:fill="auto"/>
            <w:vAlign w:val="bottom"/>
          </w:tcPr>
          <w:p w14:paraId="2D05A106" w14:textId="27D19535" w:rsidR="00C601B3" w:rsidRPr="00AD6E54" w:rsidRDefault="00C601B3" w:rsidP="00C601B3">
            <w:pPr>
              <w:tabs>
                <w:tab w:val="left" w:pos="3390"/>
              </w:tabs>
              <w:spacing w:line="240" w:lineRule="auto"/>
              <w:jc w:val="thaiDistribute"/>
              <w:rPr>
                <w:rFonts w:ascii="Angsana New" w:hAnsi="Angsana New"/>
                <w:sz w:val="28"/>
                <w:szCs w:val="28"/>
                <w:lang w:val="en-GB"/>
              </w:rPr>
            </w:pPr>
            <w:r w:rsidRPr="003E76D9">
              <w:rPr>
                <w:rFonts w:ascii="Angsana New" w:hAnsi="Angsana New"/>
                <w:sz w:val="28"/>
                <w:szCs w:val="28"/>
                <w:lang w:val="en-GB"/>
              </w:rPr>
              <w:t>Increase (decrease) in other provisions</w:t>
            </w:r>
          </w:p>
        </w:tc>
        <w:tc>
          <w:tcPr>
            <w:tcW w:w="736" w:type="pct"/>
            <w:shd w:val="clear" w:color="auto" w:fill="auto"/>
          </w:tcPr>
          <w:p w14:paraId="4BFF36F3" w14:textId="7AD60CAA" w:rsidR="00C601B3" w:rsidRPr="00AD6E54" w:rsidRDefault="00117C27" w:rsidP="00C601B3">
            <w:pPr>
              <w:tabs>
                <w:tab w:val="left" w:pos="71"/>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118</w:t>
            </w:r>
            <w:r>
              <w:rPr>
                <w:rFonts w:asciiTheme="majorBidi" w:hAnsiTheme="majorBidi" w:cstheme="majorBidi" w:hint="cs"/>
                <w:sz w:val="28"/>
                <w:szCs w:val="28"/>
                <w:cs/>
              </w:rPr>
              <w:t>)</w:t>
            </w:r>
          </w:p>
        </w:tc>
        <w:tc>
          <w:tcPr>
            <w:tcW w:w="736" w:type="pct"/>
            <w:shd w:val="clear" w:color="auto" w:fill="auto"/>
          </w:tcPr>
          <w:p w14:paraId="18EBE4F7" w14:textId="0C73674C" w:rsidR="00C601B3" w:rsidRPr="004349E0" w:rsidRDefault="00C601B3" w:rsidP="00C601B3">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110</w:t>
            </w:r>
          </w:p>
        </w:tc>
        <w:tc>
          <w:tcPr>
            <w:tcW w:w="736" w:type="pct"/>
            <w:tcBorders>
              <w:bottom w:val="nil"/>
            </w:tcBorders>
            <w:shd w:val="clear" w:color="auto" w:fill="auto"/>
          </w:tcPr>
          <w:p w14:paraId="2CBBA5A8" w14:textId="1DDA203F" w:rsidR="00C601B3" w:rsidRPr="00AD6E54" w:rsidRDefault="00117C27" w:rsidP="00C601B3">
            <w:pP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tcPr>
          <w:p w14:paraId="35CEF446" w14:textId="77777777" w:rsidR="00C601B3" w:rsidRPr="00AD6E54" w:rsidRDefault="00C601B3" w:rsidP="00C601B3">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35F7E764" w14:textId="77777777" w:rsidTr="000014EA">
        <w:tc>
          <w:tcPr>
            <w:tcW w:w="2056" w:type="pct"/>
            <w:shd w:val="clear" w:color="auto" w:fill="auto"/>
            <w:vAlign w:val="bottom"/>
          </w:tcPr>
          <w:p w14:paraId="7F81F335" w14:textId="77777777" w:rsidR="00C601B3" w:rsidRPr="00AD6E54" w:rsidRDefault="00C601B3" w:rsidP="00C601B3">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6" w:type="pct"/>
            <w:shd w:val="clear" w:color="auto" w:fill="auto"/>
            <w:vAlign w:val="bottom"/>
          </w:tcPr>
          <w:p w14:paraId="375C4139" w14:textId="1BA28964" w:rsidR="00C601B3" w:rsidRPr="008F75BE" w:rsidRDefault="00046A64" w:rsidP="00C601B3">
            <w:pPr>
              <w:pBdr>
                <w:bottom w:val="single" w:sz="4" w:space="1" w:color="auto"/>
              </w:pBdr>
              <w:tabs>
                <w:tab w:val="left" w:pos="3390"/>
              </w:tabs>
              <w:spacing w:line="240" w:lineRule="auto"/>
              <w:jc w:val="right"/>
              <w:rPr>
                <w:rFonts w:ascii="Angsana New" w:hAnsi="Angsana New"/>
                <w:sz w:val="28"/>
                <w:szCs w:val="28"/>
              </w:rPr>
            </w:pPr>
            <w:r w:rsidRPr="00046A64">
              <w:rPr>
                <w:rFonts w:ascii="Angsana New" w:hAnsi="Angsana New" w:hint="cs"/>
                <w:sz w:val="28"/>
                <w:szCs w:val="28"/>
              </w:rPr>
              <w:t>118</w:t>
            </w:r>
          </w:p>
        </w:tc>
        <w:tc>
          <w:tcPr>
            <w:tcW w:w="736" w:type="pct"/>
            <w:shd w:val="clear" w:color="auto" w:fill="auto"/>
            <w:vAlign w:val="bottom"/>
          </w:tcPr>
          <w:p w14:paraId="693F030B" w14:textId="5AEF5FFF" w:rsidR="00C601B3" w:rsidRPr="004349E0" w:rsidRDefault="00C601B3" w:rsidP="00C601B3">
            <w:pPr>
              <w:pBdr>
                <w:bottom w:val="sing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(110)</w:t>
            </w:r>
          </w:p>
        </w:tc>
        <w:tc>
          <w:tcPr>
            <w:tcW w:w="736" w:type="pct"/>
            <w:tcBorders>
              <w:bottom w:val="nil"/>
            </w:tcBorders>
            <w:shd w:val="clear" w:color="auto" w:fill="auto"/>
            <w:vAlign w:val="bottom"/>
          </w:tcPr>
          <w:p w14:paraId="3164A6F2" w14:textId="3051D9DC" w:rsidR="00C601B3" w:rsidRPr="00AD6E54" w:rsidRDefault="00117C27" w:rsidP="00C601B3">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vAlign w:val="bottom"/>
          </w:tcPr>
          <w:p w14:paraId="7D65659B" w14:textId="77777777" w:rsidR="00C601B3" w:rsidRPr="00AD6E54" w:rsidRDefault="00C601B3" w:rsidP="00C601B3">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C601B3" w:rsidRPr="00AD6E54" w14:paraId="6C6E2C20" w14:textId="77777777" w:rsidTr="000014EA">
        <w:trPr>
          <w:trHeight w:val="267"/>
        </w:trPr>
        <w:tc>
          <w:tcPr>
            <w:tcW w:w="2056" w:type="pct"/>
            <w:shd w:val="clear" w:color="auto" w:fill="auto"/>
          </w:tcPr>
          <w:p w14:paraId="0274B961" w14:textId="309A9607" w:rsidR="00C601B3" w:rsidRPr="00AD6E54" w:rsidRDefault="00C601B3" w:rsidP="00C601B3">
            <w:pPr>
              <w:tabs>
                <w:tab w:val="left" w:pos="3390"/>
              </w:tabs>
              <w:spacing w:line="240" w:lineRule="auto"/>
              <w:jc w:val="thaiDistribute"/>
              <w:rPr>
                <w:rFonts w:ascii="Angsana New" w:hAnsi="Angsana New"/>
                <w:sz w:val="28"/>
                <w:szCs w:val="28"/>
                <w:lang w:val="en-GB"/>
              </w:rPr>
            </w:pPr>
            <w:r w:rsidRPr="00C601B3">
              <w:rPr>
                <w:rFonts w:ascii="Angsana New" w:hAnsi="Angsana New"/>
                <w:sz w:val="28"/>
                <w:szCs w:val="28"/>
                <w:lang w:val="en-GB"/>
              </w:rPr>
              <w:t xml:space="preserve">As </w:t>
            </w:r>
            <w:proofErr w:type="gramStart"/>
            <w:r w:rsidRPr="00C601B3">
              <w:rPr>
                <w:rFonts w:ascii="Angsana New" w:hAnsi="Angsana New"/>
                <w:sz w:val="28"/>
                <w:szCs w:val="28"/>
                <w:lang w:val="en-GB"/>
              </w:rPr>
              <w:t>at</w:t>
            </w:r>
            <w:proofErr w:type="gramEnd"/>
            <w:r w:rsidRPr="00C601B3">
              <w:rPr>
                <w:rFonts w:ascii="Angsana New" w:hAnsi="Angsana New"/>
                <w:sz w:val="28"/>
                <w:szCs w:val="28"/>
                <w:lang w:val="en-GB"/>
              </w:rPr>
              <w:t xml:space="preserve"> March 31,</w:t>
            </w:r>
          </w:p>
        </w:tc>
        <w:tc>
          <w:tcPr>
            <w:tcW w:w="736" w:type="pct"/>
            <w:shd w:val="clear" w:color="auto" w:fill="auto"/>
          </w:tcPr>
          <w:p w14:paraId="52F86DBE" w14:textId="4F1FA4AA" w:rsidR="00C601B3" w:rsidRPr="00AD6E54" w:rsidRDefault="00117C27" w:rsidP="00C601B3">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1F96F203" w14:textId="13064B24" w:rsidR="00C601B3" w:rsidRPr="00AD6E54" w:rsidRDefault="00C601B3" w:rsidP="00C601B3">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hint="cs"/>
                <w:sz w:val="28"/>
                <w:szCs w:val="28"/>
                <w:cs/>
              </w:rPr>
              <w:t>-</w:t>
            </w:r>
          </w:p>
        </w:tc>
        <w:tc>
          <w:tcPr>
            <w:tcW w:w="736" w:type="pct"/>
            <w:shd w:val="clear" w:color="auto" w:fill="auto"/>
          </w:tcPr>
          <w:p w14:paraId="7CCF1B5A" w14:textId="0BFCDC23" w:rsidR="00C601B3" w:rsidRPr="00AD6E54" w:rsidRDefault="00117C27" w:rsidP="00C601B3">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shd w:val="clear" w:color="auto" w:fill="auto"/>
          </w:tcPr>
          <w:p w14:paraId="305949BA" w14:textId="77777777" w:rsidR="00C601B3" w:rsidRPr="00AD6E54" w:rsidRDefault="00C601B3" w:rsidP="00C601B3">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599FB35F" w14:textId="6FA33CD9" w:rsidR="00576239" w:rsidRPr="00AD6E54" w:rsidRDefault="00576239" w:rsidP="001C0BA0">
      <w:pPr>
        <w:spacing w:before="120" w:after="120" w:line="240" w:lineRule="auto"/>
        <w:ind w:left="567"/>
        <w:rPr>
          <w:rFonts w:asciiTheme="majorBidi" w:hAnsiTheme="majorBidi"/>
          <w:sz w:val="28"/>
          <w:szCs w:val="28"/>
        </w:rPr>
      </w:pPr>
      <w:r w:rsidRPr="00AD6E54">
        <w:rPr>
          <w:rFonts w:asciiTheme="majorBidi" w:hAnsiTheme="majorBidi"/>
          <w:sz w:val="28"/>
          <w:szCs w:val="28"/>
        </w:rPr>
        <w:t xml:space="preserve">Investments in joint ventures represent investments in entities which are jointly controlled by the </w:t>
      </w:r>
      <w:r w:rsidR="0066755C">
        <w:rPr>
          <w:rFonts w:asciiTheme="majorBidi" w:hAnsiTheme="majorBidi"/>
          <w:sz w:val="28"/>
          <w:szCs w:val="28"/>
        </w:rPr>
        <w:t>Group</w:t>
      </w:r>
      <w:r w:rsidRPr="00AD6E54">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Pr="00AD6E54">
              <w:rPr>
                <w:rFonts w:ascii="Angsana New" w:hAnsi="Angsana New"/>
                <w:sz w:val="28"/>
                <w:szCs w:val="28"/>
              </w:rPr>
              <w:t xml:space="preserve"> Thousand Baht)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0C0758">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C601B3" w:rsidRPr="00AD6E54" w14:paraId="11931170" w14:textId="77777777" w:rsidTr="009C3D88">
        <w:tc>
          <w:tcPr>
            <w:tcW w:w="2070" w:type="dxa"/>
          </w:tcPr>
          <w:p w14:paraId="0DBFAE11" w14:textId="77777777" w:rsidR="00C601B3" w:rsidRPr="00AD6E54" w:rsidRDefault="00C601B3" w:rsidP="00C601B3">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2F8338D3" w14:textId="77777777" w:rsidR="00C601B3"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9A2BE4">
              <w:rPr>
                <w:rFonts w:ascii="Angsana New" w:hAnsi="Angsana New"/>
                <w:sz w:val="24"/>
                <w:szCs w:val="24"/>
              </w:rPr>
              <w:t xml:space="preserve">March 31, </w:t>
            </w:r>
          </w:p>
          <w:p w14:paraId="0D8570A2" w14:textId="77E93A27" w:rsidR="00C601B3" w:rsidRPr="00AD6E54"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2022</w:t>
            </w:r>
          </w:p>
        </w:tc>
        <w:tc>
          <w:tcPr>
            <w:tcW w:w="1193" w:type="dxa"/>
            <w:shd w:val="clear" w:color="auto" w:fill="auto"/>
            <w:hideMark/>
          </w:tcPr>
          <w:p w14:paraId="3FAD4E0E"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57A97F0E"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92" w:type="dxa"/>
            <w:shd w:val="clear" w:color="auto" w:fill="auto"/>
            <w:hideMark/>
          </w:tcPr>
          <w:p w14:paraId="49FFF43A"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March 31,</w:t>
            </w:r>
          </w:p>
          <w:p w14:paraId="50E72F50" w14:textId="3FFFEDF5"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2022</w:t>
            </w:r>
          </w:p>
        </w:tc>
        <w:tc>
          <w:tcPr>
            <w:tcW w:w="1193" w:type="dxa"/>
            <w:shd w:val="clear" w:color="auto" w:fill="auto"/>
            <w:hideMark/>
          </w:tcPr>
          <w:p w14:paraId="734D7F42"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5BAC7E52"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c>
          <w:tcPr>
            <w:tcW w:w="1192" w:type="dxa"/>
            <w:shd w:val="clear" w:color="auto" w:fill="auto"/>
            <w:hideMark/>
          </w:tcPr>
          <w:p w14:paraId="717AA2A2"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 xml:space="preserve">March 31, </w:t>
            </w:r>
          </w:p>
          <w:p w14:paraId="49FD8612" w14:textId="07770E6D"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2022</w:t>
            </w:r>
          </w:p>
        </w:tc>
        <w:tc>
          <w:tcPr>
            <w:tcW w:w="1193" w:type="dxa"/>
            <w:hideMark/>
          </w:tcPr>
          <w:p w14:paraId="0564F046" w14:textId="77777777" w:rsidR="00C601B3"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789F439D" w:rsidR="00C601B3" w:rsidRPr="00AD6E54"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2021</w:t>
            </w:r>
          </w:p>
        </w:tc>
      </w:tr>
      <w:tr w:rsidR="00A13CC1" w:rsidRPr="00AD6E54" w14:paraId="4952E3DA" w14:textId="77777777" w:rsidTr="000014EA">
        <w:tc>
          <w:tcPr>
            <w:tcW w:w="2070" w:type="dxa"/>
          </w:tcPr>
          <w:p w14:paraId="5210A544" w14:textId="77777777" w:rsidR="00A13CC1" w:rsidRPr="00AD6E54" w:rsidRDefault="00A13CC1" w:rsidP="00A13CC1">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192" w:type="dxa"/>
            <w:shd w:val="clear" w:color="auto" w:fill="auto"/>
            <w:vAlign w:val="bottom"/>
          </w:tcPr>
          <w:p w14:paraId="63A108A7" w14:textId="4C043ED7" w:rsidR="00A13CC1" w:rsidRPr="00AD6E54" w:rsidRDefault="00046A64"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046A64">
              <w:rPr>
                <w:rFonts w:ascii="Angsana New" w:hAnsi="Angsana New" w:hint="cs"/>
                <w:sz w:val="24"/>
                <w:szCs w:val="24"/>
              </w:rPr>
              <w:t>40</w:t>
            </w:r>
          </w:p>
        </w:tc>
        <w:tc>
          <w:tcPr>
            <w:tcW w:w="1193" w:type="dxa"/>
            <w:shd w:val="clear" w:color="auto" w:fill="auto"/>
            <w:vAlign w:val="bottom"/>
          </w:tcPr>
          <w:p w14:paraId="33D5DE89" w14:textId="35052C8A" w:rsidR="00A13CC1" w:rsidRPr="00AD6E54"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1CA33999" w:rsidR="00A13CC1" w:rsidRPr="00AD6E54" w:rsidRDefault="00046A64" w:rsidP="00B906F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046A64">
              <w:rPr>
                <w:rFonts w:ascii="Angsana New" w:hAnsi="Angsana New" w:hint="cs"/>
                <w:sz w:val="24"/>
                <w:szCs w:val="24"/>
              </w:rPr>
              <w:t>400</w:t>
            </w:r>
          </w:p>
        </w:tc>
        <w:tc>
          <w:tcPr>
            <w:tcW w:w="1193" w:type="dxa"/>
            <w:shd w:val="clear" w:color="auto" w:fill="auto"/>
          </w:tcPr>
          <w:p w14:paraId="259290CD" w14:textId="0F1359C6" w:rsidR="00A13CC1" w:rsidRPr="00AD6E54"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92" w:type="dxa"/>
            <w:shd w:val="clear" w:color="auto" w:fill="auto"/>
          </w:tcPr>
          <w:p w14:paraId="02C9D1C2" w14:textId="5ADCDD93" w:rsidR="00A13CC1" w:rsidRPr="00B906F7" w:rsidRDefault="00822260"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1380A552" w14:textId="5A78930A" w:rsidR="00A13CC1" w:rsidRPr="00B906F7"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B906F7">
              <w:rPr>
                <w:rFonts w:ascii="Angsana New" w:hAnsi="Angsana New"/>
                <w:sz w:val="24"/>
                <w:szCs w:val="24"/>
              </w:rPr>
              <w:t>-</w:t>
            </w:r>
          </w:p>
        </w:tc>
      </w:tr>
    </w:tbl>
    <w:p w14:paraId="443BC86C" w14:textId="3C26877C" w:rsidR="007B2941" w:rsidRDefault="007B2941"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right="-143" w:hanging="567"/>
        <w:jc w:val="thaiDistribute"/>
        <w:rPr>
          <w:rFonts w:ascii="Angsana New" w:hAnsi="Angsana New"/>
          <w:b/>
          <w:sz w:val="28"/>
          <w:szCs w:val="28"/>
          <w:lang w:val="en-GB"/>
        </w:rPr>
      </w:pPr>
      <w:r w:rsidRPr="00F56726">
        <w:rPr>
          <w:rFonts w:ascii="Angsana New" w:hAnsi="Angsana New"/>
          <w:b/>
          <w:sz w:val="28"/>
          <w:szCs w:val="28"/>
          <w:lang w:val="en-GB"/>
        </w:rPr>
        <w:t>FIXTURE AND EQUIPMENT</w:t>
      </w:r>
    </w:p>
    <w:p w14:paraId="618F5A57" w14:textId="7E2C4B06" w:rsidR="00C601B3" w:rsidRPr="00C3570A" w:rsidRDefault="00C601B3" w:rsidP="00C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three </w:t>
      </w:r>
      <w:r w:rsidRPr="00C3570A">
        <w:rPr>
          <w:rFonts w:ascii="Angsana New" w:hAnsi="Angsana New"/>
          <w:bCs/>
          <w:sz w:val="28"/>
          <w:szCs w:val="28"/>
          <w:cs/>
          <w:lang w:val="en-GB"/>
        </w:rPr>
        <w:t xml:space="preserve">– </w:t>
      </w:r>
      <w:r w:rsidRPr="00C3570A">
        <w:rPr>
          <w:rFonts w:ascii="Angsana New" w:hAnsi="Angsana New"/>
          <w:bCs/>
          <w:sz w:val="28"/>
          <w:szCs w:val="28"/>
          <w:lang w:val="en-GB"/>
        </w:rPr>
        <w:t>m</w:t>
      </w:r>
      <w:r>
        <w:rPr>
          <w:rFonts w:ascii="Angsana New" w:hAnsi="Angsana New"/>
          <w:bCs/>
          <w:sz w:val="28"/>
          <w:szCs w:val="28"/>
          <w:lang w:val="en-GB"/>
        </w:rPr>
        <w:t xml:space="preserve">onth period ended March 31, </w:t>
      </w:r>
      <w:proofErr w:type="gramStart"/>
      <w:r>
        <w:rPr>
          <w:rFonts w:ascii="Angsana New" w:hAnsi="Angsana New"/>
          <w:bCs/>
          <w:sz w:val="28"/>
          <w:szCs w:val="28"/>
          <w:lang w:val="en-GB"/>
        </w:rPr>
        <w:t>202</w:t>
      </w:r>
      <w:r w:rsidR="00DA393A">
        <w:rPr>
          <w:rFonts w:ascii="Angsana New" w:hAnsi="Angsana New"/>
          <w:bCs/>
          <w:sz w:val="28"/>
          <w:szCs w:val="28"/>
          <w:lang w:val="en-GB"/>
        </w:rPr>
        <w:t>2</w:t>
      </w:r>
      <w:proofErr w:type="gramEnd"/>
      <w:r>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C601B3" w:rsidRPr="001C157C" w14:paraId="76A908A4" w14:textId="77777777" w:rsidTr="004B1A12">
        <w:trPr>
          <w:cantSplit/>
          <w:trHeight w:val="357"/>
        </w:trPr>
        <w:tc>
          <w:tcPr>
            <w:tcW w:w="5594" w:type="dxa"/>
            <w:shd w:val="clear" w:color="auto" w:fill="auto"/>
          </w:tcPr>
          <w:p w14:paraId="5389AE9F" w14:textId="77777777" w:rsidR="00C601B3" w:rsidRPr="001C157C" w:rsidRDefault="00C601B3" w:rsidP="004B1A12">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63FCDCA1" w14:textId="77777777" w:rsidR="00C601B3" w:rsidRPr="001C157C" w:rsidRDefault="00C601B3" w:rsidP="004B1A12">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C601B3" w:rsidRPr="001C157C" w14:paraId="2525746E" w14:textId="77777777" w:rsidTr="004B1A12">
        <w:trPr>
          <w:cantSplit/>
        </w:trPr>
        <w:tc>
          <w:tcPr>
            <w:tcW w:w="5594" w:type="dxa"/>
            <w:shd w:val="clear" w:color="auto" w:fill="auto"/>
          </w:tcPr>
          <w:p w14:paraId="4DBD7AF5" w14:textId="77777777" w:rsidR="00C601B3" w:rsidRPr="001C157C" w:rsidRDefault="00C601B3" w:rsidP="004B1A12">
            <w:pPr>
              <w:tabs>
                <w:tab w:val="left" w:pos="3390"/>
              </w:tabs>
              <w:spacing w:line="240" w:lineRule="auto"/>
              <w:jc w:val="thaiDistribute"/>
              <w:rPr>
                <w:rFonts w:ascii="Angsana New" w:hAnsi="Angsana New"/>
                <w:sz w:val="28"/>
                <w:szCs w:val="28"/>
                <w:cs/>
              </w:rPr>
            </w:pPr>
          </w:p>
        </w:tc>
        <w:tc>
          <w:tcPr>
            <w:tcW w:w="1842" w:type="dxa"/>
            <w:shd w:val="clear" w:color="auto" w:fill="auto"/>
          </w:tcPr>
          <w:p w14:paraId="7922DABF" w14:textId="77777777" w:rsidR="00C601B3" w:rsidRPr="001C157C" w:rsidRDefault="00C601B3" w:rsidP="00DA393A">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1843" w:type="dxa"/>
            <w:shd w:val="clear" w:color="auto" w:fill="auto"/>
          </w:tcPr>
          <w:p w14:paraId="492ED81C" w14:textId="77777777" w:rsidR="00C601B3" w:rsidRPr="001C157C" w:rsidRDefault="00C601B3" w:rsidP="004B1A12">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C601B3" w:rsidRPr="001C157C" w14:paraId="73434D65" w14:textId="77777777" w:rsidTr="004B1A12">
        <w:trPr>
          <w:cantSplit/>
          <w:trHeight w:val="80"/>
        </w:trPr>
        <w:tc>
          <w:tcPr>
            <w:tcW w:w="5594" w:type="dxa"/>
            <w:shd w:val="clear" w:color="auto" w:fill="auto"/>
          </w:tcPr>
          <w:p w14:paraId="28F053AA" w14:textId="7323099A" w:rsidR="00C601B3" w:rsidRPr="001C157C" w:rsidRDefault="00C601B3" w:rsidP="004B1A1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w:t>
            </w:r>
            <w:r w:rsidR="00DA393A">
              <w:rPr>
                <w:rFonts w:ascii="Angsana New" w:hAnsi="Angsana New"/>
                <w:sz w:val="28"/>
                <w:szCs w:val="28"/>
                <w:lang w:val="en-GB"/>
              </w:rPr>
              <w:t>2</w:t>
            </w:r>
          </w:p>
        </w:tc>
        <w:tc>
          <w:tcPr>
            <w:tcW w:w="1842" w:type="dxa"/>
            <w:shd w:val="clear" w:color="auto" w:fill="auto"/>
            <w:vAlign w:val="bottom"/>
          </w:tcPr>
          <w:p w14:paraId="26C660F9" w14:textId="544035CF" w:rsidR="00C601B3" w:rsidRPr="001C157C" w:rsidRDefault="00DA393A" w:rsidP="00DA393A">
            <w:pPr>
              <w:tabs>
                <w:tab w:val="clear" w:pos="1644"/>
                <w:tab w:val="clear" w:pos="1871"/>
              </w:tabs>
              <w:spacing w:line="240" w:lineRule="auto"/>
              <w:ind w:right="-30"/>
              <w:jc w:val="right"/>
              <w:rPr>
                <w:rFonts w:ascii="Angsana New" w:hAnsi="Angsana New"/>
                <w:sz w:val="28"/>
                <w:szCs w:val="28"/>
                <w:lang w:val="en-GB"/>
              </w:rPr>
            </w:pPr>
            <w:r w:rsidRPr="00DA393A">
              <w:rPr>
                <w:rFonts w:ascii="Angsana New" w:hAnsi="Angsana New"/>
                <w:sz w:val="28"/>
                <w:szCs w:val="28"/>
                <w:lang w:val="en-GB"/>
              </w:rPr>
              <w:t>4,685</w:t>
            </w:r>
          </w:p>
        </w:tc>
        <w:tc>
          <w:tcPr>
            <w:tcW w:w="1843" w:type="dxa"/>
            <w:shd w:val="clear" w:color="auto" w:fill="auto"/>
            <w:vAlign w:val="bottom"/>
          </w:tcPr>
          <w:p w14:paraId="2382FD7C" w14:textId="6EFDAD41" w:rsidR="00C601B3" w:rsidRPr="001C157C" w:rsidRDefault="00DA393A" w:rsidP="004B1A12">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sz w:val="28"/>
                <w:szCs w:val="28"/>
                <w:lang w:val="en-GB"/>
              </w:rPr>
              <w:t>519</w:t>
            </w:r>
          </w:p>
        </w:tc>
      </w:tr>
      <w:tr w:rsidR="00C601B3" w:rsidRPr="001C157C" w14:paraId="45255004" w14:textId="77777777" w:rsidTr="00667C6C">
        <w:trPr>
          <w:cantSplit/>
        </w:trPr>
        <w:tc>
          <w:tcPr>
            <w:tcW w:w="5594" w:type="dxa"/>
            <w:shd w:val="clear" w:color="auto" w:fill="auto"/>
          </w:tcPr>
          <w:p w14:paraId="77FD033D" w14:textId="77777777" w:rsidR="00C601B3" w:rsidRPr="001C157C" w:rsidRDefault="00C601B3" w:rsidP="004B1A1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1842" w:type="dxa"/>
            <w:shd w:val="clear" w:color="auto" w:fill="auto"/>
          </w:tcPr>
          <w:p w14:paraId="40723C90" w14:textId="7C525956" w:rsidR="00C601B3" w:rsidRPr="001C157C" w:rsidRDefault="00046A64" w:rsidP="004B1A12">
            <w:pPr>
              <w:tabs>
                <w:tab w:val="clear" w:pos="1644"/>
                <w:tab w:val="clear" w:pos="1871"/>
              </w:tabs>
              <w:spacing w:line="240" w:lineRule="auto"/>
              <w:jc w:val="right"/>
              <w:rPr>
                <w:rFonts w:ascii="Angsana New" w:hAnsi="Angsana New"/>
                <w:sz w:val="28"/>
                <w:szCs w:val="28"/>
                <w:lang w:val="en-GB"/>
              </w:rPr>
            </w:pPr>
            <w:r w:rsidRPr="00046A64">
              <w:rPr>
                <w:rFonts w:ascii="Angsana New" w:hAnsi="Angsana New" w:hint="cs"/>
                <w:sz w:val="28"/>
                <w:szCs w:val="28"/>
              </w:rPr>
              <w:t>28</w:t>
            </w:r>
          </w:p>
        </w:tc>
        <w:tc>
          <w:tcPr>
            <w:tcW w:w="1843" w:type="dxa"/>
            <w:shd w:val="clear" w:color="auto" w:fill="auto"/>
          </w:tcPr>
          <w:p w14:paraId="798A2E76" w14:textId="2C3469D1" w:rsidR="00C601B3" w:rsidRPr="001C157C" w:rsidRDefault="001C32D5" w:rsidP="004B1A12">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hint="cs"/>
                <w:sz w:val="28"/>
                <w:szCs w:val="28"/>
                <w:cs/>
                <w:lang w:val="en-GB"/>
              </w:rPr>
              <w:t>-</w:t>
            </w:r>
          </w:p>
        </w:tc>
      </w:tr>
      <w:tr w:rsidR="00C601B3" w:rsidRPr="001C157C" w14:paraId="3AD24A30" w14:textId="77777777" w:rsidTr="00667C6C">
        <w:trPr>
          <w:cantSplit/>
        </w:trPr>
        <w:tc>
          <w:tcPr>
            <w:tcW w:w="5594" w:type="dxa"/>
            <w:shd w:val="clear" w:color="auto" w:fill="auto"/>
          </w:tcPr>
          <w:p w14:paraId="437B79B4" w14:textId="77777777" w:rsidR="00C601B3" w:rsidRPr="001C157C" w:rsidRDefault="00C601B3" w:rsidP="004B1A12">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1842" w:type="dxa"/>
            <w:shd w:val="clear" w:color="auto" w:fill="auto"/>
          </w:tcPr>
          <w:p w14:paraId="72F8B678" w14:textId="4A4D511A" w:rsidR="00C601B3" w:rsidRPr="001C32D5" w:rsidRDefault="001C32D5" w:rsidP="004B1A12">
            <w:pPr>
              <w:pBdr>
                <w:bottom w:val="single" w:sz="4" w:space="1" w:color="auto"/>
              </w:pBdr>
              <w:tabs>
                <w:tab w:val="clear" w:pos="1644"/>
                <w:tab w:val="clear" w:pos="1871"/>
              </w:tabs>
              <w:spacing w:line="240" w:lineRule="auto"/>
              <w:jc w:val="right"/>
              <w:rPr>
                <w:rFonts w:ascii="Angsana New" w:hAnsi="Angsana New"/>
                <w:sz w:val="28"/>
                <w:szCs w:val="28"/>
                <w:cs/>
              </w:rPr>
            </w:pPr>
            <w:r>
              <w:rPr>
                <w:rFonts w:ascii="Angsana New" w:hAnsi="Angsana New" w:hint="cs"/>
                <w:sz w:val="28"/>
                <w:szCs w:val="28"/>
                <w:cs/>
              </w:rPr>
              <w:t>(</w:t>
            </w:r>
            <w:r w:rsidR="00046A64" w:rsidRPr="00046A64">
              <w:rPr>
                <w:rFonts w:ascii="Angsana New" w:hAnsi="Angsana New" w:hint="cs"/>
                <w:sz w:val="28"/>
                <w:szCs w:val="28"/>
              </w:rPr>
              <w:t>747</w:t>
            </w:r>
            <w:r>
              <w:rPr>
                <w:rFonts w:ascii="Angsana New" w:hAnsi="Angsana New" w:hint="cs"/>
                <w:sz w:val="28"/>
                <w:szCs w:val="28"/>
                <w:cs/>
              </w:rPr>
              <w:t>)</w:t>
            </w:r>
          </w:p>
        </w:tc>
        <w:tc>
          <w:tcPr>
            <w:tcW w:w="1843" w:type="dxa"/>
            <w:shd w:val="clear" w:color="auto" w:fill="auto"/>
          </w:tcPr>
          <w:p w14:paraId="4A7D0FC1" w14:textId="1C070E68" w:rsidR="00C601B3" w:rsidRPr="001C157C" w:rsidRDefault="001C32D5" w:rsidP="004B1A12">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hint="cs"/>
                <w:sz w:val="28"/>
                <w:szCs w:val="28"/>
                <w:cs/>
                <w:lang w:val="en-GB"/>
              </w:rPr>
              <w:t>(</w:t>
            </w:r>
            <w:r w:rsidR="00046A64" w:rsidRPr="00046A64">
              <w:rPr>
                <w:rFonts w:ascii="Angsana New" w:hAnsi="Angsana New" w:hint="cs"/>
                <w:sz w:val="28"/>
                <w:szCs w:val="28"/>
              </w:rPr>
              <w:t>82</w:t>
            </w:r>
            <w:r>
              <w:rPr>
                <w:rFonts w:ascii="Angsana New" w:hAnsi="Angsana New" w:hint="cs"/>
                <w:sz w:val="28"/>
                <w:szCs w:val="28"/>
                <w:cs/>
                <w:lang w:val="en-GB"/>
              </w:rPr>
              <w:t>)</w:t>
            </w:r>
          </w:p>
        </w:tc>
      </w:tr>
      <w:tr w:rsidR="00C601B3" w:rsidRPr="001C157C" w14:paraId="27E078C6" w14:textId="77777777" w:rsidTr="00667C6C">
        <w:trPr>
          <w:cantSplit/>
        </w:trPr>
        <w:tc>
          <w:tcPr>
            <w:tcW w:w="5594" w:type="dxa"/>
            <w:shd w:val="clear" w:color="auto" w:fill="auto"/>
          </w:tcPr>
          <w:p w14:paraId="3074DC92" w14:textId="4E18EF72" w:rsidR="00C601B3" w:rsidRPr="001C157C" w:rsidRDefault="00C601B3" w:rsidP="004B1A12">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March 31, 202</w:t>
            </w:r>
            <w:r w:rsidR="00DA393A">
              <w:rPr>
                <w:rFonts w:ascii="Angsana New" w:hAnsi="Angsana New"/>
                <w:sz w:val="28"/>
                <w:szCs w:val="28"/>
              </w:rPr>
              <w:t>2</w:t>
            </w:r>
          </w:p>
        </w:tc>
        <w:tc>
          <w:tcPr>
            <w:tcW w:w="1842" w:type="dxa"/>
            <w:shd w:val="clear" w:color="auto" w:fill="auto"/>
          </w:tcPr>
          <w:p w14:paraId="0E3E8B4F" w14:textId="6AE947B4" w:rsidR="00C601B3" w:rsidRPr="001C32D5" w:rsidRDefault="00046A64" w:rsidP="004B1A12">
            <w:pPr>
              <w:pBdr>
                <w:bottom w:val="double" w:sz="4" w:space="1" w:color="auto"/>
              </w:pBdr>
              <w:tabs>
                <w:tab w:val="clear" w:pos="1644"/>
                <w:tab w:val="clear" w:pos="1871"/>
              </w:tabs>
              <w:spacing w:line="240" w:lineRule="auto"/>
              <w:jc w:val="right"/>
              <w:rPr>
                <w:rFonts w:ascii="Angsana New" w:hAnsi="Angsana New"/>
                <w:sz w:val="28"/>
                <w:szCs w:val="28"/>
              </w:rPr>
            </w:pPr>
            <w:r w:rsidRPr="00046A64">
              <w:rPr>
                <w:rFonts w:ascii="Angsana New" w:hAnsi="Angsana New" w:hint="cs"/>
                <w:sz w:val="28"/>
                <w:szCs w:val="28"/>
              </w:rPr>
              <w:t>3</w:t>
            </w:r>
            <w:r w:rsidR="001C32D5">
              <w:rPr>
                <w:rFonts w:ascii="Angsana New" w:hAnsi="Angsana New"/>
                <w:sz w:val="28"/>
                <w:szCs w:val="28"/>
              </w:rPr>
              <w:t>,966</w:t>
            </w:r>
          </w:p>
        </w:tc>
        <w:tc>
          <w:tcPr>
            <w:tcW w:w="1843" w:type="dxa"/>
            <w:shd w:val="clear" w:color="auto" w:fill="auto"/>
          </w:tcPr>
          <w:p w14:paraId="10730701" w14:textId="59B49CF9" w:rsidR="00C601B3" w:rsidRPr="001C157C" w:rsidRDefault="001C32D5" w:rsidP="004B1A12">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Pr>
                <w:rFonts w:ascii="Angsana New" w:hAnsi="Angsana New"/>
                <w:sz w:val="28"/>
                <w:szCs w:val="28"/>
                <w:lang w:val="en-GB"/>
              </w:rPr>
              <w:t>437</w:t>
            </w:r>
          </w:p>
        </w:tc>
      </w:tr>
    </w:tbl>
    <w:p w14:paraId="7CD7BA10" w14:textId="77777777" w:rsidR="003E76D9" w:rsidRDefault="003E76D9" w:rsidP="003E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sz w:val="28"/>
          <w:szCs w:val="28"/>
          <w:lang w:val="en-GB"/>
        </w:rPr>
      </w:pPr>
    </w:p>
    <w:p w14:paraId="3092502F" w14:textId="7B09EB80" w:rsidR="00942BE4" w:rsidRPr="00942BE4" w:rsidRDefault="003E76D9"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942BE4" w:rsidRPr="00AA47AF">
        <w:rPr>
          <w:rFonts w:ascii="Angsana New" w:hAnsi="Angsana New"/>
          <w:b/>
          <w:sz w:val="28"/>
          <w:szCs w:val="28"/>
          <w:lang w:val="en-GB"/>
        </w:rPr>
        <w:lastRenderedPageBreak/>
        <w:t>LEASES</w:t>
      </w:r>
    </w:p>
    <w:p w14:paraId="2D9FB24E" w14:textId="02F5EE5E" w:rsidR="00942BE4" w:rsidRPr="00D84EAC" w:rsidRDefault="00942BE4" w:rsidP="00222F92">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D84EAC">
        <w:rPr>
          <w:rFonts w:ascii="Angsana New" w:hAnsi="Angsana New"/>
          <w:b/>
          <w:bCs/>
          <w:sz w:val="28"/>
          <w:szCs w:val="28"/>
          <w:lang w:val="en-GB"/>
        </w:rPr>
        <w:t>Right-of-use assets</w:t>
      </w:r>
    </w:p>
    <w:p w14:paraId="438F94EC" w14:textId="1CD01AF8" w:rsidR="003F1EA1" w:rsidRDefault="003F1EA1" w:rsidP="00D84EAC">
      <w:pPr>
        <w:spacing w:before="120" w:after="120"/>
        <w:ind w:left="567"/>
        <w:jc w:val="thaiDistribute"/>
        <w:rPr>
          <w:rFonts w:ascii="Angsana New" w:hAnsi="Angsana New"/>
          <w:spacing w:val="-2"/>
          <w:sz w:val="28"/>
          <w:szCs w:val="28"/>
        </w:rPr>
      </w:pPr>
      <w:r w:rsidRPr="00490243">
        <w:rPr>
          <w:rFonts w:asciiTheme="majorBidi" w:hAnsiTheme="majorBidi"/>
          <w:sz w:val="28"/>
          <w:szCs w:val="28"/>
        </w:rPr>
        <w:t xml:space="preserve">The net book value of right-of-use assets </w:t>
      </w:r>
      <w:r w:rsidR="00DA393A" w:rsidRPr="00DA393A">
        <w:rPr>
          <w:rFonts w:ascii="Angsana New" w:hAnsi="Angsana New"/>
          <w:spacing w:val="-2"/>
          <w:sz w:val="28"/>
          <w:szCs w:val="28"/>
        </w:rPr>
        <w:t xml:space="preserve">and the movement for the three-month period ended March 31, </w:t>
      </w:r>
      <w:proofErr w:type="gramStart"/>
      <w:r w:rsidR="00DA393A" w:rsidRPr="00DA393A">
        <w:rPr>
          <w:rFonts w:ascii="Angsana New" w:hAnsi="Angsana New"/>
          <w:spacing w:val="-2"/>
          <w:sz w:val="28"/>
          <w:szCs w:val="28"/>
        </w:rPr>
        <w:t>202</w:t>
      </w:r>
      <w:r w:rsidR="00DA393A">
        <w:rPr>
          <w:rFonts w:ascii="Angsana New" w:hAnsi="Angsana New"/>
          <w:spacing w:val="-2"/>
          <w:sz w:val="28"/>
          <w:szCs w:val="28"/>
        </w:rPr>
        <w:t>2</w:t>
      </w:r>
      <w:proofErr w:type="gramEnd"/>
      <w:r w:rsidR="00DA393A" w:rsidRPr="00DA393A">
        <w:rPr>
          <w:rFonts w:ascii="Angsana New" w:hAnsi="Angsana New"/>
          <w:spacing w:val="-2"/>
          <w:sz w:val="28"/>
          <w:szCs w:val="28"/>
        </w:rPr>
        <w:t xml:space="preserve"> are presented below.</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DA393A" w:rsidRPr="00B343F0" w14:paraId="3EB8EED0" w14:textId="77777777" w:rsidTr="004B1A12">
        <w:trPr>
          <w:cantSplit/>
          <w:trHeight w:val="240"/>
        </w:trPr>
        <w:tc>
          <w:tcPr>
            <w:tcW w:w="5528" w:type="dxa"/>
          </w:tcPr>
          <w:p w14:paraId="6B1C48BB"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bookmarkStart w:id="2" w:name="_Hlk36545827"/>
          </w:p>
        </w:tc>
        <w:tc>
          <w:tcPr>
            <w:tcW w:w="3544" w:type="dxa"/>
            <w:gridSpan w:val="2"/>
          </w:tcPr>
          <w:p w14:paraId="371F16C2" w14:textId="77777777" w:rsidR="00DA393A" w:rsidRPr="000D2416" w:rsidRDefault="00DA393A" w:rsidP="004B1A12">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DA393A" w:rsidRPr="00B343F0" w14:paraId="53E4ABF7" w14:textId="77777777" w:rsidTr="004B1A12">
        <w:trPr>
          <w:cantSplit/>
        </w:trPr>
        <w:tc>
          <w:tcPr>
            <w:tcW w:w="5528" w:type="dxa"/>
          </w:tcPr>
          <w:p w14:paraId="57AE6F56"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p>
        </w:tc>
        <w:tc>
          <w:tcPr>
            <w:tcW w:w="1772" w:type="dxa"/>
            <w:vAlign w:val="center"/>
          </w:tcPr>
          <w:p w14:paraId="59F224E9" w14:textId="77777777" w:rsidR="00DA393A" w:rsidRPr="000D2416" w:rsidRDefault="00DA393A" w:rsidP="004B1A12">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1772" w:type="dxa"/>
            <w:vAlign w:val="center"/>
          </w:tcPr>
          <w:p w14:paraId="397EE359" w14:textId="77777777" w:rsidR="00DA393A" w:rsidRPr="000D2416" w:rsidRDefault="00DA393A" w:rsidP="004B1A12">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DA393A" w:rsidRPr="00B343F0" w14:paraId="60F9553C" w14:textId="77777777" w:rsidTr="004B1A12">
        <w:trPr>
          <w:cantSplit/>
        </w:trPr>
        <w:tc>
          <w:tcPr>
            <w:tcW w:w="5528" w:type="dxa"/>
          </w:tcPr>
          <w:p w14:paraId="06A60C62" w14:textId="0F14ACB6" w:rsidR="00DA393A" w:rsidRPr="000D2416" w:rsidRDefault="00DA393A" w:rsidP="004B1A12">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w:t>
            </w:r>
            <w:proofErr w:type="gramStart"/>
            <w:r w:rsidRPr="003D50D1">
              <w:rPr>
                <w:rFonts w:asciiTheme="majorBidi" w:hAnsiTheme="majorBidi" w:cstheme="majorBidi"/>
                <w:sz w:val="28"/>
              </w:rPr>
              <w:t>at</w:t>
            </w:r>
            <w:proofErr w:type="gramEnd"/>
            <w:r w:rsidRPr="003D50D1">
              <w:rPr>
                <w:rFonts w:asciiTheme="majorBidi" w:hAnsiTheme="majorBidi" w:cstheme="majorBidi"/>
                <w:sz w:val="28"/>
              </w:rPr>
              <w:t xml:space="preserve">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2022</w:t>
            </w:r>
          </w:p>
        </w:tc>
        <w:tc>
          <w:tcPr>
            <w:tcW w:w="1772" w:type="dxa"/>
            <w:shd w:val="clear" w:color="auto" w:fill="auto"/>
          </w:tcPr>
          <w:p w14:paraId="2B35C36D" w14:textId="79C25A6E" w:rsidR="00DA393A" w:rsidRPr="00C626E4" w:rsidRDefault="00DA393A" w:rsidP="004B1A12">
            <w:pPr>
              <w:tabs>
                <w:tab w:val="left" w:pos="3390"/>
              </w:tabs>
              <w:spacing w:line="340" w:lineRule="exact"/>
              <w:jc w:val="right"/>
              <w:rPr>
                <w:rFonts w:asciiTheme="majorBidi" w:hAnsiTheme="majorBidi" w:cstheme="majorBidi"/>
                <w:sz w:val="28"/>
                <w:szCs w:val="28"/>
                <w:cs/>
              </w:rPr>
            </w:pPr>
            <w:r>
              <w:rPr>
                <w:rFonts w:ascii="Angsana New" w:eastAsia="Calibri" w:hAnsi="Angsana New"/>
                <w:sz w:val="28"/>
                <w:szCs w:val="28"/>
              </w:rPr>
              <w:t>25,291</w:t>
            </w:r>
          </w:p>
        </w:tc>
        <w:tc>
          <w:tcPr>
            <w:tcW w:w="1772" w:type="dxa"/>
            <w:shd w:val="clear" w:color="auto" w:fill="auto"/>
          </w:tcPr>
          <w:p w14:paraId="4896EC70" w14:textId="64654A81" w:rsidR="00DA393A" w:rsidRPr="00C626E4" w:rsidRDefault="00DA393A" w:rsidP="004B1A12">
            <w:pPr>
              <w:tabs>
                <w:tab w:val="left" w:pos="3390"/>
              </w:tabs>
              <w:spacing w:line="340" w:lineRule="exact"/>
              <w:jc w:val="right"/>
              <w:rPr>
                <w:rFonts w:asciiTheme="majorBidi" w:hAnsiTheme="majorBidi" w:cstheme="majorBidi"/>
                <w:sz w:val="28"/>
                <w:szCs w:val="28"/>
                <w:cs/>
                <w:lang w:val="en-GB"/>
              </w:rPr>
            </w:pPr>
            <w:r>
              <w:rPr>
                <w:rFonts w:ascii="Angsana New" w:eastAsia="Calibri" w:hAnsi="Angsana New"/>
                <w:sz w:val="28"/>
                <w:szCs w:val="28"/>
              </w:rPr>
              <w:t>380</w:t>
            </w:r>
          </w:p>
        </w:tc>
      </w:tr>
      <w:tr w:rsidR="00DA393A" w:rsidRPr="00B343F0" w14:paraId="276A7A29" w14:textId="77777777" w:rsidTr="00667C6C">
        <w:trPr>
          <w:cantSplit/>
        </w:trPr>
        <w:tc>
          <w:tcPr>
            <w:tcW w:w="5528" w:type="dxa"/>
          </w:tcPr>
          <w:p w14:paraId="5847C2C0" w14:textId="77777777" w:rsidR="00DA393A" w:rsidRPr="000D2416" w:rsidRDefault="00DA393A" w:rsidP="004B1A12">
            <w:pPr>
              <w:tabs>
                <w:tab w:val="left" w:pos="3390"/>
              </w:tabs>
              <w:spacing w:line="340" w:lineRule="exact"/>
              <w:jc w:val="thaiDistribute"/>
              <w:rPr>
                <w:rFonts w:asciiTheme="majorBidi" w:hAnsiTheme="majorBidi" w:cstheme="majorBidi"/>
                <w:sz w:val="28"/>
              </w:rPr>
            </w:pPr>
            <w:r w:rsidRPr="003D50D1">
              <w:rPr>
                <w:rFonts w:asciiTheme="majorBidi" w:hAnsiTheme="majorBidi"/>
                <w:sz w:val="28"/>
              </w:rPr>
              <w:t>Addition</w:t>
            </w:r>
          </w:p>
        </w:tc>
        <w:tc>
          <w:tcPr>
            <w:tcW w:w="1772" w:type="dxa"/>
            <w:shd w:val="clear" w:color="auto" w:fill="auto"/>
          </w:tcPr>
          <w:p w14:paraId="5407256D" w14:textId="074F8B36" w:rsidR="00DA393A" w:rsidRPr="00C626E4" w:rsidRDefault="008F4072" w:rsidP="004B1A12">
            <w:pPr>
              <w:tabs>
                <w:tab w:val="left" w:pos="3390"/>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772" w:type="dxa"/>
            <w:shd w:val="clear" w:color="auto" w:fill="auto"/>
          </w:tcPr>
          <w:p w14:paraId="3133B318" w14:textId="119C4DC4" w:rsidR="00DA393A" w:rsidRPr="00C626E4" w:rsidRDefault="008F4072" w:rsidP="004B1A12">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lang w:val="en-GB"/>
              </w:rPr>
              <w:t>-</w:t>
            </w:r>
          </w:p>
        </w:tc>
      </w:tr>
      <w:tr w:rsidR="00DA393A" w:rsidRPr="00B343F0" w14:paraId="3B90D065" w14:textId="77777777" w:rsidTr="00667C6C">
        <w:trPr>
          <w:cantSplit/>
          <w:trHeight w:val="372"/>
        </w:trPr>
        <w:tc>
          <w:tcPr>
            <w:tcW w:w="5528" w:type="dxa"/>
          </w:tcPr>
          <w:p w14:paraId="3ADD3396" w14:textId="77777777" w:rsidR="00DA393A" w:rsidRPr="000D2416" w:rsidRDefault="00DA393A" w:rsidP="004B1A12">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1772" w:type="dxa"/>
            <w:shd w:val="clear" w:color="auto" w:fill="auto"/>
          </w:tcPr>
          <w:p w14:paraId="5310E047" w14:textId="04205EC5" w:rsidR="00DA393A" w:rsidRPr="008F4072" w:rsidRDefault="008F4072" w:rsidP="004B1A12">
            <w:pPr>
              <w:pBdr>
                <w:bottom w:val="single" w:sz="4" w:space="1" w:color="auto"/>
              </w:pBdr>
              <w:tabs>
                <w:tab w:val="left" w:pos="3390"/>
              </w:tabs>
              <w:spacing w:line="340" w:lineRule="exact"/>
              <w:jc w:val="right"/>
              <w:rPr>
                <w:rFonts w:asciiTheme="majorBidi" w:hAnsiTheme="majorBidi" w:cstheme="majorBidi"/>
                <w:sz w:val="28"/>
                <w:szCs w:val="28"/>
                <w:cs/>
              </w:rPr>
            </w:pPr>
            <w:r>
              <w:rPr>
                <w:rFonts w:asciiTheme="majorBidi" w:hAnsiTheme="majorBidi" w:cstheme="majorBidi" w:hint="cs"/>
                <w:sz w:val="28"/>
                <w:szCs w:val="28"/>
                <w:cs/>
                <w:lang w:val="en-GB"/>
              </w:rPr>
              <w:t>(</w:t>
            </w:r>
            <w:r w:rsidR="00046A64" w:rsidRPr="00046A64">
              <w:rPr>
                <w:rFonts w:asciiTheme="majorBidi" w:hAnsiTheme="majorBidi" w:cstheme="majorBidi" w:hint="cs"/>
                <w:sz w:val="28"/>
                <w:szCs w:val="28"/>
              </w:rPr>
              <w:t>2</w:t>
            </w:r>
            <w:r>
              <w:rPr>
                <w:rFonts w:asciiTheme="majorBidi" w:hAnsiTheme="majorBidi" w:cstheme="majorBidi"/>
                <w:sz w:val="28"/>
                <w:szCs w:val="28"/>
              </w:rPr>
              <w:t>,703</w:t>
            </w:r>
            <w:r>
              <w:rPr>
                <w:rFonts w:asciiTheme="majorBidi" w:hAnsiTheme="majorBidi" w:cstheme="majorBidi" w:hint="cs"/>
                <w:sz w:val="28"/>
                <w:szCs w:val="28"/>
                <w:cs/>
              </w:rPr>
              <w:t>)</w:t>
            </w:r>
          </w:p>
        </w:tc>
        <w:tc>
          <w:tcPr>
            <w:tcW w:w="1772" w:type="dxa"/>
            <w:shd w:val="clear" w:color="auto" w:fill="auto"/>
          </w:tcPr>
          <w:p w14:paraId="4978D504" w14:textId="455CCC89" w:rsidR="00DA393A" w:rsidRPr="00C626E4" w:rsidRDefault="008F4072" w:rsidP="004B1A12">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r w:rsidR="00046A64" w:rsidRPr="00046A64">
              <w:rPr>
                <w:rFonts w:asciiTheme="majorBidi" w:hAnsiTheme="majorBidi" w:cstheme="majorBidi" w:hint="cs"/>
                <w:sz w:val="28"/>
                <w:szCs w:val="28"/>
              </w:rPr>
              <w:t>70</w:t>
            </w:r>
            <w:r>
              <w:rPr>
                <w:rFonts w:asciiTheme="majorBidi" w:hAnsiTheme="majorBidi" w:cstheme="majorBidi" w:hint="cs"/>
                <w:sz w:val="28"/>
                <w:szCs w:val="28"/>
                <w:cs/>
              </w:rPr>
              <w:t>)</w:t>
            </w:r>
          </w:p>
        </w:tc>
      </w:tr>
      <w:tr w:rsidR="00DA393A" w:rsidRPr="00B343F0" w14:paraId="65300DBD" w14:textId="77777777" w:rsidTr="00667C6C">
        <w:trPr>
          <w:cantSplit/>
        </w:trPr>
        <w:tc>
          <w:tcPr>
            <w:tcW w:w="5528" w:type="dxa"/>
          </w:tcPr>
          <w:p w14:paraId="3D9799A5" w14:textId="5634F59F" w:rsidR="00DA393A" w:rsidRPr="000D2416" w:rsidRDefault="00DA393A" w:rsidP="004B1A12">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w:t>
            </w:r>
            <w:proofErr w:type="gramStart"/>
            <w:r>
              <w:rPr>
                <w:rFonts w:asciiTheme="majorBidi" w:hAnsiTheme="majorBidi" w:cstheme="majorBidi"/>
                <w:sz w:val="28"/>
              </w:rPr>
              <w:t>at</w:t>
            </w:r>
            <w:proofErr w:type="gramEnd"/>
            <w:r>
              <w:rPr>
                <w:rFonts w:asciiTheme="majorBidi" w:hAnsiTheme="majorBidi" w:cstheme="majorBidi"/>
                <w:sz w:val="28"/>
              </w:rPr>
              <w:t xml:space="preserve"> March</w:t>
            </w:r>
            <w:r w:rsidRPr="003D50D1">
              <w:rPr>
                <w:rFonts w:asciiTheme="majorBidi" w:hAnsiTheme="majorBidi"/>
                <w:sz w:val="28"/>
                <w:szCs w:val="28"/>
                <w:cs/>
              </w:rPr>
              <w:t xml:space="preserve"> </w:t>
            </w:r>
            <w:r>
              <w:rPr>
                <w:rFonts w:asciiTheme="majorBidi" w:hAnsiTheme="majorBidi" w:cstheme="majorBidi"/>
                <w:sz w:val="28"/>
              </w:rPr>
              <w:t>3</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2022</w:t>
            </w:r>
          </w:p>
        </w:tc>
        <w:tc>
          <w:tcPr>
            <w:tcW w:w="1772" w:type="dxa"/>
            <w:shd w:val="clear" w:color="auto" w:fill="auto"/>
          </w:tcPr>
          <w:p w14:paraId="7BEE1871" w14:textId="6685C4B2" w:rsidR="00DA393A" w:rsidRPr="00C626E4" w:rsidRDefault="00046A64" w:rsidP="004B1A12">
            <w:pPr>
              <w:pBdr>
                <w:bottom w:val="double" w:sz="4" w:space="1" w:color="auto"/>
              </w:pBdr>
              <w:tabs>
                <w:tab w:val="left" w:pos="3390"/>
              </w:tabs>
              <w:spacing w:line="340" w:lineRule="exact"/>
              <w:jc w:val="right"/>
              <w:rPr>
                <w:rFonts w:asciiTheme="majorBidi" w:hAnsiTheme="majorBidi" w:cstheme="majorBidi"/>
                <w:sz w:val="28"/>
                <w:szCs w:val="28"/>
              </w:rPr>
            </w:pPr>
            <w:r w:rsidRPr="00046A64">
              <w:rPr>
                <w:rFonts w:asciiTheme="majorBidi" w:hAnsiTheme="majorBidi" w:cstheme="majorBidi" w:hint="cs"/>
                <w:sz w:val="28"/>
                <w:szCs w:val="28"/>
              </w:rPr>
              <w:t>22</w:t>
            </w:r>
            <w:r w:rsidR="008F4072">
              <w:rPr>
                <w:rFonts w:asciiTheme="majorBidi" w:hAnsiTheme="majorBidi" w:cstheme="majorBidi"/>
                <w:sz w:val="28"/>
                <w:szCs w:val="28"/>
              </w:rPr>
              <w:t>,588</w:t>
            </w:r>
          </w:p>
        </w:tc>
        <w:tc>
          <w:tcPr>
            <w:tcW w:w="1772" w:type="dxa"/>
            <w:shd w:val="clear" w:color="auto" w:fill="auto"/>
          </w:tcPr>
          <w:p w14:paraId="782CAE85" w14:textId="4FAB6032" w:rsidR="00DA393A" w:rsidRPr="00C626E4" w:rsidRDefault="008F4072" w:rsidP="004B1A12">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310</w:t>
            </w:r>
          </w:p>
        </w:tc>
      </w:tr>
    </w:tbl>
    <w:bookmarkEnd w:id="2"/>
    <w:p w14:paraId="410FE73E" w14:textId="77777777" w:rsidR="00C93D82" w:rsidRPr="00C93D82" w:rsidRDefault="00C93D82" w:rsidP="00222F92">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C93D82">
        <w:rPr>
          <w:rFonts w:ascii="Angsana New" w:hAnsi="Angsana New"/>
          <w:b/>
          <w:bCs/>
          <w:sz w:val="28"/>
          <w:szCs w:val="28"/>
          <w:lang w:val="en-GB"/>
        </w:rPr>
        <w:t>Lease liabilities</w:t>
      </w:r>
    </w:p>
    <w:p w14:paraId="1A271D9A" w14:textId="393997B1" w:rsidR="00C93D82" w:rsidRDefault="00DA393A" w:rsidP="00DA393A">
      <w:pPr>
        <w:tabs>
          <w:tab w:val="clear" w:pos="227"/>
          <w:tab w:val="clear" w:pos="454"/>
          <w:tab w:val="clear" w:pos="907"/>
          <w:tab w:val="left" w:pos="1418"/>
          <w:tab w:val="left" w:pos="1985"/>
        </w:tabs>
        <w:spacing w:before="240" w:after="240" w:line="240" w:lineRule="auto"/>
        <w:ind w:left="990" w:right="-91"/>
        <w:jc w:val="thaiDistribute"/>
        <w:rPr>
          <w:rFonts w:ascii="Angsana New" w:hAnsi="Angsana New"/>
          <w:spacing w:val="-2"/>
          <w:sz w:val="28"/>
          <w:szCs w:val="28"/>
        </w:rPr>
      </w:pPr>
      <w:r w:rsidRPr="00DA393A">
        <w:rPr>
          <w:rFonts w:ascii="Angsana New" w:hAnsi="Angsana New"/>
          <w:bCs/>
          <w:sz w:val="28"/>
          <w:szCs w:val="28"/>
          <w:lang w:val="en-GB"/>
        </w:rPr>
        <w:t xml:space="preserve">As </w:t>
      </w:r>
      <w:proofErr w:type="gramStart"/>
      <w:r w:rsidRPr="00DA393A">
        <w:rPr>
          <w:rFonts w:ascii="Angsana New" w:hAnsi="Angsana New"/>
          <w:bCs/>
          <w:sz w:val="28"/>
          <w:szCs w:val="28"/>
          <w:lang w:val="en-GB"/>
        </w:rPr>
        <w:t>at</w:t>
      </w:r>
      <w:proofErr w:type="gramEnd"/>
      <w:r w:rsidRPr="00DA393A">
        <w:rPr>
          <w:rFonts w:ascii="Angsana New" w:hAnsi="Angsana New"/>
          <w:bCs/>
          <w:sz w:val="28"/>
          <w:szCs w:val="28"/>
          <w:lang w:val="en-GB"/>
        </w:rPr>
        <w:t xml:space="preserve"> March 31, 202</w:t>
      </w:r>
      <w:r>
        <w:rPr>
          <w:rFonts w:ascii="Angsana New" w:hAnsi="Angsana New"/>
          <w:bCs/>
          <w:sz w:val="28"/>
          <w:szCs w:val="28"/>
          <w:lang w:val="en-GB"/>
        </w:rPr>
        <w:t>2</w:t>
      </w:r>
      <w:r w:rsidRPr="00DA393A">
        <w:rPr>
          <w:rFonts w:ascii="Angsana New" w:hAnsi="Angsana New"/>
          <w:bCs/>
          <w:sz w:val="28"/>
          <w:szCs w:val="28"/>
          <w:lang w:val="en-GB"/>
        </w:rPr>
        <w:t xml:space="preserve"> and December 31, 202</w:t>
      </w:r>
      <w:r>
        <w:rPr>
          <w:rFonts w:ascii="Angsana New" w:hAnsi="Angsana New"/>
          <w:bCs/>
          <w:sz w:val="28"/>
          <w:szCs w:val="28"/>
          <w:lang w:val="en-GB"/>
        </w:rPr>
        <w:t>1</w:t>
      </w:r>
      <w:r w:rsidR="00C93D82" w:rsidRPr="004B6B5D">
        <w:rPr>
          <w:rFonts w:ascii="Angsana New" w:hAnsi="Angsana New"/>
          <w:spacing w:val="-2"/>
          <w:sz w:val="28"/>
          <w:szCs w:val="28"/>
        </w:rPr>
        <w:t xml:space="preserve">, </w:t>
      </w:r>
      <w:r w:rsidR="00C93D82">
        <w:rPr>
          <w:rFonts w:ascii="Angsana New" w:hAnsi="Angsana New"/>
          <w:spacing w:val="-2"/>
          <w:sz w:val="28"/>
          <w:szCs w:val="28"/>
        </w:rPr>
        <w:t>l</w:t>
      </w:r>
      <w:r w:rsidR="00C93D82" w:rsidRPr="004B6B5D">
        <w:rPr>
          <w:rFonts w:ascii="Angsana New" w:hAnsi="Angsana New"/>
          <w:spacing w:val="-2"/>
          <w:sz w:val="28"/>
          <w:szCs w:val="28"/>
        </w:rPr>
        <w:t>ease liabilities are as below.</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DA393A" w:rsidRPr="00B023A7" w14:paraId="4B0512DE" w14:textId="77777777" w:rsidTr="004B1A12">
        <w:trPr>
          <w:tblHeader/>
        </w:trPr>
        <w:tc>
          <w:tcPr>
            <w:tcW w:w="3369" w:type="dxa"/>
          </w:tcPr>
          <w:p w14:paraId="104F2332" w14:textId="77777777" w:rsidR="00DA393A" w:rsidRPr="00B023A7" w:rsidRDefault="00DA393A"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4705F7ED" w14:textId="77777777" w:rsidR="00DA393A" w:rsidRPr="00B023A7" w:rsidRDefault="00DA393A" w:rsidP="004B1A12">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DA393A" w:rsidRPr="00B023A7" w14:paraId="69A215BF" w14:textId="77777777" w:rsidTr="00635FFB">
        <w:trPr>
          <w:tblHeader/>
        </w:trPr>
        <w:tc>
          <w:tcPr>
            <w:tcW w:w="3369" w:type="dxa"/>
          </w:tcPr>
          <w:p w14:paraId="1CB1AB56" w14:textId="77777777" w:rsidR="00DA393A" w:rsidRPr="00B023A7" w:rsidRDefault="00DA393A" w:rsidP="004B1A12">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6706D02A" w14:textId="77777777"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0B6CD7DE" w14:textId="77777777"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DA393A" w:rsidRPr="00B023A7" w14:paraId="25ED656B" w14:textId="77777777" w:rsidTr="00635FFB">
        <w:trPr>
          <w:tblHeader/>
        </w:trPr>
        <w:tc>
          <w:tcPr>
            <w:tcW w:w="3369" w:type="dxa"/>
          </w:tcPr>
          <w:p w14:paraId="0A291FC6" w14:textId="77777777" w:rsidR="00DA393A" w:rsidRPr="00B023A7" w:rsidRDefault="00DA393A" w:rsidP="004B1A12">
            <w:pPr>
              <w:tabs>
                <w:tab w:val="left" w:pos="71"/>
              </w:tabs>
              <w:spacing w:line="340" w:lineRule="exact"/>
              <w:ind w:left="9" w:right="29" w:hanging="9"/>
              <w:rPr>
                <w:rFonts w:ascii="Angsana New" w:hAnsi="Angsana New"/>
                <w:sz w:val="28"/>
                <w:szCs w:val="28"/>
              </w:rPr>
            </w:pPr>
          </w:p>
        </w:tc>
        <w:tc>
          <w:tcPr>
            <w:tcW w:w="1382" w:type="dxa"/>
          </w:tcPr>
          <w:p w14:paraId="66B4AB2C" w14:textId="77777777" w:rsidR="00DA393A" w:rsidRPr="00110E1F"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 xml:space="preserve">March 31, </w:t>
            </w:r>
          </w:p>
          <w:p w14:paraId="3C179253" w14:textId="7FF2D2D9"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EC4F6E">
              <w:rPr>
                <w:rFonts w:ascii="Angsana New" w:hAnsi="Angsana New"/>
                <w:sz w:val="28"/>
                <w:szCs w:val="28"/>
              </w:rPr>
              <w:t>2</w:t>
            </w:r>
          </w:p>
        </w:tc>
        <w:tc>
          <w:tcPr>
            <w:tcW w:w="1382" w:type="dxa"/>
          </w:tcPr>
          <w:p w14:paraId="6F553DBC" w14:textId="77777777" w:rsidR="00DA393A" w:rsidRPr="00110E1F"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342E4F5B" w14:textId="70D3A502"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w:t>
            </w:r>
            <w:r w:rsidR="00EC4F6E">
              <w:rPr>
                <w:rFonts w:ascii="Angsana New" w:hAnsi="Angsana New"/>
                <w:sz w:val="28"/>
                <w:szCs w:val="28"/>
              </w:rPr>
              <w:t>1</w:t>
            </w:r>
          </w:p>
        </w:tc>
        <w:tc>
          <w:tcPr>
            <w:tcW w:w="1382" w:type="dxa"/>
          </w:tcPr>
          <w:p w14:paraId="6FA72BD9" w14:textId="77777777" w:rsidR="00DA393A" w:rsidRPr="00110E1F"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 xml:space="preserve">March 31, </w:t>
            </w:r>
          </w:p>
          <w:p w14:paraId="7B4A2335" w14:textId="5642B38F"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w:t>
            </w:r>
            <w:r w:rsidR="00EC4F6E">
              <w:rPr>
                <w:rFonts w:ascii="Angsana New" w:hAnsi="Angsana New"/>
                <w:sz w:val="28"/>
                <w:szCs w:val="28"/>
              </w:rPr>
              <w:t>2</w:t>
            </w:r>
          </w:p>
        </w:tc>
        <w:tc>
          <w:tcPr>
            <w:tcW w:w="1382" w:type="dxa"/>
          </w:tcPr>
          <w:p w14:paraId="6635A05D" w14:textId="77777777" w:rsidR="00DA393A" w:rsidRPr="00110E1F"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December 31,</w:t>
            </w:r>
          </w:p>
          <w:p w14:paraId="3255F038" w14:textId="15DBFF76" w:rsidR="00DA393A" w:rsidRPr="00B023A7"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w:t>
            </w:r>
            <w:r w:rsidR="00EC4F6E">
              <w:rPr>
                <w:rFonts w:ascii="Angsana New" w:hAnsi="Angsana New"/>
                <w:sz w:val="28"/>
                <w:szCs w:val="28"/>
              </w:rPr>
              <w:t>1</w:t>
            </w:r>
          </w:p>
        </w:tc>
      </w:tr>
      <w:tr w:rsidR="00EC4F6E" w:rsidRPr="00B023A7" w14:paraId="3B7828C4" w14:textId="77777777" w:rsidTr="00635FFB">
        <w:tblPrEx>
          <w:tblBorders>
            <w:bottom w:val="none" w:sz="0" w:space="0" w:color="auto"/>
          </w:tblBorders>
        </w:tblPrEx>
        <w:tc>
          <w:tcPr>
            <w:tcW w:w="3369" w:type="dxa"/>
            <w:tcBorders>
              <w:bottom w:val="nil"/>
            </w:tcBorders>
          </w:tcPr>
          <w:p w14:paraId="1F5881E1" w14:textId="77777777" w:rsidR="00EC4F6E" w:rsidRPr="00B023A7" w:rsidRDefault="00EC4F6E" w:rsidP="00EC4F6E">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82" w:type="dxa"/>
            <w:tcBorders>
              <w:bottom w:val="nil"/>
            </w:tcBorders>
            <w:shd w:val="clear" w:color="auto" w:fill="auto"/>
          </w:tcPr>
          <w:p w14:paraId="217B5D92" w14:textId="7C9B8DEC" w:rsidR="00EC4F6E" w:rsidRPr="00464053" w:rsidRDefault="00557DE9"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25,165</w:t>
            </w:r>
          </w:p>
        </w:tc>
        <w:tc>
          <w:tcPr>
            <w:tcW w:w="1382" w:type="dxa"/>
            <w:tcBorders>
              <w:bottom w:val="nil"/>
            </w:tcBorders>
            <w:shd w:val="clear" w:color="auto" w:fill="auto"/>
          </w:tcPr>
          <w:p w14:paraId="14C172CC" w14:textId="737C6564"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28,255</w:t>
            </w:r>
          </w:p>
        </w:tc>
        <w:tc>
          <w:tcPr>
            <w:tcW w:w="1382" w:type="dxa"/>
            <w:tcBorders>
              <w:bottom w:val="nil"/>
            </w:tcBorders>
            <w:shd w:val="clear" w:color="auto" w:fill="auto"/>
          </w:tcPr>
          <w:p w14:paraId="5C5DBDE5" w14:textId="1ED3D04E" w:rsidR="00EC4F6E" w:rsidRPr="00464053" w:rsidRDefault="00557DE9"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34</w:t>
            </w:r>
            <w:r w:rsidR="00046A64" w:rsidRPr="00046A64">
              <w:rPr>
                <w:rFonts w:ascii="Angsana New" w:hAnsi="Angsana New" w:hint="cs"/>
                <w:sz w:val="28"/>
                <w:szCs w:val="28"/>
              </w:rPr>
              <w:t>4</w:t>
            </w:r>
          </w:p>
        </w:tc>
        <w:tc>
          <w:tcPr>
            <w:tcW w:w="1382" w:type="dxa"/>
            <w:tcBorders>
              <w:bottom w:val="nil"/>
            </w:tcBorders>
            <w:shd w:val="clear" w:color="auto" w:fill="auto"/>
          </w:tcPr>
          <w:p w14:paraId="134AE677" w14:textId="52120C8A"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422</w:t>
            </w:r>
          </w:p>
        </w:tc>
      </w:tr>
      <w:tr w:rsidR="00EC4F6E" w:rsidRPr="00B023A7" w14:paraId="61D89F09" w14:textId="77777777" w:rsidTr="00635FFB">
        <w:tblPrEx>
          <w:tblBorders>
            <w:bottom w:val="none" w:sz="0" w:space="0" w:color="auto"/>
          </w:tblBorders>
        </w:tblPrEx>
        <w:tc>
          <w:tcPr>
            <w:tcW w:w="3369" w:type="dxa"/>
            <w:tcBorders>
              <w:bottom w:val="nil"/>
            </w:tcBorders>
          </w:tcPr>
          <w:p w14:paraId="0BC0B043" w14:textId="77777777" w:rsidR="00EC4F6E" w:rsidRPr="00B023A7" w:rsidRDefault="00EC4F6E" w:rsidP="00EC4F6E">
            <w:pPr>
              <w:tabs>
                <w:tab w:val="left" w:pos="71"/>
              </w:tabs>
              <w:spacing w:line="340" w:lineRule="exact"/>
              <w:ind w:left="9" w:right="29" w:hanging="9"/>
              <w:rPr>
                <w:rFonts w:ascii="Angsana New" w:hAnsi="Angsana New"/>
                <w:sz w:val="28"/>
                <w:szCs w:val="28"/>
              </w:rPr>
            </w:pPr>
            <w:r w:rsidRPr="00D9371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82" w:type="dxa"/>
            <w:tcBorders>
              <w:bottom w:val="nil"/>
            </w:tcBorders>
            <w:shd w:val="clear" w:color="auto" w:fill="auto"/>
          </w:tcPr>
          <w:p w14:paraId="7A36B1A2" w14:textId="3B5ECC7D" w:rsidR="00EC4F6E" w:rsidRPr="00DA393A" w:rsidRDefault="00557DE9" w:rsidP="00EC4F6E">
            <w:pPr>
              <w:pBdr>
                <w:bottom w:val="single" w:sz="4" w:space="1" w:color="auto"/>
              </w:pBdr>
              <w:tabs>
                <w:tab w:val="left" w:pos="71"/>
              </w:tabs>
              <w:spacing w:line="340" w:lineRule="exact"/>
              <w:ind w:right="29"/>
              <w:jc w:val="right"/>
              <w:rPr>
                <w:rFonts w:ascii="Angsana New" w:hAnsi="Angsana New"/>
                <w:sz w:val="28"/>
                <w:szCs w:val="28"/>
                <w:cs/>
              </w:rPr>
            </w:pPr>
            <w:r>
              <w:rPr>
                <w:rFonts w:ascii="Angsana New" w:hAnsi="Angsana New" w:hint="cs"/>
                <w:sz w:val="28"/>
                <w:szCs w:val="28"/>
                <w:cs/>
              </w:rPr>
              <w:t>(</w:t>
            </w:r>
            <w:r w:rsidR="00046A64" w:rsidRPr="00046A64">
              <w:rPr>
                <w:rFonts w:ascii="Angsana New" w:hAnsi="Angsana New" w:hint="cs"/>
                <w:sz w:val="28"/>
                <w:szCs w:val="28"/>
              </w:rPr>
              <w:t>1</w:t>
            </w:r>
            <w:r>
              <w:rPr>
                <w:rFonts w:ascii="Angsana New" w:hAnsi="Angsana New"/>
                <w:sz w:val="28"/>
                <w:szCs w:val="28"/>
              </w:rPr>
              <w:t>,179</w:t>
            </w:r>
            <w:r>
              <w:rPr>
                <w:rFonts w:ascii="Angsana New" w:hAnsi="Angsana New" w:hint="cs"/>
                <w:sz w:val="28"/>
                <w:szCs w:val="28"/>
                <w:cs/>
              </w:rPr>
              <w:t>)</w:t>
            </w:r>
          </w:p>
        </w:tc>
        <w:tc>
          <w:tcPr>
            <w:tcW w:w="1382" w:type="dxa"/>
            <w:tcBorders>
              <w:bottom w:val="nil"/>
            </w:tcBorders>
            <w:shd w:val="clear" w:color="auto" w:fill="auto"/>
          </w:tcPr>
          <w:p w14:paraId="1F499601" w14:textId="77552A27"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(1,431)</w:t>
            </w:r>
          </w:p>
        </w:tc>
        <w:tc>
          <w:tcPr>
            <w:tcW w:w="1382" w:type="dxa"/>
            <w:tcBorders>
              <w:bottom w:val="nil"/>
            </w:tcBorders>
            <w:shd w:val="clear" w:color="auto" w:fill="auto"/>
          </w:tcPr>
          <w:p w14:paraId="650C6B78" w14:textId="50D6AFDB" w:rsidR="00EC4F6E" w:rsidRPr="00B023A7" w:rsidRDefault="00557DE9"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r w:rsidR="00046A64" w:rsidRPr="00046A64">
              <w:rPr>
                <w:rFonts w:ascii="Angsana New" w:hAnsi="Angsana New" w:hint="cs"/>
                <w:sz w:val="28"/>
                <w:szCs w:val="28"/>
              </w:rPr>
              <w:t>8</w:t>
            </w:r>
            <w:r>
              <w:rPr>
                <w:rFonts w:ascii="Angsana New" w:hAnsi="Angsana New" w:hint="cs"/>
                <w:sz w:val="28"/>
                <w:szCs w:val="28"/>
                <w:cs/>
              </w:rPr>
              <w:t>)</w:t>
            </w:r>
          </w:p>
        </w:tc>
        <w:tc>
          <w:tcPr>
            <w:tcW w:w="1382" w:type="dxa"/>
            <w:tcBorders>
              <w:bottom w:val="nil"/>
            </w:tcBorders>
            <w:shd w:val="clear" w:color="auto" w:fill="auto"/>
          </w:tcPr>
          <w:p w14:paraId="2883C2E5" w14:textId="28D32939"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(13)</w:t>
            </w:r>
          </w:p>
        </w:tc>
      </w:tr>
      <w:tr w:rsidR="00EC4F6E" w:rsidRPr="00B023A7" w14:paraId="66BD99D1" w14:textId="77777777" w:rsidTr="00635FFB">
        <w:tblPrEx>
          <w:tblBorders>
            <w:bottom w:val="none" w:sz="0" w:space="0" w:color="auto"/>
          </w:tblBorders>
        </w:tblPrEx>
        <w:trPr>
          <w:trHeight w:val="272"/>
        </w:trPr>
        <w:tc>
          <w:tcPr>
            <w:tcW w:w="3369" w:type="dxa"/>
            <w:tcBorders>
              <w:bottom w:val="nil"/>
            </w:tcBorders>
          </w:tcPr>
          <w:p w14:paraId="4E59FFEC" w14:textId="77777777" w:rsidR="00EC4F6E" w:rsidRPr="00B023A7" w:rsidRDefault="00EC4F6E" w:rsidP="00EC4F6E">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82" w:type="dxa"/>
            <w:shd w:val="clear" w:color="auto" w:fill="auto"/>
          </w:tcPr>
          <w:p w14:paraId="6DBBF0E6" w14:textId="0905260F" w:rsidR="00EC4F6E" w:rsidRPr="0034132C" w:rsidRDefault="00046A64" w:rsidP="00EC4F6E">
            <w:pPr>
              <w:tabs>
                <w:tab w:val="left" w:pos="71"/>
              </w:tabs>
              <w:spacing w:line="340" w:lineRule="exact"/>
              <w:ind w:left="9" w:right="29" w:hanging="9"/>
              <w:jc w:val="right"/>
              <w:rPr>
                <w:rFonts w:ascii="Angsana New" w:hAnsi="Angsana New"/>
                <w:sz w:val="28"/>
                <w:szCs w:val="28"/>
              </w:rPr>
            </w:pPr>
            <w:r w:rsidRPr="00046A64">
              <w:rPr>
                <w:rFonts w:ascii="Angsana New" w:hAnsi="Angsana New" w:hint="cs"/>
                <w:sz w:val="28"/>
                <w:szCs w:val="28"/>
              </w:rPr>
              <w:t>23</w:t>
            </w:r>
            <w:r w:rsidR="00557DE9">
              <w:rPr>
                <w:rFonts w:ascii="Angsana New" w:hAnsi="Angsana New"/>
                <w:sz w:val="28"/>
                <w:szCs w:val="28"/>
              </w:rPr>
              <w:t>,986</w:t>
            </w:r>
          </w:p>
        </w:tc>
        <w:tc>
          <w:tcPr>
            <w:tcW w:w="1382" w:type="dxa"/>
            <w:shd w:val="clear" w:color="auto" w:fill="auto"/>
          </w:tcPr>
          <w:p w14:paraId="5E15A489" w14:textId="256A9A42"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26,824</w:t>
            </w:r>
          </w:p>
        </w:tc>
        <w:tc>
          <w:tcPr>
            <w:tcW w:w="1382" w:type="dxa"/>
            <w:tcBorders>
              <w:bottom w:val="nil"/>
            </w:tcBorders>
            <w:shd w:val="clear" w:color="auto" w:fill="auto"/>
          </w:tcPr>
          <w:p w14:paraId="7F55F4B5" w14:textId="48280D36" w:rsidR="00EC4F6E" w:rsidRPr="00B023A7" w:rsidRDefault="00557DE9" w:rsidP="00EC4F6E">
            <w:pPr>
              <w:tabs>
                <w:tab w:val="left" w:pos="71"/>
                <w:tab w:val="left" w:pos="1080"/>
              </w:tabs>
              <w:spacing w:line="340" w:lineRule="exact"/>
              <w:ind w:left="9" w:right="29" w:hanging="9"/>
              <w:jc w:val="right"/>
              <w:rPr>
                <w:rFonts w:ascii="Angsana New" w:hAnsi="Angsana New"/>
                <w:sz w:val="28"/>
                <w:szCs w:val="28"/>
              </w:rPr>
            </w:pPr>
            <w:r>
              <w:rPr>
                <w:rFonts w:ascii="Angsana New" w:hAnsi="Angsana New"/>
                <w:sz w:val="28"/>
                <w:szCs w:val="28"/>
              </w:rPr>
              <w:t>33</w:t>
            </w:r>
            <w:r w:rsidR="00046A64" w:rsidRPr="00046A64">
              <w:rPr>
                <w:rFonts w:ascii="Angsana New" w:hAnsi="Angsana New" w:hint="cs"/>
                <w:sz w:val="28"/>
                <w:szCs w:val="28"/>
              </w:rPr>
              <w:t>6</w:t>
            </w:r>
          </w:p>
        </w:tc>
        <w:tc>
          <w:tcPr>
            <w:tcW w:w="1382" w:type="dxa"/>
            <w:tcBorders>
              <w:bottom w:val="nil"/>
            </w:tcBorders>
            <w:shd w:val="clear" w:color="auto" w:fill="auto"/>
          </w:tcPr>
          <w:p w14:paraId="1F99B4E6" w14:textId="2784C068" w:rsidR="00EC4F6E" w:rsidRPr="00B023A7" w:rsidRDefault="00EC4F6E" w:rsidP="00EC4F6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409</w:t>
            </w:r>
          </w:p>
        </w:tc>
      </w:tr>
      <w:tr w:rsidR="00EC4F6E" w:rsidRPr="00B023A7" w14:paraId="23609645" w14:textId="77777777" w:rsidTr="00635FFB">
        <w:tblPrEx>
          <w:tblBorders>
            <w:bottom w:val="none" w:sz="0" w:space="0" w:color="auto"/>
          </w:tblBorders>
        </w:tblPrEx>
        <w:trPr>
          <w:trHeight w:val="272"/>
        </w:trPr>
        <w:tc>
          <w:tcPr>
            <w:tcW w:w="3369" w:type="dxa"/>
            <w:tcBorders>
              <w:bottom w:val="nil"/>
            </w:tcBorders>
          </w:tcPr>
          <w:p w14:paraId="12C2E4F5" w14:textId="77777777" w:rsidR="00EC4F6E" w:rsidRPr="00B023A7" w:rsidRDefault="00EC4F6E" w:rsidP="00EC4F6E">
            <w:pPr>
              <w:tabs>
                <w:tab w:val="left" w:pos="71"/>
              </w:tabs>
              <w:spacing w:line="340" w:lineRule="exact"/>
              <w:ind w:left="9" w:right="29" w:hanging="9"/>
              <w:rPr>
                <w:rFonts w:ascii="Angsana New" w:hAnsi="Angsana New"/>
                <w:sz w:val="28"/>
                <w:szCs w:val="28"/>
                <w:cs/>
              </w:rPr>
            </w:pPr>
            <w:r w:rsidRPr="00D9371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82" w:type="dxa"/>
            <w:shd w:val="clear" w:color="auto" w:fill="auto"/>
          </w:tcPr>
          <w:p w14:paraId="59D65269" w14:textId="4E64F03D" w:rsidR="00EC4F6E" w:rsidRPr="00B023A7" w:rsidRDefault="00557DE9"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11,498</w:t>
            </w:r>
          </w:p>
        </w:tc>
        <w:tc>
          <w:tcPr>
            <w:tcW w:w="1382" w:type="dxa"/>
            <w:shd w:val="clear" w:color="auto" w:fill="auto"/>
          </w:tcPr>
          <w:p w14:paraId="0E2463F5" w14:textId="48DF84C4"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11,647</w:t>
            </w:r>
          </w:p>
        </w:tc>
        <w:tc>
          <w:tcPr>
            <w:tcW w:w="1382" w:type="dxa"/>
            <w:shd w:val="clear" w:color="auto" w:fill="auto"/>
          </w:tcPr>
          <w:p w14:paraId="251B715E" w14:textId="1D9306C6" w:rsidR="00EC4F6E" w:rsidRPr="00B023A7" w:rsidRDefault="00557DE9"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306</w:t>
            </w:r>
          </w:p>
        </w:tc>
        <w:tc>
          <w:tcPr>
            <w:tcW w:w="1382" w:type="dxa"/>
            <w:shd w:val="clear" w:color="auto" w:fill="auto"/>
          </w:tcPr>
          <w:p w14:paraId="28D8E1F1" w14:textId="72250403" w:rsidR="00EC4F6E" w:rsidRPr="00B023A7" w:rsidRDefault="00EC4F6E" w:rsidP="00EC4F6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302</w:t>
            </w:r>
          </w:p>
        </w:tc>
      </w:tr>
      <w:tr w:rsidR="00EC4F6E" w:rsidRPr="00B023A7" w14:paraId="543427EB" w14:textId="77777777" w:rsidTr="00635FFB">
        <w:tblPrEx>
          <w:tblBorders>
            <w:bottom w:val="none" w:sz="0" w:space="0" w:color="auto"/>
          </w:tblBorders>
        </w:tblPrEx>
        <w:tc>
          <w:tcPr>
            <w:tcW w:w="3369" w:type="dxa"/>
            <w:tcBorders>
              <w:bottom w:val="nil"/>
            </w:tcBorders>
          </w:tcPr>
          <w:p w14:paraId="4B71A5FD" w14:textId="77777777" w:rsidR="00EC4F6E" w:rsidRPr="00B023A7" w:rsidRDefault="00EC4F6E" w:rsidP="00EC4F6E">
            <w:pPr>
              <w:tabs>
                <w:tab w:val="left" w:pos="180"/>
              </w:tabs>
              <w:spacing w:line="340" w:lineRule="exact"/>
              <w:ind w:left="180" w:right="2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Pr="004B6B5D">
              <w:rPr>
                <w:rFonts w:ascii="Angsana New" w:eastAsia="Calibri" w:hAnsi="Angsana New"/>
                <w:sz w:val="28"/>
                <w:szCs w:val="28"/>
              </w:rPr>
              <w:t>net of current portion</w:t>
            </w:r>
          </w:p>
        </w:tc>
        <w:tc>
          <w:tcPr>
            <w:tcW w:w="1382" w:type="dxa"/>
            <w:shd w:val="clear" w:color="auto" w:fill="auto"/>
          </w:tcPr>
          <w:p w14:paraId="61F9BB57" w14:textId="2181BA88" w:rsidR="00EC4F6E" w:rsidRPr="00B023A7" w:rsidRDefault="00557DE9" w:rsidP="00EC4F6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12,488</w:t>
            </w:r>
          </w:p>
        </w:tc>
        <w:tc>
          <w:tcPr>
            <w:tcW w:w="1382" w:type="dxa"/>
            <w:shd w:val="clear" w:color="auto" w:fill="auto"/>
          </w:tcPr>
          <w:p w14:paraId="4494F00B" w14:textId="6292B399" w:rsidR="00EC4F6E" w:rsidRPr="00B023A7" w:rsidRDefault="00EC4F6E" w:rsidP="00EC4F6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15,177</w:t>
            </w:r>
          </w:p>
        </w:tc>
        <w:tc>
          <w:tcPr>
            <w:tcW w:w="1382" w:type="dxa"/>
            <w:shd w:val="clear" w:color="auto" w:fill="auto"/>
          </w:tcPr>
          <w:p w14:paraId="20C99E01" w14:textId="77433B81" w:rsidR="00EC4F6E" w:rsidRPr="00B023A7" w:rsidRDefault="00046A64" w:rsidP="00EC4F6E">
            <w:pPr>
              <w:pBdr>
                <w:bottom w:val="double" w:sz="4" w:space="1" w:color="auto"/>
              </w:pBdr>
              <w:tabs>
                <w:tab w:val="left" w:pos="71"/>
              </w:tabs>
              <w:spacing w:line="340" w:lineRule="exact"/>
              <w:ind w:right="29"/>
              <w:jc w:val="right"/>
              <w:rPr>
                <w:rFonts w:ascii="Angsana New" w:hAnsi="Angsana New"/>
                <w:sz w:val="28"/>
                <w:szCs w:val="28"/>
              </w:rPr>
            </w:pPr>
            <w:r w:rsidRPr="00046A64">
              <w:rPr>
                <w:rFonts w:ascii="Angsana New" w:hAnsi="Angsana New" w:hint="cs"/>
                <w:sz w:val="28"/>
                <w:szCs w:val="28"/>
              </w:rPr>
              <w:t>30</w:t>
            </w:r>
          </w:p>
        </w:tc>
        <w:tc>
          <w:tcPr>
            <w:tcW w:w="1382" w:type="dxa"/>
            <w:shd w:val="clear" w:color="auto" w:fill="auto"/>
          </w:tcPr>
          <w:p w14:paraId="71BF5531" w14:textId="0D92242A" w:rsidR="00EC4F6E" w:rsidRPr="00B023A7" w:rsidRDefault="00EC4F6E" w:rsidP="00EC4F6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107</w:t>
            </w:r>
          </w:p>
        </w:tc>
      </w:tr>
    </w:tbl>
    <w:p w14:paraId="77AD0D60" w14:textId="21FFC0FA" w:rsidR="00C93D82" w:rsidRDefault="00C93D82" w:rsidP="003D5E79">
      <w:pPr>
        <w:tabs>
          <w:tab w:val="clear" w:pos="227"/>
          <w:tab w:val="clear" w:pos="454"/>
          <w:tab w:val="clear" w:pos="907"/>
          <w:tab w:val="left" w:pos="851"/>
          <w:tab w:val="left" w:pos="1418"/>
          <w:tab w:val="left" w:pos="1985"/>
        </w:tabs>
        <w:spacing w:before="240" w:after="240" w:line="240" w:lineRule="auto"/>
        <w:ind w:left="851" w:right="-91"/>
        <w:jc w:val="thaiDistribute"/>
        <w:rPr>
          <w:rFonts w:ascii="Angsana New" w:hAnsi="Angsana New"/>
          <w:bCs/>
          <w:sz w:val="28"/>
          <w:szCs w:val="28"/>
          <w:lang w:val="en-GB"/>
        </w:rPr>
      </w:pPr>
      <w:r w:rsidRPr="00DA697A">
        <w:rPr>
          <w:rFonts w:ascii="Angsana New" w:hAnsi="Angsana New"/>
          <w:bCs/>
          <w:sz w:val="28"/>
          <w:szCs w:val="28"/>
          <w:lang w:val="en-GB"/>
        </w:rPr>
        <w:t xml:space="preserve">The following are the amounts </w:t>
      </w:r>
      <w:r w:rsidR="00EC4F6E" w:rsidRPr="00EC4F6E">
        <w:rPr>
          <w:rFonts w:ascii="Angsana New" w:hAnsi="Angsana New"/>
          <w:bCs/>
          <w:sz w:val="28"/>
          <w:szCs w:val="28"/>
          <w:lang w:val="en-GB"/>
        </w:rPr>
        <w:t xml:space="preserve">for the three-month period ended March 31, </w:t>
      </w:r>
      <w:proofErr w:type="gramStart"/>
      <w:r w:rsidR="00EC4F6E" w:rsidRPr="00EC4F6E">
        <w:rPr>
          <w:rFonts w:ascii="Angsana New" w:hAnsi="Angsana New"/>
          <w:bCs/>
          <w:sz w:val="28"/>
          <w:szCs w:val="28"/>
          <w:lang w:val="en-GB"/>
        </w:rPr>
        <w:t>202</w:t>
      </w:r>
      <w:r w:rsidR="00EC4F6E">
        <w:rPr>
          <w:rFonts w:ascii="Angsana New" w:hAnsi="Angsana New"/>
          <w:bCs/>
          <w:sz w:val="28"/>
          <w:szCs w:val="28"/>
          <w:lang w:val="en-GB"/>
        </w:rPr>
        <w:t>2</w:t>
      </w:r>
      <w:proofErr w:type="gramEnd"/>
      <w:r w:rsidR="004544E0">
        <w:rPr>
          <w:rFonts w:ascii="Angsana New" w:hAnsi="Angsana New"/>
          <w:bCs/>
          <w:sz w:val="28"/>
          <w:szCs w:val="28"/>
          <w:lang w:val="en-GB"/>
        </w:rPr>
        <w:t xml:space="preserve"> and 2021</w:t>
      </w:r>
      <w:r w:rsidR="00EC4F6E" w:rsidRPr="00EC4F6E">
        <w:rPr>
          <w:rFonts w:ascii="Angsana New" w:hAnsi="Angsana New"/>
          <w:bCs/>
          <w:sz w:val="28"/>
          <w:szCs w:val="28"/>
          <w:lang w:val="en-GB"/>
        </w:rPr>
        <w:t xml:space="preserve"> </w:t>
      </w:r>
      <w:r w:rsidRPr="00DA697A">
        <w:rPr>
          <w:rFonts w:ascii="Angsana New" w:hAnsi="Angsana New"/>
          <w:bCs/>
          <w:sz w:val="28"/>
          <w:szCs w:val="28"/>
          <w:lang w:val="en-GB"/>
        </w:rPr>
        <w:t>recognised in profit or loss:</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055E0F" w:rsidRPr="00B023A7" w14:paraId="71D068F3" w14:textId="77777777" w:rsidTr="004B1A12">
        <w:trPr>
          <w:tblHeader/>
        </w:trPr>
        <w:tc>
          <w:tcPr>
            <w:tcW w:w="3369" w:type="dxa"/>
          </w:tcPr>
          <w:p w14:paraId="17CAE871" w14:textId="77777777" w:rsidR="00055E0F" w:rsidRPr="00B023A7" w:rsidRDefault="00055E0F"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5E440067" w14:textId="77777777" w:rsidR="00055E0F" w:rsidRPr="00B023A7" w:rsidRDefault="00055E0F" w:rsidP="004B1A12">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055E0F" w:rsidRPr="00B023A7" w14:paraId="3423F28F" w14:textId="77777777" w:rsidTr="00635FFB">
        <w:trPr>
          <w:tblHeader/>
        </w:trPr>
        <w:tc>
          <w:tcPr>
            <w:tcW w:w="3369" w:type="dxa"/>
          </w:tcPr>
          <w:p w14:paraId="635723F1" w14:textId="77777777" w:rsidR="00055E0F" w:rsidRPr="00B023A7" w:rsidRDefault="00055E0F" w:rsidP="004B1A12">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64" w:type="dxa"/>
            <w:gridSpan w:val="2"/>
            <w:vAlign w:val="center"/>
          </w:tcPr>
          <w:p w14:paraId="210AC386" w14:textId="77777777" w:rsidR="00055E0F" w:rsidRPr="00B023A7" w:rsidRDefault="00055E0F"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64" w:type="dxa"/>
            <w:gridSpan w:val="2"/>
            <w:vAlign w:val="center"/>
          </w:tcPr>
          <w:p w14:paraId="34FB9F88" w14:textId="77777777" w:rsidR="00055E0F" w:rsidRPr="00B023A7" w:rsidRDefault="00055E0F"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055E0F" w:rsidRPr="00B023A7" w14:paraId="78EE8B32" w14:textId="77777777" w:rsidTr="004B1A12">
        <w:trPr>
          <w:tblHeader/>
        </w:trPr>
        <w:tc>
          <w:tcPr>
            <w:tcW w:w="3369" w:type="dxa"/>
          </w:tcPr>
          <w:p w14:paraId="621D1CBB" w14:textId="77777777" w:rsidR="00055E0F" w:rsidRPr="00B023A7" w:rsidRDefault="00055E0F"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vAlign w:val="center"/>
          </w:tcPr>
          <w:p w14:paraId="11E42866" w14:textId="77777777" w:rsidR="00055E0F" w:rsidRPr="00F90A82" w:rsidRDefault="00055E0F"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90A82">
              <w:rPr>
                <w:rFonts w:ascii="Angsana New" w:hAnsi="Angsana New"/>
                <w:sz w:val="28"/>
                <w:szCs w:val="28"/>
              </w:rPr>
              <w:t xml:space="preserve">For the three-month periods ended March </w:t>
            </w:r>
            <w:r w:rsidRPr="006078EC">
              <w:rPr>
                <w:rFonts w:ascii="Angsana New" w:hAnsi="Angsana New" w:hint="cs"/>
                <w:sz w:val="28"/>
                <w:szCs w:val="28"/>
              </w:rPr>
              <w:t>31</w:t>
            </w:r>
            <w:r w:rsidRPr="00F90A82">
              <w:rPr>
                <w:rFonts w:ascii="Angsana New" w:hAnsi="Angsana New"/>
                <w:sz w:val="28"/>
                <w:szCs w:val="28"/>
              </w:rPr>
              <w:t>,</w:t>
            </w:r>
          </w:p>
        </w:tc>
      </w:tr>
      <w:tr w:rsidR="00055E0F" w:rsidRPr="00B023A7" w14:paraId="55986ED8" w14:textId="77777777" w:rsidTr="00635FFB">
        <w:trPr>
          <w:tblHeader/>
        </w:trPr>
        <w:tc>
          <w:tcPr>
            <w:tcW w:w="3369" w:type="dxa"/>
          </w:tcPr>
          <w:p w14:paraId="725EFB91" w14:textId="77777777" w:rsidR="00055E0F" w:rsidRPr="00B023A7" w:rsidRDefault="00055E0F" w:rsidP="004B1A12">
            <w:pPr>
              <w:tabs>
                <w:tab w:val="left" w:pos="71"/>
              </w:tabs>
              <w:spacing w:line="340" w:lineRule="exact"/>
              <w:ind w:left="9" w:right="29" w:hanging="9"/>
              <w:rPr>
                <w:rFonts w:ascii="Angsana New" w:hAnsi="Angsana New"/>
                <w:sz w:val="28"/>
                <w:szCs w:val="28"/>
              </w:rPr>
            </w:pPr>
          </w:p>
        </w:tc>
        <w:tc>
          <w:tcPr>
            <w:tcW w:w="1382" w:type="dxa"/>
          </w:tcPr>
          <w:p w14:paraId="40E5D400" w14:textId="10EA1983" w:rsidR="00055E0F" w:rsidRPr="00B023A7" w:rsidRDefault="00055E0F" w:rsidP="004B1A1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2</w:t>
            </w:r>
          </w:p>
        </w:tc>
        <w:tc>
          <w:tcPr>
            <w:tcW w:w="1382" w:type="dxa"/>
          </w:tcPr>
          <w:p w14:paraId="4C02D43F" w14:textId="06051BF9" w:rsidR="00055E0F" w:rsidRPr="00B023A7" w:rsidRDefault="00055E0F" w:rsidP="004B1A1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21</w:t>
            </w:r>
          </w:p>
        </w:tc>
        <w:tc>
          <w:tcPr>
            <w:tcW w:w="1382" w:type="dxa"/>
          </w:tcPr>
          <w:p w14:paraId="23956355" w14:textId="0B65FC05" w:rsidR="00055E0F" w:rsidRPr="00B023A7" w:rsidRDefault="00055E0F" w:rsidP="004B1A1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w:t>
            </w:r>
            <w:r>
              <w:rPr>
                <w:rFonts w:ascii="Angsana New" w:hAnsi="Angsana New"/>
                <w:sz w:val="28"/>
                <w:szCs w:val="28"/>
              </w:rPr>
              <w:t>2</w:t>
            </w:r>
          </w:p>
        </w:tc>
        <w:tc>
          <w:tcPr>
            <w:tcW w:w="1382" w:type="dxa"/>
          </w:tcPr>
          <w:p w14:paraId="351083AE" w14:textId="2F7979F0" w:rsidR="00055E0F" w:rsidRPr="00B023A7" w:rsidRDefault="00055E0F" w:rsidP="004B1A12">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w:t>
            </w:r>
            <w:r>
              <w:rPr>
                <w:rFonts w:ascii="Angsana New" w:hAnsi="Angsana New"/>
                <w:sz w:val="28"/>
                <w:szCs w:val="28"/>
              </w:rPr>
              <w:t>21</w:t>
            </w:r>
          </w:p>
        </w:tc>
      </w:tr>
      <w:tr w:rsidR="00055E0F" w:rsidRPr="00B023A7" w14:paraId="5D4869F8" w14:textId="77777777" w:rsidTr="00635FFB">
        <w:tblPrEx>
          <w:tblBorders>
            <w:bottom w:val="none" w:sz="0" w:space="0" w:color="auto"/>
          </w:tblBorders>
        </w:tblPrEx>
        <w:tc>
          <w:tcPr>
            <w:tcW w:w="3369" w:type="dxa"/>
            <w:tcBorders>
              <w:bottom w:val="nil"/>
            </w:tcBorders>
          </w:tcPr>
          <w:p w14:paraId="53E13CFE" w14:textId="77777777" w:rsidR="00055E0F" w:rsidRPr="00B023A7" w:rsidRDefault="00055E0F" w:rsidP="00055E0F">
            <w:pPr>
              <w:tabs>
                <w:tab w:val="left" w:pos="71"/>
              </w:tabs>
              <w:spacing w:line="340" w:lineRule="exact"/>
              <w:ind w:left="9" w:right="29" w:hanging="9"/>
              <w:rPr>
                <w:rFonts w:ascii="Angsana New" w:hAnsi="Angsana New"/>
                <w:sz w:val="28"/>
                <w:szCs w:val="28"/>
                <w:cs/>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1382" w:type="dxa"/>
            <w:tcBorders>
              <w:bottom w:val="nil"/>
            </w:tcBorders>
            <w:shd w:val="clear" w:color="auto" w:fill="auto"/>
          </w:tcPr>
          <w:p w14:paraId="02EDC507" w14:textId="3E538E94" w:rsidR="00055E0F" w:rsidRPr="00464053" w:rsidRDefault="0061662D" w:rsidP="00055E0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2,703</w:t>
            </w:r>
          </w:p>
        </w:tc>
        <w:tc>
          <w:tcPr>
            <w:tcW w:w="1382" w:type="dxa"/>
            <w:tcBorders>
              <w:bottom w:val="nil"/>
            </w:tcBorders>
            <w:shd w:val="clear" w:color="auto" w:fill="auto"/>
          </w:tcPr>
          <w:p w14:paraId="76AC4E78" w14:textId="19EBB9F6" w:rsidR="00055E0F" w:rsidRPr="00B023A7" w:rsidRDefault="00055E0F" w:rsidP="00055E0F">
            <w:pPr>
              <w:tabs>
                <w:tab w:val="left" w:pos="71"/>
              </w:tabs>
              <w:spacing w:line="340" w:lineRule="exact"/>
              <w:ind w:left="9" w:right="29" w:hanging="9"/>
              <w:jc w:val="right"/>
              <w:rPr>
                <w:rFonts w:ascii="Angsana New" w:hAnsi="Angsana New"/>
                <w:sz w:val="28"/>
                <w:szCs w:val="28"/>
              </w:rPr>
            </w:pPr>
            <w:r w:rsidRPr="006078EC">
              <w:rPr>
                <w:rFonts w:ascii="Angsana New" w:hAnsi="Angsana New"/>
                <w:sz w:val="28"/>
                <w:szCs w:val="28"/>
              </w:rPr>
              <w:t>3</w:t>
            </w:r>
            <w:r w:rsidRPr="00630F58">
              <w:rPr>
                <w:rFonts w:ascii="Angsana New" w:hAnsi="Angsana New"/>
                <w:sz w:val="28"/>
                <w:szCs w:val="28"/>
              </w:rPr>
              <w:t>,</w:t>
            </w:r>
            <w:r w:rsidRPr="006078EC">
              <w:rPr>
                <w:rFonts w:ascii="Angsana New" w:hAnsi="Angsana New"/>
                <w:sz w:val="28"/>
                <w:szCs w:val="28"/>
              </w:rPr>
              <w:t>270</w:t>
            </w:r>
          </w:p>
        </w:tc>
        <w:tc>
          <w:tcPr>
            <w:tcW w:w="1382" w:type="dxa"/>
            <w:tcBorders>
              <w:bottom w:val="nil"/>
            </w:tcBorders>
            <w:shd w:val="clear" w:color="auto" w:fill="auto"/>
          </w:tcPr>
          <w:p w14:paraId="4B4B42E3" w14:textId="38ABF3C3" w:rsidR="00055E0F" w:rsidRPr="00464053" w:rsidRDefault="0061662D" w:rsidP="00055E0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70</w:t>
            </w:r>
          </w:p>
        </w:tc>
        <w:tc>
          <w:tcPr>
            <w:tcW w:w="1382" w:type="dxa"/>
            <w:tcBorders>
              <w:bottom w:val="nil"/>
            </w:tcBorders>
            <w:shd w:val="clear" w:color="auto" w:fill="auto"/>
          </w:tcPr>
          <w:p w14:paraId="2151E199" w14:textId="32BB0353" w:rsidR="00055E0F" w:rsidRPr="00B023A7" w:rsidRDefault="00055E0F" w:rsidP="00055E0F">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75</w:t>
            </w:r>
          </w:p>
        </w:tc>
      </w:tr>
      <w:tr w:rsidR="00055E0F" w:rsidRPr="00B023A7" w14:paraId="46480A08" w14:textId="77777777" w:rsidTr="00635FFB">
        <w:tblPrEx>
          <w:tblBorders>
            <w:bottom w:val="none" w:sz="0" w:space="0" w:color="auto"/>
          </w:tblBorders>
        </w:tblPrEx>
        <w:tc>
          <w:tcPr>
            <w:tcW w:w="3369" w:type="dxa"/>
          </w:tcPr>
          <w:p w14:paraId="3E16428F" w14:textId="77777777" w:rsidR="00055E0F" w:rsidRPr="00B023A7" w:rsidRDefault="00055E0F" w:rsidP="00055E0F">
            <w:pPr>
              <w:tabs>
                <w:tab w:val="left" w:pos="71"/>
              </w:tabs>
              <w:spacing w:line="340" w:lineRule="exact"/>
              <w:ind w:left="9" w:right="29" w:hanging="9"/>
              <w:rPr>
                <w:rFonts w:ascii="Angsana New" w:hAnsi="Angsana New"/>
                <w:sz w:val="28"/>
                <w:szCs w:val="28"/>
              </w:rPr>
            </w:pPr>
            <w:r w:rsidRPr="00F013E0">
              <w:rPr>
                <w:rFonts w:asciiTheme="majorBidi" w:hAnsiTheme="majorBidi"/>
                <w:sz w:val="28"/>
                <w:lang w:val="en-GB"/>
              </w:rPr>
              <w:t>Interest expense on lease liabilities</w:t>
            </w:r>
          </w:p>
        </w:tc>
        <w:tc>
          <w:tcPr>
            <w:tcW w:w="1382" w:type="dxa"/>
            <w:shd w:val="clear" w:color="auto" w:fill="auto"/>
          </w:tcPr>
          <w:p w14:paraId="77043E43" w14:textId="12F71D6C" w:rsidR="00055E0F" w:rsidRPr="00B023A7" w:rsidRDefault="0061662D" w:rsidP="00055E0F">
            <w:pPr>
              <w:pBdr>
                <w:bottom w:val="sing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251</w:t>
            </w:r>
          </w:p>
        </w:tc>
        <w:tc>
          <w:tcPr>
            <w:tcW w:w="1382" w:type="dxa"/>
            <w:shd w:val="clear" w:color="auto" w:fill="auto"/>
          </w:tcPr>
          <w:p w14:paraId="78D59A21" w14:textId="430660CF" w:rsidR="00055E0F" w:rsidRPr="00B023A7" w:rsidRDefault="00055E0F" w:rsidP="00055E0F">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eastAsia="Calibri" w:hAnsi="Angsana New"/>
                <w:sz w:val="28"/>
                <w:szCs w:val="28"/>
              </w:rPr>
              <w:t>375</w:t>
            </w:r>
          </w:p>
        </w:tc>
        <w:tc>
          <w:tcPr>
            <w:tcW w:w="1382" w:type="dxa"/>
            <w:shd w:val="clear" w:color="auto" w:fill="auto"/>
          </w:tcPr>
          <w:p w14:paraId="3586E5B1" w14:textId="2D307DD8" w:rsidR="00055E0F" w:rsidRPr="00B023A7" w:rsidRDefault="0061662D" w:rsidP="00055E0F">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4</w:t>
            </w:r>
          </w:p>
        </w:tc>
        <w:tc>
          <w:tcPr>
            <w:tcW w:w="1382" w:type="dxa"/>
            <w:shd w:val="clear" w:color="auto" w:fill="auto"/>
          </w:tcPr>
          <w:p w14:paraId="13267AF7" w14:textId="54876180" w:rsidR="00055E0F" w:rsidRPr="00B023A7" w:rsidRDefault="00055E0F" w:rsidP="00055E0F">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w:t>
            </w:r>
          </w:p>
        </w:tc>
      </w:tr>
      <w:tr w:rsidR="00055E0F" w:rsidRPr="00B023A7" w14:paraId="5EC44032" w14:textId="77777777" w:rsidTr="00635FFB">
        <w:tblPrEx>
          <w:tblBorders>
            <w:bottom w:val="none" w:sz="0" w:space="0" w:color="auto"/>
          </w:tblBorders>
        </w:tblPrEx>
        <w:tc>
          <w:tcPr>
            <w:tcW w:w="3369" w:type="dxa"/>
            <w:tcBorders>
              <w:bottom w:val="nil"/>
            </w:tcBorders>
          </w:tcPr>
          <w:p w14:paraId="54B5A681" w14:textId="77777777" w:rsidR="00055E0F" w:rsidRPr="00F013E0" w:rsidRDefault="00055E0F" w:rsidP="00055E0F">
            <w:pPr>
              <w:tabs>
                <w:tab w:val="left" w:pos="71"/>
              </w:tabs>
              <w:spacing w:line="340" w:lineRule="exact"/>
              <w:ind w:left="9" w:right="29" w:hanging="9"/>
              <w:rPr>
                <w:rFonts w:asciiTheme="majorBidi" w:hAnsiTheme="majorBidi"/>
                <w:sz w:val="28"/>
                <w:lang w:val="en-GB"/>
              </w:rPr>
            </w:pPr>
            <w:r w:rsidRPr="00F013E0">
              <w:rPr>
                <w:rFonts w:asciiTheme="majorBidi" w:hAnsiTheme="majorBidi"/>
                <w:sz w:val="28"/>
              </w:rPr>
              <w:t>T</w:t>
            </w:r>
            <w:proofErr w:type="spellStart"/>
            <w:r w:rsidRPr="00630F58">
              <w:rPr>
                <w:rFonts w:asciiTheme="majorBidi" w:hAnsiTheme="majorBidi"/>
                <w:sz w:val="28"/>
                <w:lang w:val="en-GB"/>
              </w:rPr>
              <w:t>otal</w:t>
            </w:r>
            <w:proofErr w:type="spellEnd"/>
          </w:p>
        </w:tc>
        <w:tc>
          <w:tcPr>
            <w:tcW w:w="1382" w:type="dxa"/>
            <w:tcBorders>
              <w:bottom w:val="nil"/>
            </w:tcBorders>
            <w:shd w:val="clear" w:color="auto" w:fill="auto"/>
          </w:tcPr>
          <w:p w14:paraId="57C17549" w14:textId="6CFD0F92" w:rsidR="00055E0F" w:rsidRPr="00B023A7" w:rsidRDefault="0061662D" w:rsidP="00055E0F">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2,954</w:t>
            </w:r>
          </w:p>
        </w:tc>
        <w:tc>
          <w:tcPr>
            <w:tcW w:w="1382" w:type="dxa"/>
            <w:tcBorders>
              <w:bottom w:val="nil"/>
            </w:tcBorders>
            <w:shd w:val="clear" w:color="auto" w:fill="auto"/>
          </w:tcPr>
          <w:p w14:paraId="33BD43DE" w14:textId="72BD4283" w:rsidR="00055E0F" w:rsidRPr="00B023A7" w:rsidRDefault="00055E0F" w:rsidP="00055E0F">
            <w:pPr>
              <w:pBdr>
                <w:bottom w:val="doub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sz w:val="28"/>
                <w:szCs w:val="28"/>
              </w:rPr>
              <w:t>3,645</w:t>
            </w:r>
          </w:p>
        </w:tc>
        <w:tc>
          <w:tcPr>
            <w:tcW w:w="1382" w:type="dxa"/>
            <w:tcBorders>
              <w:bottom w:val="nil"/>
            </w:tcBorders>
            <w:shd w:val="clear" w:color="auto" w:fill="auto"/>
          </w:tcPr>
          <w:p w14:paraId="7EE16706" w14:textId="36F2397D" w:rsidR="00055E0F" w:rsidRPr="00B023A7" w:rsidRDefault="0061662D" w:rsidP="00055E0F">
            <w:pPr>
              <w:pBdr>
                <w:bottom w:val="doub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74</w:t>
            </w:r>
          </w:p>
        </w:tc>
        <w:tc>
          <w:tcPr>
            <w:tcW w:w="1382" w:type="dxa"/>
            <w:tcBorders>
              <w:bottom w:val="nil"/>
            </w:tcBorders>
            <w:shd w:val="clear" w:color="auto" w:fill="auto"/>
          </w:tcPr>
          <w:p w14:paraId="283A470B" w14:textId="67FA1F15" w:rsidR="00055E0F" w:rsidRPr="00B023A7" w:rsidRDefault="00055E0F" w:rsidP="00055E0F">
            <w:pPr>
              <w:pBdr>
                <w:bottom w:val="doub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82</w:t>
            </w:r>
          </w:p>
        </w:tc>
      </w:tr>
    </w:tbl>
    <w:p w14:paraId="61A592C0" w14:textId="64A652D5" w:rsidR="00FA79D8" w:rsidRPr="00C93D82" w:rsidRDefault="00EB377B"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lastRenderedPageBreak/>
        <w:t xml:space="preserve"> </w:t>
      </w:r>
      <w:r w:rsidR="00FA79D8" w:rsidRPr="00EB377B">
        <w:rPr>
          <w:rFonts w:ascii="Angsana New" w:hAnsi="Angsana New"/>
          <w:b/>
          <w:sz w:val="28"/>
          <w:szCs w:val="28"/>
          <w:lang w:val="en-GB"/>
        </w:rPr>
        <w:t>PLEDGED ASSETS</w:t>
      </w:r>
    </w:p>
    <w:p w14:paraId="27FBB98D" w14:textId="23B294E7" w:rsidR="00EB377B" w:rsidRDefault="006E500E" w:rsidP="002D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lang w:val="en-GB"/>
        </w:rPr>
      </w:pPr>
      <w:r w:rsidRPr="003E76D9">
        <w:rPr>
          <w:rFonts w:ascii="Angsana New" w:hAnsi="Angsana New"/>
          <w:bCs/>
          <w:sz w:val="28"/>
          <w:szCs w:val="28"/>
          <w:lang w:val="en-GB"/>
        </w:rPr>
        <w:t xml:space="preserve">As </w:t>
      </w:r>
      <w:proofErr w:type="gramStart"/>
      <w:r w:rsidR="00EB377B" w:rsidRPr="003E76D9">
        <w:rPr>
          <w:rFonts w:ascii="Angsana New" w:hAnsi="Angsana New"/>
          <w:bCs/>
          <w:sz w:val="28"/>
          <w:szCs w:val="28"/>
          <w:lang w:val="en-GB"/>
        </w:rPr>
        <w:t>at</w:t>
      </w:r>
      <w:proofErr w:type="gramEnd"/>
      <w:r w:rsidR="00EB377B" w:rsidRPr="003E76D9">
        <w:rPr>
          <w:rFonts w:ascii="Angsana New" w:hAnsi="Angsana New"/>
          <w:bCs/>
          <w:sz w:val="28"/>
          <w:szCs w:val="28"/>
          <w:lang w:val="en-GB"/>
        </w:rPr>
        <w:t xml:space="preserve"> March 31, 2022 and December 31, 2021</w:t>
      </w:r>
      <w:r w:rsidR="00FA79D8" w:rsidRPr="003E76D9">
        <w:rPr>
          <w:rFonts w:ascii="Angsana New" w:hAnsi="Angsana New"/>
          <w:bCs/>
          <w:sz w:val="28"/>
          <w:szCs w:val="28"/>
          <w:lang w:val="en-GB"/>
        </w:rPr>
        <w:t>, cash at bank of the</w:t>
      </w:r>
      <w:r w:rsidR="00EA7AE4" w:rsidRPr="003E76D9">
        <w:rPr>
          <w:rFonts w:ascii="Angsana New" w:hAnsi="Angsana New"/>
          <w:bCs/>
          <w:sz w:val="28"/>
          <w:szCs w:val="28"/>
          <w:lang w:val="en-GB"/>
        </w:rPr>
        <w:t xml:space="preserve"> Group in the amount of Baht</w:t>
      </w:r>
      <w:r w:rsidR="0099005E" w:rsidRPr="003E76D9">
        <w:rPr>
          <w:rFonts w:asciiTheme="majorBidi" w:hAnsiTheme="majorBidi" w:cstheme="majorBidi"/>
          <w:sz w:val="28"/>
          <w:szCs w:val="28"/>
          <w:lang w:val="en-GB"/>
        </w:rPr>
        <w:t xml:space="preserve"> </w:t>
      </w:r>
      <w:r w:rsidR="005F4329">
        <w:rPr>
          <w:rFonts w:asciiTheme="majorBidi" w:hAnsiTheme="majorBidi" w:cstheme="majorBidi"/>
          <w:sz w:val="28"/>
          <w:szCs w:val="28"/>
          <w:lang w:val="en-GB"/>
        </w:rPr>
        <w:t>91.34</w:t>
      </w:r>
      <w:r w:rsidR="00F51D53" w:rsidRPr="003E76D9">
        <w:rPr>
          <w:rFonts w:asciiTheme="majorBidi" w:hAnsiTheme="majorBidi" w:cstheme="majorBidi"/>
          <w:sz w:val="28"/>
          <w:szCs w:val="28"/>
        </w:rPr>
        <w:t xml:space="preserve"> </w:t>
      </w:r>
      <w:r w:rsidR="00FA79D8" w:rsidRPr="003E76D9">
        <w:rPr>
          <w:rFonts w:ascii="Angsana New" w:hAnsi="Angsana New"/>
          <w:bCs/>
          <w:sz w:val="28"/>
          <w:szCs w:val="28"/>
          <w:lang w:val="en-GB"/>
        </w:rPr>
        <w:t>million</w:t>
      </w:r>
      <w:r w:rsidR="00236ACA" w:rsidRPr="003E76D9">
        <w:rPr>
          <w:rFonts w:ascii="Angsana New" w:hAnsi="Angsana New"/>
          <w:bCs/>
          <w:sz w:val="28"/>
          <w:szCs w:val="28"/>
          <w:lang w:val="en-GB"/>
        </w:rPr>
        <w:t xml:space="preserve"> and Baht </w:t>
      </w:r>
      <w:r w:rsidR="00EB377B" w:rsidRPr="003E76D9">
        <w:rPr>
          <w:rFonts w:ascii="Angsana New" w:hAnsi="Angsana New"/>
          <w:bCs/>
          <w:sz w:val="28"/>
          <w:szCs w:val="28"/>
          <w:lang w:val="en-GB"/>
        </w:rPr>
        <w:t xml:space="preserve">253.93 </w:t>
      </w:r>
      <w:r w:rsidR="00236ACA" w:rsidRPr="003E76D9">
        <w:rPr>
          <w:rFonts w:ascii="Angsana New" w:hAnsi="Angsana New"/>
          <w:bCs/>
          <w:sz w:val="28"/>
          <w:szCs w:val="28"/>
          <w:lang w:val="en-GB"/>
        </w:rPr>
        <w:t xml:space="preserve">million, </w:t>
      </w:r>
      <w:r w:rsidR="00FA79D8" w:rsidRPr="003E76D9">
        <w:rPr>
          <w:rFonts w:ascii="Angsana New" w:hAnsi="Angsana New"/>
          <w:bCs/>
          <w:sz w:val="28"/>
          <w:szCs w:val="28"/>
          <w:lang w:val="en-GB"/>
        </w:rPr>
        <w:t>in consolidated fin</w:t>
      </w:r>
      <w:r w:rsidR="00EA7AE4" w:rsidRPr="003E76D9">
        <w:rPr>
          <w:rFonts w:ascii="Angsana New" w:hAnsi="Angsana New"/>
          <w:bCs/>
          <w:sz w:val="28"/>
          <w:szCs w:val="28"/>
          <w:lang w:val="en-GB"/>
        </w:rPr>
        <w:t>ancial statement and</w:t>
      </w:r>
      <w:r w:rsidR="00FA79D8" w:rsidRPr="003E76D9">
        <w:rPr>
          <w:rFonts w:ascii="Angsana New" w:hAnsi="Angsana New"/>
          <w:bCs/>
          <w:sz w:val="28"/>
          <w:szCs w:val="28"/>
          <w:lang w:val="en-GB"/>
        </w:rPr>
        <w:t xml:space="preserve"> separate financial statements</w:t>
      </w:r>
      <w:r w:rsidR="002324E9" w:rsidRPr="003E76D9">
        <w:t xml:space="preserve"> </w:t>
      </w:r>
      <w:r w:rsidR="002324E9" w:rsidRPr="003E76D9">
        <w:rPr>
          <w:rFonts w:ascii="Angsana New" w:hAnsi="Angsana New"/>
          <w:bCs/>
          <w:sz w:val="28"/>
          <w:szCs w:val="28"/>
          <w:lang w:val="en-GB"/>
        </w:rPr>
        <w:t>respectively</w:t>
      </w:r>
      <w:r w:rsidR="00FA79D8" w:rsidRPr="003E76D9">
        <w:rPr>
          <w:rFonts w:ascii="Angsana New" w:hAnsi="Angsana New"/>
          <w:bCs/>
          <w:sz w:val="28"/>
          <w:szCs w:val="28"/>
          <w:lang w:val="en-GB"/>
        </w:rPr>
        <w:t xml:space="preserve"> was used as collateral for all obligations from</w:t>
      </w:r>
      <w:r w:rsidR="008C2D81" w:rsidRPr="003E76D9">
        <w:rPr>
          <w:rFonts w:ascii="Angsana New" w:hAnsi="Angsana New"/>
          <w:bCs/>
          <w:sz w:val="28"/>
          <w:szCs w:val="28"/>
        </w:rPr>
        <w:t xml:space="preserve"> three</w:t>
      </w:r>
      <w:r w:rsidR="00FA79D8" w:rsidRPr="003E76D9">
        <w:rPr>
          <w:rFonts w:ascii="Angsana New" w:hAnsi="Angsana New"/>
          <w:bCs/>
          <w:sz w:val="28"/>
          <w:szCs w:val="28"/>
          <w:lang w:val="en-GB"/>
        </w:rPr>
        <w:t xml:space="preserve"> commercial bank.</w:t>
      </w:r>
    </w:p>
    <w:p w14:paraId="7F0A1BFA" w14:textId="6D8EE3B2" w:rsidR="00291D88" w:rsidRPr="00C93D82" w:rsidRDefault="00291D88"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TRADE ACCOUNT PAYABLE</w:t>
      </w:r>
    </w:p>
    <w:tbl>
      <w:tblPr>
        <w:tblW w:w="9138" w:type="dxa"/>
        <w:tblInd w:w="468" w:type="dxa"/>
        <w:tblLayout w:type="fixed"/>
        <w:tblLook w:val="0000" w:firstRow="0" w:lastRow="0" w:firstColumn="0" w:lastColumn="0" w:noHBand="0" w:noVBand="0"/>
      </w:tblPr>
      <w:tblGrid>
        <w:gridCol w:w="3468"/>
        <w:gridCol w:w="1417"/>
        <w:gridCol w:w="1418"/>
        <w:gridCol w:w="1417"/>
        <w:gridCol w:w="1418"/>
      </w:tblGrid>
      <w:tr w:rsidR="00AD6E54" w:rsidRPr="00AD6E54" w14:paraId="303E7550" w14:textId="77777777" w:rsidTr="00F44354">
        <w:tc>
          <w:tcPr>
            <w:tcW w:w="3468"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670" w:type="dxa"/>
            <w:gridSpan w:val="4"/>
            <w:shd w:val="clear" w:color="auto" w:fill="auto"/>
          </w:tcPr>
          <w:p w14:paraId="54893EE3" w14:textId="0953BAC7" w:rsidR="00291D88" w:rsidRPr="00AD6E54" w:rsidRDefault="00EB377B" w:rsidP="005D5DF4">
            <w:pPr>
              <w:pBdr>
                <w:bottom w:val="single" w:sz="4" w:space="1" w:color="auto"/>
              </w:pBdr>
              <w:spacing w:line="240" w:lineRule="auto"/>
              <w:ind w:left="-18" w:right="32" w:firstLine="90"/>
              <w:jc w:val="right"/>
              <w:rPr>
                <w:rFonts w:ascii="Angsana New" w:hAnsi="Angsana New"/>
                <w:sz w:val="28"/>
                <w:szCs w:val="28"/>
              </w:rPr>
            </w:pPr>
            <w:r w:rsidRPr="00EB377B">
              <w:rPr>
                <w:rFonts w:ascii="Angsana New" w:hAnsi="Angsana New"/>
                <w:sz w:val="28"/>
                <w:szCs w:val="28"/>
                <w:cs/>
              </w:rPr>
              <w:t>(</w:t>
            </w:r>
            <w:r w:rsidRPr="00EB377B">
              <w:rPr>
                <w:rFonts w:ascii="Angsana New" w:hAnsi="Angsana New"/>
                <w:sz w:val="28"/>
                <w:szCs w:val="28"/>
              </w:rPr>
              <w:t>Unit : Thousand Baht)</w:t>
            </w:r>
          </w:p>
        </w:tc>
      </w:tr>
      <w:tr w:rsidR="00AD6E54" w:rsidRPr="00AD6E54" w14:paraId="7EFE8D36" w14:textId="77777777" w:rsidTr="00F44354">
        <w:trPr>
          <w:trHeight w:val="329"/>
        </w:trPr>
        <w:tc>
          <w:tcPr>
            <w:tcW w:w="3468"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835"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B377B" w:rsidRPr="00AD6E54" w14:paraId="35FE502B" w14:textId="77777777" w:rsidTr="00F44354">
        <w:tc>
          <w:tcPr>
            <w:tcW w:w="3468" w:type="dxa"/>
            <w:vAlign w:val="center"/>
          </w:tcPr>
          <w:p w14:paraId="067C4CDA" w14:textId="77777777" w:rsidR="00EB377B" w:rsidRPr="00AD6E54" w:rsidRDefault="00EB377B" w:rsidP="00EB377B">
            <w:pPr>
              <w:ind w:left="9" w:right="32"/>
              <w:rPr>
                <w:rFonts w:ascii="Angsana New" w:hAnsi="Angsana New"/>
                <w:bCs/>
                <w:sz w:val="28"/>
                <w:szCs w:val="28"/>
                <w:cs/>
              </w:rPr>
            </w:pPr>
          </w:p>
        </w:tc>
        <w:tc>
          <w:tcPr>
            <w:tcW w:w="1417" w:type="dxa"/>
            <w:shd w:val="clear" w:color="auto" w:fill="auto"/>
          </w:tcPr>
          <w:p w14:paraId="473ADF4B" w14:textId="299B34F4" w:rsidR="00EB377B" w:rsidRPr="00AD6E54" w:rsidRDefault="00EB377B" w:rsidP="00EB377B">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2022</w:t>
            </w:r>
          </w:p>
        </w:tc>
        <w:tc>
          <w:tcPr>
            <w:tcW w:w="1418" w:type="dxa"/>
            <w:shd w:val="clear" w:color="auto" w:fill="auto"/>
          </w:tcPr>
          <w:p w14:paraId="389518BD" w14:textId="5D791D14" w:rsidR="00EB377B" w:rsidRPr="00AD6E54" w:rsidRDefault="00EB377B" w:rsidP="00EB377B">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17" w:type="dxa"/>
            <w:shd w:val="clear" w:color="auto" w:fill="auto"/>
          </w:tcPr>
          <w:p w14:paraId="7A9ED41D" w14:textId="3ED69176" w:rsidR="00EB377B" w:rsidRPr="00AD6E54" w:rsidRDefault="00EB377B" w:rsidP="00EB377B">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2022</w:t>
            </w:r>
          </w:p>
        </w:tc>
        <w:tc>
          <w:tcPr>
            <w:tcW w:w="1418" w:type="dxa"/>
            <w:shd w:val="clear" w:color="auto" w:fill="auto"/>
          </w:tcPr>
          <w:p w14:paraId="3A3C4A61" w14:textId="688A59BD" w:rsidR="00EB377B" w:rsidRPr="00AD6E54" w:rsidRDefault="00EB377B" w:rsidP="00EB377B">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EB377B" w:rsidRPr="00AD6E54" w14:paraId="08776E44" w14:textId="77777777" w:rsidTr="002D6771">
        <w:tc>
          <w:tcPr>
            <w:tcW w:w="3468" w:type="dxa"/>
          </w:tcPr>
          <w:p w14:paraId="78564ECB" w14:textId="77777777" w:rsidR="00EB377B" w:rsidRPr="00AD6E54" w:rsidRDefault="00EB377B" w:rsidP="00EB377B">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417" w:type="dxa"/>
            <w:shd w:val="clear" w:color="auto" w:fill="auto"/>
            <w:vAlign w:val="center"/>
          </w:tcPr>
          <w:p w14:paraId="2219C566" w14:textId="00F76245" w:rsidR="00EB377B" w:rsidRPr="005A1F33" w:rsidRDefault="00C80C24" w:rsidP="00EB377B">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center"/>
          </w:tcPr>
          <w:p w14:paraId="51B69313" w14:textId="77FC4210" w:rsidR="00EB377B" w:rsidRPr="00AD6E54" w:rsidRDefault="00EB377B" w:rsidP="00EB377B">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center"/>
          </w:tcPr>
          <w:p w14:paraId="64352282" w14:textId="5E92BCB3" w:rsidR="00EB377B" w:rsidRPr="00AD6E54" w:rsidRDefault="00C80C24" w:rsidP="00EB377B">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50</w:t>
            </w:r>
          </w:p>
        </w:tc>
        <w:tc>
          <w:tcPr>
            <w:tcW w:w="1418" w:type="dxa"/>
            <w:shd w:val="clear" w:color="auto" w:fill="auto"/>
            <w:vAlign w:val="center"/>
          </w:tcPr>
          <w:p w14:paraId="6579B090" w14:textId="2C7D20E2" w:rsidR="00EB377B" w:rsidRPr="00AD6E54" w:rsidRDefault="00EB377B" w:rsidP="00EB377B">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33</w:t>
            </w:r>
          </w:p>
        </w:tc>
      </w:tr>
      <w:tr w:rsidR="00EB377B" w:rsidRPr="00AD6E54" w14:paraId="58B10B01" w14:textId="77777777" w:rsidTr="002D6771">
        <w:trPr>
          <w:trHeight w:val="229"/>
        </w:trPr>
        <w:tc>
          <w:tcPr>
            <w:tcW w:w="3468" w:type="dxa"/>
          </w:tcPr>
          <w:p w14:paraId="68CDD408" w14:textId="77777777" w:rsidR="00EB377B" w:rsidRPr="00AD6E54" w:rsidRDefault="00EB377B" w:rsidP="00EB377B">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417" w:type="dxa"/>
            <w:shd w:val="clear" w:color="auto" w:fill="auto"/>
            <w:vAlign w:val="center"/>
          </w:tcPr>
          <w:p w14:paraId="3B4C32FD" w14:textId="7925D7B6" w:rsidR="00EB377B" w:rsidRPr="005A1F33" w:rsidRDefault="00C80C24" w:rsidP="00EB377B">
            <w:pPr>
              <w:pBdr>
                <w:bottom w:val="single" w:sz="4" w:space="1" w:color="auto"/>
              </w:pBdr>
              <w:tabs>
                <w:tab w:val="decimal" w:pos="957"/>
              </w:tabs>
              <w:ind w:right="32"/>
              <w:jc w:val="right"/>
              <w:rPr>
                <w:rFonts w:asciiTheme="majorBidi" w:hAnsiTheme="majorBidi" w:cstheme="majorBidi"/>
                <w:sz w:val="28"/>
                <w:szCs w:val="28"/>
              </w:rPr>
            </w:pPr>
            <w:r>
              <w:rPr>
                <w:rFonts w:asciiTheme="majorBidi" w:hAnsiTheme="majorBidi" w:cstheme="majorBidi"/>
                <w:sz w:val="28"/>
                <w:szCs w:val="28"/>
              </w:rPr>
              <w:t>140,608</w:t>
            </w:r>
          </w:p>
        </w:tc>
        <w:tc>
          <w:tcPr>
            <w:tcW w:w="1418" w:type="dxa"/>
            <w:shd w:val="clear" w:color="auto" w:fill="auto"/>
            <w:vAlign w:val="center"/>
          </w:tcPr>
          <w:p w14:paraId="754CE5F4" w14:textId="6A2B845F" w:rsidR="00EB377B" w:rsidRPr="00AD6E54" w:rsidRDefault="00EB377B" w:rsidP="00EB377B">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w:t>
            </w:r>
          </w:p>
        </w:tc>
        <w:tc>
          <w:tcPr>
            <w:tcW w:w="1417" w:type="dxa"/>
            <w:shd w:val="clear" w:color="auto" w:fill="auto"/>
            <w:vAlign w:val="center"/>
          </w:tcPr>
          <w:p w14:paraId="221EBDE0" w14:textId="0DB8BAF9" w:rsidR="00EB377B" w:rsidRPr="00AD6E54" w:rsidRDefault="00C80C24" w:rsidP="00EB377B">
            <w:pPr>
              <w:pBdr>
                <w:bottom w:val="sing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42,302</w:t>
            </w:r>
          </w:p>
        </w:tc>
        <w:tc>
          <w:tcPr>
            <w:tcW w:w="1418" w:type="dxa"/>
            <w:shd w:val="clear" w:color="auto" w:fill="auto"/>
            <w:vAlign w:val="center"/>
          </w:tcPr>
          <w:p w14:paraId="1066F426" w14:textId="18D58E5D" w:rsidR="00EB377B" w:rsidRPr="00AD6E54" w:rsidRDefault="00EB377B" w:rsidP="00EB377B">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124,091</w:t>
            </w:r>
          </w:p>
        </w:tc>
      </w:tr>
      <w:tr w:rsidR="00EB377B" w:rsidRPr="00AD6E54" w14:paraId="6DECB3D4" w14:textId="77777777" w:rsidTr="002D6771">
        <w:trPr>
          <w:trHeight w:val="93"/>
        </w:trPr>
        <w:tc>
          <w:tcPr>
            <w:tcW w:w="3468" w:type="dxa"/>
          </w:tcPr>
          <w:p w14:paraId="1AFFFDDB" w14:textId="77777777" w:rsidR="00EB377B" w:rsidRPr="00AD6E54" w:rsidRDefault="00EB377B" w:rsidP="00EB377B">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417" w:type="dxa"/>
            <w:tcBorders>
              <w:bottom w:val="nil"/>
            </w:tcBorders>
            <w:shd w:val="clear" w:color="auto" w:fill="auto"/>
            <w:vAlign w:val="center"/>
          </w:tcPr>
          <w:p w14:paraId="69BA81E3" w14:textId="66866D4F" w:rsidR="00EB377B" w:rsidRPr="005A1F33" w:rsidRDefault="00C80C24" w:rsidP="00EB377B">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140,608</w:t>
            </w:r>
          </w:p>
        </w:tc>
        <w:tc>
          <w:tcPr>
            <w:tcW w:w="1418" w:type="dxa"/>
            <w:tcBorders>
              <w:bottom w:val="nil"/>
            </w:tcBorders>
            <w:shd w:val="clear" w:color="auto" w:fill="auto"/>
            <w:vAlign w:val="center"/>
          </w:tcPr>
          <w:p w14:paraId="3315DEAC" w14:textId="76EFD585" w:rsidR="00EB377B" w:rsidRPr="00AD6E54" w:rsidRDefault="00EB377B" w:rsidP="00EB377B">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230,169</w:t>
            </w:r>
          </w:p>
        </w:tc>
        <w:tc>
          <w:tcPr>
            <w:tcW w:w="1417" w:type="dxa"/>
            <w:tcBorders>
              <w:bottom w:val="nil"/>
            </w:tcBorders>
            <w:shd w:val="clear" w:color="auto" w:fill="auto"/>
            <w:vAlign w:val="center"/>
          </w:tcPr>
          <w:p w14:paraId="690C33F7" w14:textId="54BFD23D" w:rsidR="00EB377B" w:rsidRPr="00AD6E54" w:rsidRDefault="00C80C24" w:rsidP="00EB377B">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42,352</w:t>
            </w:r>
          </w:p>
        </w:tc>
        <w:tc>
          <w:tcPr>
            <w:tcW w:w="1418" w:type="dxa"/>
            <w:tcBorders>
              <w:bottom w:val="nil"/>
            </w:tcBorders>
            <w:shd w:val="clear" w:color="auto" w:fill="auto"/>
            <w:vAlign w:val="center"/>
          </w:tcPr>
          <w:p w14:paraId="14326F83" w14:textId="05EB34D3" w:rsidR="00EB377B" w:rsidRPr="00AD6E54" w:rsidRDefault="00EB377B" w:rsidP="00EB377B">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124,124</w:t>
            </w:r>
          </w:p>
        </w:tc>
      </w:tr>
    </w:tbl>
    <w:p w14:paraId="36ECDBA3" w14:textId="77777777" w:rsidR="005F3803" w:rsidRPr="00C93D82" w:rsidRDefault="0048754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 xml:space="preserve">OTHER </w:t>
      </w:r>
      <w:r w:rsidR="00E45C39" w:rsidRPr="00C93D82">
        <w:rPr>
          <w:rFonts w:ascii="Angsana New" w:hAnsi="Angsana New"/>
          <w:b/>
          <w:bCs/>
          <w:caps/>
          <w:sz w:val="28"/>
          <w:szCs w:val="28"/>
          <w:lang w:val="en-GB"/>
        </w:rPr>
        <w:t>CURRENT</w:t>
      </w:r>
      <w:r w:rsidR="001670AD" w:rsidRPr="00C93D82">
        <w:rPr>
          <w:rFonts w:ascii="Angsana New" w:hAnsi="Angsana New"/>
          <w:b/>
          <w:bCs/>
          <w:caps/>
          <w:sz w:val="28"/>
          <w:szCs w:val="28"/>
          <w:lang w:val="en-GB"/>
        </w:rPr>
        <w:t xml:space="preserve"> PAYABLE</w:t>
      </w:r>
    </w:p>
    <w:tbl>
      <w:tblPr>
        <w:tblW w:w="9075" w:type="dxa"/>
        <w:tblInd w:w="531" w:type="dxa"/>
        <w:tblLook w:val="0000" w:firstRow="0" w:lastRow="0" w:firstColumn="0" w:lastColumn="0" w:noHBand="0" w:noVBand="0"/>
      </w:tblPr>
      <w:tblGrid>
        <w:gridCol w:w="3405"/>
        <w:gridCol w:w="1417"/>
        <w:gridCol w:w="1418"/>
        <w:gridCol w:w="1417"/>
        <w:gridCol w:w="1418"/>
      </w:tblGrid>
      <w:tr w:rsidR="00AD6E54" w:rsidRPr="00AD6E54" w14:paraId="0FACF187" w14:textId="77777777" w:rsidTr="00F44354">
        <w:tc>
          <w:tcPr>
            <w:tcW w:w="3405"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670" w:type="dxa"/>
            <w:gridSpan w:val="4"/>
            <w:shd w:val="clear" w:color="auto" w:fill="auto"/>
          </w:tcPr>
          <w:p w14:paraId="63716141" w14:textId="3844A32C" w:rsidR="006B1EC5" w:rsidRPr="00AD6E54" w:rsidRDefault="001C607E" w:rsidP="005D5DF4">
            <w:pPr>
              <w:pBdr>
                <w:bottom w:val="single" w:sz="4" w:space="1" w:color="auto"/>
              </w:pBdr>
              <w:spacing w:line="240" w:lineRule="auto"/>
              <w:ind w:firstLine="90"/>
              <w:jc w:val="right"/>
              <w:rPr>
                <w:rFonts w:ascii="Angsana New" w:hAnsi="Angsana New"/>
                <w:sz w:val="28"/>
                <w:szCs w:val="28"/>
              </w:rPr>
            </w:pPr>
            <w:r w:rsidRPr="001C607E">
              <w:rPr>
                <w:rFonts w:ascii="Angsana New" w:hAnsi="Angsana New"/>
                <w:sz w:val="28"/>
                <w:szCs w:val="28"/>
                <w:cs/>
              </w:rPr>
              <w:t>(</w:t>
            </w:r>
            <w:r w:rsidRPr="001C607E">
              <w:rPr>
                <w:rFonts w:ascii="Angsana New" w:hAnsi="Angsana New"/>
                <w:sz w:val="28"/>
                <w:szCs w:val="28"/>
              </w:rPr>
              <w:t>Unit : Thousand Baht)</w:t>
            </w:r>
          </w:p>
        </w:tc>
      </w:tr>
      <w:tr w:rsidR="00AD6E54" w:rsidRPr="00AD6E54" w14:paraId="2A31B872" w14:textId="77777777" w:rsidTr="00F44354">
        <w:trPr>
          <w:trHeight w:val="198"/>
        </w:trPr>
        <w:tc>
          <w:tcPr>
            <w:tcW w:w="3405"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35"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07E" w:rsidRPr="00AD6E54" w14:paraId="25AF8240" w14:textId="77777777" w:rsidTr="00F44354">
        <w:trPr>
          <w:trHeight w:val="360"/>
        </w:trPr>
        <w:tc>
          <w:tcPr>
            <w:tcW w:w="3405" w:type="dxa"/>
            <w:vAlign w:val="center"/>
          </w:tcPr>
          <w:p w14:paraId="507DA5FC" w14:textId="77777777" w:rsidR="001C607E" w:rsidRPr="00AD6E54" w:rsidRDefault="001C607E" w:rsidP="001C607E">
            <w:pPr>
              <w:ind w:left="9" w:right="32"/>
              <w:rPr>
                <w:rFonts w:ascii="Angsana New" w:hAnsi="Angsana New"/>
                <w:sz w:val="28"/>
                <w:szCs w:val="28"/>
                <w:cs/>
              </w:rPr>
            </w:pPr>
          </w:p>
        </w:tc>
        <w:tc>
          <w:tcPr>
            <w:tcW w:w="1417" w:type="dxa"/>
            <w:shd w:val="clear" w:color="auto" w:fill="auto"/>
          </w:tcPr>
          <w:p w14:paraId="11105475" w14:textId="748AD35B" w:rsidR="001C607E" w:rsidRPr="00AD6E54" w:rsidRDefault="001C607E" w:rsidP="001C607E">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March 31, 2022</w:t>
            </w:r>
          </w:p>
        </w:tc>
        <w:tc>
          <w:tcPr>
            <w:tcW w:w="1418" w:type="dxa"/>
            <w:shd w:val="clear" w:color="auto" w:fill="auto"/>
          </w:tcPr>
          <w:p w14:paraId="3A84CDEB" w14:textId="4FB7AC62" w:rsidR="001C607E" w:rsidRPr="00AD6E54" w:rsidRDefault="001C607E" w:rsidP="001C607E">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17" w:type="dxa"/>
            <w:shd w:val="clear" w:color="auto" w:fill="auto"/>
          </w:tcPr>
          <w:p w14:paraId="0C39879D" w14:textId="13414836" w:rsidR="001C607E" w:rsidRPr="00AD6E54" w:rsidRDefault="001C607E" w:rsidP="001C607E">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2022</w:t>
            </w:r>
          </w:p>
        </w:tc>
        <w:tc>
          <w:tcPr>
            <w:tcW w:w="1418" w:type="dxa"/>
            <w:shd w:val="clear" w:color="auto" w:fill="auto"/>
          </w:tcPr>
          <w:p w14:paraId="16145938" w14:textId="13122FE6" w:rsidR="001C607E" w:rsidRPr="00AD6E54" w:rsidRDefault="001C607E" w:rsidP="001C607E">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1C607E" w:rsidRPr="00AD6E54" w14:paraId="2134C8B6" w14:textId="77777777" w:rsidTr="00612A5F">
        <w:tc>
          <w:tcPr>
            <w:tcW w:w="3405" w:type="dxa"/>
            <w:vAlign w:val="center"/>
          </w:tcPr>
          <w:p w14:paraId="5924A0F9"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17" w:type="dxa"/>
            <w:shd w:val="clear" w:color="auto" w:fill="auto"/>
          </w:tcPr>
          <w:p w14:paraId="6D40547C" w14:textId="3B960565" w:rsidR="001C607E" w:rsidRPr="00B37EBD" w:rsidRDefault="007163B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7F605B1" w14:textId="2D470612"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75</w:t>
            </w:r>
          </w:p>
        </w:tc>
        <w:tc>
          <w:tcPr>
            <w:tcW w:w="1417" w:type="dxa"/>
            <w:shd w:val="clear" w:color="auto" w:fill="auto"/>
          </w:tcPr>
          <w:p w14:paraId="14453FD4" w14:textId="78FBD6F6" w:rsidR="001C607E" w:rsidRPr="00B37EBD" w:rsidRDefault="007163BE" w:rsidP="001C607E">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4,422</w:t>
            </w:r>
          </w:p>
        </w:tc>
        <w:tc>
          <w:tcPr>
            <w:tcW w:w="1418" w:type="dxa"/>
            <w:shd w:val="clear" w:color="auto" w:fill="auto"/>
          </w:tcPr>
          <w:p w14:paraId="3FAE6A67" w14:textId="4CE2D7CB"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4,62</w:t>
            </w:r>
            <w:r w:rsidR="007A6471">
              <w:rPr>
                <w:rFonts w:asciiTheme="majorBidi" w:hAnsiTheme="majorBidi" w:cstheme="majorBidi"/>
                <w:bCs/>
                <w:sz w:val="28"/>
                <w:szCs w:val="28"/>
              </w:rPr>
              <w:t>4</w:t>
            </w:r>
          </w:p>
        </w:tc>
      </w:tr>
      <w:tr w:rsidR="001C607E" w:rsidRPr="00AD6E54" w14:paraId="46E2EA97" w14:textId="77777777" w:rsidTr="00612A5F">
        <w:tc>
          <w:tcPr>
            <w:tcW w:w="3405" w:type="dxa"/>
            <w:vAlign w:val="center"/>
          </w:tcPr>
          <w:p w14:paraId="0104B90D"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Others payable – other</w:t>
            </w:r>
          </w:p>
        </w:tc>
        <w:tc>
          <w:tcPr>
            <w:tcW w:w="1417" w:type="dxa"/>
            <w:shd w:val="clear" w:color="auto" w:fill="auto"/>
          </w:tcPr>
          <w:p w14:paraId="2D3BCD6A" w14:textId="01D60656" w:rsidR="001C607E" w:rsidRPr="00B37EBD" w:rsidRDefault="007163B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2,936</w:t>
            </w:r>
          </w:p>
        </w:tc>
        <w:tc>
          <w:tcPr>
            <w:tcW w:w="1418" w:type="dxa"/>
            <w:shd w:val="clear" w:color="auto" w:fill="auto"/>
          </w:tcPr>
          <w:p w14:paraId="6A441CFE" w14:textId="18C0B583"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1,874</w:t>
            </w:r>
          </w:p>
        </w:tc>
        <w:tc>
          <w:tcPr>
            <w:tcW w:w="1417" w:type="dxa"/>
            <w:shd w:val="clear" w:color="auto" w:fill="auto"/>
          </w:tcPr>
          <w:p w14:paraId="52193E89" w14:textId="1FD20AED" w:rsidR="001C607E" w:rsidRPr="00B37EBD" w:rsidRDefault="007163BE" w:rsidP="001C607E">
            <w:pPr>
              <w:spacing w:line="240" w:lineRule="auto"/>
              <w:ind w:left="-18" w:right="32" w:firstLine="90"/>
              <w:jc w:val="right"/>
              <w:rPr>
                <w:rFonts w:asciiTheme="majorBidi" w:hAnsiTheme="majorBidi"/>
                <w:bCs/>
                <w:sz w:val="28"/>
                <w:szCs w:val="28"/>
              </w:rPr>
            </w:pPr>
            <w:r>
              <w:rPr>
                <w:rFonts w:asciiTheme="majorBidi" w:hAnsiTheme="majorBidi"/>
                <w:bCs/>
                <w:sz w:val="28"/>
                <w:szCs w:val="28"/>
              </w:rPr>
              <w:t>1,220</w:t>
            </w:r>
          </w:p>
        </w:tc>
        <w:tc>
          <w:tcPr>
            <w:tcW w:w="1418" w:type="dxa"/>
            <w:shd w:val="clear" w:color="auto" w:fill="auto"/>
          </w:tcPr>
          <w:p w14:paraId="2D80F279" w14:textId="357D733E"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867</w:t>
            </w:r>
          </w:p>
        </w:tc>
      </w:tr>
      <w:tr w:rsidR="001C607E" w:rsidRPr="00AD6E54" w14:paraId="2E4FBB5A" w14:textId="77777777" w:rsidTr="00612A5F">
        <w:tc>
          <w:tcPr>
            <w:tcW w:w="3405" w:type="dxa"/>
            <w:vAlign w:val="center"/>
          </w:tcPr>
          <w:p w14:paraId="0A4E8C82"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Undue value added tax</w:t>
            </w:r>
          </w:p>
        </w:tc>
        <w:tc>
          <w:tcPr>
            <w:tcW w:w="1417" w:type="dxa"/>
            <w:shd w:val="clear" w:color="auto" w:fill="auto"/>
          </w:tcPr>
          <w:p w14:paraId="02710F0D" w14:textId="6DE6999A" w:rsidR="001C607E" w:rsidRPr="00B37EBD" w:rsidRDefault="007163BE" w:rsidP="001C607E">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108,381</w:t>
            </w:r>
          </w:p>
        </w:tc>
        <w:tc>
          <w:tcPr>
            <w:tcW w:w="1418" w:type="dxa"/>
            <w:shd w:val="clear" w:color="auto" w:fill="auto"/>
          </w:tcPr>
          <w:p w14:paraId="465B2590" w14:textId="023E9D25"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104,816</w:t>
            </w:r>
          </w:p>
        </w:tc>
        <w:tc>
          <w:tcPr>
            <w:tcW w:w="1417" w:type="dxa"/>
            <w:shd w:val="clear" w:color="auto" w:fill="auto"/>
          </w:tcPr>
          <w:p w14:paraId="31BCD5DD" w14:textId="126EB1C8" w:rsidR="001C607E" w:rsidRPr="00B37EBD" w:rsidRDefault="007163BE" w:rsidP="001C607E">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18,315</w:t>
            </w:r>
          </w:p>
        </w:tc>
        <w:tc>
          <w:tcPr>
            <w:tcW w:w="1418" w:type="dxa"/>
            <w:shd w:val="clear" w:color="auto" w:fill="auto"/>
          </w:tcPr>
          <w:p w14:paraId="346553E1" w14:textId="28BAEBF7" w:rsidR="001C607E" w:rsidRPr="00BC790A"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18,352</w:t>
            </w:r>
          </w:p>
        </w:tc>
      </w:tr>
      <w:tr w:rsidR="001C607E" w:rsidRPr="00AD6E54" w14:paraId="1678146B" w14:textId="77777777" w:rsidTr="00612A5F">
        <w:trPr>
          <w:trHeight w:val="101"/>
        </w:trPr>
        <w:tc>
          <w:tcPr>
            <w:tcW w:w="3405" w:type="dxa"/>
            <w:vAlign w:val="center"/>
          </w:tcPr>
          <w:p w14:paraId="43D332A7" w14:textId="77777777" w:rsidR="001C607E" w:rsidRPr="00AD6E54" w:rsidRDefault="001C607E" w:rsidP="001C607E">
            <w:pPr>
              <w:ind w:left="9" w:right="32"/>
              <w:rPr>
                <w:rFonts w:ascii="Angsana New" w:hAnsi="Angsana New"/>
                <w:bCs/>
                <w:sz w:val="28"/>
                <w:szCs w:val="28"/>
                <w:cs/>
              </w:rPr>
            </w:pPr>
            <w:r w:rsidRPr="00AD6E54">
              <w:rPr>
                <w:rFonts w:ascii="Angsana New" w:hAnsi="Angsana New"/>
                <w:bCs/>
                <w:sz w:val="28"/>
                <w:szCs w:val="28"/>
              </w:rPr>
              <w:t>Accrued expenses</w:t>
            </w:r>
          </w:p>
        </w:tc>
        <w:tc>
          <w:tcPr>
            <w:tcW w:w="1417" w:type="dxa"/>
            <w:shd w:val="clear" w:color="auto" w:fill="auto"/>
          </w:tcPr>
          <w:p w14:paraId="184B0B09" w14:textId="60DEE817" w:rsidR="001C607E" w:rsidRPr="00B37EBD" w:rsidRDefault="007163BE" w:rsidP="001C607E">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13,330</w:t>
            </w:r>
          </w:p>
        </w:tc>
        <w:tc>
          <w:tcPr>
            <w:tcW w:w="1418" w:type="dxa"/>
            <w:shd w:val="clear" w:color="auto" w:fill="auto"/>
          </w:tcPr>
          <w:p w14:paraId="11F30DFF" w14:textId="11A6B9FB" w:rsidR="001C607E" w:rsidRPr="00B37EBD" w:rsidRDefault="001C607E" w:rsidP="001C607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16,294</w:t>
            </w:r>
          </w:p>
        </w:tc>
        <w:tc>
          <w:tcPr>
            <w:tcW w:w="1417" w:type="dxa"/>
            <w:shd w:val="clear" w:color="auto" w:fill="auto"/>
          </w:tcPr>
          <w:p w14:paraId="346CAC2E" w14:textId="59CC8C43" w:rsidR="001C607E" w:rsidRPr="00B37EBD" w:rsidRDefault="007163BE" w:rsidP="001C607E">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593</w:t>
            </w:r>
          </w:p>
        </w:tc>
        <w:tc>
          <w:tcPr>
            <w:tcW w:w="1418" w:type="dxa"/>
            <w:shd w:val="clear" w:color="auto" w:fill="auto"/>
          </w:tcPr>
          <w:p w14:paraId="4816318F" w14:textId="2DF15105"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926</w:t>
            </w:r>
          </w:p>
        </w:tc>
      </w:tr>
      <w:tr w:rsidR="001C607E" w:rsidRPr="00AD6E54" w14:paraId="3A41D917" w14:textId="77777777" w:rsidTr="00612A5F">
        <w:tc>
          <w:tcPr>
            <w:tcW w:w="3405" w:type="dxa"/>
            <w:vAlign w:val="center"/>
          </w:tcPr>
          <w:p w14:paraId="17B3FBB4"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Advance income</w:t>
            </w:r>
          </w:p>
        </w:tc>
        <w:tc>
          <w:tcPr>
            <w:tcW w:w="1417" w:type="dxa"/>
            <w:shd w:val="clear" w:color="auto" w:fill="auto"/>
            <w:vAlign w:val="center"/>
          </w:tcPr>
          <w:p w14:paraId="6ECBF005" w14:textId="6621AF6F" w:rsidR="001C607E" w:rsidRPr="00B37EBD" w:rsidRDefault="007163BE" w:rsidP="001C607E">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23,008</w:t>
            </w:r>
          </w:p>
        </w:tc>
        <w:tc>
          <w:tcPr>
            <w:tcW w:w="1418" w:type="dxa"/>
            <w:shd w:val="clear" w:color="auto" w:fill="auto"/>
            <w:vAlign w:val="center"/>
          </w:tcPr>
          <w:p w14:paraId="20C3E289" w14:textId="44397ACB" w:rsidR="001C607E" w:rsidRPr="00B37EBD" w:rsidRDefault="001C607E" w:rsidP="001C607E">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23,293</w:t>
            </w:r>
          </w:p>
        </w:tc>
        <w:tc>
          <w:tcPr>
            <w:tcW w:w="1417" w:type="dxa"/>
            <w:shd w:val="clear" w:color="auto" w:fill="auto"/>
            <w:vAlign w:val="center"/>
          </w:tcPr>
          <w:p w14:paraId="15D658D8" w14:textId="3F8C5DA5" w:rsidR="001C607E" w:rsidRPr="00B37EBD" w:rsidRDefault="007163BE" w:rsidP="001C607E">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5,399</w:t>
            </w:r>
          </w:p>
        </w:tc>
        <w:tc>
          <w:tcPr>
            <w:tcW w:w="1418" w:type="dxa"/>
            <w:shd w:val="clear" w:color="auto" w:fill="auto"/>
            <w:vAlign w:val="center"/>
          </w:tcPr>
          <w:p w14:paraId="5B1B1D59" w14:textId="30A83D5B" w:rsidR="001C607E" w:rsidRPr="00AD6E54" w:rsidRDefault="001C607E" w:rsidP="001C607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5,72</w:t>
            </w:r>
            <w:r w:rsidR="007A6471">
              <w:rPr>
                <w:rFonts w:asciiTheme="majorBidi" w:hAnsiTheme="majorBidi" w:cstheme="majorBidi"/>
                <w:bCs/>
                <w:sz w:val="28"/>
                <w:szCs w:val="28"/>
              </w:rPr>
              <w:t>4</w:t>
            </w:r>
          </w:p>
        </w:tc>
      </w:tr>
      <w:tr w:rsidR="001C607E" w:rsidRPr="00AD6E54" w14:paraId="57187F36" w14:textId="77777777" w:rsidTr="00612A5F">
        <w:trPr>
          <w:trHeight w:val="182"/>
        </w:trPr>
        <w:tc>
          <w:tcPr>
            <w:tcW w:w="3405" w:type="dxa"/>
            <w:vAlign w:val="center"/>
          </w:tcPr>
          <w:p w14:paraId="0B322791"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Other</w:t>
            </w:r>
          </w:p>
        </w:tc>
        <w:tc>
          <w:tcPr>
            <w:tcW w:w="1417" w:type="dxa"/>
            <w:tcBorders>
              <w:bottom w:val="nil"/>
            </w:tcBorders>
            <w:shd w:val="clear" w:color="auto" w:fill="auto"/>
            <w:vAlign w:val="center"/>
          </w:tcPr>
          <w:p w14:paraId="1E24A1D8" w14:textId="0F159373" w:rsidR="001C607E" w:rsidRPr="004C5714" w:rsidRDefault="007163BE" w:rsidP="001C607E">
            <w:pPr>
              <w:pBdr>
                <w:bottom w:val="single" w:sz="4" w:space="1" w:color="auto"/>
              </w:pBdr>
              <w:tabs>
                <w:tab w:val="decimal" w:pos="957"/>
              </w:tabs>
              <w:ind w:left="-18" w:right="32" w:firstLine="90"/>
              <w:jc w:val="right"/>
              <w:rPr>
                <w:rFonts w:asciiTheme="majorBidi" w:hAnsiTheme="majorBidi" w:cstheme="majorBidi"/>
                <w:b/>
                <w:sz w:val="28"/>
                <w:szCs w:val="28"/>
                <w:cs/>
              </w:rPr>
            </w:pPr>
            <w:r>
              <w:rPr>
                <w:rFonts w:asciiTheme="majorBidi" w:hAnsiTheme="majorBidi" w:cstheme="majorBidi"/>
                <w:bCs/>
                <w:sz w:val="28"/>
                <w:szCs w:val="28"/>
              </w:rPr>
              <w:t>33,13</w:t>
            </w:r>
            <w:r w:rsidR="00046A64" w:rsidRPr="00635FFB">
              <w:rPr>
                <w:rFonts w:asciiTheme="majorBidi" w:hAnsiTheme="majorBidi" w:cstheme="majorBidi" w:hint="cs"/>
                <w:bCs/>
                <w:sz w:val="28"/>
                <w:szCs w:val="28"/>
              </w:rPr>
              <w:t>5</w:t>
            </w:r>
          </w:p>
        </w:tc>
        <w:tc>
          <w:tcPr>
            <w:tcW w:w="1418" w:type="dxa"/>
            <w:tcBorders>
              <w:bottom w:val="nil"/>
            </w:tcBorders>
            <w:shd w:val="clear" w:color="auto" w:fill="auto"/>
            <w:vAlign w:val="center"/>
          </w:tcPr>
          <w:p w14:paraId="7E61AFD6" w14:textId="6EE1496B" w:rsidR="001C607E" w:rsidRPr="00B37EBD" w:rsidRDefault="001C607E" w:rsidP="001C607E">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33,134</w:t>
            </w:r>
          </w:p>
        </w:tc>
        <w:tc>
          <w:tcPr>
            <w:tcW w:w="1417" w:type="dxa"/>
            <w:tcBorders>
              <w:bottom w:val="nil"/>
            </w:tcBorders>
            <w:shd w:val="clear" w:color="auto" w:fill="auto"/>
            <w:vAlign w:val="center"/>
          </w:tcPr>
          <w:p w14:paraId="04A392D1" w14:textId="642E9CD2" w:rsidR="001C607E" w:rsidRPr="00B37EBD" w:rsidRDefault="007163BE" w:rsidP="001C607E">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2,922</w:t>
            </w:r>
          </w:p>
        </w:tc>
        <w:tc>
          <w:tcPr>
            <w:tcW w:w="1418" w:type="dxa"/>
            <w:tcBorders>
              <w:bottom w:val="nil"/>
            </w:tcBorders>
            <w:shd w:val="clear" w:color="auto" w:fill="auto"/>
            <w:vAlign w:val="center"/>
          </w:tcPr>
          <w:p w14:paraId="124408F6" w14:textId="1E1CF775" w:rsidR="001C607E" w:rsidRPr="00AD6E54" w:rsidRDefault="001C607E" w:rsidP="001C607E">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2,92</w:t>
            </w:r>
            <w:r w:rsidR="008341DC">
              <w:rPr>
                <w:rFonts w:asciiTheme="majorBidi" w:hAnsiTheme="majorBidi" w:cstheme="majorBidi"/>
                <w:bCs/>
                <w:sz w:val="28"/>
                <w:szCs w:val="28"/>
              </w:rPr>
              <w:t>1</w:t>
            </w:r>
          </w:p>
        </w:tc>
      </w:tr>
      <w:tr w:rsidR="001C607E" w:rsidRPr="00AD6E54" w14:paraId="55822278" w14:textId="77777777" w:rsidTr="00612A5F">
        <w:trPr>
          <w:trHeight w:val="73"/>
        </w:trPr>
        <w:tc>
          <w:tcPr>
            <w:tcW w:w="3405" w:type="dxa"/>
            <w:vAlign w:val="center"/>
          </w:tcPr>
          <w:p w14:paraId="61D51D25" w14:textId="77777777" w:rsidR="001C607E" w:rsidRPr="00AD6E54" w:rsidRDefault="001C607E" w:rsidP="001C607E">
            <w:pPr>
              <w:ind w:left="9" w:right="32"/>
              <w:rPr>
                <w:rFonts w:ascii="Angsana New" w:hAnsi="Angsana New"/>
                <w:bCs/>
                <w:sz w:val="28"/>
                <w:szCs w:val="28"/>
              </w:rPr>
            </w:pPr>
            <w:r w:rsidRPr="00AD6E54">
              <w:rPr>
                <w:rFonts w:ascii="Angsana New" w:hAnsi="Angsana New"/>
                <w:bCs/>
                <w:sz w:val="28"/>
                <w:szCs w:val="28"/>
              </w:rPr>
              <w:t>Total</w:t>
            </w:r>
          </w:p>
        </w:tc>
        <w:tc>
          <w:tcPr>
            <w:tcW w:w="1417" w:type="dxa"/>
            <w:tcBorders>
              <w:bottom w:val="nil"/>
            </w:tcBorders>
            <w:shd w:val="clear" w:color="auto" w:fill="auto"/>
            <w:vAlign w:val="center"/>
          </w:tcPr>
          <w:p w14:paraId="47CC0F2C" w14:textId="64B03366" w:rsidR="001C607E" w:rsidRPr="00B37EBD" w:rsidRDefault="007163BE" w:rsidP="001C607E">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180,790</w:t>
            </w:r>
          </w:p>
        </w:tc>
        <w:tc>
          <w:tcPr>
            <w:tcW w:w="1418" w:type="dxa"/>
            <w:tcBorders>
              <w:bottom w:val="nil"/>
            </w:tcBorders>
            <w:shd w:val="clear" w:color="auto" w:fill="auto"/>
            <w:vAlign w:val="center"/>
          </w:tcPr>
          <w:p w14:paraId="7A6EF90D" w14:textId="5AB0A513" w:rsidR="007A6471" w:rsidRPr="00B37EBD" w:rsidRDefault="001C607E" w:rsidP="007A6471">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179</w:t>
            </w:r>
            <w:r w:rsidR="007A6471">
              <w:rPr>
                <w:rFonts w:asciiTheme="majorBidi" w:hAnsiTheme="majorBidi" w:cstheme="majorBidi"/>
                <w:bCs/>
                <w:sz w:val="28"/>
                <w:szCs w:val="28"/>
              </w:rPr>
              <w:t>,486</w:t>
            </w:r>
          </w:p>
        </w:tc>
        <w:tc>
          <w:tcPr>
            <w:tcW w:w="1417" w:type="dxa"/>
            <w:tcBorders>
              <w:bottom w:val="nil"/>
            </w:tcBorders>
            <w:shd w:val="clear" w:color="auto" w:fill="auto"/>
            <w:vAlign w:val="center"/>
          </w:tcPr>
          <w:p w14:paraId="0E556169" w14:textId="40E92BDE" w:rsidR="001C607E" w:rsidRPr="00B37EBD" w:rsidRDefault="007163BE" w:rsidP="001C607E">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32,871</w:t>
            </w:r>
          </w:p>
        </w:tc>
        <w:tc>
          <w:tcPr>
            <w:tcW w:w="1418" w:type="dxa"/>
            <w:tcBorders>
              <w:bottom w:val="nil"/>
            </w:tcBorders>
            <w:shd w:val="clear" w:color="auto" w:fill="auto"/>
            <w:vAlign w:val="center"/>
          </w:tcPr>
          <w:p w14:paraId="7C86AC04" w14:textId="4C917D44" w:rsidR="001C607E" w:rsidRPr="00AD6E54" w:rsidRDefault="001C607E" w:rsidP="001C607E">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33,41</w:t>
            </w:r>
            <w:r w:rsidR="00F33CA5">
              <w:rPr>
                <w:rFonts w:asciiTheme="majorBidi" w:hAnsiTheme="majorBidi" w:cstheme="majorBidi"/>
                <w:bCs/>
                <w:sz w:val="28"/>
                <w:szCs w:val="28"/>
              </w:rPr>
              <w:t>4</w:t>
            </w:r>
          </w:p>
        </w:tc>
      </w:tr>
    </w:tbl>
    <w:p w14:paraId="432E92DC" w14:textId="77777777" w:rsidR="003E76D9" w:rsidRDefault="003E76D9" w:rsidP="00501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bCs/>
          <w:caps/>
          <w:sz w:val="28"/>
          <w:szCs w:val="28"/>
          <w:lang w:val="en-GB"/>
        </w:rPr>
      </w:pPr>
    </w:p>
    <w:p w14:paraId="4B3B5378" w14:textId="0F52569C" w:rsidR="00126E6D" w:rsidRPr="003E76D9" w:rsidRDefault="003E76D9" w:rsidP="003E76D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3E76D9">
        <w:rPr>
          <w:rFonts w:ascii="Angsana New" w:hAnsi="Angsana New"/>
          <w:b/>
          <w:bCs/>
          <w:caps/>
          <w:sz w:val="28"/>
          <w:szCs w:val="28"/>
          <w:lang w:val="en-GB"/>
        </w:rPr>
        <w:br w:type="column"/>
      </w:r>
      <w:r w:rsidR="00313EB4" w:rsidRPr="003E76D9">
        <w:rPr>
          <w:rFonts w:ascii="Angsana New" w:hAnsi="Angsana New"/>
          <w:b/>
          <w:bCs/>
          <w:caps/>
          <w:sz w:val="28"/>
          <w:szCs w:val="28"/>
          <w:lang w:val="en-GB"/>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F47C35" w:rsidRPr="00AD6E54" w14:paraId="034CD11A" w14:textId="77777777" w:rsidTr="00840464">
        <w:tc>
          <w:tcPr>
            <w:tcW w:w="3263" w:type="dxa"/>
            <w:vAlign w:val="center"/>
          </w:tcPr>
          <w:p w14:paraId="1C5B10D4" w14:textId="77777777" w:rsidR="00F47C35" w:rsidRPr="00AD6E54" w:rsidRDefault="00F47C35" w:rsidP="00F47C35">
            <w:pPr>
              <w:ind w:left="9" w:right="32"/>
              <w:rPr>
                <w:rFonts w:ascii="Angsana New" w:hAnsi="Angsana New"/>
                <w:b/>
                <w:bCs/>
                <w:sz w:val="28"/>
                <w:szCs w:val="28"/>
                <w:cs/>
              </w:rPr>
            </w:pPr>
          </w:p>
        </w:tc>
        <w:tc>
          <w:tcPr>
            <w:tcW w:w="5764" w:type="dxa"/>
            <w:gridSpan w:val="4"/>
            <w:shd w:val="clear" w:color="auto" w:fill="auto"/>
          </w:tcPr>
          <w:p w14:paraId="6CA14E7C" w14:textId="1166AC90" w:rsidR="00F47C35" w:rsidRPr="00AD6E54" w:rsidRDefault="00F47C35" w:rsidP="00F47C35">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635FFB">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F47C35" w:rsidRPr="00AD6E54" w14:paraId="4B13F523" w14:textId="77777777" w:rsidTr="00635FFB">
        <w:tc>
          <w:tcPr>
            <w:tcW w:w="3263" w:type="dxa"/>
            <w:vAlign w:val="center"/>
          </w:tcPr>
          <w:p w14:paraId="261E3415" w14:textId="77777777" w:rsidR="00F47C35" w:rsidRPr="00AD6E54" w:rsidRDefault="00F47C35" w:rsidP="00F47C35">
            <w:pPr>
              <w:ind w:left="9" w:right="32"/>
              <w:rPr>
                <w:rFonts w:ascii="Angsana New" w:hAnsi="Angsana New"/>
                <w:sz w:val="28"/>
                <w:szCs w:val="28"/>
                <w:cs/>
              </w:rPr>
            </w:pPr>
          </w:p>
        </w:tc>
        <w:tc>
          <w:tcPr>
            <w:tcW w:w="1441" w:type="dxa"/>
            <w:shd w:val="clear" w:color="auto" w:fill="auto"/>
          </w:tcPr>
          <w:p w14:paraId="2957FD28" w14:textId="77777777" w:rsidR="00F47C35" w:rsidRDefault="00F47C35" w:rsidP="00F47C35">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March 31, </w:t>
            </w:r>
          </w:p>
          <w:p w14:paraId="50854215" w14:textId="0B482725" w:rsidR="00F47C35" w:rsidRPr="00C93D82" w:rsidRDefault="00F47C35" w:rsidP="00F47C35">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41" w:type="dxa"/>
            <w:shd w:val="clear" w:color="auto" w:fill="auto"/>
          </w:tcPr>
          <w:p w14:paraId="2345065C" w14:textId="5EB2B6D6" w:rsidR="00F47C35" w:rsidRPr="00C93D82" w:rsidRDefault="00F47C35" w:rsidP="00F47C3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41" w:type="dxa"/>
            <w:shd w:val="clear" w:color="auto" w:fill="auto"/>
          </w:tcPr>
          <w:p w14:paraId="582745AD" w14:textId="77777777" w:rsidR="00F47C35" w:rsidRDefault="00F47C35" w:rsidP="00F47C35">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0301294A" w14:textId="3BB49767" w:rsidR="00F47C35" w:rsidRPr="00C93D82" w:rsidRDefault="00F47C35" w:rsidP="00F47C35">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2022</w:t>
            </w:r>
          </w:p>
        </w:tc>
        <w:tc>
          <w:tcPr>
            <w:tcW w:w="1441" w:type="dxa"/>
            <w:shd w:val="clear" w:color="auto" w:fill="auto"/>
          </w:tcPr>
          <w:p w14:paraId="5E99BDD1" w14:textId="03C0D1EE" w:rsidR="00F47C35" w:rsidRPr="00AD6E54" w:rsidRDefault="00F47C35" w:rsidP="00F47C35">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8A7A2F" w:rsidRPr="00AD6E54" w14:paraId="2B8F5BAF" w14:textId="77777777" w:rsidTr="00635FFB">
        <w:tc>
          <w:tcPr>
            <w:tcW w:w="3263" w:type="dxa"/>
            <w:vAlign w:val="bottom"/>
          </w:tcPr>
          <w:p w14:paraId="57B01402" w14:textId="77777777"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4BE6F896"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DE3C0E">
              <w:rPr>
                <w:rFonts w:ascii="Angsana New" w:hAnsi="Angsana New"/>
                <w:bCs/>
                <w:sz w:val="28"/>
                <w:szCs w:val="28"/>
              </w:rPr>
              <w:t xml:space="preserve">   letter</w:t>
            </w:r>
            <w:r w:rsidRPr="00E42A81">
              <w:rPr>
                <w:rFonts w:ascii="Angsana New" w:hAnsi="Angsana New"/>
                <w:bCs/>
                <w:sz w:val="28"/>
                <w:szCs w:val="28"/>
              </w:rPr>
              <w:t xml:space="preserve"> </w:t>
            </w:r>
            <w:r w:rsidRPr="00F33CA5">
              <w:rPr>
                <w:rFonts w:ascii="Angsana New" w:hAnsi="Angsana New"/>
                <w:bCs/>
                <w:sz w:val="28"/>
                <w:szCs w:val="28"/>
              </w:rPr>
              <w:t xml:space="preserve">(Note </w:t>
            </w:r>
            <w:r w:rsidR="00F33CA5" w:rsidRPr="00F33CA5">
              <w:rPr>
                <w:rFonts w:ascii="Angsana New" w:hAnsi="Angsana New"/>
                <w:bCs/>
                <w:sz w:val="28"/>
                <w:szCs w:val="28"/>
              </w:rPr>
              <w:t>2</w:t>
            </w:r>
            <w:r w:rsidR="003E76D9">
              <w:rPr>
                <w:rFonts w:ascii="Angsana New" w:hAnsi="Angsana New"/>
                <w:bCs/>
                <w:sz w:val="28"/>
                <w:szCs w:val="28"/>
              </w:rPr>
              <w:t>2</w:t>
            </w:r>
            <w:r w:rsidRPr="00F33CA5">
              <w:rPr>
                <w:rFonts w:ascii="Angsana New" w:hAnsi="Angsana New"/>
                <w:bCs/>
                <w:sz w:val="28"/>
                <w:szCs w:val="28"/>
              </w:rPr>
              <w:t>)</w:t>
            </w:r>
          </w:p>
        </w:tc>
        <w:tc>
          <w:tcPr>
            <w:tcW w:w="1441" w:type="dxa"/>
            <w:shd w:val="clear" w:color="auto" w:fill="auto"/>
          </w:tcPr>
          <w:p w14:paraId="6F72CF03"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288DD775" w14:textId="1B4DB7CB" w:rsidR="00C7326E" w:rsidRPr="00AD6E54" w:rsidRDefault="00C7326E"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646E40F1"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74BE49AB" w:rsidR="008A7A2F" w:rsidRPr="00AD6E54"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3E3377EF"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6EABCBB5" w:rsidR="00C7326E" w:rsidRPr="00AD6E54" w:rsidRDefault="00C7326E"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534F904C" w14:textId="77777777" w:rsidR="008A7A2F"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E5F958B" w:rsidR="008A7A2F" w:rsidRPr="00AD6E54" w:rsidRDefault="008A7A2F" w:rsidP="008A7A2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37,900</w:t>
            </w:r>
          </w:p>
        </w:tc>
      </w:tr>
      <w:tr w:rsidR="008A7A2F" w:rsidRPr="00AD6E54" w14:paraId="29411EF7" w14:textId="77777777" w:rsidTr="00635FFB">
        <w:tc>
          <w:tcPr>
            <w:tcW w:w="3263" w:type="dxa"/>
            <w:shd w:val="clear" w:color="auto" w:fill="auto"/>
            <w:vAlign w:val="bottom"/>
          </w:tcPr>
          <w:p w14:paraId="0FE81E34" w14:textId="52DFEFC9"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985C30">
              <w:rPr>
                <w:rFonts w:asciiTheme="majorBidi" w:hAnsiTheme="majorBidi" w:cstheme="majorBidi"/>
                <w:sz w:val="28"/>
                <w:szCs w:val="28"/>
              </w:rPr>
              <w:t>Loss on project</w:t>
            </w:r>
          </w:p>
        </w:tc>
        <w:tc>
          <w:tcPr>
            <w:tcW w:w="1441" w:type="dxa"/>
            <w:shd w:val="clear" w:color="auto" w:fill="auto"/>
          </w:tcPr>
          <w:p w14:paraId="56DB7C6B" w14:textId="55035388" w:rsidR="008A7A2F" w:rsidRPr="00EC46CE" w:rsidRDefault="00C7326E"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sz w:val="28"/>
                <w:szCs w:val="28"/>
              </w:rPr>
              <w:t>23,752</w:t>
            </w:r>
          </w:p>
        </w:tc>
        <w:tc>
          <w:tcPr>
            <w:tcW w:w="1441" w:type="dxa"/>
            <w:shd w:val="clear" w:color="auto" w:fill="auto"/>
          </w:tcPr>
          <w:p w14:paraId="3D40F24F" w14:textId="50CBCBDC" w:rsidR="008A7A2F" w:rsidRPr="008025D0" w:rsidRDefault="008A7A2F"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23,752</w:t>
            </w:r>
          </w:p>
        </w:tc>
        <w:tc>
          <w:tcPr>
            <w:tcW w:w="1441" w:type="dxa"/>
            <w:shd w:val="clear" w:color="auto" w:fill="auto"/>
          </w:tcPr>
          <w:p w14:paraId="7F9C8794" w14:textId="79F7B8EF" w:rsidR="008A7A2F" w:rsidRPr="008A4553" w:rsidRDefault="00C7326E" w:rsidP="008A7A2F">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7,132</w:t>
            </w:r>
          </w:p>
        </w:tc>
        <w:tc>
          <w:tcPr>
            <w:tcW w:w="1441" w:type="dxa"/>
            <w:shd w:val="clear" w:color="auto" w:fill="auto"/>
          </w:tcPr>
          <w:p w14:paraId="330A3286" w14:textId="17CA2F5C" w:rsidR="008A7A2F" w:rsidRPr="008025D0" w:rsidRDefault="008A7A2F" w:rsidP="008A7A2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7,132</w:t>
            </w:r>
          </w:p>
        </w:tc>
      </w:tr>
      <w:tr w:rsidR="008A7A2F" w:rsidRPr="00AD6E54" w14:paraId="25396677" w14:textId="77777777" w:rsidTr="00635FFB">
        <w:trPr>
          <w:trHeight w:val="182"/>
        </w:trPr>
        <w:tc>
          <w:tcPr>
            <w:tcW w:w="3263" w:type="dxa"/>
            <w:vAlign w:val="bottom"/>
          </w:tcPr>
          <w:p w14:paraId="35BD1BBF" w14:textId="77777777"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41" w:type="dxa"/>
            <w:shd w:val="clear" w:color="auto" w:fill="auto"/>
          </w:tcPr>
          <w:p w14:paraId="32DE39B1" w14:textId="3155F768" w:rsidR="008A7A2F" w:rsidRPr="00AD6E54" w:rsidRDefault="00C7326E"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1,533</w:t>
            </w:r>
          </w:p>
        </w:tc>
        <w:tc>
          <w:tcPr>
            <w:tcW w:w="1441" w:type="dxa"/>
            <w:shd w:val="clear" w:color="auto" w:fill="auto"/>
          </w:tcPr>
          <w:p w14:paraId="125803D6" w14:textId="2442DD28" w:rsidR="008A7A2F" w:rsidRPr="00AD6E54" w:rsidRDefault="008A7A2F"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1,403</w:t>
            </w:r>
          </w:p>
        </w:tc>
        <w:tc>
          <w:tcPr>
            <w:tcW w:w="1441" w:type="dxa"/>
            <w:shd w:val="clear" w:color="auto" w:fill="auto"/>
          </w:tcPr>
          <w:p w14:paraId="5597D5A0" w14:textId="4A01236D" w:rsidR="008A7A2F" w:rsidRPr="00AD6E54" w:rsidRDefault="00C7326E" w:rsidP="008A7A2F">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41" w:type="dxa"/>
            <w:shd w:val="clear" w:color="auto" w:fill="auto"/>
          </w:tcPr>
          <w:p w14:paraId="3CEB2D66" w14:textId="69FAEA6F" w:rsidR="008A7A2F" w:rsidRPr="00AD6E54" w:rsidRDefault="008A7A2F" w:rsidP="008A7A2F">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8A7A2F" w:rsidRPr="00AD6E54" w14:paraId="6DEDED2F" w14:textId="77777777" w:rsidTr="00635FFB">
        <w:trPr>
          <w:trHeight w:val="188"/>
        </w:trPr>
        <w:tc>
          <w:tcPr>
            <w:tcW w:w="3263" w:type="dxa"/>
            <w:vAlign w:val="center"/>
          </w:tcPr>
          <w:p w14:paraId="15E48977" w14:textId="77FB85D1" w:rsidR="008A7A2F" w:rsidRPr="00AD6E54" w:rsidRDefault="008A7A2F" w:rsidP="008A7A2F">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41" w:type="dxa"/>
            <w:shd w:val="clear" w:color="auto" w:fill="auto"/>
          </w:tcPr>
          <w:p w14:paraId="7B7A6707" w14:textId="096452F3" w:rsidR="008A7A2F" w:rsidRDefault="00C7326E"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63,185</w:t>
            </w:r>
          </w:p>
        </w:tc>
        <w:tc>
          <w:tcPr>
            <w:tcW w:w="1441" w:type="dxa"/>
            <w:shd w:val="clear" w:color="auto" w:fill="auto"/>
          </w:tcPr>
          <w:p w14:paraId="21CF7EB7" w14:textId="7364856F" w:rsidR="008A7A2F" w:rsidRPr="005A58F3" w:rsidRDefault="008A7A2F"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63,055</w:t>
            </w:r>
          </w:p>
        </w:tc>
        <w:tc>
          <w:tcPr>
            <w:tcW w:w="1441" w:type="dxa"/>
            <w:shd w:val="clear" w:color="auto" w:fill="auto"/>
          </w:tcPr>
          <w:p w14:paraId="303D0008" w14:textId="1E1A503D" w:rsidR="008A7A2F" w:rsidRDefault="00C7326E" w:rsidP="008A7A2F">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45,032</w:t>
            </w:r>
          </w:p>
        </w:tc>
        <w:tc>
          <w:tcPr>
            <w:tcW w:w="1441" w:type="dxa"/>
            <w:shd w:val="clear" w:color="auto" w:fill="auto"/>
          </w:tcPr>
          <w:p w14:paraId="2F370CAC" w14:textId="63955928" w:rsidR="008A7A2F" w:rsidRDefault="008A7A2F" w:rsidP="008A7A2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45,032</w:t>
            </w:r>
          </w:p>
        </w:tc>
      </w:tr>
    </w:tbl>
    <w:p w14:paraId="6D8F4444" w14:textId="0051147D" w:rsidR="00F232A6" w:rsidRPr="00AD6E54" w:rsidRDefault="00F232A6" w:rsidP="00536D04">
      <w:pPr>
        <w:tabs>
          <w:tab w:val="clear" w:pos="227"/>
          <w:tab w:val="clear" w:pos="454"/>
          <w:tab w:val="left" w:pos="851"/>
        </w:tabs>
        <w:spacing w:before="240" w:after="240" w:line="240" w:lineRule="auto"/>
        <w:ind w:right="-91"/>
        <w:jc w:val="both"/>
        <w:rPr>
          <w:rFonts w:ascii="Angsana New" w:hAnsi="Angsana New"/>
          <w:spacing w:val="-2"/>
          <w:sz w:val="10"/>
          <w:szCs w:val="10"/>
        </w:rPr>
      </w:pPr>
    </w:p>
    <w:tbl>
      <w:tblPr>
        <w:tblW w:w="9108" w:type="dxa"/>
        <w:tblInd w:w="531" w:type="dxa"/>
        <w:tblLook w:val="0000" w:firstRow="0" w:lastRow="0" w:firstColumn="0" w:lastColumn="0" w:noHBand="0" w:noVBand="0"/>
      </w:tblPr>
      <w:tblGrid>
        <w:gridCol w:w="3263"/>
        <w:gridCol w:w="1461"/>
        <w:gridCol w:w="1461"/>
        <w:gridCol w:w="1461"/>
        <w:gridCol w:w="1462"/>
      </w:tblGrid>
      <w:tr w:rsidR="00C65EE3" w:rsidRPr="00AD6E54" w14:paraId="25761FD5" w14:textId="77777777" w:rsidTr="006A7607">
        <w:tc>
          <w:tcPr>
            <w:tcW w:w="3263" w:type="dxa"/>
            <w:vAlign w:val="center"/>
          </w:tcPr>
          <w:p w14:paraId="2C3AD3D3" w14:textId="77777777" w:rsidR="00C65EE3" w:rsidRPr="00AD6E54" w:rsidRDefault="00C65EE3" w:rsidP="00C65EE3">
            <w:pPr>
              <w:ind w:left="9" w:right="32"/>
              <w:rPr>
                <w:rFonts w:ascii="Angsana New" w:hAnsi="Angsana New"/>
                <w:b/>
                <w:bCs/>
                <w:sz w:val="28"/>
                <w:szCs w:val="28"/>
                <w:cs/>
              </w:rPr>
            </w:pPr>
          </w:p>
        </w:tc>
        <w:tc>
          <w:tcPr>
            <w:tcW w:w="5845" w:type="dxa"/>
            <w:gridSpan w:val="4"/>
            <w:shd w:val="clear" w:color="auto" w:fill="auto"/>
          </w:tcPr>
          <w:p w14:paraId="67DD0783" w14:textId="013D7F2E" w:rsidR="00C65EE3" w:rsidRPr="00AD6E54" w:rsidRDefault="00C65EE3" w:rsidP="00C65EE3">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E030297" w14:textId="77777777" w:rsidTr="006A7607">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922"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3"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C65EE3" w:rsidRPr="00AD6E54" w14:paraId="08CD9E05" w14:textId="77777777" w:rsidTr="006A7607">
        <w:trPr>
          <w:trHeight w:val="231"/>
        </w:trPr>
        <w:tc>
          <w:tcPr>
            <w:tcW w:w="3263" w:type="dxa"/>
            <w:vAlign w:val="center"/>
          </w:tcPr>
          <w:p w14:paraId="64874A1F" w14:textId="77777777" w:rsidR="00C65EE3" w:rsidRPr="00AD6E54" w:rsidRDefault="00C65EE3" w:rsidP="00C65EE3">
            <w:pPr>
              <w:ind w:left="9" w:right="32"/>
              <w:rPr>
                <w:rFonts w:ascii="Angsana New" w:hAnsi="Angsana New"/>
                <w:sz w:val="28"/>
                <w:szCs w:val="28"/>
                <w:cs/>
              </w:rPr>
            </w:pPr>
          </w:p>
        </w:tc>
        <w:tc>
          <w:tcPr>
            <w:tcW w:w="1461" w:type="dxa"/>
            <w:shd w:val="clear" w:color="auto" w:fill="auto"/>
          </w:tcPr>
          <w:p w14:paraId="635CA5D8" w14:textId="77777777" w:rsidR="00C65EE3" w:rsidRDefault="00C65EE3" w:rsidP="00C65EE3">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March 31, </w:t>
            </w:r>
          </w:p>
          <w:p w14:paraId="135CA35D" w14:textId="74534D0C" w:rsidR="00C65EE3" w:rsidRPr="00AD6E54" w:rsidRDefault="00C65EE3" w:rsidP="00C65EE3">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61" w:type="dxa"/>
            <w:shd w:val="clear" w:color="auto" w:fill="auto"/>
          </w:tcPr>
          <w:p w14:paraId="63F3ED11" w14:textId="66C39CD2" w:rsidR="00C65EE3" w:rsidRPr="00AD6E54" w:rsidRDefault="00C65EE3" w:rsidP="00C65EE3">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w:t>
            </w:r>
            <w:r>
              <w:rPr>
                <w:rFonts w:ascii="Angsana New" w:hAnsi="Angsana New"/>
                <w:bCs/>
                <w:sz w:val="28"/>
                <w:szCs w:val="28"/>
              </w:rPr>
              <w:t>21</w:t>
            </w:r>
          </w:p>
        </w:tc>
        <w:tc>
          <w:tcPr>
            <w:tcW w:w="1461" w:type="dxa"/>
            <w:shd w:val="clear" w:color="auto" w:fill="auto"/>
          </w:tcPr>
          <w:p w14:paraId="0F2F8619" w14:textId="77777777" w:rsidR="00C65EE3" w:rsidRDefault="00C65EE3" w:rsidP="00C65EE3">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w:t>
            </w:r>
          </w:p>
          <w:p w14:paraId="1E75350A" w14:textId="2D3831CB" w:rsidR="00C65EE3" w:rsidRPr="00AD6E54" w:rsidRDefault="00C65EE3" w:rsidP="00C65EE3">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2022</w:t>
            </w:r>
          </w:p>
        </w:tc>
        <w:tc>
          <w:tcPr>
            <w:tcW w:w="1462" w:type="dxa"/>
            <w:shd w:val="clear" w:color="auto" w:fill="auto"/>
          </w:tcPr>
          <w:p w14:paraId="118079CE" w14:textId="6FE3D300" w:rsidR="00C65EE3" w:rsidRPr="00AD6E54" w:rsidRDefault="00C65EE3" w:rsidP="00C65EE3">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w:t>
            </w:r>
            <w:r>
              <w:rPr>
                <w:rFonts w:ascii="Angsana New" w:hAnsi="Angsana New"/>
                <w:bCs/>
                <w:sz w:val="28"/>
                <w:szCs w:val="28"/>
              </w:rPr>
              <w:t>21</w:t>
            </w:r>
          </w:p>
        </w:tc>
      </w:tr>
      <w:tr w:rsidR="00C65EE3" w:rsidRPr="00AD6E54" w14:paraId="3FF5ADEF" w14:textId="77777777" w:rsidTr="006A7607">
        <w:tc>
          <w:tcPr>
            <w:tcW w:w="3263" w:type="dxa"/>
          </w:tcPr>
          <w:p w14:paraId="5333D28C"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61" w:type="dxa"/>
            <w:shd w:val="clear" w:color="auto" w:fill="auto"/>
          </w:tcPr>
          <w:p w14:paraId="06212F90" w14:textId="57B2C108" w:rsidR="00C65EE3" w:rsidRPr="0062214E" w:rsidRDefault="00F51EE1" w:rsidP="00C65EE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w:t>
            </w:r>
          </w:p>
        </w:tc>
        <w:tc>
          <w:tcPr>
            <w:tcW w:w="1461" w:type="dxa"/>
            <w:shd w:val="clear" w:color="auto" w:fill="auto"/>
          </w:tcPr>
          <w:p w14:paraId="422A4D9A" w14:textId="0FA3E11E" w:rsidR="00C65EE3" w:rsidRPr="00AD6E54" w:rsidRDefault="00C65EE3" w:rsidP="00C65EE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w:t>
            </w:r>
          </w:p>
        </w:tc>
        <w:tc>
          <w:tcPr>
            <w:tcW w:w="1461" w:type="dxa"/>
            <w:shd w:val="clear" w:color="auto" w:fill="auto"/>
          </w:tcPr>
          <w:p w14:paraId="6BEFDFD0" w14:textId="5AA415AB" w:rsidR="00C65EE3" w:rsidRPr="00080C7A" w:rsidRDefault="00F51EE1" w:rsidP="00C65EE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62" w:type="dxa"/>
            <w:shd w:val="clear" w:color="auto" w:fill="auto"/>
          </w:tcPr>
          <w:p w14:paraId="6C6A2AB7" w14:textId="75BC1B10" w:rsidR="00C65EE3" w:rsidRPr="00AD6E54" w:rsidRDefault="00C65EE3" w:rsidP="00C65EE3">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45,032</w:t>
            </w:r>
          </w:p>
        </w:tc>
      </w:tr>
      <w:tr w:rsidR="00C65EE3" w:rsidRPr="00AD6E54" w14:paraId="37411FB1" w14:textId="77777777" w:rsidTr="006A7607">
        <w:trPr>
          <w:trHeight w:val="383"/>
        </w:trPr>
        <w:tc>
          <w:tcPr>
            <w:tcW w:w="3263" w:type="dxa"/>
          </w:tcPr>
          <w:p w14:paraId="4F1E829D"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61" w:type="dxa"/>
            <w:shd w:val="clear" w:color="auto" w:fill="auto"/>
          </w:tcPr>
          <w:p w14:paraId="6085A43D" w14:textId="711C60B6" w:rsidR="00C65EE3" w:rsidRPr="0062214E" w:rsidRDefault="00F51EE1"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1,533</w:t>
            </w:r>
          </w:p>
        </w:tc>
        <w:tc>
          <w:tcPr>
            <w:tcW w:w="1461" w:type="dxa"/>
            <w:shd w:val="clear" w:color="auto" w:fill="auto"/>
          </w:tcPr>
          <w:p w14:paraId="01FAA4E3" w14:textId="223B7FCA" w:rsidR="00C65EE3" w:rsidRPr="00AD6E54" w:rsidRDefault="00C65EE3"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w:t>
            </w:r>
          </w:p>
        </w:tc>
        <w:tc>
          <w:tcPr>
            <w:tcW w:w="1461" w:type="dxa"/>
            <w:shd w:val="clear" w:color="auto" w:fill="auto"/>
          </w:tcPr>
          <w:p w14:paraId="07943B16" w14:textId="68B7123D" w:rsidR="00C65EE3" w:rsidRPr="00AD6E54" w:rsidRDefault="00F51EE1" w:rsidP="00C65EE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2" w:type="dxa"/>
            <w:shd w:val="clear" w:color="auto" w:fill="auto"/>
          </w:tcPr>
          <w:p w14:paraId="5CAB6B52" w14:textId="2CE87D88" w:rsidR="00C65EE3" w:rsidRPr="00AD6E54" w:rsidRDefault="00C65EE3" w:rsidP="00C65EE3">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w:t>
            </w:r>
          </w:p>
        </w:tc>
      </w:tr>
      <w:tr w:rsidR="00C65EE3" w:rsidRPr="00AD6E54" w14:paraId="4DE144A9" w14:textId="77777777" w:rsidTr="006A7607">
        <w:trPr>
          <w:trHeight w:val="375"/>
        </w:trPr>
        <w:tc>
          <w:tcPr>
            <w:tcW w:w="3263" w:type="dxa"/>
            <w:vAlign w:val="center"/>
          </w:tcPr>
          <w:p w14:paraId="58699DF8" w14:textId="77777777" w:rsidR="00C65EE3" w:rsidRPr="00AD6E54" w:rsidRDefault="00C65EE3" w:rsidP="00C65EE3">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61" w:type="dxa"/>
            <w:shd w:val="clear" w:color="auto" w:fill="auto"/>
          </w:tcPr>
          <w:p w14:paraId="66DE16AC" w14:textId="641F7FC3" w:rsidR="00C65EE3" w:rsidRPr="0062214E" w:rsidRDefault="00F51EE1" w:rsidP="00C65EE3">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63,185</w:t>
            </w:r>
          </w:p>
        </w:tc>
        <w:tc>
          <w:tcPr>
            <w:tcW w:w="1461" w:type="dxa"/>
            <w:shd w:val="clear" w:color="auto" w:fill="auto"/>
          </w:tcPr>
          <w:p w14:paraId="7118ADAE" w14:textId="6C32B4A4" w:rsidR="00C65EE3" w:rsidRPr="00B01E70" w:rsidRDefault="00C65EE3" w:rsidP="00C65EE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w:t>
            </w:r>
          </w:p>
        </w:tc>
        <w:tc>
          <w:tcPr>
            <w:tcW w:w="1461" w:type="dxa"/>
            <w:shd w:val="clear" w:color="auto" w:fill="auto"/>
          </w:tcPr>
          <w:p w14:paraId="5ACBED50" w14:textId="0E4D451F" w:rsidR="00C65EE3" w:rsidRPr="004322A9" w:rsidRDefault="00F51EE1" w:rsidP="00C65EE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45,032</w:t>
            </w:r>
          </w:p>
        </w:tc>
        <w:tc>
          <w:tcPr>
            <w:tcW w:w="1462" w:type="dxa"/>
            <w:shd w:val="clear" w:color="auto" w:fill="auto"/>
          </w:tcPr>
          <w:p w14:paraId="5C5BEEB4" w14:textId="0C3CD367" w:rsidR="00C65EE3" w:rsidRPr="00AD6E54" w:rsidRDefault="00C65EE3" w:rsidP="00C65EE3">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45,032</w:t>
            </w:r>
          </w:p>
        </w:tc>
      </w:tr>
    </w:tbl>
    <w:p w14:paraId="52055FDE" w14:textId="37D7F06D" w:rsidR="00DE3C0E" w:rsidRDefault="00DF71CB" w:rsidP="00C9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lang w:val="en-GB"/>
        </w:rPr>
      </w:pPr>
      <w:r w:rsidRPr="00AD6E54">
        <w:rPr>
          <w:rFonts w:ascii="Angsana New" w:hAnsi="Angsana New"/>
          <w:bCs/>
          <w:sz w:val="28"/>
          <w:szCs w:val="28"/>
          <w:lang w:val="en-GB"/>
        </w:rPr>
        <w:t xml:space="preserve">Movements during </w:t>
      </w:r>
      <w:r w:rsidR="00F370AE" w:rsidRPr="00F370AE">
        <w:rPr>
          <w:rFonts w:ascii="Angsana New" w:hAnsi="Angsana New"/>
          <w:bCs/>
          <w:sz w:val="28"/>
          <w:szCs w:val="28"/>
          <w:lang w:val="en-GB"/>
        </w:rPr>
        <w:t xml:space="preserve">the three-month periods ended March 31, </w:t>
      </w:r>
      <w:proofErr w:type="gramStart"/>
      <w:r w:rsidR="00F370AE" w:rsidRPr="00F370AE">
        <w:rPr>
          <w:rFonts w:ascii="Angsana New" w:hAnsi="Angsana New"/>
          <w:bCs/>
          <w:sz w:val="28"/>
          <w:szCs w:val="28"/>
          <w:lang w:val="en-GB"/>
        </w:rPr>
        <w:t>202</w:t>
      </w:r>
      <w:r w:rsidR="00046A64" w:rsidRPr="00635FFB">
        <w:rPr>
          <w:rFonts w:ascii="Angsana New" w:hAnsi="Angsana New" w:hint="cs"/>
          <w:bCs/>
          <w:sz w:val="28"/>
          <w:szCs w:val="28"/>
        </w:rPr>
        <w:t>2</w:t>
      </w:r>
      <w:proofErr w:type="gramEnd"/>
      <w:r w:rsidR="00F370AE" w:rsidRPr="00F370AE">
        <w:rPr>
          <w:rFonts w:ascii="Angsana New" w:hAnsi="Angsana New"/>
          <w:bCs/>
          <w:sz w:val="28"/>
          <w:szCs w:val="28"/>
          <w:lang w:val="en-GB"/>
        </w:rPr>
        <w:t xml:space="preserve"> and 202</w:t>
      </w:r>
      <w:r w:rsidR="00046A64" w:rsidRPr="00635FFB">
        <w:rPr>
          <w:rFonts w:ascii="Angsana New" w:hAnsi="Angsana New" w:hint="cs"/>
          <w:bCs/>
          <w:sz w:val="28"/>
          <w:szCs w:val="28"/>
        </w:rPr>
        <w:t>1</w:t>
      </w:r>
      <w:r w:rsidR="00F370AE" w:rsidRPr="00F370AE">
        <w:rPr>
          <w:rFonts w:ascii="Angsana New" w:hAnsi="Angsana New"/>
          <w:bCs/>
          <w:sz w:val="28"/>
          <w:szCs w:val="28"/>
          <w:lang w:val="en-GB"/>
        </w:rPr>
        <w:t xml:space="preserve"> </w:t>
      </w:r>
      <w:r w:rsidRPr="00AD6E54">
        <w:rPr>
          <w:rFonts w:ascii="Angsana New" w:hAnsi="Angsana New"/>
          <w:bCs/>
          <w:sz w:val="28"/>
          <w:szCs w:val="28"/>
          <w:lang w:val="en-GB"/>
        </w:rPr>
        <w:t>were as follows:</w:t>
      </w:r>
    </w:p>
    <w:tbl>
      <w:tblPr>
        <w:tblW w:w="9321" w:type="dxa"/>
        <w:tblInd w:w="567" w:type="dxa"/>
        <w:tblLayout w:type="fixed"/>
        <w:tblLook w:val="01E0" w:firstRow="1" w:lastRow="1" w:firstColumn="1" w:lastColumn="1" w:noHBand="0" w:noVBand="0"/>
      </w:tblPr>
      <w:tblGrid>
        <w:gridCol w:w="1950"/>
        <w:gridCol w:w="921"/>
        <w:gridCol w:w="921"/>
        <w:gridCol w:w="922"/>
        <w:gridCol w:w="921"/>
        <w:gridCol w:w="921"/>
        <w:gridCol w:w="922"/>
        <w:gridCol w:w="921"/>
        <w:gridCol w:w="922"/>
      </w:tblGrid>
      <w:tr w:rsidR="00DE3C0E" w:rsidRPr="000B6706" w14:paraId="4A2A2BE7" w14:textId="77777777" w:rsidTr="006A7607">
        <w:trPr>
          <w:trHeight w:val="153"/>
        </w:trPr>
        <w:tc>
          <w:tcPr>
            <w:tcW w:w="1950" w:type="dxa"/>
          </w:tcPr>
          <w:p w14:paraId="154889C8" w14:textId="77777777" w:rsidR="00DE3C0E" w:rsidRPr="000B6706"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0B6706">
              <w:rPr>
                <w:rFonts w:ascii="Angsana New" w:hAnsi="Angsana New"/>
                <w:sz w:val="28"/>
                <w:szCs w:val="28"/>
                <w:cs/>
                <w:lang w:val="en-GB"/>
              </w:rPr>
              <w:t>(</w:t>
            </w:r>
            <w:r w:rsidRPr="000B6706">
              <w:rPr>
                <w:rFonts w:ascii="Angsana New" w:hAnsi="Angsana New"/>
                <w:sz w:val="28"/>
                <w:szCs w:val="28"/>
                <w:lang w:val="en-GB"/>
              </w:rPr>
              <w:t>Unit : Million Baht)</w:t>
            </w:r>
          </w:p>
        </w:tc>
      </w:tr>
      <w:tr w:rsidR="00DE3C0E" w:rsidRPr="000B6706" w14:paraId="0F77B331" w14:textId="77777777" w:rsidTr="006A7607">
        <w:trPr>
          <w:trHeight w:val="335"/>
        </w:trPr>
        <w:tc>
          <w:tcPr>
            <w:tcW w:w="1950" w:type="dxa"/>
          </w:tcPr>
          <w:p w14:paraId="4EE30D2A" w14:textId="77777777" w:rsidR="00DE3C0E" w:rsidRPr="000B6706"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985C30">
              <w:rPr>
                <w:rFonts w:asciiTheme="majorBidi" w:hAnsiTheme="majorBidi" w:cstheme="majorBidi"/>
                <w:sz w:val="28"/>
                <w:szCs w:val="28"/>
              </w:rPr>
              <w:t>Consolidated</w:t>
            </w:r>
          </w:p>
        </w:tc>
      </w:tr>
      <w:tr w:rsidR="00DE3C0E" w:rsidRPr="000B6706" w14:paraId="1F2C9DFA" w14:textId="77777777" w:rsidTr="006A7607">
        <w:trPr>
          <w:trHeight w:val="726"/>
        </w:trPr>
        <w:tc>
          <w:tcPr>
            <w:tcW w:w="1950" w:type="dxa"/>
          </w:tcPr>
          <w:p w14:paraId="7E222382" w14:textId="77777777" w:rsidR="00DE3C0E" w:rsidRPr="000B6706"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0B6706">
              <w:rPr>
                <w:rFonts w:ascii="Angsana New" w:hAnsi="Angsana New"/>
                <w:sz w:val="28"/>
                <w:szCs w:val="28"/>
                <w:lang w:val="en-GB"/>
              </w:rPr>
              <w:t xml:space="preserve">Provision damage from </w:t>
            </w:r>
          </w:p>
          <w:p w14:paraId="1F4F747A"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0B6706">
              <w:rPr>
                <w:rFonts w:ascii="Angsana New" w:hAnsi="Angsana New"/>
                <w:sz w:val="28"/>
                <w:szCs w:val="28"/>
                <w:lang w:val="en-GB"/>
              </w:rPr>
              <w:t xml:space="preserve">a </w:t>
            </w:r>
            <w:proofErr w:type="gramStart"/>
            <w:r w:rsidRPr="000B6706">
              <w:rPr>
                <w:rFonts w:ascii="Angsana New" w:hAnsi="Angsana New"/>
                <w:sz w:val="28"/>
                <w:szCs w:val="28"/>
                <w:lang w:val="en-GB"/>
              </w:rPr>
              <w:t>guarantee</w:t>
            </w:r>
            <w:proofErr w:type="gramEnd"/>
            <w:r w:rsidRPr="000B6706">
              <w:rPr>
                <w:rFonts w:ascii="Angsana New" w:hAnsi="Angsana New"/>
                <w:sz w:val="28"/>
                <w:szCs w:val="28"/>
                <w:lang w:val="en-GB"/>
              </w:rPr>
              <w:t xml:space="preserve"> letter</w:t>
            </w:r>
          </w:p>
        </w:tc>
        <w:tc>
          <w:tcPr>
            <w:tcW w:w="1843" w:type="dxa"/>
            <w:gridSpan w:val="2"/>
            <w:shd w:val="clear" w:color="auto" w:fill="auto"/>
          </w:tcPr>
          <w:p w14:paraId="46341DB3"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Loss on project</w:t>
            </w:r>
          </w:p>
        </w:tc>
        <w:tc>
          <w:tcPr>
            <w:tcW w:w="1843" w:type="dxa"/>
            <w:gridSpan w:val="2"/>
          </w:tcPr>
          <w:p w14:paraId="56D474E8"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Pr>
                <w:rFonts w:ascii="Angsana New" w:hAnsi="Angsana New"/>
                <w:sz w:val="28"/>
                <w:szCs w:val="28"/>
              </w:rPr>
              <w:t>A</w:t>
            </w:r>
            <w:r w:rsidRPr="000B6706">
              <w:rPr>
                <w:rFonts w:ascii="Angsana New" w:hAnsi="Angsana New"/>
                <w:sz w:val="28"/>
                <w:szCs w:val="28"/>
              </w:rPr>
              <w:t>nother</w:t>
            </w:r>
          </w:p>
        </w:tc>
        <w:tc>
          <w:tcPr>
            <w:tcW w:w="1843" w:type="dxa"/>
            <w:gridSpan w:val="2"/>
            <w:shd w:val="clear" w:color="auto" w:fill="auto"/>
          </w:tcPr>
          <w:p w14:paraId="7F76DED7"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0B6706">
              <w:rPr>
                <w:rFonts w:ascii="Angsana New" w:hAnsi="Angsana New"/>
                <w:sz w:val="28"/>
                <w:szCs w:val="28"/>
                <w:lang w:val="en-GB"/>
              </w:rPr>
              <w:t>Total</w:t>
            </w:r>
          </w:p>
        </w:tc>
      </w:tr>
      <w:tr w:rsidR="00DE3C0E" w:rsidRPr="000B6706" w14:paraId="4F7348A5" w14:textId="77777777" w:rsidTr="006A7607">
        <w:trPr>
          <w:trHeight w:val="68"/>
        </w:trPr>
        <w:tc>
          <w:tcPr>
            <w:tcW w:w="1950" w:type="dxa"/>
          </w:tcPr>
          <w:p w14:paraId="0DB53D57" w14:textId="77777777" w:rsidR="00DE3C0E" w:rsidRPr="000B6706"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2DBEE5FA"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1" w:type="dxa"/>
            <w:shd w:val="clear" w:color="auto" w:fill="auto"/>
          </w:tcPr>
          <w:p w14:paraId="5A885CE5" w14:textId="26D31E01"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22" w:type="dxa"/>
            <w:shd w:val="clear" w:color="auto" w:fill="auto"/>
          </w:tcPr>
          <w:p w14:paraId="3C609755" w14:textId="1310201B"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1" w:type="dxa"/>
            <w:shd w:val="clear" w:color="auto" w:fill="auto"/>
          </w:tcPr>
          <w:p w14:paraId="609A5F0F" w14:textId="2E76A6AC"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21" w:type="dxa"/>
          </w:tcPr>
          <w:p w14:paraId="1D3DB1B8" w14:textId="1F86CF9F"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2" w:type="dxa"/>
          </w:tcPr>
          <w:p w14:paraId="62D7AF91" w14:textId="206615EA"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c>
          <w:tcPr>
            <w:tcW w:w="921" w:type="dxa"/>
            <w:shd w:val="clear" w:color="auto" w:fill="auto"/>
          </w:tcPr>
          <w:p w14:paraId="077731B5" w14:textId="0B7F0D5E"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2</w:t>
            </w:r>
          </w:p>
        </w:tc>
        <w:tc>
          <w:tcPr>
            <w:tcW w:w="922" w:type="dxa"/>
            <w:shd w:val="clear" w:color="auto" w:fill="auto"/>
          </w:tcPr>
          <w:p w14:paraId="02BAB30A" w14:textId="743E03BA" w:rsidR="00DE3C0E" w:rsidRPr="000B6706"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202</w:t>
            </w:r>
            <w:r w:rsidR="00725F3B">
              <w:rPr>
                <w:rFonts w:ascii="Angsana New" w:hAnsi="Angsana New"/>
                <w:sz w:val="28"/>
                <w:szCs w:val="28"/>
              </w:rPr>
              <w:t>1</w:t>
            </w:r>
          </w:p>
        </w:tc>
      </w:tr>
      <w:tr w:rsidR="00725F3B" w:rsidRPr="000B6706" w14:paraId="4A985BDA" w14:textId="77777777" w:rsidTr="006A7607">
        <w:trPr>
          <w:trHeight w:val="324"/>
        </w:trPr>
        <w:tc>
          <w:tcPr>
            <w:tcW w:w="1950" w:type="dxa"/>
            <w:vAlign w:val="center"/>
          </w:tcPr>
          <w:p w14:paraId="14B6BCC3" w14:textId="77777777"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w:t>
            </w:r>
            <w:proofErr w:type="gramStart"/>
            <w:r w:rsidRPr="000B6706">
              <w:rPr>
                <w:rFonts w:ascii="Angsana New" w:hAnsi="Angsana New"/>
                <w:sz w:val="28"/>
                <w:szCs w:val="28"/>
              </w:rPr>
              <w:t>at</w:t>
            </w:r>
            <w:proofErr w:type="gramEnd"/>
            <w:r w:rsidRPr="000B6706">
              <w:rPr>
                <w:rFonts w:ascii="Angsana New" w:hAnsi="Angsana New"/>
                <w:sz w:val="28"/>
                <w:szCs w:val="28"/>
              </w:rPr>
              <w:t xml:space="preserve"> January </w:t>
            </w:r>
            <w:r w:rsidRPr="00432773">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41742EA6" w14:textId="16BC2138"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212E7DC8" w14:textId="701630AD"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38</w:t>
            </w:r>
          </w:p>
        </w:tc>
        <w:tc>
          <w:tcPr>
            <w:tcW w:w="922" w:type="dxa"/>
            <w:shd w:val="clear" w:color="auto" w:fill="auto"/>
          </w:tcPr>
          <w:p w14:paraId="0F9C3594" w14:textId="6DE41F71"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76C03306" w14:textId="37E8F689"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21</w:t>
            </w:r>
          </w:p>
        </w:tc>
        <w:tc>
          <w:tcPr>
            <w:tcW w:w="921" w:type="dxa"/>
            <w:shd w:val="clear" w:color="auto" w:fill="auto"/>
          </w:tcPr>
          <w:p w14:paraId="4672593A" w14:textId="55715507"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2BD5DD37" w14:textId="2DCEF7D7"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sz w:val="28"/>
                <w:szCs w:val="28"/>
              </w:rPr>
              <w:t>-</w:t>
            </w:r>
          </w:p>
        </w:tc>
        <w:tc>
          <w:tcPr>
            <w:tcW w:w="921" w:type="dxa"/>
            <w:shd w:val="clear" w:color="auto" w:fill="auto"/>
          </w:tcPr>
          <w:p w14:paraId="469443F9" w14:textId="3808308D"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c>
          <w:tcPr>
            <w:tcW w:w="922" w:type="dxa"/>
            <w:shd w:val="clear" w:color="auto" w:fill="auto"/>
          </w:tcPr>
          <w:p w14:paraId="41007BC0" w14:textId="5C4A8DB0" w:rsidR="00725F3B" w:rsidRPr="000B6706"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B6706">
              <w:rPr>
                <w:rFonts w:ascii="Angsana New" w:hAnsi="Angsana New" w:hint="cs"/>
                <w:sz w:val="28"/>
                <w:szCs w:val="28"/>
              </w:rPr>
              <w:t>5</w:t>
            </w:r>
            <w:r w:rsidRPr="000B6706">
              <w:rPr>
                <w:rFonts w:ascii="Angsana New" w:hAnsi="Angsana New"/>
                <w:sz w:val="28"/>
                <w:szCs w:val="28"/>
              </w:rPr>
              <w:t>9</w:t>
            </w:r>
          </w:p>
        </w:tc>
      </w:tr>
      <w:tr w:rsidR="00F370AE" w:rsidRPr="000B6706" w14:paraId="2B23CFC0" w14:textId="77777777" w:rsidTr="006A7607">
        <w:trPr>
          <w:trHeight w:val="324"/>
        </w:trPr>
        <w:tc>
          <w:tcPr>
            <w:tcW w:w="1950" w:type="dxa"/>
            <w:vAlign w:val="center"/>
          </w:tcPr>
          <w:p w14:paraId="520891A3" w14:textId="77777777"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0B6706">
              <w:rPr>
                <w:rFonts w:ascii="Angsana New" w:hAnsi="Angsana New"/>
                <w:sz w:val="28"/>
                <w:szCs w:val="28"/>
              </w:rPr>
              <w:t>Increase in provision</w:t>
            </w:r>
          </w:p>
        </w:tc>
        <w:tc>
          <w:tcPr>
            <w:tcW w:w="921" w:type="dxa"/>
            <w:shd w:val="clear" w:color="auto" w:fill="auto"/>
          </w:tcPr>
          <w:p w14:paraId="2DC7F315" w14:textId="2D62505E" w:rsidR="00F370AE" w:rsidRPr="000B6706" w:rsidRDefault="00C57474"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AC53070" w14:textId="71611AF2"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29E0214A" w14:textId="2FB20070" w:rsidR="00F370AE" w:rsidRPr="000B6706" w:rsidRDefault="00C57474"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669DD3E" w14:textId="2147306A"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16</w:t>
            </w:r>
          </w:p>
        </w:tc>
        <w:tc>
          <w:tcPr>
            <w:tcW w:w="921" w:type="dxa"/>
            <w:shd w:val="clear" w:color="auto" w:fill="auto"/>
          </w:tcPr>
          <w:p w14:paraId="76594054" w14:textId="5AC79DCE" w:rsidR="00F370AE" w:rsidRPr="000B6706" w:rsidRDefault="00C57474"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5905C82E" w14:textId="26D4A8AD"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4DDD7BAE" w14:textId="36FDCEDD" w:rsidR="00F370AE" w:rsidRPr="000B6706" w:rsidRDefault="00C57474"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44DE9C6D" w14:textId="1A47BFE1"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17</w:t>
            </w:r>
          </w:p>
        </w:tc>
      </w:tr>
      <w:tr w:rsidR="00F370AE" w:rsidRPr="000B6706" w14:paraId="70AE9FB4" w14:textId="77777777" w:rsidTr="006A7607">
        <w:trPr>
          <w:trHeight w:val="73"/>
        </w:trPr>
        <w:tc>
          <w:tcPr>
            <w:tcW w:w="1950" w:type="dxa"/>
            <w:shd w:val="clear" w:color="auto" w:fill="auto"/>
            <w:vAlign w:val="center"/>
          </w:tcPr>
          <w:p w14:paraId="44174D0B" w14:textId="77777777"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Payment</w:t>
            </w:r>
          </w:p>
        </w:tc>
        <w:tc>
          <w:tcPr>
            <w:tcW w:w="921" w:type="dxa"/>
            <w:shd w:val="clear" w:color="auto" w:fill="auto"/>
          </w:tcPr>
          <w:p w14:paraId="4CF38606" w14:textId="77674DB2" w:rsidR="00F370AE" w:rsidRPr="000B6706" w:rsidRDefault="00C57474"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356964A7" w14:textId="66593BD6" w:rsidR="00F370AE" w:rsidRPr="000B6706" w:rsidRDefault="00F370AE"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74737A8" w14:textId="511C9D79" w:rsidR="00F370AE" w:rsidRPr="000B6706" w:rsidRDefault="00C57474"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Pr>
                <w:rFonts w:ascii="Angsana New" w:hAnsi="Angsana New"/>
                <w:sz w:val="28"/>
                <w:szCs w:val="28"/>
              </w:rPr>
              <w:t>-</w:t>
            </w:r>
          </w:p>
        </w:tc>
        <w:tc>
          <w:tcPr>
            <w:tcW w:w="921" w:type="dxa"/>
            <w:shd w:val="clear" w:color="auto" w:fill="auto"/>
          </w:tcPr>
          <w:p w14:paraId="722EEB77" w14:textId="3AAF5523" w:rsidR="00F370AE" w:rsidRPr="000B6706" w:rsidRDefault="00F370AE"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(13)</w:t>
            </w:r>
          </w:p>
        </w:tc>
        <w:tc>
          <w:tcPr>
            <w:tcW w:w="921" w:type="dxa"/>
            <w:shd w:val="clear" w:color="auto" w:fill="auto"/>
          </w:tcPr>
          <w:p w14:paraId="0D0C205B" w14:textId="51D215E1" w:rsidR="00F370AE" w:rsidRPr="000B6706" w:rsidRDefault="00C57474"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541FABB" w14:textId="0D6A9594" w:rsidR="00F370AE" w:rsidRPr="000B6706" w:rsidRDefault="00F370AE"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6F3CB032" w14:textId="039E3A4D" w:rsidR="00F370AE" w:rsidRPr="000B6706" w:rsidRDefault="00C57474"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06406D52" w14:textId="7CB8684B" w:rsidR="00F370AE" w:rsidRPr="000B6706" w:rsidRDefault="00F370AE" w:rsidP="00F370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(13)</w:t>
            </w:r>
          </w:p>
        </w:tc>
      </w:tr>
      <w:tr w:rsidR="00F370AE" w:rsidRPr="000B6706" w14:paraId="3FF04330" w14:textId="77777777" w:rsidTr="006A7607">
        <w:trPr>
          <w:trHeight w:val="287"/>
        </w:trPr>
        <w:tc>
          <w:tcPr>
            <w:tcW w:w="1950" w:type="dxa"/>
            <w:shd w:val="clear" w:color="auto" w:fill="auto"/>
            <w:vAlign w:val="center"/>
          </w:tcPr>
          <w:p w14:paraId="7631B014" w14:textId="0AD3601E" w:rsidR="00F370AE" w:rsidRPr="000B6706" w:rsidRDefault="00F370A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w:t>
            </w:r>
            <w:proofErr w:type="gramStart"/>
            <w:r w:rsidRPr="000B6706">
              <w:rPr>
                <w:rFonts w:ascii="Angsana New" w:hAnsi="Angsana New"/>
                <w:sz w:val="28"/>
                <w:szCs w:val="28"/>
              </w:rPr>
              <w:t>at</w:t>
            </w:r>
            <w:proofErr w:type="gramEnd"/>
            <w:r w:rsidRPr="000B6706">
              <w:rPr>
                <w:rFonts w:ascii="Angsana New" w:hAnsi="Angsana New"/>
                <w:sz w:val="28"/>
                <w:szCs w:val="28"/>
              </w:rPr>
              <w:t xml:space="preserve"> </w:t>
            </w:r>
            <w:r>
              <w:rPr>
                <w:rFonts w:ascii="Angsana New" w:hAnsi="Angsana New"/>
                <w:sz w:val="28"/>
                <w:szCs w:val="28"/>
              </w:rPr>
              <w:t>March</w:t>
            </w:r>
            <w:r w:rsidRPr="000B6706">
              <w:rPr>
                <w:rFonts w:ascii="Angsana New" w:hAnsi="Angsana New"/>
                <w:sz w:val="28"/>
                <w:szCs w:val="28"/>
              </w:rPr>
              <w:t xml:space="preserve"> </w:t>
            </w:r>
            <w:r w:rsidRPr="00432773">
              <w:rPr>
                <w:rFonts w:ascii="Angsana New" w:hAnsi="Angsana New"/>
                <w:sz w:val="28"/>
                <w:szCs w:val="28"/>
              </w:rPr>
              <w:t>3</w:t>
            </w:r>
            <w:r>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6B3CDA7C" w14:textId="772221D0" w:rsidR="00F370AE" w:rsidRPr="000B6706" w:rsidRDefault="00C57474"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1896C48E" w14:textId="08595F75" w:rsidR="00F370AE" w:rsidRPr="000B6706" w:rsidRDefault="00F370A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2" w:type="dxa"/>
            <w:shd w:val="clear" w:color="auto" w:fill="auto"/>
          </w:tcPr>
          <w:p w14:paraId="6AFF38A6" w14:textId="620BCC9B" w:rsidR="00F370AE" w:rsidRPr="000B6706" w:rsidRDefault="00C57474"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5C2D39EE" w14:textId="0EA465CC" w:rsidR="00F370AE" w:rsidRPr="000B6706" w:rsidRDefault="00F370A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4E144297" w14:textId="79B54353" w:rsidR="00F370AE" w:rsidRPr="000B6706" w:rsidRDefault="00C57474"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7A4B809B" w14:textId="4CF918DF" w:rsidR="00F370AE" w:rsidRPr="000B6706" w:rsidRDefault="00F370A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3D91ADC6" w14:textId="1A674CDF" w:rsidR="00F370AE" w:rsidRPr="000B6706" w:rsidRDefault="00C57474"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c>
          <w:tcPr>
            <w:tcW w:w="922" w:type="dxa"/>
            <w:shd w:val="clear" w:color="auto" w:fill="auto"/>
          </w:tcPr>
          <w:p w14:paraId="18C45B53" w14:textId="4985F63D" w:rsidR="00F370AE" w:rsidRPr="000B6706" w:rsidRDefault="00F370A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r>
    </w:tbl>
    <w:p w14:paraId="010B89A0" w14:textId="0DECFA39" w:rsidR="00C80180" w:rsidRDefault="00C80180"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2E8DB888" w14:textId="77777777" w:rsidR="00F56F55" w:rsidRDefault="00C80180"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r>
        <w:rPr>
          <w:rFonts w:ascii="Angsana New" w:hAnsi="Angsana New"/>
          <w:bCs/>
          <w:sz w:val="28"/>
          <w:szCs w:val="28"/>
          <w:lang w:val="en-GB"/>
        </w:rPr>
        <w:br w:type="column"/>
      </w:r>
    </w:p>
    <w:tbl>
      <w:tblPr>
        <w:tblW w:w="9323" w:type="dxa"/>
        <w:tblInd w:w="567" w:type="dxa"/>
        <w:tblLayout w:type="fixed"/>
        <w:tblLook w:val="01E0" w:firstRow="1" w:lastRow="1" w:firstColumn="1" w:lastColumn="1" w:noHBand="0" w:noVBand="0"/>
      </w:tblPr>
      <w:tblGrid>
        <w:gridCol w:w="1951"/>
        <w:gridCol w:w="1228"/>
        <w:gridCol w:w="1229"/>
        <w:gridCol w:w="1229"/>
        <w:gridCol w:w="1228"/>
        <w:gridCol w:w="1229"/>
        <w:gridCol w:w="1229"/>
      </w:tblGrid>
      <w:tr w:rsidR="00DE3C0E" w:rsidRPr="00985C30" w14:paraId="7E5AC5C9" w14:textId="77777777" w:rsidTr="00620EE7">
        <w:trPr>
          <w:trHeight w:val="153"/>
        </w:trPr>
        <w:tc>
          <w:tcPr>
            <w:tcW w:w="1951" w:type="dxa"/>
          </w:tcPr>
          <w:p w14:paraId="7510BA74" w14:textId="77777777" w:rsidR="00DE3C0E" w:rsidRPr="00985C30" w:rsidRDefault="00DE3C0E" w:rsidP="00434B70">
            <w:pPr>
              <w:spacing w:line="360" w:lineRule="exact"/>
              <w:ind w:left="522" w:right="-162"/>
              <w:rPr>
                <w:rFonts w:asciiTheme="majorBidi" w:hAnsiTheme="majorBidi" w:cstheme="majorBidi"/>
                <w:sz w:val="28"/>
                <w:szCs w:val="28"/>
              </w:rPr>
            </w:pPr>
          </w:p>
        </w:tc>
        <w:tc>
          <w:tcPr>
            <w:tcW w:w="7372" w:type="dxa"/>
            <w:gridSpan w:val="6"/>
          </w:tcPr>
          <w:p w14:paraId="1DCDE1C3" w14:textId="77777777" w:rsidR="00DE3C0E" w:rsidRPr="00985C30" w:rsidRDefault="00DE3C0E" w:rsidP="00434B70">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DE3C0E" w:rsidRPr="00985C30" w14:paraId="61499F0C" w14:textId="77777777" w:rsidTr="00620EE7">
        <w:trPr>
          <w:trHeight w:val="324"/>
        </w:trPr>
        <w:tc>
          <w:tcPr>
            <w:tcW w:w="1951" w:type="dxa"/>
          </w:tcPr>
          <w:p w14:paraId="7B62A8F3" w14:textId="77777777" w:rsidR="00DE3C0E" w:rsidRPr="00985C30" w:rsidRDefault="00DE3C0E" w:rsidP="00434B70">
            <w:pPr>
              <w:spacing w:line="360" w:lineRule="exact"/>
              <w:ind w:left="522" w:right="-162"/>
              <w:rPr>
                <w:rFonts w:asciiTheme="majorBidi" w:hAnsiTheme="majorBidi" w:cstheme="majorBidi"/>
                <w:sz w:val="28"/>
                <w:szCs w:val="28"/>
              </w:rPr>
            </w:pPr>
          </w:p>
        </w:tc>
        <w:tc>
          <w:tcPr>
            <w:tcW w:w="7372" w:type="dxa"/>
            <w:gridSpan w:val="6"/>
          </w:tcPr>
          <w:p w14:paraId="12F87914" w14:textId="77777777" w:rsidR="00DE3C0E" w:rsidRPr="00985C30" w:rsidRDefault="00DE3C0E" w:rsidP="00434B70">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DE3C0E" w:rsidRPr="00985C30" w14:paraId="0F2D8251" w14:textId="77777777" w:rsidTr="00620EE7">
        <w:trPr>
          <w:trHeight w:val="566"/>
        </w:trPr>
        <w:tc>
          <w:tcPr>
            <w:tcW w:w="1951" w:type="dxa"/>
          </w:tcPr>
          <w:p w14:paraId="606784B2" w14:textId="77777777" w:rsidR="00DE3C0E" w:rsidRPr="00985C30" w:rsidRDefault="00DE3C0E" w:rsidP="00434B70">
            <w:pPr>
              <w:spacing w:line="360" w:lineRule="exact"/>
              <w:ind w:right="-162"/>
              <w:jc w:val="both"/>
              <w:rPr>
                <w:rFonts w:asciiTheme="majorBidi" w:hAnsiTheme="majorBidi" w:cstheme="majorBidi"/>
                <w:sz w:val="28"/>
                <w:szCs w:val="28"/>
              </w:rPr>
            </w:pPr>
          </w:p>
        </w:tc>
        <w:tc>
          <w:tcPr>
            <w:tcW w:w="2457" w:type="dxa"/>
            <w:gridSpan w:val="2"/>
            <w:shd w:val="clear" w:color="auto" w:fill="auto"/>
          </w:tcPr>
          <w:p w14:paraId="7E5A8BBC" w14:textId="77777777" w:rsidR="00DE3C0E" w:rsidRDefault="00DE3C0E" w:rsidP="00434B70">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72AF9ACA" w14:textId="77777777" w:rsidR="00DE3C0E" w:rsidRPr="00985C30" w:rsidRDefault="00DE3C0E" w:rsidP="00434B70">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 xml:space="preserve">a </w:t>
            </w:r>
            <w:proofErr w:type="gramStart"/>
            <w:r w:rsidRPr="00985C30">
              <w:rPr>
                <w:rFonts w:asciiTheme="majorBidi" w:hAnsiTheme="majorBidi" w:cstheme="majorBidi"/>
                <w:sz w:val="28"/>
                <w:szCs w:val="28"/>
              </w:rPr>
              <w:t>guarantee</w:t>
            </w:r>
            <w:proofErr w:type="gramEnd"/>
            <w:r w:rsidRPr="00985C30">
              <w:rPr>
                <w:rFonts w:asciiTheme="majorBidi" w:hAnsiTheme="majorBidi" w:cstheme="majorBidi"/>
                <w:sz w:val="28"/>
                <w:szCs w:val="28"/>
              </w:rPr>
              <w:t xml:space="preserve"> letter</w:t>
            </w:r>
          </w:p>
        </w:tc>
        <w:tc>
          <w:tcPr>
            <w:tcW w:w="2457" w:type="dxa"/>
            <w:gridSpan w:val="2"/>
            <w:shd w:val="clear" w:color="auto" w:fill="auto"/>
          </w:tcPr>
          <w:p w14:paraId="55D21C03" w14:textId="77777777" w:rsidR="00DE3C0E" w:rsidRDefault="00DE3C0E" w:rsidP="00434B70">
            <w:pPr>
              <w:pBdr>
                <w:bottom w:val="single" w:sz="4" w:space="1" w:color="auto"/>
              </w:pBdr>
              <w:spacing w:line="240" w:lineRule="auto"/>
              <w:jc w:val="center"/>
              <w:rPr>
                <w:rFonts w:asciiTheme="majorBidi" w:hAnsiTheme="majorBidi" w:cstheme="majorBidi"/>
                <w:sz w:val="28"/>
                <w:szCs w:val="28"/>
              </w:rPr>
            </w:pPr>
          </w:p>
          <w:p w14:paraId="788976D4" w14:textId="77777777" w:rsidR="00DE3C0E" w:rsidRPr="00985C30" w:rsidRDefault="00DE3C0E" w:rsidP="00434B70">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458" w:type="dxa"/>
            <w:gridSpan w:val="2"/>
            <w:shd w:val="clear" w:color="auto" w:fill="auto"/>
          </w:tcPr>
          <w:p w14:paraId="4CA097C1" w14:textId="77777777" w:rsidR="00DE3C0E" w:rsidRDefault="00DE3C0E" w:rsidP="00434B70">
            <w:pPr>
              <w:pBdr>
                <w:bottom w:val="single" w:sz="4" w:space="1" w:color="auto"/>
              </w:pBdr>
              <w:tabs>
                <w:tab w:val="left" w:pos="732"/>
              </w:tabs>
              <w:spacing w:line="240" w:lineRule="auto"/>
              <w:jc w:val="center"/>
              <w:rPr>
                <w:rFonts w:asciiTheme="majorBidi" w:hAnsiTheme="majorBidi" w:cstheme="majorBidi"/>
                <w:sz w:val="28"/>
                <w:szCs w:val="28"/>
              </w:rPr>
            </w:pPr>
          </w:p>
          <w:p w14:paraId="47EAA0F4" w14:textId="77777777" w:rsidR="00DE3C0E" w:rsidRPr="00985C30" w:rsidRDefault="00DE3C0E" w:rsidP="00434B70">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8D5B9C" w:rsidRPr="00985C30" w14:paraId="10BBCBD2" w14:textId="77777777" w:rsidTr="00620EE7">
        <w:trPr>
          <w:trHeight w:val="68"/>
        </w:trPr>
        <w:tc>
          <w:tcPr>
            <w:tcW w:w="1951" w:type="dxa"/>
          </w:tcPr>
          <w:p w14:paraId="5FED1073" w14:textId="77777777" w:rsidR="008D5B9C" w:rsidRPr="00985C30" w:rsidRDefault="008D5B9C" w:rsidP="008D5B9C">
            <w:pPr>
              <w:spacing w:line="360" w:lineRule="exact"/>
              <w:ind w:right="-162"/>
              <w:rPr>
                <w:rFonts w:asciiTheme="majorBidi" w:hAnsiTheme="majorBidi" w:cstheme="majorBidi"/>
                <w:sz w:val="28"/>
                <w:szCs w:val="28"/>
              </w:rPr>
            </w:pPr>
          </w:p>
        </w:tc>
        <w:tc>
          <w:tcPr>
            <w:tcW w:w="1228" w:type="dxa"/>
            <w:shd w:val="clear" w:color="auto" w:fill="auto"/>
          </w:tcPr>
          <w:p w14:paraId="249D005E" w14:textId="78D2AF9C" w:rsidR="008D5B9C" w:rsidRPr="00985C30" w:rsidRDefault="008D5B9C" w:rsidP="008D5B9C">
            <w:pPr>
              <w:pBdr>
                <w:bottom w:val="single" w:sz="4" w:space="1" w:color="auto"/>
              </w:pBdr>
              <w:tabs>
                <w:tab w:val="clear" w:pos="227"/>
                <w:tab w:val="clear" w:pos="454"/>
                <w:tab w:val="clear" w:pos="680"/>
                <w:tab w:val="clear" w:pos="907"/>
                <w:tab w:val="clear" w:pos="1644"/>
                <w:tab w:val="clear" w:pos="1871"/>
              </w:tabs>
              <w:spacing w:line="36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29" w:type="dxa"/>
            <w:shd w:val="clear" w:color="auto" w:fill="auto"/>
          </w:tcPr>
          <w:p w14:paraId="3623E1E7" w14:textId="54190E97" w:rsidR="008D5B9C" w:rsidRPr="00985C30" w:rsidRDefault="008D5B9C" w:rsidP="008D5B9C">
            <w:pPr>
              <w:pBdr>
                <w:bottom w:val="single" w:sz="4" w:space="1" w:color="auto"/>
              </w:pBdr>
              <w:spacing w:line="36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c>
          <w:tcPr>
            <w:tcW w:w="1229" w:type="dxa"/>
            <w:shd w:val="clear" w:color="auto" w:fill="auto"/>
          </w:tcPr>
          <w:p w14:paraId="199E26E6" w14:textId="36D20FB0" w:rsidR="008D5B9C" w:rsidRPr="00985C30" w:rsidRDefault="008D5B9C" w:rsidP="008D5B9C">
            <w:pPr>
              <w:pBdr>
                <w:bottom w:val="single" w:sz="4" w:space="1" w:color="auto"/>
              </w:pBdr>
              <w:spacing w:line="36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28" w:type="dxa"/>
            <w:shd w:val="clear" w:color="auto" w:fill="auto"/>
          </w:tcPr>
          <w:p w14:paraId="63470012" w14:textId="192C5F23" w:rsidR="008D5B9C" w:rsidRPr="00985C30" w:rsidRDefault="008D5B9C" w:rsidP="008D5B9C">
            <w:pPr>
              <w:pBdr>
                <w:bottom w:val="single" w:sz="4" w:space="1" w:color="auto"/>
              </w:pBdr>
              <w:spacing w:line="36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c>
          <w:tcPr>
            <w:tcW w:w="1229" w:type="dxa"/>
          </w:tcPr>
          <w:p w14:paraId="35DAAD6C" w14:textId="00C992A0" w:rsidR="008D5B9C" w:rsidRPr="00985C30" w:rsidRDefault="008D5B9C" w:rsidP="008D5B9C">
            <w:pPr>
              <w:pBdr>
                <w:bottom w:val="single" w:sz="4" w:space="1" w:color="auto"/>
              </w:pBdr>
              <w:spacing w:line="36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2</w:t>
            </w:r>
          </w:p>
        </w:tc>
        <w:tc>
          <w:tcPr>
            <w:tcW w:w="1229" w:type="dxa"/>
          </w:tcPr>
          <w:p w14:paraId="213BDDE1" w14:textId="44CB10C9" w:rsidR="008D5B9C" w:rsidRPr="00985C30" w:rsidRDefault="008D5B9C" w:rsidP="008D5B9C">
            <w:pPr>
              <w:pBdr>
                <w:bottom w:val="single" w:sz="4" w:space="1" w:color="auto"/>
              </w:pBdr>
              <w:spacing w:line="360" w:lineRule="exact"/>
              <w:jc w:val="center"/>
              <w:rPr>
                <w:rFonts w:asciiTheme="majorBidi" w:hAnsiTheme="majorBidi" w:cstheme="majorBidi"/>
                <w:sz w:val="28"/>
                <w:szCs w:val="28"/>
              </w:rPr>
            </w:pPr>
            <w:r w:rsidRPr="000B6706">
              <w:rPr>
                <w:rFonts w:ascii="Angsana New" w:hAnsi="Angsana New"/>
                <w:sz w:val="28"/>
                <w:szCs w:val="28"/>
              </w:rPr>
              <w:t>202</w:t>
            </w:r>
            <w:r>
              <w:rPr>
                <w:rFonts w:ascii="Angsana New" w:hAnsi="Angsana New"/>
                <w:sz w:val="28"/>
                <w:szCs w:val="28"/>
              </w:rPr>
              <w:t>1</w:t>
            </w:r>
          </w:p>
        </w:tc>
      </w:tr>
      <w:tr w:rsidR="008D5B9C" w:rsidRPr="009D4E26" w14:paraId="252BE5BD" w14:textId="77777777" w:rsidTr="00620EE7">
        <w:trPr>
          <w:trHeight w:val="324"/>
        </w:trPr>
        <w:tc>
          <w:tcPr>
            <w:tcW w:w="1951" w:type="dxa"/>
          </w:tcPr>
          <w:p w14:paraId="0F86EAEB" w14:textId="77777777" w:rsidR="008D5B9C" w:rsidRPr="00DC75B5" w:rsidRDefault="008D5B9C" w:rsidP="008D5B9C">
            <w:pPr>
              <w:spacing w:line="360" w:lineRule="exact"/>
              <w:ind w:right="-162"/>
              <w:rPr>
                <w:rFonts w:asciiTheme="majorBidi" w:hAnsiTheme="majorBidi" w:cstheme="majorBidi"/>
                <w:sz w:val="28"/>
                <w:szCs w:val="28"/>
                <w:cs/>
              </w:rPr>
            </w:pPr>
            <w:r w:rsidRPr="00DC75B5">
              <w:rPr>
                <w:rFonts w:ascii="Angsana New" w:hAnsi="Angsana New"/>
                <w:bCs/>
                <w:sz w:val="28"/>
                <w:szCs w:val="28"/>
              </w:rPr>
              <w:t xml:space="preserve">As </w:t>
            </w:r>
            <w:proofErr w:type="gramStart"/>
            <w:r w:rsidRPr="00DC75B5">
              <w:rPr>
                <w:rFonts w:ascii="Angsana New" w:hAnsi="Angsana New"/>
                <w:bCs/>
                <w:sz w:val="28"/>
                <w:szCs w:val="28"/>
              </w:rPr>
              <w:t>at</w:t>
            </w:r>
            <w:proofErr w:type="gramEnd"/>
            <w:r w:rsidRPr="00DC75B5">
              <w:rPr>
                <w:rFonts w:ascii="Angsana New" w:hAnsi="Angsana New"/>
                <w:bCs/>
                <w:sz w:val="28"/>
                <w:szCs w:val="28"/>
              </w:rPr>
              <w:t xml:space="preserve"> January 1,</w:t>
            </w:r>
          </w:p>
        </w:tc>
        <w:tc>
          <w:tcPr>
            <w:tcW w:w="1228" w:type="dxa"/>
            <w:shd w:val="clear" w:color="auto" w:fill="auto"/>
          </w:tcPr>
          <w:p w14:paraId="45EEF29E" w14:textId="6B0BEAC9" w:rsidR="008D5B9C" w:rsidRPr="009D4E26" w:rsidRDefault="008D5B9C" w:rsidP="008D5B9C">
            <w:pPr>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1229" w:type="dxa"/>
            <w:shd w:val="clear" w:color="auto" w:fill="auto"/>
          </w:tcPr>
          <w:p w14:paraId="7ADE688B" w14:textId="4D45A729" w:rsidR="008D5B9C" w:rsidRPr="009D4E26" w:rsidRDefault="008D5B9C" w:rsidP="008D5B9C">
            <w:pPr>
              <w:spacing w:line="360" w:lineRule="exact"/>
              <w:jc w:val="right"/>
              <w:rPr>
                <w:rFonts w:asciiTheme="majorBidi" w:hAnsiTheme="majorBidi" w:cstheme="majorBidi"/>
                <w:sz w:val="28"/>
                <w:szCs w:val="28"/>
              </w:rPr>
            </w:pPr>
            <w:r w:rsidRPr="009D4E26">
              <w:rPr>
                <w:rFonts w:ascii="Angsana New" w:hAnsi="Angsana New"/>
                <w:sz w:val="28"/>
                <w:szCs w:val="28"/>
              </w:rPr>
              <w:t>38</w:t>
            </w:r>
          </w:p>
        </w:tc>
        <w:tc>
          <w:tcPr>
            <w:tcW w:w="1229" w:type="dxa"/>
            <w:shd w:val="clear" w:color="auto" w:fill="auto"/>
          </w:tcPr>
          <w:p w14:paraId="415D91D6" w14:textId="76F19E1C" w:rsidR="008D5B9C" w:rsidRPr="009D4E26" w:rsidRDefault="008D5B9C" w:rsidP="008D5B9C">
            <w:pPr>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228" w:type="dxa"/>
            <w:shd w:val="clear" w:color="auto" w:fill="auto"/>
          </w:tcPr>
          <w:p w14:paraId="3DB0839A" w14:textId="2186B636" w:rsidR="008D5B9C" w:rsidRPr="009D4E26" w:rsidRDefault="008D5B9C" w:rsidP="008D5B9C">
            <w:pPr>
              <w:spacing w:line="360" w:lineRule="exact"/>
              <w:jc w:val="right"/>
              <w:rPr>
                <w:rFonts w:asciiTheme="majorBidi" w:hAnsiTheme="majorBidi" w:cstheme="majorBidi"/>
                <w:sz w:val="28"/>
                <w:szCs w:val="28"/>
              </w:rPr>
            </w:pPr>
            <w:r w:rsidRPr="009D4E26">
              <w:rPr>
                <w:rFonts w:ascii="Angsana New" w:hAnsi="Angsana New"/>
                <w:sz w:val="28"/>
                <w:szCs w:val="28"/>
              </w:rPr>
              <w:t>7</w:t>
            </w:r>
          </w:p>
        </w:tc>
        <w:tc>
          <w:tcPr>
            <w:tcW w:w="1229" w:type="dxa"/>
            <w:shd w:val="clear" w:color="auto" w:fill="auto"/>
          </w:tcPr>
          <w:p w14:paraId="37B58203" w14:textId="1DAE782C" w:rsidR="008D5B9C" w:rsidRPr="009D4E26" w:rsidRDefault="008D5B9C" w:rsidP="008D5B9C">
            <w:pPr>
              <w:spacing w:line="360" w:lineRule="exact"/>
              <w:jc w:val="right"/>
              <w:rPr>
                <w:rFonts w:asciiTheme="majorBidi" w:hAnsiTheme="majorBidi" w:cstheme="majorBidi"/>
                <w:sz w:val="28"/>
                <w:szCs w:val="28"/>
              </w:rPr>
            </w:pPr>
            <w:r>
              <w:rPr>
                <w:rFonts w:asciiTheme="majorBidi" w:hAnsiTheme="majorBidi" w:cstheme="majorBidi"/>
                <w:sz w:val="28"/>
                <w:szCs w:val="28"/>
              </w:rPr>
              <w:t>45</w:t>
            </w:r>
          </w:p>
        </w:tc>
        <w:tc>
          <w:tcPr>
            <w:tcW w:w="1229" w:type="dxa"/>
            <w:shd w:val="clear" w:color="auto" w:fill="auto"/>
          </w:tcPr>
          <w:p w14:paraId="4949897A" w14:textId="73864FA6" w:rsidR="008D5B9C" w:rsidRPr="009D4E26" w:rsidRDefault="008D5B9C" w:rsidP="008D5B9C">
            <w:pPr>
              <w:spacing w:line="360" w:lineRule="exact"/>
              <w:jc w:val="right"/>
              <w:rPr>
                <w:rFonts w:asciiTheme="majorBidi" w:hAnsiTheme="majorBidi" w:cstheme="majorBidi"/>
                <w:sz w:val="28"/>
                <w:szCs w:val="28"/>
              </w:rPr>
            </w:pPr>
            <w:r w:rsidRPr="009D4E26">
              <w:rPr>
                <w:rFonts w:ascii="Angsana New" w:hAnsi="Angsana New"/>
                <w:sz w:val="28"/>
                <w:szCs w:val="28"/>
              </w:rPr>
              <w:t>45</w:t>
            </w:r>
          </w:p>
        </w:tc>
      </w:tr>
      <w:tr w:rsidR="00F370AE" w:rsidRPr="009D4E26" w14:paraId="4D5418F1" w14:textId="77777777" w:rsidTr="00620EE7">
        <w:trPr>
          <w:trHeight w:val="324"/>
        </w:trPr>
        <w:tc>
          <w:tcPr>
            <w:tcW w:w="1951" w:type="dxa"/>
            <w:shd w:val="clear" w:color="auto" w:fill="auto"/>
          </w:tcPr>
          <w:p w14:paraId="20194407" w14:textId="77777777" w:rsidR="00F370AE" w:rsidRPr="00DC75B5" w:rsidRDefault="00F370AE" w:rsidP="00F370AE">
            <w:pPr>
              <w:spacing w:line="360" w:lineRule="exact"/>
              <w:ind w:right="-313"/>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228" w:type="dxa"/>
            <w:shd w:val="clear" w:color="auto" w:fill="auto"/>
          </w:tcPr>
          <w:p w14:paraId="04537526" w14:textId="48BACF71" w:rsidR="00F370AE" w:rsidRPr="009D4E26" w:rsidRDefault="005D2E7E" w:rsidP="00F370AE">
            <w:pP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29" w:type="dxa"/>
            <w:shd w:val="clear" w:color="auto" w:fill="auto"/>
          </w:tcPr>
          <w:p w14:paraId="10C1D38D" w14:textId="0B883034" w:rsidR="00F370AE" w:rsidRPr="009D4E26" w:rsidRDefault="00F370AE" w:rsidP="00F370A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w:t>
            </w:r>
          </w:p>
        </w:tc>
        <w:tc>
          <w:tcPr>
            <w:tcW w:w="1229" w:type="dxa"/>
            <w:shd w:val="clear" w:color="auto" w:fill="auto"/>
          </w:tcPr>
          <w:p w14:paraId="76DD8A28" w14:textId="46252102" w:rsidR="00F370AE" w:rsidRPr="009D4E26" w:rsidRDefault="005D2E7E" w:rsidP="00F370A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2C0A1ABE" w14:textId="4E3B66D1" w:rsidR="00F370AE" w:rsidRPr="009D4E26" w:rsidRDefault="00F370AE" w:rsidP="00F370A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13</w:t>
            </w:r>
          </w:p>
        </w:tc>
        <w:tc>
          <w:tcPr>
            <w:tcW w:w="1229" w:type="dxa"/>
            <w:shd w:val="clear" w:color="auto" w:fill="auto"/>
          </w:tcPr>
          <w:p w14:paraId="1AB0A864" w14:textId="19702AC3" w:rsidR="00F370AE" w:rsidRPr="009D4E26" w:rsidRDefault="005D2E7E" w:rsidP="00F370AE">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29" w:type="dxa"/>
            <w:shd w:val="clear" w:color="auto" w:fill="auto"/>
          </w:tcPr>
          <w:p w14:paraId="0638D51B" w14:textId="5B51536C" w:rsidR="00F370AE" w:rsidRPr="009D4E26" w:rsidRDefault="00F370AE" w:rsidP="00F370AE">
            <w:pPr>
              <w:tabs>
                <w:tab w:val="clear" w:pos="454"/>
                <w:tab w:val="decimal" w:pos="450"/>
              </w:tabs>
              <w:spacing w:line="360" w:lineRule="exact"/>
              <w:jc w:val="right"/>
              <w:rPr>
                <w:rFonts w:asciiTheme="majorBidi" w:hAnsiTheme="majorBidi" w:cstheme="majorBidi"/>
                <w:sz w:val="28"/>
                <w:szCs w:val="28"/>
              </w:rPr>
            </w:pPr>
            <w:r>
              <w:rPr>
                <w:rFonts w:ascii="Angsana New" w:hAnsi="Angsana New"/>
                <w:sz w:val="28"/>
                <w:szCs w:val="28"/>
              </w:rPr>
              <w:t>13</w:t>
            </w:r>
          </w:p>
        </w:tc>
      </w:tr>
      <w:tr w:rsidR="00F370AE" w:rsidRPr="009D4E26" w14:paraId="554640C1" w14:textId="77777777" w:rsidTr="00620EE7">
        <w:trPr>
          <w:trHeight w:val="324"/>
        </w:trPr>
        <w:tc>
          <w:tcPr>
            <w:tcW w:w="1951" w:type="dxa"/>
            <w:shd w:val="clear" w:color="auto" w:fill="auto"/>
          </w:tcPr>
          <w:p w14:paraId="2E4DAEDE" w14:textId="77777777" w:rsidR="00F370AE" w:rsidRDefault="00F370AE" w:rsidP="00F370AE">
            <w:pPr>
              <w:spacing w:line="360" w:lineRule="exact"/>
              <w:ind w:right="-313"/>
              <w:rPr>
                <w:rFonts w:ascii="Angsana New" w:hAnsi="Angsana New"/>
                <w:bCs/>
                <w:sz w:val="28"/>
                <w:szCs w:val="28"/>
              </w:rPr>
            </w:pPr>
            <w:r w:rsidRPr="009218A9">
              <w:rPr>
                <w:rFonts w:ascii="Angsana New" w:hAnsi="Angsana New"/>
                <w:bCs/>
                <w:sz w:val="28"/>
                <w:szCs w:val="28"/>
              </w:rPr>
              <w:t>Payment</w:t>
            </w:r>
          </w:p>
        </w:tc>
        <w:tc>
          <w:tcPr>
            <w:tcW w:w="1228" w:type="dxa"/>
            <w:shd w:val="clear" w:color="auto" w:fill="auto"/>
          </w:tcPr>
          <w:p w14:paraId="753A41E7" w14:textId="7F2536EE" w:rsidR="00F370AE" w:rsidRPr="009D4E26" w:rsidRDefault="005D2E7E" w:rsidP="00F370AE">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29" w:type="dxa"/>
            <w:shd w:val="clear" w:color="auto" w:fill="auto"/>
          </w:tcPr>
          <w:p w14:paraId="56FF3127" w14:textId="02ADECA6" w:rsidR="00F370AE" w:rsidRPr="009D4E26" w:rsidRDefault="00F370AE" w:rsidP="00F370AE">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Angsana New" w:hAnsi="Angsana New"/>
                <w:sz w:val="28"/>
                <w:szCs w:val="28"/>
              </w:rPr>
              <w:t>-</w:t>
            </w:r>
          </w:p>
        </w:tc>
        <w:tc>
          <w:tcPr>
            <w:tcW w:w="1229" w:type="dxa"/>
            <w:shd w:val="clear" w:color="auto" w:fill="auto"/>
          </w:tcPr>
          <w:p w14:paraId="170D9749" w14:textId="51B93C39" w:rsidR="00F370AE" w:rsidRPr="00B70B78" w:rsidRDefault="005D2E7E" w:rsidP="00F370A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F71977E" w14:textId="57E44C0C" w:rsidR="00F370AE" w:rsidRPr="009D4E26" w:rsidRDefault="00F370AE" w:rsidP="00F370AE">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Angsana New" w:hAnsi="Angsana New"/>
                <w:sz w:val="28"/>
                <w:szCs w:val="28"/>
              </w:rPr>
              <w:t>(13)</w:t>
            </w:r>
          </w:p>
        </w:tc>
        <w:tc>
          <w:tcPr>
            <w:tcW w:w="1229" w:type="dxa"/>
            <w:shd w:val="clear" w:color="auto" w:fill="auto"/>
          </w:tcPr>
          <w:p w14:paraId="43CDC405" w14:textId="4A4848F9" w:rsidR="00F370AE" w:rsidRPr="009D4E26" w:rsidRDefault="005D2E7E" w:rsidP="00F370AE">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29" w:type="dxa"/>
            <w:shd w:val="clear" w:color="auto" w:fill="auto"/>
          </w:tcPr>
          <w:p w14:paraId="47E5C869" w14:textId="59FA3551" w:rsidR="00F370AE" w:rsidRPr="009D4E26" w:rsidRDefault="00F370AE" w:rsidP="00F370AE">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Angsana New" w:hAnsi="Angsana New"/>
                <w:sz w:val="28"/>
                <w:szCs w:val="28"/>
              </w:rPr>
              <w:t>(13)</w:t>
            </w:r>
          </w:p>
        </w:tc>
      </w:tr>
      <w:tr w:rsidR="00F370AE" w:rsidRPr="009D4E26" w14:paraId="5C72BC94" w14:textId="77777777" w:rsidTr="00620EE7">
        <w:trPr>
          <w:trHeight w:val="324"/>
        </w:trPr>
        <w:tc>
          <w:tcPr>
            <w:tcW w:w="1951" w:type="dxa"/>
            <w:shd w:val="clear" w:color="auto" w:fill="auto"/>
            <w:vAlign w:val="center"/>
          </w:tcPr>
          <w:p w14:paraId="032F1970" w14:textId="55858BF2" w:rsidR="00F370AE" w:rsidRPr="00DC75B5" w:rsidRDefault="00F370AE" w:rsidP="00F370AE">
            <w:pPr>
              <w:spacing w:line="360" w:lineRule="exact"/>
              <w:ind w:right="-313"/>
              <w:rPr>
                <w:rFonts w:asciiTheme="majorBidi" w:hAnsiTheme="majorBidi" w:cstheme="majorBidi"/>
                <w:sz w:val="28"/>
                <w:szCs w:val="28"/>
                <w:cs/>
              </w:rPr>
            </w:pPr>
            <w:r w:rsidRPr="000B6706">
              <w:rPr>
                <w:rFonts w:ascii="Angsana New" w:hAnsi="Angsana New"/>
                <w:sz w:val="28"/>
                <w:szCs w:val="28"/>
              </w:rPr>
              <w:t xml:space="preserve">As </w:t>
            </w:r>
            <w:proofErr w:type="gramStart"/>
            <w:r w:rsidRPr="000B6706">
              <w:rPr>
                <w:rFonts w:ascii="Angsana New" w:hAnsi="Angsana New"/>
                <w:sz w:val="28"/>
                <w:szCs w:val="28"/>
              </w:rPr>
              <w:t>at</w:t>
            </w:r>
            <w:proofErr w:type="gramEnd"/>
            <w:r w:rsidRPr="000B6706">
              <w:rPr>
                <w:rFonts w:ascii="Angsana New" w:hAnsi="Angsana New"/>
                <w:sz w:val="28"/>
                <w:szCs w:val="28"/>
              </w:rPr>
              <w:t xml:space="preserve"> </w:t>
            </w:r>
            <w:r>
              <w:rPr>
                <w:rFonts w:ascii="Angsana New" w:hAnsi="Angsana New"/>
                <w:sz w:val="28"/>
                <w:szCs w:val="28"/>
              </w:rPr>
              <w:t>March</w:t>
            </w:r>
            <w:r w:rsidRPr="000B6706">
              <w:rPr>
                <w:rFonts w:ascii="Angsana New" w:hAnsi="Angsana New"/>
                <w:sz w:val="28"/>
                <w:szCs w:val="28"/>
              </w:rPr>
              <w:t xml:space="preserve"> </w:t>
            </w:r>
            <w:r w:rsidRPr="00432773">
              <w:rPr>
                <w:rFonts w:ascii="Angsana New" w:hAnsi="Angsana New"/>
                <w:sz w:val="28"/>
                <w:szCs w:val="28"/>
              </w:rPr>
              <w:t>3</w:t>
            </w:r>
            <w:r>
              <w:rPr>
                <w:rFonts w:ascii="Angsana New" w:hAnsi="Angsana New"/>
                <w:sz w:val="28"/>
                <w:szCs w:val="28"/>
              </w:rPr>
              <w:t>1</w:t>
            </w:r>
            <w:r w:rsidRPr="000B6706">
              <w:rPr>
                <w:rFonts w:ascii="Angsana New" w:hAnsi="Angsana New"/>
                <w:sz w:val="28"/>
                <w:szCs w:val="28"/>
              </w:rPr>
              <w:t>,</w:t>
            </w:r>
          </w:p>
        </w:tc>
        <w:tc>
          <w:tcPr>
            <w:tcW w:w="1228" w:type="dxa"/>
            <w:shd w:val="clear" w:color="auto" w:fill="auto"/>
          </w:tcPr>
          <w:p w14:paraId="40EF91B0" w14:textId="5678DF27" w:rsidR="00F370AE" w:rsidRPr="009D4E26" w:rsidRDefault="005D2E7E" w:rsidP="00F370AE">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1229" w:type="dxa"/>
            <w:shd w:val="clear" w:color="auto" w:fill="auto"/>
          </w:tcPr>
          <w:p w14:paraId="41B4E907" w14:textId="655C40CB" w:rsidR="00F370AE" w:rsidRPr="009D4E26" w:rsidRDefault="00F370AE" w:rsidP="00F370AE">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38</w:t>
            </w:r>
          </w:p>
        </w:tc>
        <w:tc>
          <w:tcPr>
            <w:tcW w:w="1229" w:type="dxa"/>
            <w:shd w:val="clear" w:color="auto" w:fill="auto"/>
          </w:tcPr>
          <w:p w14:paraId="545C8516" w14:textId="7615B06F" w:rsidR="00F370AE" w:rsidRPr="009D4E26" w:rsidRDefault="005D2E7E" w:rsidP="00F370AE">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228" w:type="dxa"/>
            <w:shd w:val="clear" w:color="auto" w:fill="auto"/>
          </w:tcPr>
          <w:p w14:paraId="7C6A8B22" w14:textId="6C464651" w:rsidR="00F370AE" w:rsidRPr="009D4E26" w:rsidRDefault="00F370AE" w:rsidP="00F370AE">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229" w:type="dxa"/>
            <w:shd w:val="clear" w:color="auto" w:fill="auto"/>
          </w:tcPr>
          <w:p w14:paraId="1E689801" w14:textId="6338EA30" w:rsidR="00F370AE" w:rsidRPr="009D4E26" w:rsidRDefault="005D2E7E" w:rsidP="00F370AE">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c>
          <w:tcPr>
            <w:tcW w:w="1229" w:type="dxa"/>
            <w:shd w:val="clear" w:color="auto" w:fill="auto"/>
          </w:tcPr>
          <w:p w14:paraId="2D9C338F" w14:textId="6EDC5185" w:rsidR="00F370AE" w:rsidRPr="009D4E26" w:rsidRDefault="00F370AE" w:rsidP="00F370AE">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r>
    </w:tbl>
    <w:p w14:paraId="1838FDF7" w14:textId="74C54C4D" w:rsidR="00E7174D" w:rsidRPr="00CD4721" w:rsidRDefault="004C3CBB"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D4721">
        <w:rPr>
          <w:rFonts w:ascii="Angsana New" w:hAnsi="Angsana New"/>
          <w:b/>
          <w:bCs/>
          <w:caps/>
          <w:sz w:val="28"/>
          <w:szCs w:val="28"/>
          <w:lang w:val="en-GB"/>
        </w:rPr>
        <w:t>SEGMENT INFORMATION</w:t>
      </w:r>
    </w:p>
    <w:p w14:paraId="5D73BCC1" w14:textId="143467E2" w:rsidR="00E7174D" w:rsidRPr="00AD6E54"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AD6E54">
        <w:rPr>
          <w:rFonts w:ascii="Angsana New" w:hAnsi="Angsana New"/>
          <w:bCs/>
          <w:sz w:val="28"/>
          <w:lang w:val="en-GB"/>
        </w:rPr>
        <w:t xml:space="preserve">Operating segment information is reported in a manner consistent with the internal reports of the Group that are regularly reviewed by the chief operating decision maker </w:t>
      </w:r>
      <w:proofErr w:type="gramStart"/>
      <w:r w:rsidRPr="00AD6E54">
        <w:rPr>
          <w:rFonts w:ascii="Angsana New" w:hAnsi="Angsana New"/>
          <w:bCs/>
          <w:sz w:val="28"/>
          <w:lang w:val="en-GB"/>
        </w:rPr>
        <w:t>in order to</w:t>
      </w:r>
      <w:proofErr w:type="gramEnd"/>
      <w:r w:rsidRPr="00AD6E54">
        <w:rPr>
          <w:rFonts w:ascii="Angsana New" w:hAnsi="Angsana New"/>
          <w:bCs/>
          <w:sz w:val="28"/>
          <w:lang w:val="en-GB"/>
        </w:rPr>
        <w:t xml:space="preserve"> make decisions about the allocation of resources to the segment and assess its performance.</w:t>
      </w:r>
      <w:r w:rsidR="00176246">
        <w:rPr>
          <w:rFonts w:ascii="Angsana New" w:hAnsi="Angsana New"/>
          <w:bCs/>
          <w:sz w:val="28"/>
          <w:lang w:val="en-GB"/>
        </w:rPr>
        <w:t xml:space="preserve"> </w:t>
      </w:r>
      <w:r w:rsidRPr="00AD6E54">
        <w:rPr>
          <w:rFonts w:ascii="Angsana New" w:hAnsi="Angsana New"/>
          <w:bCs/>
          <w:sz w:val="28"/>
          <w:lang w:val="en-GB"/>
        </w:rPr>
        <w:t>The chief operating decision maker has been identified as the managing director and/or the Company’s Board of Directors.</w:t>
      </w:r>
    </w:p>
    <w:p w14:paraId="3C1D1D28" w14:textId="77777777" w:rsidR="00E7174D" w:rsidRPr="00AD6E54"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AD6E54"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67623E95" w:rsidR="00173436" w:rsidRPr="00176246"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176246">
        <w:rPr>
          <w:rFonts w:asciiTheme="majorBidi" w:hAnsiTheme="majorBidi" w:cstheme="majorBidi"/>
          <w:sz w:val="28"/>
        </w:rPr>
        <w:t xml:space="preserve">Segment 2 </w:t>
      </w:r>
      <w:r w:rsidR="00176246" w:rsidRPr="00176246">
        <w:rPr>
          <w:rFonts w:asciiTheme="majorBidi" w:hAnsiTheme="majorBidi" w:cstheme="majorBidi"/>
          <w:sz w:val="28"/>
        </w:rPr>
        <w:t>represents information technology and telecommunications</w:t>
      </w:r>
    </w:p>
    <w:p w14:paraId="1F5D10AB" w14:textId="4500393D" w:rsidR="00E7174D"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p>
    <w:p w14:paraId="2D14F81E" w14:textId="1641CA15" w:rsidR="00747730" w:rsidRPr="00176246"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176246" w:rsidSect="00C655F0">
          <w:pgSz w:w="11909" w:h="16834" w:code="9"/>
          <w:pgMar w:top="1560" w:right="1138" w:bottom="1135" w:left="1440" w:header="709" w:footer="860" w:gutter="0"/>
          <w:pgNumType w:start="28"/>
          <w:cols w:space="720"/>
          <w:docGrid w:linePitch="245"/>
        </w:sectPr>
      </w:pPr>
    </w:p>
    <w:p w14:paraId="49302B1C" w14:textId="77777777" w:rsidR="00ED1066"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Pr>
          <w:rFonts w:ascii="Angsana New" w:hAnsi="Angsana New"/>
          <w:bCs/>
          <w:sz w:val="28"/>
          <w:szCs w:val="28"/>
          <w:u w:val="single"/>
        </w:rPr>
        <w:lastRenderedPageBreak/>
        <w:t>Geographic segments</w:t>
      </w:r>
    </w:p>
    <w:p w14:paraId="57F2A158" w14:textId="642EBF5D" w:rsidR="00ED1066" w:rsidRPr="00C2321D"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ED1066"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Information about reportable segments:</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0236B1" w:rsidRPr="00F5667F" w14:paraId="0EE1EBB9" w14:textId="77777777" w:rsidTr="00332388">
        <w:tc>
          <w:tcPr>
            <w:tcW w:w="3904" w:type="dxa"/>
            <w:vAlign w:val="bottom"/>
          </w:tcPr>
          <w:p w14:paraId="4EA2B767"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5362C30F" w14:textId="77777777" w:rsidR="000236B1" w:rsidRPr="00F5667F" w:rsidRDefault="000236B1" w:rsidP="00332388">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0236B1" w:rsidRPr="00F5667F" w14:paraId="601FA0AD" w14:textId="77777777" w:rsidTr="00332388">
        <w:trPr>
          <w:trHeight w:val="252"/>
        </w:trPr>
        <w:tc>
          <w:tcPr>
            <w:tcW w:w="3904" w:type="dxa"/>
            <w:vAlign w:val="bottom"/>
          </w:tcPr>
          <w:p w14:paraId="0C1CC072"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vAlign w:val="center"/>
          </w:tcPr>
          <w:p w14:paraId="460F9DA5"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0236B1" w:rsidRPr="00F5667F" w14:paraId="2D9FD60D" w14:textId="77777777" w:rsidTr="00332388">
        <w:trPr>
          <w:trHeight w:val="252"/>
        </w:trPr>
        <w:tc>
          <w:tcPr>
            <w:tcW w:w="3904" w:type="dxa"/>
            <w:vAlign w:val="bottom"/>
          </w:tcPr>
          <w:p w14:paraId="3863EF9B"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6CEBD038"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month periods ended March 31,</w:t>
            </w:r>
          </w:p>
        </w:tc>
      </w:tr>
      <w:tr w:rsidR="000236B1" w:rsidRPr="00F5667F" w14:paraId="05E22B0F" w14:textId="77777777" w:rsidTr="00332388">
        <w:tc>
          <w:tcPr>
            <w:tcW w:w="3904" w:type="dxa"/>
            <w:vAlign w:val="bottom"/>
          </w:tcPr>
          <w:p w14:paraId="67E3852A" w14:textId="77777777" w:rsidR="000236B1" w:rsidRPr="00F5667F" w:rsidRDefault="000236B1" w:rsidP="00332388">
            <w:pPr>
              <w:spacing w:line="300" w:lineRule="exact"/>
              <w:ind w:left="601" w:right="-108"/>
              <w:rPr>
                <w:rFonts w:asciiTheme="majorBidi" w:hAnsiTheme="majorBidi" w:cstheme="majorBidi"/>
                <w:b/>
                <w:bCs/>
                <w:sz w:val="24"/>
                <w:szCs w:val="24"/>
                <w:cs/>
              </w:rPr>
            </w:pPr>
          </w:p>
        </w:tc>
        <w:tc>
          <w:tcPr>
            <w:tcW w:w="2576" w:type="dxa"/>
            <w:gridSpan w:val="2"/>
            <w:vAlign w:val="center"/>
          </w:tcPr>
          <w:p w14:paraId="1E78914C"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26ADFD0"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2918E1D1"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3A9BCBB1" w14:textId="77777777" w:rsidR="000236B1" w:rsidRPr="00F5667F" w:rsidRDefault="000236B1" w:rsidP="00332388">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4</w:t>
            </w:r>
          </w:p>
        </w:tc>
      </w:tr>
      <w:tr w:rsidR="000236B1" w:rsidRPr="008E2F07" w14:paraId="6F17CADC" w14:textId="77777777" w:rsidTr="00332388">
        <w:trPr>
          <w:trHeight w:val="323"/>
        </w:trPr>
        <w:tc>
          <w:tcPr>
            <w:tcW w:w="3904" w:type="dxa"/>
            <w:vAlign w:val="bottom"/>
          </w:tcPr>
          <w:p w14:paraId="509A8530" w14:textId="77777777" w:rsidR="000236B1" w:rsidRPr="00F5667F" w:rsidRDefault="000236B1" w:rsidP="000236B1">
            <w:pPr>
              <w:spacing w:line="300" w:lineRule="exact"/>
              <w:ind w:left="601" w:right="-108"/>
              <w:rPr>
                <w:rFonts w:asciiTheme="majorBidi" w:hAnsiTheme="majorBidi" w:cstheme="majorBidi"/>
                <w:b/>
                <w:bCs/>
                <w:sz w:val="24"/>
                <w:szCs w:val="24"/>
                <w:cs/>
              </w:rPr>
            </w:pPr>
          </w:p>
        </w:tc>
        <w:tc>
          <w:tcPr>
            <w:tcW w:w="1316" w:type="dxa"/>
            <w:shd w:val="clear" w:color="auto" w:fill="auto"/>
          </w:tcPr>
          <w:p w14:paraId="52F458C1" w14:textId="1CD20FD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046A64" w:rsidRPr="00046A64">
              <w:rPr>
                <w:rFonts w:asciiTheme="majorBidi" w:hAnsiTheme="majorBidi" w:cstheme="majorBidi" w:hint="cs"/>
                <w:sz w:val="24"/>
                <w:szCs w:val="24"/>
              </w:rPr>
              <w:t>2</w:t>
            </w:r>
          </w:p>
        </w:tc>
        <w:tc>
          <w:tcPr>
            <w:tcW w:w="1260" w:type="dxa"/>
            <w:shd w:val="clear" w:color="auto" w:fill="auto"/>
          </w:tcPr>
          <w:p w14:paraId="02FDC78C" w14:textId="11A7218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Pr>
                <w:rFonts w:asciiTheme="majorBidi" w:hAnsiTheme="majorBidi" w:cstheme="majorBidi"/>
                <w:sz w:val="24"/>
                <w:szCs w:val="24"/>
              </w:rPr>
              <w:t>1</w:t>
            </w:r>
          </w:p>
        </w:tc>
        <w:tc>
          <w:tcPr>
            <w:tcW w:w="1440" w:type="dxa"/>
            <w:shd w:val="clear" w:color="auto" w:fill="auto"/>
          </w:tcPr>
          <w:p w14:paraId="5CDCFAC2" w14:textId="255BABAA"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046A64" w:rsidRPr="00046A64">
              <w:rPr>
                <w:rFonts w:asciiTheme="majorBidi" w:hAnsiTheme="majorBidi" w:cstheme="majorBidi" w:hint="cs"/>
                <w:sz w:val="24"/>
                <w:szCs w:val="24"/>
              </w:rPr>
              <w:t>2</w:t>
            </w:r>
          </w:p>
        </w:tc>
        <w:tc>
          <w:tcPr>
            <w:tcW w:w="1350" w:type="dxa"/>
            <w:shd w:val="clear" w:color="auto" w:fill="auto"/>
          </w:tcPr>
          <w:p w14:paraId="248CC776" w14:textId="2EB572B3"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046A64" w:rsidRPr="00046A64">
              <w:rPr>
                <w:rFonts w:asciiTheme="majorBidi" w:hAnsiTheme="majorBidi" w:cstheme="majorBidi" w:hint="cs"/>
                <w:sz w:val="24"/>
                <w:szCs w:val="24"/>
              </w:rPr>
              <w:t>1</w:t>
            </w:r>
          </w:p>
        </w:tc>
        <w:tc>
          <w:tcPr>
            <w:tcW w:w="1260" w:type="dxa"/>
            <w:shd w:val="clear" w:color="auto" w:fill="auto"/>
          </w:tcPr>
          <w:p w14:paraId="47CCC253" w14:textId="7509C44B"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2</w:t>
            </w:r>
          </w:p>
        </w:tc>
        <w:tc>
          <w:tcPr>
            <w:tcW w:w="1350" w:type="dxa"/>
            <w:shd w:val="clear" w:color="auto" w:fill="auto"/>
          </w:tcPr>
          <w:p w14:paraId="1547B66F" w14:textId="63812D47"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1</w:t>
            </w:r>
          </w:p>
        </w:tc>
        <w:tc>
          <w:tcPr>
            <w:tcW w:w="1350" w:type="dxa"/>
            <w:shd w:val="clear" w:color="auto" w:fill="auto"/>
          </w:tcPr>
          <w:p w14:paraId="7B2E705A" w14:textId="02876384"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w:t>
            </w:r>
            <w:r w:rsidR="008F4889">
              <w:rPr>
                <w:rFonts w:asciiTheme="majorBidi" w:hAnsiTheme="majorBidi" w:cstheme="majorBidi"/>
                <w:sz w:val="24"/>
                <w:szCs w:val="24"/>
              </w:rPr>
              <w:t>2</w:t>
            </w:r>
          </w:p>
        </w:tc>
        <w:tc>
          <w:tcPr>
            <w:tcW w:w="1204" w:type="dxa"/>
            <w:shd w:val="clear" w:color="auto" w:fill="auto"/>
          </w:tcPr>
          <w:p w14:paraId="3F991718" w14:textId="16B4EA72" w:rsidR="000236B1" w:rsidRPr="008E2F07" w:rsidRDefault="000236B1" w:rsidP="000236B1">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w:t>
            </w:r>
            <w:r>
              <w:rPr>
                <w:rFonts w:asciiTheme="majorBidi" w:hAnsiTheme="majorBidi" w:cstheme="majorBidi"/>
                <w:sz w:val="24"/>
                <w:szCs w:val="24"/>
              </w:rPr>
              <w:t>2</w:t>
            </w:r>
            <w:r w:rsidR="008F4889">
              <w:rPr>
                <w:rFonts w:asciiTheme="majorBidi" w:hAnsiTheme="majorBidi" w:cstheme="majorBidi"/>
                <w:sz w:val="24"/>
                <w:szCs w:val="24"/>
              </w:rPr>
              <w:t>1</w:t>
            </w:r>
          </w:p>
        </w:tc>
      </w:tr>
      <w:tr w:rsidR="000236B1" w:rsidRPr="008E2F07" w14:paraId="43FE4BDD" w14:textId="77777777" w:rsidTr="00C03FC4">
        <w:tc>
          <w:tcPr>
            <w:tcW w:w="3904" w:type="dxa"/>
            <w:vAlign w:val="bottom"/>
          </w:tcPr>
          <w:p w14:paraId="7ECE3D46" w14:textId="77777777" w:rsidR="000236B1" w:rsidRPr="008E2F07" w:rsidRDefault="000236B1" w:rsidP="000236B1">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4911A13D" w14:textId="0913F0C3" w:rsidR="000236B1" w:rsidRPr="008E2F07" w:rsidRDefault="00287544" w:rsidP="000236B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44636FE9" w14:textId="4EA9DA02" w:rsidR="000236B1" w:rsidRPr="008E2F07" w:rsidRDefault="000236B1" w:rsidP="000236B1">
            <w:pPr>
              <w:jc w:val="right"/>
              <w:rPr>
                <w:rFonts w:asciiTheme="majorBidi" w:hAnsiTheme="majorBidi" w:cstheme="majorBidi"/>
                <w:sz w:val="24"/>
                <w:szCs w:val="24"/>
              </w:rPr>
            </w:pPr>
            <w:r>
              <w:rPr>
                <w:rFonts w:asciiTheme="majorBidi" w:hAnsiTheme="majorBidi" w:cstheme="majorBidi" w:hint="cs"/>
                <w:sz w:val="24"/>
                <w:szCs w:val="24"/>
                <w:cs/>
              </w:rPr>
              <w:t>-</w:t>
            </w:r>
          </w:p>
        </w:tc>
        <w:tc>
          <w:tcPr>
            <w:tcW w:w="1440" w:type="dxa"/>
            <w:shd w:val="clear" w:color="auto" w:fill="auto"/>
            <w:vAlign w:val="bottom"/>
          </w:tcPr>
          <w:p w14:paraId="35C913D0" w14:textId="553B912C"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107</w:t>
            </w:r>
          </w:p>
        </w:tc>
        <w:tc>
          <w:tcPr>
            <w:tcW w:w="1350" w:type="dxa"/>
            <w:shd w:val="clear" w:color="auto" w:fill="auto"/>
            <w:vAlign w:val="bottom"/>
          </w:tcPr>
          <w:p w14:paraId="7E09E80D" w14:textId="26917B03" w:rsidR="000236B1" w:rsidRPr="008E2F07" w:rsidRDefault="000236B1" w:rsidP="000236B1">
            <w:pPr>
              <w:tabs>
                <w:tab w:val="decimal" w:pos="557"/>
              </w:tabs>
              <w:jc w:val="right"/>
              <w:rPr>
                <w:rFonts w:asciiTheme="majorBidi" w:hAnsiTheme="majorBidi" w:cstheme="majorBidi"/>
                <w:sz w:val="24"/>
                <w:szCs w:val="24"/>
              </w:rPr>
            </w:pPr>
            <w:r>
              <w:rPr>
                <w:rFonts w:ascii="Angsana New" w:hAnsi="Angsana New"/>
                <w:sz w:val="24"/>
                <w:szCs w:val="24"/>
              </w:rPr>
              <w:t>51</w:t>
            </w:r>
          </w:p>
        </w:tc>
        <w:tc>
          <w:tcPr>
            <w:tcW w:w="1260" w:type="dxa"/>
            <w:shd w:val="clear" w:color="auto" w:fill="auto"/>
          </w:tcPr>
          <w:p w14:paraId="5D184497" w14:textId="693D1CF3"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070C3717" w14:textId="568A3F9F" w:rsidR="000236B1" w:rsidRPr="008E2F07" w:rsidRDefault="000236B1"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vAlign w:val="bottom"/>
          </w:tcPr>
          <w:p w14:paraId="7AAA25D9" w14:textId="1DE8D8A8"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107</w:t>
            </w:r>
          </w:p>
        </w:tc>
        <w:tc>
          <w:tcPr>
            <w:tcW w:w="1204" w:type="dxa"/>
            <w:shd w:val="clear" w:color="auto" w:fill="auto"/>
            <w:vAlign w:val="bottom"/>
          </w:tcPr>
          <w:p w14:paraId="6C7AF462" w14:textId="4217FA95" w:rsidR="000236B1" w:rsidRPr="008E2F07" w:rsidRDefault="000236B1" w:rsidP="000236B1">
            <w:pPr>
              <w:tabs>
                <w:tab w:val="decimal" w:pos="557"/>
              </w:tabs>
              <w:jc w:val="right"/>
              <w:rPr>
                <w:rFonts w:asciiTheme="majorBidi" w:hAnsiTheme="majorBidi" w:cstheme="majorBidi"/>
                <w:sz w:val="24"/>
                <w:szCs w:val="24"/>
              </w:rPr>
            </w:pPr>
            <w:r>
              <w:rPr>
                <w:rFonts w:ascii="Angsana New" w:hAnsi="Angsana New"/>
                <w:sz w:val="24"/>
                <w:szCs w:val="24"/>
              </w:rPr>
              <w:t>51</w:t>
            </w:r>
          </w:p>
        </w:tc>
      </w:tr>
      <w:tr w:rsidR="000236B1" w:rsidRPr="008E2F07" w14:paraId="1D09FDAD" w14:textId="77777777" w:rsidTr="00C03FC4">
        <w:tc>
          <w:tcPr>
            <w:tcW w:w="3904" w:type="dxa"/>
            <w:vAlign w:val="bottom"/>
          </w:tcPr>
          <w:p w14:paraId="0DB1254B" w14:textId="77777777" w:rsidR="000236B1" w:rsidRPr="008E2F07" w:rsidRDefault="000236B1" w:rsidP="000236B1">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8E2F07">
              <w:rPr>
                <w:rFonts w:ascii="Angsana New" w:hAnsi="Angsana New"/>
                <w:bCs/>
                <w:sz w:val="24"/>
                <w:szCs w:val="24"/>
                <w:cs/>
              </w:rPr>
              <w:t>-</w:t>
            </w:r>
            <w:r w:rsidRPr="008E2F07">
              <w:rPr>
                <w:rFonts w:ascii="Angsana New" w:hAnsi="Angsana New"/>
                <w:bCs/>
                <w:sz w:val="24"/>
                <w:szCs w:val="24"/>
              </w:rPr>
              <w:t>segment revenue</w:t>
            </w:r>
          </w:p>
        </w:tc>
        <w:tc>
          <w:tcPr>
            <w:tcW w:w="1316" w:type="dxa"/>
            <w:shd w:val="clear" w:color="auto" w:fill="auto"/>
            <w:vAlign w:val="bottom"/>
          </w:tcPr>
          <w:p w14:paraId="5FF07713" w14:textId="08CC55D0" w:rsidR="000236B1" w:rsidRPr="008E2F07" w:rsidRDefault="00287544" w:rsidP="000236B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7150306" w14:textId="3311F662" w:rsidR="000236B1" w:rsidRPr="008E2F07" w:rsidRDefault="000236B1" w:rsidP="000236B1">
            <w:pPr>
              <w:jc w:val="right"/>
              <w:rPr>
                <w:rFonts w:asciiTheme="majorBidi" w:hAnsiTheme="majorBidi" w:cstheme="majorBidi"/>
                <w:sz w:val="24"/>
                <w:szCs w:val="24"/>
              </w:rPr>
            </w:pPr>
            <w:r>
              <w:rPr>
                <w:rFonts w:asciiTheme="majorBidi" w:hAnsiTheme="majorBidi" w:cstheme="majorBidi" w:hint="cs"/>
                <w:sz w:val="24"/>
                <w:szCs w:val="24"/>
                <w:cs/>
              </w:rPr>
              <w:t>-</w:t>
            </w:r>
          </w:p>
        </w:tc>
        <w:tc>
          <w:tcPr>
            <w:tcW w:w="1440" w:type="dxa"/>
            <w:shd w:val="clear" w:color="auto" w:fill="auto"/>
            <w:vAlign w:val="bottom"/>
          </w:tcPr>
          <w:p w14:paraId="6C21BEF7" w14:textId="2CB520E2"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47</w:t>
            </w:r>
          </w:p>
        </w:tc>
        <w:tc>
          <w:tcPr>
            <w:tcW w:w="1350" w:type="dxa"/>
            <w:shd w:val="clear" w:color="auto" w:fill="auto"/>
            <w:vAlign w:val="bottom"/>
          </w:tcPr>
          <w:p w14:paraId="65A7F600" w14:textId="5B0B4584" w:rsidR="000236B1" w:rsidRPr="008E2F07" w:rsidRDefault="000236B1" w:rsidP="000236B1">
            <w:pPr>
              <w:tabs>
                <w:tab w:val="decimal" w:pos="557"/>
              </w:tabs>
              <w:jc w:val="right"/>
              <w:rPr>
                <w:rFonts w:asciiTheme="majorBidi" w:hAnsiTheme="majorBidi" w:cstheme="majorBidi"/>
                <w:sz w:val="24"/>
                <w:szCs w:val="24"/>
                <w:cs/>
              </w:rPr>
            </w:pPr>
            <w:r>
              <w:rPr>
                <w:rFonts w:ascii="Angsana New" w:hAnsi="Angsana New"/>
                <w:sz w:val="24"/>
                <w:szCs w:val="24"/>
              </w:rPr>
              <w:t>31</w:t>
            </w:r>
          </w:p>
        </w:tc>
        <w:tc>
          <w:tcPr>
            <w:tcW w:w="1260" w:type="dxa"/>
            <w:shd w:val="clear" w:color="auto" w:fill="auto"/>
          </w:tcPr>
          <w:p w14:paraId="779549F8" w14:textId="3BBB3ED7"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543A57B" w14:textId="6F583CEA" w:rsidR="000236B1" w:rsidRPr="008E2F07" w:rsidRDefault="000236B1"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vAlign w:val="bottom"/>
          </w:tcPr>
          <w:p w14:paraId="7F303938" w14:textId="0F83F4BA"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sz w:val="24"/>
                <w:szCs w:val="24"/>
              </w:rPr>
              <w:t>47</w:t>
            </w:r>
          </w:p>
        </w:tc>
        <w:tc>
          <w:tcPr>
            <w:tcW w:w="1204" w:type="dxa"/>
            <w:shd w:val="clear" w:color="auto" w:fill="auto"/>
            <w:vAlign w:val="bottom"/>
          </w:tcPr>
          <w:p w14:paraId="78101BDE" w14:textId="4B4C5E73" w:rsidR="000236B1" w:rsidRPr="008E2F07" w:rsidRDefault="000236B1" w:rsidP="000236B1">
            <w:pPr>
              <w:tabs>
                <w:tab w:val="decimal" w:pos="557"/>
              </w:tabs>
              <w:jc w:val="right"/>
              <w:rPr>
                <w:rFonts w:asciiTheme="majorBidi" w:hAnsiTheme="majorBidi" w:cstheme="majorBidi"/>
                <w:sz w:val="24"/>
                <w:szCs w:val="24"/>
              </w:rPr>
            </w:pPr>
            <w:r w:rsidRPr="0002157A">
              <w:rPr>
                <w:rFonts w:asciiTheme="majorBidi" w:hAnsiTheme="majorBidi" w:cstheme="majorBidi" w:hint="cs"/>
                <w:sz w:val="24"/>
                <w:szCs w:val="24"/>
              </w:rPr>
              <w:t>31</w:t>
            </w:r>
          </w:p>
        </w:tc>
      </w:tr>
      <w:tr w:rsidR="000236B1" w:rsidRPr="008E2F07" w14:paraId="468A3FE8" w14:textId="77777777" w:rsidTr="00C03FC4">
        <w:trPr>
          <w:trHeight w:val="360"/>
        </w:trPr>
        <w:tc>
          <w:tcPr>
            <w:tcW w:w="3904" w:type="dxa"/>
            <w:vAlign w:val="center"/>
          </w:tcPr>
          <w:p w14:paraId="23558A3A"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23A48546" w14:textId="54504761" w:rsidR="000236B1" w:rsidRPr="008E2F07" w:rsidRDefault="00287544" w:rsidP="000236B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79999CBA" w14:textId="6CA61454" w:rsidR="000236B1" w:rsidRPr="008E2F07" w:rsidRDefault="000236B1" w:rsidP="000236B1">
            <w:pPr>
              <w:jc w:val="right"/>
              <w:rPr>
                <w:rFonts w:asciiTheme="majorBidi" w:hAnsiTheme="majorBidi" w:cstheme="majorBidi"/>
                <w:sz w:val="24"/>
                <w:szCs w:val="24"/>
              </w:rPr>
            </w:pPr>
            <w:r>
              <w:rPr>
                <w:rFonts w:asciiTheme="majorBidi" w:hAnsiTheme="majorBidi" w:cstheme="majorBidi" w:hint="cs"/>
                <w:sz w:val="24"/>
                <w:szCs w:val="24"/>
                <w:cs/>
              </w:rPr>
              <w:t>-</w:t>
            </w:r>
          </w:p>
        </w:tc>
        <w:tc>
          <w:tcPr>
            <w:tcW w:w="1440" w:type="dxa"/>
            <w:shd w:val="clear" w:color="auto" w:fill="auto"/>
            <w:vAlign w:val="bottom"/>
          </w:tcPr>
          <w:p w14:paraId="151E84A8" w14:textId="1F0C9112" w:rsidR="000236B1" w:rsidRPr="008E2F07" w:rsidRDefault="00287544" w:rsidP="000236B1">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046A64" w:rsidRPr="00046A64">
              <w:rPr>
                <w:rFonts w:asciiTheme="majorBidi" w:hAnsiTheme="majorBidi" w:cstheme="majorBidi" w:hint="cs"/>
                <w:sz w:val="24"/>
                <w:szCs w:val="24"/>
              </w:rPr>
              <w:t>47</w:t>
            </w:r>
            <w:r>
              <w:rPr>
                <w:rFonts w:asciiTheme="majorBidi" w:hAnsiTheme="majorBidi" w:cstheme="majorBidi" w:hint="cs"/>
                <w:sz w:val="24"/>
                <w:szCs w:val="24"/>
                <w:cs/>
              </w:rPr>
              <w:t>)</w:t>
            </w:r>
          </w:p>
        </w:tc>
        <w:tc>
          <w:tcPr>
            <w:tcW w:w="1350" w:type="dxa"/>
            <w:shd w:val="clear" w:color="auto" w:fill="auto"/>
            <w:vAlign w:val="bottom"/>
          </w:tcPr>
          <w:p w14:paraId="4ED3E8E3" w14:textId="16262DE3" w:rsidR="000236B1" w:rsidRPr="008E2F07" w:rsidRDefault="000236B1" w:rsidP="000236B1">
            <w:pPr>
              <w:jc w:val="right"/>
              <w:rPr>
                <w:rFonts w:asciiTheme="majorBidi" w:hAnsiTheme="majorBidi" w:cstheme="majorBidi"/>
                <w:sz w:val="24"/>
                <w:szCs w:val="24"/>
              </w:rPr>
            </w:pPr>
            <w:r>
              <w:rPr>
                <w:rFonts w:ascii="Angsana New" w:hAnsi="Angsana New"/>
                <w:sz w:val="24"/>
                <w:szCs w:val="24"/>
              </w:rPr>
              <w:t>(31)</w:t>
            </w:r>
          </w:p>
        </w:tc>
        <w:tc>
          <w:tcPr>
            <w:tcW w:w="1260" w:type="dxa"/>
            <w:shd w:val="clear" w:color="auto" w:fill="auto"/>
          </w:tcPr>
          <w:p w14:paraId="329A2DB9" w14:textId="714E7475" w:rsidR="000236B1" w:rsidRPr="008E2F07" w:rsidRDefault="00287544"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5FD8E334" w14:textId="6F993555" w:rsidR="000236B1" w:rsidRPr="008E2F07" w:rsidRDefault="000236B1" w:rsidP="000236B1">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vAlign w:val="bottom"/>
          </w:tcPr>
          <w:p w14:paraId="1E91294B" w14:textId="0F529686" w:rsidR="000236B1" w:rsidRPr="008E2F07" w:rsidRDefault="00287544" w:rsidP="000236B1">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046A64" w:rsidRPr="00046A64">
              <w:rPr>
                <w:rFonts w:asciiTheme="majorBidi" w:hAnsiTheme="majorBidi" w:cstheme="majorBidi" w:hint="cs"/>
                <w:sz w:val="24"/>
                <w:szCs w:val="24"/>
              </w:rPr>
              <w:t>47</w:t>
            </w:r>
            <w:r>
              <w:rPr>
                <w:rFonts w:asciiTheme="majorBidi" w:hAnsiTheme="majorBidi" w:cstheme="majorBidi" w:hint="cs"/>
                <w:sz w:val="24"/>
                <w:szCs w:val="24"/>
                <w:cs/>
              </w:rPr>
              <w:t>)</w:t>
            </w:r>
          </w:p>
        </w:tc>
        <w:tc>
          <w:tcPr>
            <w:tcW w:w="1204" w:type="dxa"/>
            <w:shd w:val="clear" w:color="auto" w:fill="auto"/>
            <w:vAlign w:val="bottom"/>
          </w:tcPr>
          <w:p w14:paraId="41E9EF33" w14:textId="104F39C5" w:rsidR="000236B1" w:rsidRPr="008E2F07" w:rsidRDefault="000236B1" w:rsidP="000236B1">
            <w:pPr>
              <w:tabs>
                <w:tab w:val="decimal" w:pos="557"/>
              </w:tabs>
              <w:jc w:val="right"/>
              <w:rPr>
                <w:rFonts w:asciiTheme="majorBidi" w:hAnsiTheme="majorBidi" w:cstheme="majorBidi"/>
                <w:sz w:val="24"/>
                <w:szCs w:val="24"/>
              </w:rPr>
            </w:pPr>
            <w:r>
              <w:rPr>
                <w:rFonts w:ascii="Angsana New" w:hAnsi="Angsana New"/>
                <w:sz w:val="24"/>
                <w:szCs w:val="24"/>
              </w:rPr>
              <w:t>(31)</w:t>
            </w:r>
          </w:p>
        </w:tc>
      </w:tr>
      <w:tr w:rsidR="000236B1" w:rsidRPr="008E2F07" w14:paraId="2469C32C" w14:textId="77777777" w:rsidTr="00C03FC4">
        <w:tc>
          <w:tcPr>
            <w:tcW w:w="3904" w:type="dxa"/>
            <w:vAlign w:val="center"/>
          </w:tcPr>
          <w:p w14:paraId="40C292F4"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038C7528" w14:textId="3419DE9C" w:rsidR="000236B1" w:rsidRPr="008E2F07" w:rsidRDefault="00287544" w:rsidP="000236B1">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3E774331" w14:textId="1543A937" w:rsidR="000236B1" w:rsidRPr="008E2F07" w:rsidRDefault="000236B1" w:rsidP="000236B1">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440" w:type="dxa"/>
            <w:shd w:val="clear" w:color="auto" w:fill="auto"/>
            <w:vAlign w:val="bottom"/>
          </w:tcPr>
          <w:p w14:paraId="00598978" w14:textId="0E5FCAF1" w:rsidR="000236B1" w:rsidRPr="008E2F07" w:rsidRDefault="00046A64" w:rsidP="000236B1">
            <w:pPr>
              <w:pBdr>
                <w:top w:val="single" w:sz="4" w:space="1" w:color="auto"/>
                <w:bottom w:val="double" w:sz="4" w:space="1" w:color="auto"/>
              </w:pBdr>
              <w:tabs>
                <w:tab w:val="decimal" w:pos="557"/>
              </w:tabs>
              <w:jc w:val="right"/>
              <w:rPr>
                <w:rFonts w:asciiTheme="majorBidi" w:hAnsiTheme="majorBidi" w:cstheme="majorBidi"/>
                <w:sz w:val="24"/>
                <w:szCs w:val="24"/>
              </w:rPr>
            </w:pPr>
            <w:r w:rsidRPr="00046A64">
              <w:rPr>
                <w:rFonts w:asciiTheme="majorBidi" w:hAnsiTheme="majorBidi" w:cstheme="majorBidi" w:hint="cs"/>
                <w:sz w:val="24"/>
                <w:szCs w:val="24"/>
              </w:rPr>
              <w:t>107</w:t>
            </w:r>
          </w:p>
        </w:tc>
        <w:tc>
          <w:tcPr>
            <w:tcW w:w="1350" w:type="dxa"/>
            <w:shd w:val="clear" w:color="auto" w:fill="auto"/>
            <w:vAlign w:val="bottom"/>
          </w:tcPr>
          <w:p w14:paraId="05FB6BD5" w14:textId="1296A76E" w:rsidR="000236B1" w:rsidRPr="008E2F07" w:rsidRDefault="000236B1"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51</w:t>
            </w:r>
          </w:p>
        </w:tc>
        <w:tc>
          <w:tcPr>
            <w:tcW w:w="1260" w:type="dxa"/>
            <w:shd w:val="clear" w:color="auto" w:fill="auto"/>
          </w:tcPr>
          <w:p w14:paraId="19647671" w14:textId="08E90B4A" w:rsidR="000236B1" w:rsidRPr="008E2F07" w:rsidRDefault="00287544"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3E208768" w14:textId="0C75D6DC" w:rsidR="000236B1" w:rsidRPr="008E2F07" w:rsidRDefault="000236B1" w:rsidP="000236B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vAlign w:val="bottom"/>
          </w:tcPr>
          <w:p w14:paraId="00F776D7" w14:textId="7446ACC5" w:rsidR="000236B1" w:rsidRPr="008E2F07" w:rsidRDefault="00046A64" w:rsidP="000236B1">
            <w:pPr>
              <w:pBdr>
                <w:top w:val="single" w:sz="4" w:space="1" w:color="auto"/>
                <w:bottom w:val="double" w:sz="4" w:space="1" w:color="auto"/>
              </w:pBdr>
              <w:tabs>
                <w:tab w:val="decimal" w:pos="557"/>
              </w:tabs>
              <w:jc w:val="right"/>
              <w:rPr>
                <w:rFonts w:asciiTheme="majorBidi" w:hAnsiTheme="majorBidi" w:cstheme="majorBidi"/>
                <w:sz w:val="24"/>
                <w:szCs w:val="24"/>
              </w:rPr>
            </w:pPr>
            <w:r w:rsidRPr="00046A64">
              <w:rPr>
                <w:rFonts w:asciiTheme="majorBidi" w:hAnsiTheme="majorBidi" w:cstheme="majorBidi" w:hint="cs"/>
                <w:sz w:val="24"/>
                <w:szCs w:val="24"/>
              </w:rPr>
              <w:t>107</w:t>
            </w:r>
          </w:p>
        </w:tc>
        <w:tc>
          <w:tcPr>
            <w:tcW w:w="1204" w:type="dxa"/>
            <w:shd w:val="clear" w:color="auto" w:fill="auto"/>
            <w:vAlign w:val="bottom"/>
          </w:tcPr>
          <w:p w14:paraId="3096CE01" w14:textId="10D90586" w:rsidR="000236B1" w:rsidRPr="008E2F07" w:rsidRDefault="000236B1" w:rsidP="000236B1">
            <w:pPr>
              <w:pBdr>
                <w:top w:val="single" w:sz="4" w:space="1" w:color="auto"/>
                <w:bottom w:val="double" w:sz="4" w:space="1" w:color="auto"/>
              </w:pBdr>
              <w:tabs>
                <w:tab w:val="decimal" w:pos="557"/>
              </w:tabs>
              <w:jc w:val="right"/>
              <w:rPr>
                <w:rFonts w:asciiTheme="majorBidi" w:hAnsiTheme="majorBidi" w:cstheme="majorBidi"/>
                <w:sz w:val="24"/>
                <w:szCs w:val="24"/>
              </w:rPr>
            </w:pPr>
            <w:r w:rsidRPr="0002157A">
              <w:rPr>
                <w:rFonts w:asciiTheme="majorBidi" w:hAnsiTheme="majorBidi" w:cstheme="majorBidi" w:hint="cs"/>
                <w:sz w:val="24"/>
                <w:szCs w:val="24"/>
              </w:rPr>
              <w:t>51</w:t>
            </w:r>
          </w:p>
        </w:tc>
      </w:tr>
      <w:tr w:rsidR="000236B1" w:rsidRPr="008E2F07" w14:paraId="12AF9885" w14:textId="77777777" w:rsidTr="003E76D9">
        <w:trPr>
          <w:trHeight w:val="279"/>
        </w:trPr>
        <w:tc>
          <w:tcPr>
            <w:tcW w:w="3904" w:type="dxa"/>
            <w:vAlign w:val="bottom"/>
          </w:tcPr>
          <w:p w14:paraId="087146EB" w14:textId="77777777" w:rsidR="000236B1" w:rsidRPr="008E2F07" w:rsidRDefault="000236B1" w:rsidP="000236B1">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CBA4B9E" w14:textId="77777777" w:rsidR="000236B1" w:rsidRPr="008E2F07" w:rsidRDefault="000236B1" w:rsidP="000236B1">
            <w:pPr>
              <w:jc w:val="right"/>
              <w:rPr>
                <w:rFonts w:asciiTheme="majorBidi" w:hAnsiTheme="majorBidi" w:cstheme="majorBidi"/>
                <w:sz w:val="24"/>
                <w:szCs w:val="24"/>
              </w:rPr>
            </w:pPr>
          </w:p>
        </w:tc>
        <w:tc>
          <w:tcPr>
            <w:tcW w:w="1260" w:type="dxa"/>
            <w:shd w:val="clear" w:color="auto" w:fill="auto"/>
            <w:vAlign w:val="bottom"/>
          </w:tcPr>
          <w:p w14:paraId="11F3F555" w14:textId="77777777" w:rsidR="000236B1" w:rsidRPr="008E2F07" w:rsidRDefault="000236B1" w:rsidP="000236B1">
            <w:pPr>
              <w:jc w:val="right"/>
              <w:rPr>
                <w:rFonts w:asciiTheme="majorBidi" w:hAnsiTheme="majorBidi" w:cstheme="majorBidi"/>
                <w:sz w:val="24"/>
                <w:szCs w:val="24"/>
              </w:rPr>
            </w:pPr>
          </w:p>
        </w:tc>
        <w:tc>
          <w:tcPr>
            <w:tcW w:w="1440" w:type="dxa"/>
            <w:shd w:val="clear" w:color="auto" w:fill="auto"/>
            <w:vAlign w:val="bottom"/>
          </w:tcPr>
          <w:p w14:paraId="57178296" w14:textId="77777777" w:rsidR="000236B1" w:rsidRPr="008E2F07" w:rsidRDefault="000236B1" w:rsidP="000236B1">
            <w:pPr>
              <w:tabs>
                <w:tab w:val="decimal" w:pos="557"/>
              </w:tabs>
              <w:jc w:val="right"/>
              <w:rPr>
                <w:rFonts w:asciiTheme="majorBidi" w:hAnsiTheme="majorBidi" w:cstheme="majorBidi"/>
                <w:sz w:val="24"/>
                <w:szCs w:val="24"/>
              </w:rPr>
            </w:pPr>
          </w:p>
        </w:tc>
        <w:tc>
          <w:tcPr>
            <w:tcW w:w="1350" w:type="dxa"/>
            <w:shd w:val="clear" w:color="auto" w:fill="auto"/>
            <w:vAlign w:val="bottom"/>
          </w:tcPr>
          <w:p w14:paraId="3BF9A3FC" w14:textId="77777777" w:rsidR="000236B1" w:rsidRPr="008E2F07" w:rsidRDefault="000236B1" w:rsidP="000236B1">
            <w:pPr>
              <w:tabs>
                <w:tab w:val="decimal" w:pos="557"/>
              </w:tabs>
              <w:jc w:val="right"/>
              <w:rPr>
                <w:rFonts w:asciiTheme="majorBidi" w:hAnsiTheme="majorBidi" w:cstheme="majorBidi"/>
                <w:sz w:val="24"/>
                <w:szCs w:val="24"/>
              </w:rPr>
            </w:pPr>
          </w:p>
        </w:tc>
        <w:tc>
          <w:tcPr>
            <w:tcW w:w="1260" w:type="dxa"/>
            <w:shd w:val="clear" w:color="auto" w:fill="auto"/>
          </w:tcPr>
          <w:p w14:paraId="7314DF2C" w14:textId="77777777" w:rsidR="000236B1" w:rsidRPr="008E2F07" w:rsidRDefault="000236B1" w:rsidP="000236B1">
            <w:pPr>
              <w:tabs>
                <w:tab w:val="decimal" w:pos="557"/>
              </w:tabs>
              <w:jc w:val="right"/>
              <w:rPr>
                <w:rFonts w:asciiTheme="majorBidi" w:hAnsiTheme="majorBidi" w:cstheme="majorBidi"/>
                <w:sz w:val="24"/>
                <w:szCs w:val="24"/>
              </w:rPr>
            </w:pPr>
          </w:p>
        </w:tc>
        <w:tc>
          <w:tcPr>
            <w:tcW w:w="1350" w:type="dxa"/>
            <w:shd w:val="clear" w:color="auto" w:fill="auto"/>
          </w:tcPr>
          <w:p w14:paraId="02C29905" w14:textId="77777777" w:rsidR="000236B1" w:rsidRPr="008E2F07" w:rsidRDefault="000236B1" w:rsidP="000236B1">
            <w:pPr>
              <w:tabs>
                <w:tab w:val="decimal" w:pos="557"/>
              </w:tabs>
              <w:jc w:val="right"/>
              <w:rPr>
                <w:rFonts w:asciiTheme="majorBidi" w:hAnsiTheme="majorBidi" w:cstheme="majorBidi"/>
                <w:sz w:val="24"/>
                <w:szCs w:val="24"/>
              </w:rPr>
            </w:pPr>
          </w:p>
        </w:tc>
        <w:tc>
          <w:tcPr>
            <w:tcW w:w="1350" w:type="dxa"/>
            <w:shd w:val="clear" w:color="auto" w:fill="auto"/>
            <w:vAlign w:val="bottom"/>
          </w:tcPr>
          <w:p w14:paraId="7E74F602" w14:textId="77777777" w:rsidR="000236B1" w:rsidRPr="008E2F07" w:rsidRDefault="000236B1" w:rsidP="000236B1">
            <w:pPr>
              <w:tabs>
                <w:tab w:val="decimal" w:pos="557"/>
              </w:tabs>
              <w:jc w:val="right"/>
              <w:rPr>
                <w:rFonts w:asciiTheme="majorBidi" w:hAnsiTheme="majorBidi" w:cstheme="majorBidi"/>
                <w:sz w:val="24"/>
                <w:szCs w:val="24"/>
              </w:rPr>
            </w:pPr>
          </w:p>
        </w:tc>
        <w:tc>
          <w:tcPr>
            <w:tcW w:w="1204" w:type="dxa"/>
            <w:shd w:val="clear" w:color="auto" w:fill="auto"/>
            <w:vAlign w:val="bottom"/>
          </w:tcPr>
          <w:p w14:paraId="680E9679" w14:textId="77777777" w:rsidR="000236B1" w:rsidRPr="008E2F07" w:rsidRDefault="000236B1" w:rsidP="000236B1">
            <w:pPr>
              <w:tabs>
                <w:tab w:val="decimal" w:pos="557"/>
              </w:tabs>
              <w:jc w:val="right"/>
              <w:rPr>
                <w:rFonts w:asciiTheme="majorBidi" w:hAnsiTheme="majorBidi" w:cstheme="majorBidi"/>
                <w:sz w:val="24"/>
                <w:szCs w:val="24"/>
              </w:rPr>
            </w:pPr>
          </w:p>
        </w:tc>
      </w:tr>
      <w:tr w:rsidR="000236B1" w:rsidRPr="008E2F07" w14:paraId="4FA51CF3" w14:textId="77777777" w:rsidTr="00C03FC4">
        <w:trPr>
          <w:trHeight w:val="87"/>
        </w:trPr>
        <w:tc>
          <w:tcPr>
            <w:tcW w:w="3904" w:type="dxa"/>
            <w:vAlign w:val="bottom"/>
          </w:tcPr>
          <w:p w14:paraId="757AE3C1"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06806139" w14:textId="7561428B" w:rsidR="000236B1" w:rsidRPr="008E2F07" w:rsidRDefault="00287544" w:rsidP="000236B1">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061E6FCC" w14:textId="4E108DE3" w:rsidR="000236B1" w:rsidRPr="008E2F07" w:rsidRDefault="000236B1" w:rsidP="000236B1">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440" w:type="dxa"/>
            <w:shd w:val="clear" w:color="auto" w:fill="auto"/>
            <w:vAlign w:val="bottom"/>
          </w:tcPr>
          <w:p w14:paraId="58B39F67" w14:textId="310353EC" w:rsidR="000236B1" w:rsidRPr="008E2F07" w:rsidRDefault="00BD3787"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5</w:t>
            </w:r>
          </w:p>
        </w:tc>
        <w:tc>
          <w:tcPr>
            <w:tcW w:w="1350" w:type="dxa"/>
            <w:shd w:val="clear" w:color="auto" w:fill="auto"/>
            <w:vAlign w:val="bottom"/>
          </w:tcPr>
          <w:p w14:paraId="7DF71864" w14:textId="358D7D9E"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(89)</w:t>
            </w:r>
          </w:p>
        </w:tc>
        <w:tc>
          <w:tcPr>
            <w:tcW w:w="1260" w:type="dxa"/>
            <w:shd w:val="clear" w:color="auto" w:fill="auto"/>
          </w:tcPr>
          <w:p w14:paraId="0B6FBCB3" w14:textId="55F9114C" w:rsidR="000236B1" w:rsidRPr="008E2F07" w:rsidRDefault="00287544" w:rsidP="000236B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50" w:type="dxa"/>
            <w:shd w:val="clear" w:color="auto" w:fill="auto"/>
          </w:tcPr>
          <w:p w14:paraId="58A6E8FB" w14:textId="32DD6822"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vAlign w:val="bottom"/>
          </w:tcPr>
          <w:p w14:paraId="1644C9BD" w14:textId="019714DD" w:rsidR="000236B1" w:rsidRPr="008E2F07" w:rsidRDefault="00BD3787"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5</w:t>
            </w:r>
          </w:p>
        </w:tc>
        <w:tc>
          <w:tcPr>
            <w:tcW w:w="1204" w:type="dxa"/>
            <w:shd w:val="clear" w:color="auto" w:fill="auto"/>
            <w:vAlign w:val="bottom"/>
          </w:tcPr>
          <w:p w14:paraId="67FC285B" w14:textId="03063698"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(89)</w:t>
            </w:r>
          </w:p>
        </w:tc>
      </w:tr>
      <w:tr w:rsidR="000236B1" w:rsidRPr="008E2F07" w14:paraId="2B8C1184" w14:textId="77777777" w:rsidTr="000236B1">
        <w:tc>
          <w:tcPr>
            <w:tcW w:w="3904" w:type="dxa"/>
            <w:vAlign w:val="bottom"/>
          </w:tcPr>
          <w:p w14:paraId="0C5473B7" w14:textId="77777777" w:rsidR="000236B1" w:rsidRPr="008E2F07" w:rsidRDefault="000236B1" w:rsidP="000236B1">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EE7FA5D" w14:textId="77777777" w:rsidR="000236B1" w:rsidRPr="008E2F07" w:rsidRDefault="000236B1" w:rsidP="000236B1">
            <w:pPr>
              <w:jc w:val="right"/>
              <w:rPr>
                <w:rFonts w:asciiTheme="majorBidi" w:hAnsiTheme="majorBidi" w:cstheme="majorBidi"/>
                <w:sz w:val="24"/>
                <w:szCs w:val="24"/>
              </w:rPr>
            </w:pPr>
          </w:p>
        </w:tc>
        <w:tc>
          <w:tcPr>
            <w:tcW w:w="1260" w:type="dxa"/>
            <w:shd w:val="clear" w:color="auto" w:fill="auto"/>
            <w:vAlign w:val="bottom"/>
          </w:tcPr>
          <w:p w14:paraId="447C952E" w14:textId="77777777" w:rsidR="000236B1" w:rsidRPr="008E2F07" w:rsidRDefault="000236B1" w:rsidP="000236B1">
            <w:pPr>
              <w:jc w:val="right"/>
              <w:rPr>
                <w:rFonts w:asciiTheme="majorBidi" w:hAnsiTheme="majorBidi" w:cstheme="majorBidi"/>
                <w:sz w:val="24"/>
                <w:szCs w:val="24"/>
              </w:rPr>
            </w:pPr>
          </w:p>
        </w:tc>
        <w:tc>
          <w:tcPr>
            <w:tcW w:w="1440" w:type="dxa"/>
            <w:shd w:val="clear" w:color="auto" w:fill="auto"/>
            <w:vAlign w:val="bottom"/>
          </w:tcPr>
          <w:p w14:paraId="7A73E5EA" w14:textId="77777777" w:rsidR="000236B1" w:rsidRPr="008E2F07" w:rsidRDefault="000236B1" w:rsidP="000236B1">
            <w:pPr>
              <w:tabs>
                <w:tab w:val="decimal" w:pos="557"/>
              </w:tabs>
              <w:jc w:val="right"/>
              <w:rPr>
                <w:rFonts w:asciiTheme="majorBidi" w:hAnsiTheme="majorBidi" w:cstheme="majorBidi"/>
                <w:sz w:val="24"/>
                <w:szCs w:val="24"/>
              </w:rPr>
            </w:pPr>
          </w:p>
        </w:tc>
        <w:tc>
          <w:tcPr>
            <w:tcW w:w="1350" w:type="dxa"/>
            <w:shd w:val="clear" w:color="auto" w:fill="auto"/>
            <w:vAlign w:val="bottom"/>
          </w:tcPr>
          <w:p w14:paraId="4B484AE7" w14:textId="77777777" w:rsidR="000236B1" w:rsidRPr="008E2F07" w:rsidRDefault="000236B1" w:rsidP="000236B1">
            <w:pPr>
              <w:tabs>
                <w:tab w:val="decimal" w:pos="557"/>
              </w:tabs>
              <w:jc w:val="right"/>
              <w:rPr>
                <w:rFonts w:asciiTheme="majorBidi" w:hAnsiTheme="majorBidi" w:cstheme="majorBidi"/>
                <w:sz w:val="24"/>
                <w:szCs w:val="24"/>
              </w:rPr>
            </w:pPr>
          </w:p>
        </w:tc>
        <w:tc>
          <w:tcPr>
            <w:tcW w:w="1260" w:type="dxa"/>
            <w:shd w:val="clear" w:color="auto" w:fill="auto"/>
          </w:tcPr>
          <w:p w14:paraId="2F6E545D" w14:textId="77777777" w:rsidR="000236B1" w:rsidRPr="008E2F07" w:rsidRDefault="000236B1" w:rsidP="000236B1">
            <w:pPr>
              <w:tabs>
                <w:tab w:val="decimal" w:pos="557"/>
              </w:tabs>
              <w:jc w:val="right"/>
              <w:rPr>
                <w:rFonts w:asciiTheme="majorBidi" w:hAnsiTheme="majorBidi" w:cstheme="majorBidi"/>
                <w:sz w:val="24"/>
                <w:szCs w:val="24"/>
              </w:rPr>
            </w:pPr>
          </w:p>
        </w:tc>
        <w:tc>
          <w:tcPr>
            <w:tcW w:w="1350" w:type="dxa"/>
            <w:shd w:val="clear" w:color="auto" w:fill="auto"/>
          </w:tcPr>
          <w:p w14:paraId="36A74276" w14:textId="77777777" w:rsidR="000236B1" w:rsidRPr="008E2F07" w:rsidRDefault="000236B1" w:rsidP="000236B1">
            <w:pPr>
              <w:tabs>
                <w:tab w:val="decimal" w:pos="557"/>
              </w:tabs>
              <w:jc w:val="right"/>
              <w:rPr>
                <w:rFonts w:asciiTheme="majorBidi" w:hAnsiTheme="majorBidi" w:cstheme="majorBidi"/>
                <w:sz w:val="24"/>
                <w:szCs w:val="24"/>
              </w:rPr>
            </w:pPr>
          </w:p>
        </w:tc>
        <w:tc>
          <w:tcPr>
            <w:tcW w:w="1350" w:type="dxa"/>
            <w:shd w:val="clear" w:color="auto" w:fill="auto"/>
            <w:vAlign w:val="bottom"/>
          </w:tcPr>
          <w:p w14:paraId="49AD7811" w14:textId="77777777" w:rsidR="000236B1" w:rsidRPr="008E2F07" w:rsidRDefault="000236B1" w:rsidP="000236B1">
            <w:pPr>
              <w:tabs>
                <w:tab w:val="decimal" w:pos="557"/>
              </w:tabs>
              <w:jc w:val="right"/>
              <w:rPr>
                <w:rFonts w:asciiTheme="majorBidi" w:hAnsiTheme="majorBidi" w:cstheme="majorBidi"/>
                <w:sz w:val="24"/>
                <w:szCs w:val="24"/>
              </w:rPr>
            </w:pPr>
          </w:p>
        </w:tc>
        <w:tc>
          <w:tcPr>
            <w:tcW w:w="1204" w:type="dxa"/>
            <w:shd w:val="clear" w:color="auto" w:fill="auto"/>
            <w:vAlign w:val="bottom"/>
          </w:tcPr>
          <w:p w14:paraId="1EE3FDCB" w14:textId="77777777" w:rsidR="000236B1" w:rsidRPr="008E2F07" w:rsidRDefault="000236B1" w:rsidP="000236B1">
            <w:pPr>
              <w:tabs>
                <w:tab w:val="decimal" w:pos="557"/>
              </w:tabs>
              <w:jc w:val="right"/>
              <w:rPr>
                <w:rFonts w:asciiTheme="majorBidi" w:hAnsiTheme="majorBidi" w:cstheme="majorBidi"/>
                <w:sz w:val="24"/>
                <w:szCs w:val="24"/>
              </w:rPr>
            </w:pPr>
          </w:p>
        </w:tc>
      </w:tr>
      <w:tr w:rsidR="000236B1" w:rsidRPr="008E2F07" w14:paraId="460A5A46" w14:textId="77777777" w:rsidTr="00C03FC4">
        <w:tc>
          <w:tcPr>
            <w:tcW w:w="3904" w:type="dxa"/>
            <w:shd w:val="clear" w:color="auto" w:fill="auto"/>
          </w:tcPr>
          <w:p w14:paraId="3788B458" w14:textId="77777777" w:rsidR="000236B1" w:rsidRPr="008E2F07" w:rsidRDefault="000236B1" w:rsidP="000236B1">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March 31,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127B6113" w14:textId="0FD36368" w:rsidR="000236B1" w:rsidRPr="008E2F07" w:rsidRDefault="00287544" w:rsidP="000236B1">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2247C5DC" w14:textId="255EC631" w:rsidR="000236B1" w:rsidRPr="008E2F07" w:rsidRDefault="000236B1" w:rsidP="000236B1">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440" w:type="dxa"/>
            <w:shd w:val="clear" w:color="auto" w:fill="auto"/>
            <w:vAlign w:val="bottom"/>
          </w:tcPr>
          <w:p w14:paraId="367E45FD" w14:textId="3D9A8046" w:rsidR="000236B1" w:rsidRPr="008E2F07" w:rsidRDefault="00046A64" w:rsidP="000236B1">
            <w:pPr>
              <w:pBdr>
                <w:bottom w:val="double" w:sz="4" w:space="1" w:color="auto"/>
              </w:pBdr>
              <w:tabs>
                <w:tab w:val="decimal" w:pos="557"/>
              </w:tabs>
              <w:jc w:val="right"/>
              <w:rPr>
                <w:rFonts w:asciiTheme="majorBidi" w:hAnsiTheme="majorBidi" w:cstheme="majorBidi"/>
                <w:sz w:val="24"/>
                <w:szCs w:val="24"/>
              </w:rPr>
            </w:pPr>
            <w:r w:rsidRPr="00046A64">
              <w:rPr>
                <w:rFonts w:asciiTheme="majorBidi" w:hAnsiTheme="majorBidi" w:cstheme="majorBidi" w:hint="cs"/>
                <w:sz w:val="24"/>
                <w:szCs w:val="24"/>
              </w:rPr>
              <w:t>1</w:t>
            </w:r>
            <w:r w:rsidR="00287544">
              <w:rPr>
                <w:rFonts w:asciiTheme="majorBidi" w:hAnsiTheme="majorBidi" w:cstheme="majorBidi"/>
                <w:sz w:val="24"/>
                <w:szCs w:val="24"/>
              </w:rPr>
              <w:t>,2</w:t>
            </w:r>
            <w:r w:rsidR="001E1B53">
              <w:rPr>
                <w:rFonts w:asciiTheme="majorBidi" w:hAnsiTheme="majorBidi" w:cstheme="majorBidi"/>
                <w:sz w:val="24"/>
                <w:szCs w:val="24"/>
              </w:rPr>
              <w:t>0</w:t>
            </w:r>
            <w:r w:rsidRPr="00046A64">
              <w:rPr>
                <w:rFonts w:asciiTheme="majorBidi" w:hAnsiTheme="majorBidi" w:cstheme="majorBidi" w:hint="cs"/>
                <w:sz w:val="24"/>
                <w:szCs w:val="24"/>
              </w:rPr>
              <w:t>2</w:t>
            </w:r>
          </w:p>
        </w:tc>
        <w:tc>
          <w:tcPr>
            <w:tcW w:w="1350" w:type="dxa"/>
            <w:shd w:val="clear" w:color="auto" w:fill="auto"/>
            <w:vAlign w:val="bottom"/>
          </w:tcPr>
          <w:p w14:paraId="254FD62D" w14:textId="0F003239"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1,482</w:t>
            </w:r>
          </w:p>
        </w:tc>
        <w:tc>
          <w:tcPr>
            <w:tcW w:w="1260" w:type="dxa"/>
            <w:shd w:val="clear" w:color="auto" w:fill="auto"/>
          </w:tcPr>
          <w:p w14:paraId="02D838F8" w14:textId="5114886A" w:rsidR="000236B1" w:rsidRPr="008E2F07" w:rsidRDefault="00287544"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C0E338C" w14:textId="77777777"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07DC5735" w14:textId="58EB3C7F" w:rsidR="000236B1" w:rsidRPr="008E2F07" w:rsidRDefault="00287544"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1,2</w:t>
            </w:r>
            <w:r w:rsidR="001E1B53">
              <w:rPr>
                <w:rFonts w:asciiTheme="majorBidi" w:hAnsiTheme="majorBidi" w:cstheme="majorBidi"/>
                <w:sz w:val="24"/>
                <w:szCs w:val="24"/>
              </w:rPr>
              <w:t>0</w:t>
            </w:r>
            <w:r w:rsidR="00046A64" w:rsidRPr="00046A64">
              <w:rPr>
                <w:rFonts w:asciiTheme="majorBidi" w:hAnsiTheme="majorBidi" w:cstheme="majorBidi" w:hint="cs"/>
                <w:sz w:val="24"/>
                <w:szCs w:val="24"/>
              </w:rPr>
              <w:t>2</w:t>
            </w:r>
          </w:p>
        </w:tc>
        <w:tc>
          <w:tcPr>
            <w:tcW w:w="1204" w:type="dxa"/>
            <w:shd w:val="clear" w:color="auto" w:fill="auto"/>
            <w:vAlign w:val="bottom"/>
          </w:tcPr>
          <w:p w14:paraId="2B0A5277" w14:textId="054986C8" w:rsidR="000236B1" w:rsidRPr="008E2F07"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1,482</w:t>
            </w:r>
          </w:p>
        </w:tc>
      </w:tr>
      <w:tr w:rsidR="000236B1" w:rsidRPr="008E2F07" w14:paraId="591B23C5" w14:textId="77777777" w:rsidTr="00C03FC4">
        <w:tc>
          <w:tcPr>
            <w:tcW w:w="3904" w:type="dxa"/>
            <w:shd w:val="clear" w:color="auto" w:fill="auto"/>
          </w:tcPr>
          <w:p w14:paraId="16360E5E" w14:textId="77777777" w:rsidR="000236B1" w:rsidRPr="008E2F07" w:rsidRDefault="000236B1" w:rsidP="000236B1">
            <w:pPr>
              <w:spacing w:line="300" w:lineRule="exact"/>
              <w:ind w:left="106" w:right="-108"/>
              <w:jc w:val="both"/>
              <w:rPr>
                <w:rFonts w:ascii="Angsana New" w:hAnsi="Angsana New"/>
                <w:sz w:val="24"/>
                <w:szCs w:val="24"/>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March 31,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32D1E4F2" w14:textId="399F91E6" w:rsidR="000236B1" w:rsidRDefault="00287544" w:rsidP="000236B1">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260" w:type="dxa"/>
            <w:shd w:val="clear" w:color="auto" w:fill="auto"/>
            <w:vAlign w:val="bottom"/>
          </w:tcPr>
          <w:p w14:paraId="3948E59E" w14:textId="78254198" w:rsidR="000236B1" w:rsidRPr="008E2F07" w:rsidRDefault="000236B1" w:rsidP="000236B1">
            <w:pPr>
              <w:pBdr>
                <w:bottom w:val="double" w:sz="4" w:space="1" w:color="auto"/>
              </w:pBdr>
              <w:jc w:val="right"/>
              <w:rPr>
                <w:rFonts w:asciiTheme="majorBidi" w:hAnsiTheme="majorBidi"/>
                <w:sz w:val="24"/>
                <w:szCs w:val="24"/>
                <w:cs/>
              </w:rPr>
            </w:pPr>
            <w:r>
              <w:rPr>
                <w:rFonts w:asciiTheme="majorBidi" w:hAnsiTheme="majorBidi" w:cstheme="majorBidi"/>
                <w:sz w:val="24"/>
                <w:szCs w:val="24"/>
              </w:rPr>
              <w:t>-</w:t>
            </w:r>
          </w:p>
        </w:tc>
        <w:tc>
          <w:tcPr>
            <w:tcW w:w="1440" w:type="dxa"/>
            <w:shd w:val="clear" w:color="auto" w:fill="auto"/>
            <w:vAlign w:val="bottom"/>
          </w:tcPr>
          <w:p w14:paraId="3C9D9FBD" w14:textId="1AECF71D" w:rsidR="000236B1" w:rsidRPr="00F91231" w:rsidRDefault="00287544" w:rsidP="000236B1">
            <w:pPr>
              <w:pBdr>
                <w:bottom w:val="double" w:sz="4" w:space="1" w:color="auto"/>
              </w:pBdr>
              <w:tabs>
                <w:tab w:val="decimal" w:pos="557"/>
              </w:tabs>
              <w:jc w:val="right"/>
              <w:rPr>
                <w:rFonts w:ascii="Angsana New" w:hAnsi="Angsana New"/>
                <w:sz w:val="24"/>
                <w:szCs w:val="24"/>
              </w:rPr>
            </w:pPr>
            <w:r>
              <w:rPr>
                <w:rFonts w:ascii="Angsana New" w:hAnsi="Angsana New"/>
                <w:sz w:val="24"/>
                <w:szCs w:val="24"/>
              </w:rPr>
              <w:t>417</w:t>
            </w:r>
          </w:p>
        </w:tc>
        <w:tc>
          <w:tcPr>
            <w:tcW w:w="1350" w:type="dxa"/>
            <w:shd w:val="clear" w:color="auto" w:fill="auto"/>
            <w:vAlign w:val="bottom"/>
          </w:tcPr>
          <w:p w14:paraId="0605D820" w14:textId="456B191E" w:rsidR="000236B1" w:rsidRPr="001D6038" w:rsidRDefault="000236B1" w:rsidP="000236B1">
            <w:pPr>
              <w:pBdr>
                <w:bottom w:val="double" w:sz="4" w:space="1" w:color="auto"/>
              </w:pBdr>
              <w:tabs>
                <w:tab w:val="decimal" w:pos="557"/>
              </w:tabs>
              <w:jc w:val="right"/>
              <w:rPr>
                <w:rFonts w:ascii="Angsana New" w:hAnsi="Angsana New"/>
                <w:sz w:val="24"/>
                <w:szCs w:val="24"/>
              </w:rPr>
            </w:pPr>
            <w:r>
              <w:rPr>
                <w:rFonts w:asciiTheme="majorBidi" w:hAnsiTheme="majorBidi" w:cstheme="majorBidi"/>
                <w:sz w:val="24"/>
                <w:szCs w:val="24"/>
              </w:rPr>
              <w:t>702</w:t>
            </w:r>
          </w:p>
        </w:tc>
        <w:tc>
          <w:tcPr>
            <w:tcW w:w="1260" w:type="dxa"/>
            <w:shd w:val="clear" w:color="auto" w:fill="auto"/>
          </w:tcPr>
          <w:p w14:paraId="2940FB86" w14:textId="0FD0D447" w:rsidR="000236B1" w:rsidRDefault="00287544" w:rsidP="000236B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3CFE0A7D" w14:textId="77777777" w:rsidR="000236B1" w:rsidRDefault="000236B1" w:rsidP="000236B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8E529D5" w14:textId="6988A938" w:rsidR="000236B1" w:rsidRPr="00F91231" w:rsidRDefault="00287544" w:rsidP="000236B1">
            <w:pPr>
              <w:pBdr>
                <w:bottom w:val="double" w:sz="4" w:space="1" w:color="auto"/>
              </w:pBdr>
              <w:tabs>
                <w:tab w:val="decimal" w:pos="557"/>
              </w:tabs>
              <w:jc w:val="right"/>
              <w:rPr>
                <w:rFonts w:ascii="Angsana New" w:hAnsi="Angsana New"/>
                <w:sz w:val="24"/>
                <w:szCs w:val="24"/>
              </w:rPr>
            </w:pPr>
            <w:r>
              <w:rPr>
                <w:rFonts w:ascii="Angsana New" w:hAnsi="Angsana New"/>
                <w:sz w:val="24"/>
                <w:szCs w:val="24"/>
              </w:rPr>
              <w:t>417</w:t>
            </w:r>
          </w:p>
        </w:tc>
        <w:tc>
          <w:tcPr>
            <w:tcW w:w="1204" w:type="dxa"/>
            <w:shd w:val="clear" w:color="auto" w:fill="auto"/>
            <w:vAlign w:val="bottom"/>
          </w:tcPr>
          <w:p w14:paraId="0A82DB13" w14:textId="4D7812AB" w:rsidR="000236B1" w:rsidRPr="001D6038" w:rsidRDefault="000236B1" w:rsidP="000236B1">
            <w:pPr>
              <w:pBdr>
                <w:bottom w:val="double" w:sz="4" w:space="1" w:color="auto"/>
              </w:pBdr>
              <w:tabs>
                <w:tab w:val="decimal" w:pos="557"/>
              </w:tabs>
              <w:jc w:val="right"/>
              <w:rPr>
                <w:rFonts w:ascii="Angsana New" w:hAnsi="Angsana New"/>
                <w:sz w:val="24"/>
                <w:szCs w:val="24"/>
              </w:rPr>
            </w:pPr>
            <w:r>
              <w:rPr>
                <w:rFonts w:asciiTheme="majorBidi" w:hAnsiTheme="majorBidi" w:cstheme="majorBidi"/>
                <w:sz w:val="24"/>
                <w:szCs w:val="24"/>
              </w:rPr>
              <w:t>702</w:t>
            </w:r>
          </w:p>
        </w:tc>
      </w:tr>
    </w:tbl>
    <w:p w14:paraId="45E46DFF" w14:textId="4C02C940" w:rsidR="000236B1" w:rsidRPr="00AD6E54" w:rsidRDefault="000236B1" w:rsidP="005D5DF4">
      <w:pPr>
        <w:rPr>
          <w:rFonts w:ascii="Angsana New" w:hAnsi="Angsana New"/>
          <w:sz w:val="28"/>
          <w:szCs w:val="28"/>
          <w:cs/>
          <w:lang w:val="en-GB"/>
        </w:rPr>
        <w:sectPr w:rsidR="000236B1" w:rsidRPr="00AD6E54" w:rsidSect="004C647B">
          <w:pgSz w:w="16834" w:h="11909" w:orient="landscape" w:code="9"/>
          <w:pgMar w:top="1440" w:right="1560" w:bottom="1138" w:left="1135" w:header="709" w:footer="860" w:gutter="0"/>
          <w:cols w:space="720"/>
          <w:docGrid w:linePitch="245"/>
        </w:sectPr>
      </w:pPr>
    </w:p>
    <w:p w14:paraId="675CB8E9" w14:textId="77777777" w:rsidR="00BD1DCD" w:rsidRPr="00C2321D"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C2321D">
        <w:rPr>
          <w:rFonts w:asciiTheme="majorBidi" w:hAnsiTheme="majorBidi" w:cstheme="majorBidi"/>
          <w:bCs/>
          <w:sz w:val="28"/>
          <w:szCs w:val="28"/>
          <w:lang w:val="en-GB"/>
        </w:rPr>
        <w:lastRenderedPageBreak/>
        <w:t>Reconcili</w:t>
      </w:r>
      <w:r w:rsidR="00BD1DCD" w:rsidRPr="00C2321D">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0236B1" w:rsidRPr="00AD6E54" w14:paraId="19CFBEA2" w14:textId="77777777" w:rsidTr="00C16A84">
        <w:trPr>
          <w:trHeight w:val="319"/>
          <w:tblHeader/>
        </w:trPr>
        <w:tc>
          <w:tcPr>
            <w:tcW w:w="5049" w:type="dxa"/>
            <w:vAlign w:val="center"/>
          </w:tcPr>
          <w:p w14:paraId="5C870161" w14:textId="77777777" w:rsidR="000236B1" w:rsidRPr="00AD6E54" w:rsidRDefault="000236B1" w:rsidP="000236B1">
            <w:pPr>
              <w:rPr>
                <w:rFonts w:ascii="Angsana New" w:hAnsi="Angsana New"/>
                <w:b/>
                <w:bCs/>
                <w:sz w:val="28"/>
                <w:szCs w:val="28"/>
                <w:cs/>
              </w:rPr>
            </w:pPr>
          </w:p>
        </w:tc>
        <w:tc>
          <w:tcPr>
            <w:tcW w:w="4140" w:type="dxa"/>
            <w:gridSpan w:val="2"/>
          </w:tcPr>
          <w:p w14:paraId="424CDD39" w14:textId="607DB360"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month periods ended March 31,</w:t>
            </w:r>
          </w:p>
        </w:tc>
      </w:tr>
      <w:tr w:rsidR="000236B1" w:rsidRPr="00AD6E54" w14:paraId="53E294A9" w14:textId="77777777" w:rsidTr="00256DD1">
        <w:trPr>
          <w:trHeight w:val="80"/>
          <w:tblHeader/>
        </w:trPr>
        <w:tc>
          <w:tcPr>
            <w:tcW w:w="5049" w:type="dxa"/>
            <w:vAlign w:val="center"/>
          </w:tcPr>
          <w:p w14:paraId="6EF7A728" w14:textId="77777777" w:rsidR="000236B1" w:rsidRPr="00AD6E54" w:rsidRDefault="000236B1" w:rsidP="000236B1">
            <w:pPr>
              <w:rPr>
                <w:rFonts w:ascii="Angsana New" w:hAnsi="Angsana New"/>
                <w:b/>
                <w:bCs/>
                <w:sz w:val="28"/>
                <w:szCs w:val="28"/>
                <w:cs/>
              </w:rPr>
            </w:pPr>
          </w:p>
        </w:tc>
        <w:tc>
          <w:tcPr>
            <w:tcW w:w="2070" w:type="dxa"/>
            <w:shd w:val="clear" w:color="auto" w:fill="auto"/>
          </w:tcPr>
          <w:p w14:paraId="2DD49F3F" w14:textId="7108A30B"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w:t>
            </w:r>
            <w:r w:rsidR="00046A64" w:rsidRPr="00046A64">
              <w:rPr>
                <w:rFonts w:ascii="Angsana New" w:hAnsi="Angsana New" w:hint="cs"/>
                <w:sz w:val="28"/>
                <w:szCs w:val="28"/>
              </w:rPr>
              <w:t>2</w:t>
            </w:r>
          </w:p>
        </w:tc>
        <w:tc>
          <w:tcPr>
            <w:tcW w:w="2070" w:type="dxa"/>
          </w:tcPr>
          <w:p w14:paraId="50EDF526" w14:textId="5947AB27"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2021</w:t>
            </w:r>
          </w:p>
        </w:tc>
      </w:tr>
      <w:tr w:rsidR="000236B1" w:rsidRPr="00AD6E54" w14:paraId="673988E3" w14:textId="77777777" w:rsidTr="005123BC">
        <w:tc>
          <w:tcPr>
            <w:tcW w:w="5049" w:type="dxa"/>
            <w:vAlign w:val="bottom"/>
          </w:tcPr>
          <w:p w14:paraId="366DF9C7" w14:textId="77777777" w:rsidR="000236B1" w:rsidRPr="00AD6E54" w:rsidRDefault="000236B1" w:rsidP="000236B1">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57BFBA9B" w:rsidR="000236B1" w:rsidRPr="0095031F" w:rsidRDefault="00046A64" w:rsidP="000236B1">
            <w:pPr>
              <w:tabs>
                <w:tab w:val="left" w:pos="947"/>
                <w:tab w:val="left" w:pos="1397"/>
              </w:tabs>
              <w:ind w:left="35" w:right="47"/>
              <w:jc w:val="right"/>
              <w:rPr>
                <w:rFonts w:asciiTheme="majorBidi" w:hAnsiTheme="majorBidi" w:cstheme="majorBidi"/>
                <w:sz w:val="28"/>
                <w:szCs w:val="28"/>
                <w:cs/>
              </w:rPr>
            </w:pPr>
            <w:r w:rsidRPr="00046A64">
              <w:rPr>
                <w:rFonts w:asciiTheme="majorBidi" w:hAnsiTheme="majorBidi" w:cstheme="majorBidi" w:hint="cs"/>
                <w:sz w:val="28"/>
                <w:szCs w:val="28"/>
              </w:rPr>
              <w:t>5</w:t>
            </w:r>
          </w:p>
        </w:tc>
        <w:tc>
          <w:tcPr>
            <w:tcW w:w="2070" w:type="dxa"/>
            <w:shd w:val="clear" w:color="auto" w:fill="auto"/>
            <w:vAlign w:val="bottom"/>
          </w:tcPr>
          <w:p w14:paraId="005F6886" w14:textId="5220A4DC" w:rsidR="000236B1" w:rsidRPr="0095031F" w:rsidRDefault="000236B1" w:rsidP="000236B1">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(89)</w:t>
            </w:r>
          </w:p>
        </w:tc>
      </w:tr>
      <w:tr w:rsidR="000236B1" w:rsidRPr="00AD6E54" w14:paraId="1A30E7A5" w14:textId="77777777" w:rsidTr="005123BC">
        <w:tc>
          <w:tcPr>
            <w:tcW w:w="5049" w:type="dxa"/>
            <w:vAlign w:val="bottom"/>
          </w:tcPr>
          <w:p w14:paraId="25454CC0" w14:textId="77777777" w:rsidR="000236B1" w:rsidRPr="00AD6E54" w:rsidRDefault="000236B1" w:rsidP="000236B1">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1C49AA9B" w:rsidR="000236B1" w:rsidRPr="0095031F" w:rsidRDefault="00D46B4B" w:rsidP="000236B1">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4621CFE2" w14:textId="38673D10" w:rsidR="000236B1" w:rsidRPr="0095031F" w:rsidRDefault="000236B1" w:rsidP="000236B1">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hint="cs"/>
                <w:sz w:val="28"/>
                <w:szCs w:val="28"/>
                <w:cs/>
              </w:rPr>
              <w:t>-</w:t>
            </w:r>
          </w:p>
        </w:tc>
      </w:tr>
      <w:tr w:rsidR="000236B1" w:rsidRPr="00AD6E54" w14:paraId="7BC61036" w14:textId="77777777" w:rsidTr="005123BC">
        <w:tc>
          <w:tcPr>
            <w:tcW w:w="5049" w:type="dxa"/>
            <w:vAlign w:val="bottom"/>
          </w:tcPr>
          <w:p w14:paraId="613376E9" w14:textId="77777777" w:rsidR="000236B1" w:rsidRPr="00AD6E54" w:rsidRDefault="000236B1" w:rsidP="000236B1">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0A4E6DFD" w:rsidR="000236B1" w:rsidRPr="0095031F" w:rsidRDefault="00046A64" w:rsidP="000236B1">
            <w:pPr>
              <w:pBdr>
                <w:bottom w:val="double" w:sz="4" w:space="1" w:color="auto"/>
              </w:pBdr>
              <w:tabs>
                <w:tab w:val="decimal" w:pos="951"/>
              </w:tabs>
              <w:ind w:left="35" w:right="47"/>
              <w:jc w:val="right"/>
              <w:rPr>
                <w:rFonts w:asciiTheme="majorBidi" w:hAnsiTheme="majorBidi" w:cstheme="majorBidi"/>
                <w:sz w:val="28"/>
                <w:szCs w:val="28"/>
              </w:rPr>
            </w:pPr>
            <w:r w:rsidRPr="00046A64">
              <w:rPr>
                <w:rFonts w:asciiTheme="majorBidi" w:hAnsiTheme="majorBidi" w:cstheme="majorBidi" w:hint="cs"/>
                <w:sz w:val="28"/>
                <w:szCs w:val="28"/>
              </w:rPr>
              <w:t>5</w:t>
            </w:r>
          </w:p>
        </w:tc>
        <w:tc>
          <w:tcPr>
            <w:tcW w:w="2070" w:type="dxa"/>
            <w:shd w:val="clear" w:color="auto" w:fill="auto"/>
            <w:vAlign w:val="bottom"/>
          </w:tcPr>
          <w:p w14:paraId="70335162" w14:textId="38B9CDFA" w:rsidR="000236B1" w:rsidRPr="0095031F" w:rsidRDefault="000236B1" w:rsidP="000236B1">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(89)</w:t>
            </w:r>
          </w:p>
        </w:tc>
      </w:tr>
    </w:tbl>
    <w:p w14:paraId="7868F24E" w14:textId="77777777" w:rsidR="00BD1DCD" w:rsidRPr="00AD6E54" w:rsidRDefault="00BD1DCD"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0236B1" w:rsidRPr="00AD6E54" w14:paraId="4B70F8ED" w14:textId="77777777" w:rsidTr="00AE61B8">
        <w:tc>
          <w:tcPr>
            <w:tcW w:w="3546" w:type="dxa"/>
            <w:vAlign w:val="center"/>
          </w:tcPr>
          <w:p w14:paraId="6D24A2EE" w14:textId="77777777" w:rsidR="000236B1" w:rsidRPr="00AD6E54" w:rsidRDefault="000236B1" w:rsidP="000236B1">
            <w:pPr>
              <w:ind w:left="9" w:right="32"/>
              <w:rPr>
                <w:rFonts w:ascii="Angsana New" w:hAnsi="Angsana New"/>
                <w:b/>
                <w:bCs/>
                <w:sz w:val="28"/>
                <w:szCs w:val="28"/>
                <w:cs/>
              </w:rPr>
            </w:pPr>
          </w:p>
        </w:tc>
        <w:tc>
          <w:tcPr>
            <w:tcW w:w="5670" w:type="dxa"/>
            <w:gridSpan w:val="4"/>
            <w:shd w:val="clear" w:color="auto" w:fill="auto"/>
          </w:tcPr>
          <w:p w14:paraId="318B6365" w14:textId="588C93BD" w:rsidR="000236B1" w:rsidRPr="00AD6E54" w:rsidRDefault="000236B1" w:rsidP="000236B1">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0236B1" w:rsidRPr="00AD6E54" w14:paraId="17B10475" w14:textId="77777777" w:rsidTr="00603D23">
        <w:trPr>
          <w:trHeight w:val="256"/>
        </w:trPr>
        <w:tc>
          <w:tcPr>
            <w:tcW w:w="3546" w:type="dxa"/>
            <w:vAlign w:val="center"/>
          </w:tcPr>
          <w:p w14:paraId="12F81B2D" w14:textId="77777777" w:rsidR="000236B1" w:rsidRPr="00AD6E54" w:rsidRDefault="000236B1" w:rsidP="000236B1">
            <w:pPr>
              <w:ind w:left="9" w:right="32"/>
              <w:rPr>
                <w:rFonts w:ascii="Angsana New" w:hAnsi="Angsana New"/>
                <w:sz w:val="28"/>
                <w:szCs w:val="28"/>
                <w:cs/>
              </w:rPr>
            </w:pPr>
          </w:p>
        </w:tc>
        <w:tc>
          <w:tcPr>
            <w:tcW w:w="1417" w:type="dxa"/>
            <w:shd w:val="clear" w:color="auto" w:fill="auto"/>
          </w:tcPr>
          <w:p w14:paraId="0DC981C5" w14:textId="55022F20" w:rsidR="000236B1" w:rsidRPr="00AD6E54" w:rsidRDefault="000236B1" w:rsidP="000236B1">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March 31, 20</w:t>
            </w:r>
            <w:r>
              <w:rPr>
                <w:rFonts w:ascii="Angsana New" w:hAnsi="Angsana New"/>
                <w:bCs/>
                <w:sz w:val="28"/>
                <w:szCs w:val="28"/>
              </w:rPr>
              <w:t>2</w:t>
            </w:r>
            <w:r w:rsidR="00046A64" w:rsidRPr="00620EE7">
              <w:rPr>
                <w:rFonts w:ascii="Angsana New" w:hAnsi="Angsana New" w:hint="cs"/>
                <w:bCs/>
                <w:sz w:val="28"/>
                <w:szCs w:val="28"/>
              </w:rPr>
              <w:t>2</w:t>
            </w:r>
          </w:p>
        </w:tc>
        <w:tc>
          <w:tcPr>
            <w:tcW w:w="1418" w:type="dxa"/>
            <w:shd w:val="clear" w:color="auto" w:fill="auto"/>
          </w:tcPr>
          <w:p w14:paraId="0684222F" w14:textId="57AD9C00" w:rsidR="000236B1" w:rsidRPr="000236B1" w:rsidRDefault="000236B1" w:rsidP="000236B1">
            <w:pPr>
              <w:pBdr>
                <w:bottom w:val="single" w:sz="4" w:space="1" w:color="auto"/>
              </w:pBdr>
              <w:spacing w:line="240" w:lineRule="auto"/>
              <w:ind w:firstLine="90"/>
              <w:jc w:val="center"/>
              <w:rPr>
                <w:rFonts w:ascii="Angsana New" w:hAnsi="Angsana New"/>
                <w:b/>
                <w:sz w:val="28"/>
                <w:szCs w:val="28"/>
              </w:rPr>
            </w:pPr>
            <w:r w:rsidRPr="00746161">
              <w:rPr>
                <w:rFonts w:ascii="Angsana New" w:hAnsi="Angsana New"/>
                <w:bCs/>
                <w:sz w:val="28"/>
                <w:szCs w:val="28"/>
              </w:rPr>
              <w:t>December 31, 20</w:t>
            </w:r>
            <w:r>
              <w:rPr>
                <w:rFonts w:ascii="Angsana New" w:hAnsi="Angsana New"/>
                <w:bCs/>
                <w:sz w:val="28"/>
                <w:szCs w:val="28"/>
              </w:rPr>
              <w:t>2</w:t>
            </w:r>
            <w:r w:rsidRPr="000236B1">
              <w:rPr>
                <w:rFonts w:ascii="Angsana New" w:hAnsi="Angsana New"/>
                <w:bCs/>
                <w:sz w:val="28"/>
                <w:szCs w:val="28"/>
              </w:rPr>
              <w:t>1</w:t>
            </w:r>
          </w:p>
        </w:tc>
        <w:tc>
          <w:tcPr>
            <w:tcW w:w="1417" w:type="dxa"/>
            <w:shd w:val="clear" w:color="auto" w:fill="auto"/>
          </w:tcPr>
          <w:p w14:paraId="6993FCCC" w14:textId="7AF6C455" w:rsidR="000236B1" w:rsidRPr="00AD6E54" w:rsidRDefault="000236B1" w:rsidP="000236B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March 31, 202</w:t>
            </w:r>
            <w:r w:rsidR="00046A64" w:rsidRPr="00620EE7">
              <w:rPr>
                <w:rFonts w:ascii="Angsana New" w:hAnsi="Angsana New" w:hint="cs"/>
                <w:bCs/>
                <w:sz w:val="28"/>
                <w:szCs w:val="28"/>
              </w:rPr>
              <w:t>2</w:t>
            </w:r>
          </w:p>
        </w:tc>
        <w:tc>
          <w:tcPr>
            <w:tcW w:w="1418" w:type="dxa"/>
            <w:shd w:val="clear" w:color="auto" w:fill="auto"/>
          </w:tcPr>
          <w:p w14:paraId="6D5602A9" w14:textId="3DC5E392" w:rsidR="000236B1" w:rsidRPr="00AD6E54" w:rsidRDefault="000236B1" w:rsidP="000236B1">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w:t>
            </w:r>
            <w:r>
              <w:rPr>
                <w:rFonts w:ascii="Angsana New" w:hAnsi="Angsana New"/>
                <w:bCs/>
                <w:sz w:val="28"/>
                <w:szCs w:val="28"/>
              </w:rPr>
              <w:t>21</w:t>
            </w:r>
          </w:p>
        </w:tc>
      </w:tr>
      <w:tr w:rsidR="006922E9" w:rsidRPr="00AD6E54" w14:paraId="74295C3F" w14:textId="77777777" w:rsidTr="00603D23">
        <w:tc>
          <w:tcPr>
            <w:tcW w:w="3546" w:type="dxa"/>
            <w:vAlign w:val="bottom"/>
          </w:tcPr>
          <w:p w14:paraId="7D04C81A" w14:textId="77777777" w:rsidR="006922E9" w:rsidRPr="00AD6E54" w:rsidRDefault="006922E9" w:rsidP="006922E9">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7" w:type="dxa"/>
            <w:shd w:val="clear" w:color="auto" w:fill="auto"/>
            <w:vAlign w:val="bottom"/>
          </w:tcPr>
          <w:p w14:paraId="3B7D9837" w14:textId="77777777" w:rsidR="006922E9" w:rsidRPr="00AD6E54" w:rsidRDefault="006922E9" w:rsidP="006922E9">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6922E9" w:rsidRPr="00AD6E54"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6922E9" w:rsidRPr="00AD6E54" w:rsidRDefault="006922E9" w:rsidP="006922E9">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6922E9" w:rsidRPr="00AD6E54"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236B1" w:rsidRPr="00AD6E54" w14:paraId="565C236F" w14:textId="77777777" w:rsidTr="005123BC">
        <w:tc>
          <w:tcPr>
            <w:tcW w:w="3546" w:type="dxa"/>
            <w:vAlign w:val="bottom"/>
          </w:tcPr>
          <w:p w14:paraId="71C4D97D" w14:textId="77777777" w:rsidR="000236B1" w:rsidRPr="00AD6E54" w:rsidRDefault="000236B1" w:rsidP="000236B1">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7" w:type="dxa"/>
            <w:shd w:val="clear" w:color="auto" w:fill="auto"/>
          </w:tcPr>
          <w:p w14:paraId="31A3EBCE"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27D89350" w14:textId="399F5C47" w:rsidR="000236B1" w:rsidRPr="00C47D52" w:rsidRDefault="00D46B4B" w:rsidP="000236B1">
            <w:pPr>
              <w:spacing w:line="240" w:lineRule="auto"/>
              <w:ind w:left="102" w:right="32" w:hanging="90"/>
              <w:jc w:val="right"/>
              <w:rPr>
                <w:rFonts w:asciiTheme="majorBidi" w:hAnsiTheme="majorBidi" w:cstheme="majorBidi"/>
                <w:b/>
                <w:sz w:val="28"/>
                <w:szCs w:val="28"/>
              </w:rPr>
            </w:pPr>
            <w:r>
              <w:rPr>
                <w:rFonts w:asciiTheme="majorBidi" w:hAnsiTheme="majorBidi" w:cstheme="majorBidi"/>
                <w:bCs/>
                <w:sz w:val="28"/>
                <w:szCs w:val="28"/>
              </w:rPr>
              <w:t>1,2</w:t>
            </w:r>
            <w:r w:rsidR="00712E5C">
              <w:rPr>
                <w:rFonts w:asciiTheme="majorBidi" w:hAnsiTheme="majorBidi" w:cstheme="majorBidi"/>
                <w:bCs/>
                <w:sz w:val="28"/>
                <w:szCs w:val="28"/>
              </w:rPr>
              <w:t>0</w:t>
            </w:r>
            <w:r w:rsidR="00046A64" w:rsidRPr="00620EE7">
              <w:rPr>
                <w:rFonts w:asciiTheme="majorBidi" w:hAnsiTheme="majorBidi" w:cstheme="majorBidi" w:hint="cs"/>
                <w:bCs/>
                <w:sz w:val="28"/>
                <w:szCs w:val="28"/>
              </w:rPr>
              <w:t>2</w:t>
            </w:r>
          </w:p>
        </w:tc>
        <w:tc>
          <w:tcPr>
            <w:tcW w:w="1418" w:type="dxa"/>
            <w:shd w:val="clear" w:color="auto" w:fill="auto"/>
          </w:tcPr>
          <w:p w14:paraId="4ADB95E6"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3A982420" w14:textId="789A19C5"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1,482</w:t>
            </w:r>
          </w:p>
        </w:tc>
        <w:tc>
          <w:tcPr>
            <w:tcW w:w="1417" w:type="dxa"/>
            <w:shd w:val="clear" w:color="auto" w:fill="auto"/>
          </w:tcPr>
          <w:p w14:paraId="0FA45F67" w14:textId="77777777" w:rsidR="00620EE7" w:rsidRDefault="00620EE7" w:rsidP="000236B1">
            <w:pPr>
              <w:spacing w:line="240" w:lineRule="auto"/>
              <w:ind w:left="62" w:right="32" w:hanging="62"/>
              <w:jc w:val="right"/>
              <w:rPr>
                <w:rFonts w:asciiTheme="majorBidi" w:hAnsiTheme="majorBidi" w:cstheme="majorBidi"/>
                <w:bCs/>
                <w:sz w:val="28"/>
                <w:szCs w:val="28"/>
              </w:rPr>
            </w:pPr>
          </w:p>
          <w:p w14:paraId="79AEC513" w14:textId="7A5AAC7D" w:rsidR="000236B1" w:rsidRPr="00AD6E54" w:rsidRDefault="00D46B4B" w:rsidP="000236B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1,25</w:t>
            </w:r>
            <w:r w:rsidR="00BD3787">
              <w:rPr>
                <w:rFonts w:asciiTheme="majorBidi" w:hAnsiTheme="majorBidi" w:cstheme="majorBidi"/>
                <w:bCs/>
                <w:sz w:val="28"/>
                <w:szCs w:val="28"/>
              </w:rPr>
              <w:t>2</w:t>
            </w:r>
          </w:p>
        </w:tc>
        <w:tc>
          <w:tcPr>
            <w:tcW w:w="1418" w:type="dxa"/>
            <w:shd w:val="clear" w:color="auto" w:fill="auto"/>
          </w:tcPr>
          <w:p w14:paraId="23C4DDF4" w14:textId="77777777" w:rsidR="00620EE7" w:rsidRDefault="00620EE7" w:rsidP="000236B1">
            <w:pPr>
              <w:spacing w:line="240" w:lineRule="auto"/>
              <w:ind w:left="102" w:right="32" w:hanging="90"/>
              <w:jc w:val="right"/>
              <w:rPr>
                <w:rFonts w:asciiTheme="majorBidi" w:hAnsiTheme="majorBidi" w:cstheme="majorBidi"/>
                <w:bCs/>
                <w:sz w:val="28"/>
                <w:szCs w:val="28"/>
              </w:rPr>
            </w:pPr>
          </w:p>
          <w:p w14:paraId="40CB67DB" w14:textId="2FECA00D"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1,410</w:t>
            </w:r>
          </w:p>
        </w:tc>
      </w:tr>
      <w:tr w:rsidR="000236B1" w:rsidRPr="00AD6E54" w14:paraId="001F92F5" w14:textId="77777777" w:rsidTr="005123BC">
        <w:tc>
          <w:tcPr>
            <w:tcW w:w="3546" w:type="dxa"/>
            <w:vAlign w:val="bottom"/>
          </w:tcPr>
          <w:p w14:paraId="27C8423A" w14:textId="77777777" w:rsidR="000236B1" w:rsidRPr="00AD6E54" w:rsidRDefault="000236B1" w:rsidP="000236B1">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7" w:type="dxa"/>
            <w:shd w:val="clear" w:color="auto" w:fill="auto"/>
          </w:tcPr>
          <w:p w14:paraId="48A169EF" w14:textId="3A0FA966" w:rsidR="000236B1" w:rsidRPr="00AD6E54" w:rsidRDefault="00D46B4B"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7369DEDF" w14:textId="0456C074"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3F98042D" w14:textId="05E27B16" w:rsidR="000236B1" w:rsidRPr="00AD6E54" w:rsidRDefault="00D46B4B" w:rsidP="000236B1">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45E5133B" w14:textId="4A980209" w:rsidR="000236B1" w:rsidRPr="00AD6E54" w:rsidRDefault="000236B1" w:rsidP="000236B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0236B1" w:rsidRPr="00AD6E54" w14:paraId="157AA30D" w14:textId="77777777" w:rsidTr="005123BC">
        <w:tc>
          <w:tcPr>
            <w:tcW w:w="3546" w:type="dxa"/>
            <w:vAlign w:val="bottom"/>
          </w:tcPr>
          <w:p w14:paraId="56557048" w14:textId="77777777" w:rsidR="000236B1" w:rsidRPr="00AD6E54" w:rsidRDefault="000236B1" w:rsidP="000236B1">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7" w:type="dxa"/>
            <w:shd w:val="clear" w:color="auto" w:fill="auto"/>
          </w:tcPr>
          <w:p w14:paraId="26C16B9A" w14:textId="5C98A3FA" w:rsidR="000236B1" w:rsidRPr="00E47471" w:rsidRDefault="00D46B4B" w:rsidP="000236B1">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6549B4F5" w14:textId="1F29CA4A" w:rsidR="000236B1" w:rsidRPr="00AD6E54"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14:paraId="57AFF5D1" w14:textId="0CA2878F" w:rsidR="000236B1" w:rsidRPr="00AD6E54" w:rsidRDefault="00D46B4B" w:rsidP="000236B1">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18" w:type="dxa"/>
            <w:shd w:val="clear" w:color="auto" w:fill="auto"/>
          </w:tcPr>
          <w:p w14:paraId="14763276" w14:textId="26EC953E" w:rsidR="000236B1" w:rsidRPr="00AD6E54"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10</w:t>
            </w:r>
            <w:r w:rsidR="004919E9">
              <w:rPr>
                <w:rFonts w:asciiTheme="majorBidi" w:hAnsiTheme="majorBidi" w:cstheme="majorBidi"/>
                <w:bCs/>
                <w:sz w:val="28"/>
                <w:szCs w:val="28"/>
              </w:rPr>
              <w:t>1</w:t>
            </w:r>
          </w:p>
        </w:tc>
      </w:tr>
      <w:tr w:rsidR="000236B1" w:rsidRPr="00AD6E54" w14:paraId="0E19ABA5" w14:textId="77777777" w:rsidTr="005123BC">
        <w:trPr>
          <w:trHeight w:val="346"/>
        </w:trPr>
        <w:tc>
          <w:tcPr>
            <w:tcW w:w="3546" w:type="dxa"/>
            <w:vAlign w:val="bottom"/>
          </w:tcPr>
          <w:p w14:paraId="1CCDD675" w14:textId="77777777" w:rsidR="000236B1" w:rsidRPr="00AD6E54" w:rsidRDefault="000236B1" w:rsidP="000236B1">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7" w:type="dxa"/>
            <w:shd w:val="clear" w:color="auto" w:fill="auto"/>
          </w:tcPr>
          <w:p w14:paraId="1FA90AD7" w14:textId="1BFD8EFF" w:rsidR="000236B1" w:rsidRPr="00C47D52" w:rsidRDefault="00D46B4B" w:rsidP="000236B1">
            <w:pPr>
              <w:pBdr>
                <w:bottom w:val="double" w:sz="4" w:space="1" w:color="auto"/>
              </w:pBdr>
              <w:spacing w:line="240" w:lineRule="auto"/>
              <w:ind w:left="102" w:right="32" w:hanging="90"/>
              <w:jc w:val="right"/>
              <w:rPr>
                <w:rFonts w:asciiTheme="majorBidi" w:hAnsiTheme="majorBidi" w:cstheme="majorBidi"/>
                <w:b/>
                <w:sz w:val="28"/>
                <w:szCs w:val="28"/>
              </w:rPr>
            </w:pPr>
            <w:r>
              <w:rPr>
                <w:rFonts w:asciiTheme="majorBidi" w:hAnsiTheme="majorBidi" w:cstheme="majorBidi"/>
                <w:bCs/>
                <w:sz w:val="28"/>
                <w:szCs w:val="28"/>
              </w:rPr>
              <w:t>1,2</w:t>
            </w:r>
            <w:r w:rsidR="00712E5C">
              <w:rPr>
                <w:rFonts w:asciiTheme="majorBidi" w:hAnsiTheme="majorBidi" w:cstheme="majorBidi"/>
                <w:bCs/>
                <w:sz w:val="28"/>
                <w:szCs w:val="28"/>
              </w:rPr>
              <w:t>0</w:t>
            </w:r>
            <w:r w:rsidR="00046A64" w:rsidRPr="00620EE7">
              <w:rPr>
                <w:rFonts w:asciiTheme="majorBidi" w:hAnsiTheme="majorBidi" w:cstheme="majorBidi" w:hint="cs"/>
                <w:bCs/>
                <w:sz w:val="28"/>
                <w:szCs w:val="28"/>
              </w:rPr>
              <w:t>2</w:t>
            </w:r>
          </w:p>
        </w:tc>
        <w:tc>
          <w:tcPr>
            <w:tcW w:w="1418" w:type="dxa"/>
            <w:shd w:val="clear" w:color="auto" w:fill="auto"/>
          </w:tcPr>
          <w:p w14:paraId="3311A6C2" w14:textId="2AFAA661" w:rsidR="000236B1" w:rsidRPr="00AD6E54" w:rsidRDefault="000236B1"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817100">
              <w:rPr>
                <w:rFonts w:asciiTheme="majorBidi" w:hAnsiTheme="majorBidi" w:cstheme="majorBidi"/>
                <w:bCs/>
                <w:sz w:val="28"/>
                <w:szCs w:val="28"/>
              </w:rPr>
              <w:t>1,482</w:t>
            </w:r>
          </w:p>
        </w:tc>
        <w:tc>
          <w:tcPr>
            <w:tcW w:w="1417" w:type="dxa"/>
            <w:shd w:val="clear" w:color="auto" w:fill="auto"/>
          </w:tcPr>
          <w:p w14:paraId="47373359" w14:textId="61E5F575" w:rsidR="000236B1" w:rsidRPr="00AD6E54" w:rsidRDefault="00D46B4B" w:rsidP="000236B1">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w:t>
            </w:r>
            <w:r w:rsidR="00BD3787">
              <w:rPr>
                <w:rFonts w:asciiTheme="majorBidi" w:hAnsiTheme="majorBidi" w:cstheme="majorBidi"/>
                <w:bCs/>
                <w:sz w:val="28"/>
                <w:szCs w:val="28"/>
              </w:rPr>
              <w:t>53</w:t>
            </w:r>
          </w:p>
        </w:tc>
        <w:tc>
          <w:tcPr>
            <w:tcW w:w="1418" w:type="dxa"/>
            <w:shd w:val="clear" w:color="auto" w:fill="auto"/>
          </w:tcPr>
          <w:p w14:paraId="2BB9B320" w14:textId="2ABB0820" w:rsidR="000236B1" w:rsidRPr="00AD6E54" w:rsidRDefault="000236B1" w:rsidP="000236B1">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1,51</w:t>
            </w:r>
            <w:r w:rsidR="004919E9">
              <w:rPr>
                <w:rFonts w:asciiTheme="majorBidi" w:hAnsiTheme="majorBidi" w:cstheme="majorBidi"/>
                <w:bCs/>
                <w:sz w:val="28"/>
                <w:szCs w:val="28"/>
              </w:rPr>
              <w:t>1</w:t>
            </w:r>
          </w:p>
        </w:tc>
      </w:tr>
    </w:tbl>
    <w:p w14:paraId="28547406" w14:textId="370FA984" w:rsidR="00127E4A" w:rsidRPr="00C93D82" w:rsidRDefault="00127E4A"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0236B1" w14:paraId="25920969" w14:textId="77777777" w:rsidTr="00127E4A">
        <w:tc>
          <w:tcPr>
            <w:tcW w:w="3519" w:type="dxa"/>
          </w:tcPr>
          <w:p w14:paraId="4AF3C0A7" w14:textId="77777777" w:rsidR="000236B1" w:rsidRDefault="000236B1" w:rsidP="000236B1">
            <w:pPr>
              <w:spacing w:line="360" w:lineRule="exact"/>
              <w:ind w:left="522" w:right="-162"/>
              <w:jc w:val="center"/>
              <w:rPr>
                <w:rFonts w:asciiTheme="majorBidi" w:hAnsiTheme="majorBidi" w:cstheme="majorBidi"/>
                <w:sz w:val="28"/>
                <w:szCs w:val="28"/>
              </w:rPr>
            </w:pPr>
          </w:p>
        </w:tc>
        <w:tc>
          <w:tcPr>
            <w:tcW w:w="5670" w:type="dxa"/>
            <w:gridSpan w:val="4"/>
            <w:hideMark/>
          </w:tcPr>
          <w:p w14:paraId="0432A289" w14:textId="730C717C" w:rsidR="000236B1" w:rsidRDefault="000236B1" w:rsidP="000236B1">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603D23">
        <w:trPr>
          <w:trHeight w:val="148"/>
        </w:trPr>
        <w:tc>
          <w:tcPr>
            <w:tcW w:w="3519" w:type="dxa"/>
            <w:vAlign w:val="center"/>
          </w:tcPr>
          <w:p w14:paraId="6E7FB7FD" w14:textId="77777777" w:rsidR="00127E4A" w:rsidRDefault="00127E4A" w:rsidP="00603D23">
            <w:pPr>
              <w:spacing w:line="360" w:lineRule="exact"/>
              <w:ind w:left="9" w:right="32"/>
              <w:rPr>
                <w:rFonts w:ascii="Angsana New" w:hAnsi="Angsana New"/>
                <w:b/>
                <w:bCs/>
                <w:sz w:val="28"/>
                <w:szCs w:val="28"/>
              </w:rPr>
            </w:pPr>
          </w:p>
        </w:tc>
        <w:tc>
          <w:tcPr>
            <w:tcW w:w="2835" w:type="dxa"/>
            <w:gridSpan w:val="2"/>
            <w:hideMark/>
          </w:tcPr>
          <w:p w14:paraId="34C2639D" w14:textId="77777777" w:rsidR="00127E4A" w:rsidRDefault="00127E4A" w:rsidP="00603D23">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rsidP="00603D23">
            <w:pPr>
              <w:pBdr>
                <w:bottom w:val="single" w:sz="4" w:space="1" w:color="auto"/>
              </w:pBdr>
              <w:spacing w:line="360" w:lineRule="exact"/>
              <w:ind w:firstLine="90"/>
              <w:jc w:val="center"/>
              <w:rPr>
                <w:rFonts w:ascii="Angsana New" w:hAnsi="Angsana New"/>
                <w:b/>
                <w:bCs/>
                <w:sz w:val="28"/>
                <w:szCs w:val="28"/>
                <w:cs/>
              </w:rPr>
            </w:pPr>
            <w:r>
              <w:rPr>
                <w:rFonts w:ascii="Angsana New" w:hAnsi="Angsana New"/>
                <w:sz w:val="28"/>
                <w:szCs w:val="28"/>
              </w:rPr>
              <w:t>Separate</w:t>
            </w:r>
          </w:p>
        </w:tc>
      </w:tr>
      <w:tr w:rsidR="000236B1" w14:paraId="76FE0719" w14:textId="77777777" w:rsidTr="004C5EC6">
        <w:tc>
          <w:tcPr>
            <w:tcW w:w="3519" w:type="dxa"/>
            <w:vAlign w:val="center"/>
          </w:tcPr>
          <w:p w14:paraId="1B188765" w14:textId="77777777" w:rsidR="000236B1" w:rsidRDefault="000236B1" w:rsidP="000236B1">
            <w:pPr>
              <w:spacing w:line="360" w:lineRule="exact"/>
              <w:ind w:left="9" w:right="32"/>
              <w:rPr>
                <w:rFonts w:ascii="Angsana New" w:hAnsi="Angsana New"/>
                <w:sz w:val="28"/>
                <w:szCs w:val="28"/>
                <w:cs/>
              </w:rPr>
            </w:pPr>
          </w:p>
        </w:tc>
        <w:tc>
          <w:tcPr>
            <w:tcW w:w="5670" w:type="dxa"/>
            <w:gridSpan w:val="4"/>
          </w:tcPr>
          <w:p w14:paraId="21F60A83" w14:textId="0BD20503" w:rsidR="000236B1" w:rsidRDefault="000236B1" w:rsidP="000236B1">
            <w:pPr>
              <w:pBdr>
                <w:bottom w:val="single" w:sz="4" w:space="1" w:color="auto"/>
              </w:pBdr>
              <w:spacing w:line="360" w:lineRule="exact"/>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month periods ended March 31,</w:t>
            </w:r>
          </w:p>
        </w:tc>
      </w:tr>
      <w:tr w:rsidR="000236B1" w14:paraId="2F854C5F" w14:textId="77777777" w:rsidTr="00603D23">
        <w:tc>
          <w:tcPr>
            <w:tcW w:w="3519" w:type="dxa"/>
            <w:vAlign w:val="center"/>
          </w:tcPr>
          <w:p w14:paraId="1C2F0301" w14:textId="77777777" w:rsidR="000236B1" w:rsidRDefault="000236B1" w:rsidP="000236B1">
            <w:pPr>
              <w:spacing w:line="360" w:lineRule="exact"/>
              <w:ind w:left="9" w:right="32"/>
              <w:rPr>
                <w:rFonts w:ascii="Angsana New" w:hAnsi="Angsana New"/>
                <w:sz w:val="28"/>
                <w:szCs w:val="28"/>
                <w:cs/>
              </w:rPr>
            </w:pPr>
          </w:p>
        </w:tc>
        <w:tc>
          <w:tcPr>
            <w:tcW w:w="1417" w:type="dxa"/>
            <w:shd w:val="clear" w:color="auto" w:fill="auto"/>
            <w:hideMark/>
          </w:tcPr>
          <w:p w14:paraId="52930332" w14:textId="3708937A" w:rsidR="000236B1" w:rsidRDefault="000236B1" w:rsidP="000236B1">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6CEE7A17" w14:textId="74BF20C9" w:rsidR="000236B1" w:rsidRDefault="000236B1" w:rsidP="000236B1">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c>
          <w:tcPr>
            <w:tcW w:w="1417" w:type="dxa"/>
            <w:shd w:val="clear" w:color="auto" w:fill="auto"/>
            <w:hideMark/>
          </w:tcPr>
          <w:p w14:paraId="13CEB7E6" w14:textId="695E590F" w:rsidR="000236B1" w:rsidRDefault="000236B1" w:rsidP="000236B1">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hideMark/>
          </w:tcPr>
          <w:p w14:paraId="7C71A9A0" w14:textId="39D9D56C" w:rsidR="000236B1" w:rsidRDefault="000236B1" w:rsidP="000236B1">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rPr>
              <w:t>2021</w:t>
            </w:r>
          </w:p>
        </w:tc>
      </w:tr>
      <w:tr w:rsidR="000236B1" w14:paraId="26437F86" w14:textId="77777777" w:rsidTr="009F5F2D">
        <w:tc>
          <w:tcPr>
            <w:tcW w:w="3519" w:type="dxa"/>
            <w:vAlign w:val="bottom"/>
            <w:hideMark/>
          </w:tcPr>
          <w:p w14:paraId="4DF78636" w14:textId="77777777" w:rsidR="000236B1" w:rsidRDefault="000236B1" w:rsidP="000236B1">
            <w:pPr>
              <w:spacing w:line="36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BE496FE" w14:textId="6F13060D" w:rsidR="000236B1" w:rsidRDefault="00253017" w:rsidP="000236B1">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147</w:t>
            </w:r>
          </w:p>
        </w:tc>
        <w:tc>
          <w:tcPr>
            <w:tcW w:w="1418" w:type="dxa"/>
            <w:shd w:val="clear" w:color="auto" w:fill="auto"/>
            <w:hideMark/>
          </w:tcPr>
          <w:p w14:paraId="7B814BC9" w14:textId="795C9003" w:rsidR="000236B1" w:rsidRDefault="000236B1"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364</w:t>
            </w:r>
          </w:p>
        </w:tc>
        <w:tc>
          <w:tcPr>
            <w:tcW w:w="1417" w:type="dxa"/>
            <w:shd w:val="clear" w:color="auto" w:fill="auto"/>
          </w:tcPr>
          <w:p w14:paraId="2A456318" w14:textId="2EF54C91" w:rsidR="000236B1" w:rsidRDefault="00253017" w:rsidP="000236B1">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1,515</w:t>
            </w:r>
          </w:p>
        </w:tc>
        <w:tc>
          <w:tcPr>
            <w:tcW w:w="1418" w:type="dxa"/>
            <w:shd w:val="clear" w:color="auto" w:fill="auto"/>
            <w:hideMark/>
          </w:tcPr>
          <w:p w14:paraId="42F759F9" w14:textId="25412637" w:rsidR="000236B1" w:rsidRDefault="000236B1"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1,586</w:t>
            </w:r>
          </w:p>
        </w:tc>
      </w:tr>
      <w:tr w:rsidR="000236B1" w14:paraId="19C54C99" w14:textId="77777777" w:rsidTr="009F5F2D">
        <w:tc>
          <w:tcPr>
            <w:tcW w:w="3519" w:type="dxa"/>
            <w:vAlign w:val="bottom"/>
            <w:hideMark/>
          </w:tcPr>
          <w:p w14:paraId="5FDD1529" w14:textId="77777777" w:rsidR="000236B1" w:rsidRDefault="000236B1" w:rsidP="000236B1">
            <w:pPr>
              <w:spacing w:line="36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3F81AFB2" w14:textId="5F3A0522" w:rsidR="000236B1" w:rsidRDefault="00253017" w:rsidP="000236B1">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268</w:t>
            </w:r>
          </w:p>
        </w:tc>
        <w:tc>
          <w:tcPr>
            <w:tcW w:w="1418" w:type="dxa"/>
            <w:shd w:val="clear" w:color="auto" w:fill="auto"/>
            <w:hideMark/>
          </w:tcPr>
          <w:p w14:paraId="6D3E056B" w14:textId="5449917A" w:rsidR="000236B1" w:rsidRDefault="000236B1"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241</w:t>
            </w:r>
          </w:p>
        </w:tc>
        <w:tc>
          <w:tcPr>
            <w:tcW w:w="1417" w:type="dxa"/>
            <w:shd w:val="clear" w:color="auto" w:fill="auto"/>
          </w:tcPr>
          <w:p w14:paraId="7F62DE31" w14:textId="76DBFF3C" w:rsidR="000236B1" w:rsidRDefault="00253017" w:rsidP="000236B1">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8,411</w:t>
            </w:r>
          </w:p>
        </w:tc>
        <w:tc>
          <w:tcPr>
            <w:tcW w:w="1418" w:type="dxa"/>
            <w:shd w:val="clear" w:color="auto" w:fill="auto"/>
            <w:hideMark/>
          </w:tcPr>
          <w:p w14:paraId="0EF2F59D" w14:textId="2FA1B12A" w:rsidR="000236B1" w:rsidRDefault="000236B1" w:rsidP="000236B1">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4,149</w:t>
            </w:r>
          </w:p>
        </w:tc>
      </w:tr>
      <w:tr w:rsidR="000236B1" w14:paraId="5DFA6B41" w14:textId="77777777" w:rsidTr="009F5F2D">
        <w:tc>
          <w:tcPr>
            <w:tcW w:w="3519" w:type="dxa"/>
            <w:vAlign w:val="bottom"/>
            <w:hideMark/>
          </w:tcPr>
          <w:p w14:paraId="411844C7" w14:textId="77777777" w:rsidR="000236B1" w:rsidRDefault="000236B1" w:rsidP="000236B1">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5B134CCD" w14:textId="155D3BAD" w:rsidR="000236B1" w:rsidRDefault="00253017" w:rsidP="000236B1">
            <w:pPr>
              <w:pBdr>
                <w:bottom w:val="single" w:sz="4" w:space="1" w:color="auto"/>
              </w:pBd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56,477</w:t>
            </w:r>
          </w:p>
        </w:tc>
        <w:tc>
          <w:tcPr>
            <w:tcW w:w="1418" w:type="dxa"/>
            <w:shd w:val="clear" w:color="auto" w:fill="auto"/>
            <w:hideMark/>
          </w:tcPr>
          <w:p w14:paraId="0E762B65" w14:textId="41AB64A7" w:rsidR="000236B1" w:rsidRDefault="000236B1" w:rsidP="000236B1">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886</w:t>
            </w:r>
          </w:p>
        </w:tc>
        <w:tc>
          <w:tcPr>
            <w:tcW w:w="1417" w:type="dxa"/>
            <w:shd w:val="clear" w:color="auto" w:fill="auto"/>
          </w:tcPr>
          <w:p w14:paraId="666B69C7" w14:textId="79088417" w:rsidR="000236B1" w:rsidRDefault="00253017" w:rsidP="000236B1">
            <w:pPr>
              <w:pBdr>
                <w:bottom w:val="sing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56,143</w:t>
            </w:r>
          </w:p>
        </w:tc>
        <w:tc>
          <w:tcPr>
            <w:tcW w:w="1418" w:type="dxa"/>
            <w:shd w:val="clear" w:color="auto" w:fill="auto"/>
            <w:hideMark/>
          </w:tcPr>
          <w:p w14:paraId="41C5D7F3" w14:textId="1A77D989" w:rsidR="000236B1" w:rsidRDefault="000236B1" w:rsidP="000236B1">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15</w:t>
            </w:r>
          </w:p>
        </w:tc>
      </w:tr>
      <w:tr w:rsidR="000236B1" w14:paraId="7F929B66" w14:textId="77777777" w:rsidTr="009F5F2D">
        <w:tc>
          <w:tcPr>
            <w:tcW w:w="3519" w:type="dxa"/>
            <w:vAlign w:val="bottom"/>
            <w:hideMark/>
          </w:tcPr>
          <w:p w14:paraId="6AF17E9E" w14:textId="77777777" w:rsidR="000236B1" w:rsidRDefault="000236B1" w:rsidP="000236B1">
            <w:pPr>
              <w:spacing w:line="36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4D9363B7" w14:textId="51658F43" w:rsidR="000236B1" w:rsidRDefault="00253017" w:rsidP="000236B1">
            <w:pPr>
              <w:pBdr>
                <w:bottom w:val="double" w:sz="4" w:space="1" w:color="auto"/>
              </w:pBdr>
              <w:tabs>
                <w:tab w:val="decimal" w:pos="957"/>
              </w:tabs>
              <w:spacing w:line="360" w:lineRule="exact"/>
              <w:ind w:firstLine="90"/>
              <w:jc w:val="right"/>
              <w:rPr>
                <w:rFonts w:ascii="Angsana New" w:hAnsi="Angsana New"/>
                <w:sz w:val="28"/>
                <w:szCs w:val="28"/>
                <w:cs/>
              </w:rPr>
            </w:pPr>
            <w:r>
              <w:rPr>
                <w:rFonts w:ascii="Angsana New" w:hAnsi="Angsana New"/>
                <w:sz w:val="28"/>
                <w:szCs w:val="28"/>
              </w:rPr>
              <w:t>56,892</w:t>
            </w:r>
          </w:p>
        </w:tc>
        <w:tc>
          <w:tcPr>
            <w:tcW w:w="1418" w:type="dxa"/>
            <w:shd w:val="clear" w:color="auto" w:fill="auto"/>
            <w:hideMark/>
          </w:tcPr>
          <w:p w14:paraId="2A65481C" w14:textId="4AFE371B" w:rsidR="000236B1" w:rsidRDefault="000236B1" w:rsidP="000236B1">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1,491</w:t>
            </w:r>
          </w:p>
        </w:tc>
        <w:tc>
          <w:tcPr>
            <w:tcW w:w="1417" w:type="dxa"/>
            <w:shd w:val="clear" w:color="auto" w:fill="auto"/>
          </w:tcPr>
          <w:p w14:paraId="0A8C31D7" w14:textId="2FA72B44" w:rsidR="000236B1" w:rsidRDefault="00253017" w:rsidP="000236B1">
            <w:pPr>
              <w:pBdr>
                <w:bottom w:val="doub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66,069</w:t>
            </w:r>
          </w:p>
        </w:tc>
        <w:tc>
          <w:tcPr>
            <w:tcW w:w="1418" w:type="dxa"/>
            <w:shd w:val="clear" w:color="auto" w:fill="auto"/>
            <w:hideMark/>
          </w:tcPr>
          <w:p w14:paraId="3F60CC83" w14:textId="12696DD5" w:rsidR="000236B1" w:rsidRDefault="000236B1" w:rsidP="000236B1">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5,750</w:t>
            </w:r>
          </w:p>
        </w:tc>
      </w:tr>
    </w:tbl>
    <w:p w14:paraId="5775729C" w14:textId="77777777" w:rsidR="00C80180" w:rsidRDefault="00C80180"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066D4B53" w14:textId="4FBA9DFE" w:rsidR="00F9707A" w:rsidRPr="00C93D82" w:rsidRDefault="00C80180"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F9707A" w:rsidRPr="00C93D82">
        <w:rPr>
          <w:rFonts w:ascii="Angsana New" w:hAnsi="Angsana New"/>
          <w:b/>
          <w:bCs/>
          <w:caps/>
          <w:sz w:val="28"/>
          <w:szCs w:val="28"/>
          <w:lang w:val="en-GB"/>
        </w:rPr>
        <w:lastRenderedPageBreak/>
        <w:t>WARRANTS AND EARNINGS (LOSS) PER SHARE</w:t>
      </w:r>
    </w:p>
    <w:p w14:paraId="31713715" w14:textId="06BCC2D4" w:rsidR="00357D83" w:rsidRPr="004D4B8D" w:rsidRDefault="00357D83" w:rsidP="00222F92">
      <w:pPr>
        <w:pStyle w:val="ListParagraph"/>
        <w:numPr>
          <w:ilvl w:val="1"/>
          <w:numId w:val="31"/>
        </w:numPr>
        <w:rPr>
          <w:rFonts w:ascii="Angsana New" w:hAnsi="Angsana New" w:cs="EucrosiaUPC"/>
          <w:b/>
          <w:sz w:val="28"/>
          <w:lang w:val="en-GB"/>
        </w:rPr>
      </w:pPr>
      <w:r w:rsidRPr="004D4B8D">
        <w:rPr>
          <w:rFonts w:ascii="Angsana New" w:hAnsi="Angsana New" w:cs="EucrosiaUPC"/>
          <w:b/>
          <w:sz w:val="28"/>
          <w:lang w:val="en-GB"/>
        </w:rPr>
        <w:t>Warrants to purchase ordinary shares No. 3 (BLISS-W3)</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B155E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4AF0054C" w14:textId="74873710" w:rsidR="001E620A" w:rsidRDefault="001E620A" w:rsidP="00F33CA5">
      <w:pPr>
        <w:tabs>
          <w:tab w:val="clear" w:pos="227"/>
          <w:tab w:val="clear" w:pos="454"/>
          <w:tab w:val="clear" w:pos="680"/>
          <w:tab w:val="clear" w:pos="907"/>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9F5F2D">
        <w:rPr>
          <w:rFonts w:ascii="Angsana New" w:hAnsi="Angsana New" w:cs="EucrosiaUPC"/>
          <w:bCs/>
          <w:sz w:val="28"/>
          <w:szCs w:val="28"/>
          <w:lang w:val="en-GB"/>
        </w:rPr>
        <w:t xml:space="preserve">On April </w:t>
      </w:r>
      <w:r w:rsidRPr="009F5F2D">
        <w:rPr>
          <w:rFonts w:asciiTheme="majorBidi" w:hAnsiTheme="majorBidi" w:cstheme="majorBidi"/>
          <w:bCs/>
          <w:sz w:val="28"/>
          <w:szCs w:val="28"/>
        </w:rPr>
        <w:t>9</w:t>
      </w:r>
      <w:r w:rsidRPr="009F5F2D">
        <w:rPr>
          <w:rFonts w:ascii="Angsana New" w:hAnsi="Angsana New" w:cs="EucrosiaUPC"/>
          <w:bCs/>
          <w:sz w:val="28"/>
          <w:szCs w:val="28"/>
          <w:lang w:val="en-GB"/>
        </w:rPr>
        <w:t>, 2021, the holders of 1,701,349 warrants exercised options to purchase 340,267 ordinary shares at an exercise price of Baht 0.50 each, resulting in an increase in the issued and paid-up share capital from Baht 3,437,602,000 to Baht 3,437,772,133.50 The Company registered the increase in the issued and paid-up share</w:t>
      </w:r>
      <w:r w:rsidRPr="00E55458">
        <w:rPr>
          <w:rFonts w:ascii="Angsana New" w:hAnsi="Angsana New" w:cs="EucrosiaUPC"/>
          <w:bCs/>
          <w:sz w:val="28"/>
          <w:szCs w:val="28"/>
          <w:shd w:val="clear" w:color="auto" w:fill="FFFF00"/>
          <w:lang w:val="en-GB"/>
        </w:rPr>
        <w:t xml:space="preserve"> </w:t>
      </w:r>
      <w:r w:rsidRPr="009F5F2D">
        <w:rPr>
          <w:rFonts w:ascii="Angsana New" w:hAnsi="Angsana New" w:cs="EucrosiaUPC"/>
          <w:bCs/>
          <w:sz w:val="28"/>
          <w:szCs w:val="28"/>
          <w:lang w:val="en-GB"/>
        </w:rPr>
        <w:t>capital with the Ministry of Commerce on April 30, 2021.</w:t>
      </w:r>
    </w:p>
    <w:p w14:paraId="02586A03" w14:textId="50F4B0EB" w:rsidR="00C80180" w:rsidRPr="002206B5" w:rsidRDefault="00C80180" w:rsidP="00F33CA5">
      <w:pPr>
        <w:tabs>
          <w:tab w:val="clear" w:pos="227"/>
          <w:tab w:val="clear" w:pos="454"/>
          <w:tab w:val="clear" w:pos="680"/>
          <w:tab w:val="clear" w:pos="907"/>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2206B5">
        <w:rPr>
          <w:rFonts w:ascii="Angsana New" w:hAnsi="Angsana New" w:cs="EucrosiaUPC"/>
          <w:bCs/>
          <w:sz w:val="28"/>
          <w:szCs w:val="28"/>
          <w:lang w:val="en-GB"/>
        </w:rPr>
        <w:t xml:space="preserve">The final exercise date of the warrants </w:t>
      </w:r>
      <w:r w:rsidRPr="002206B5">
        <w:rPr>
          <w:rFonts w:ascii="Angsana New" w:hAnsi="Angsana New" w:cs="EucrosiaUPC" w:hint="cs"/>
          <w:bCs/>
          <w:sz w:val="28"/>
          <w:szCs w:val="28"/>
          <w:cs/>
          <w:lang w:val="en-GB"/>
        </w:rPr>
        <w:t>(</w:t>
      </w:r>
      <w:r w:rsidRPr="002206B5">
        <w:rPr>
          <w:rFonts w:ascii="Angsana New" w:hAnsi="Angsana New" w:cs="EucrosiaUPC"/>
          <w:bCs/>
          <w:sz w:val="28"/>
          <w:szCs w:val="28"/>
          <w:lang w:val="en-GB"/>
        </w:rPr>
        <w:t>BLISS-W3</w:t>
      </w:r>
      <w:r w:rsidRPr="002206B5">
        <w:rPr>
          <w:rFonts w:ascii="Angsana New" w:hAnsi="Angsana New" w:cs="EucrosiaUPC" w:hint="cs"/>
          <w:bCs/>
          <w:sz w:val="28"/>
          <w:szCs w:val="28"/>
          <w:cs/>
          <w:lang w:val="en-GB"/>
        </w:rPr>
        <w:t>)</w:t>
      </w:r>
      <w:r w:rsidR="002206B5" w:rsidRPr="002206B5">
        <w:rPr>
          <w:rFonts w:ascii="Angsana New" w:hAnsi="Angsana New" w:cs="EucrosiaUPC"/>
          <w:bCs/>
          <w:sz w:val="28"/>
          <w:szCs w:val="28"/>
          <w:lang w:val="en-GB"/>
        </w:rPr>
        <w:t xml:space="preserve"> was April 10,2021 and 2,105 million units expired without being exercised.</w:t>
      </w:r>
    </w:p>
    <w:p w14:paraId="2BCD50C2" w14:textId="7714D047" w:rsidR="00357D83" w:rsidRPr="00E92B1D" w:rsidRDefault="00C80180" w:rsidP="00222F92">
      <w:pPr>
        <w:pStyle w:val="ListParagraph"/>
        <w:numPr>
          <w:ilvl w:val="1"/>
          <w:numId w:val="31"/>
        </w:numPr>
        <w:spacing w:before="240" w:after="0"/>
        <w:ind w:left="993" w:hanging="453"/>
        <w:rPr>
          <w:rFonts w:ascii="Angsana New" w:hAnsi="Angsana New" w:cs="EucrosiaUPC"/>
          <w:b/>
          <w:sz w:val="28"/>
          <w:lang w:val="en-GB"/>
        </w:rPr>
      </w:pPr>
      <w:r w:rsidRPr="002206B5">
        <w:rPr>
          <w:rFonts w:ascii="Angsana New" w:hAnsi="Angsana New" w:cs="EucrosiaUPC"/>
          <w:bCs/>
          <w:sz w:val="28"/>
          <w:lang w:val="en-GB"/>
        </w:rPr>
        <w:br w:type="column"/>
      </w:r>
      <w:r w:rsidR="00357D83" w:rsidRPr="00E92B1D">
        <w:rPr>
          <w:rFonts w:ascii="Angsana New" w:hAnsi="Angsana New" w:cs="EucrosiaUPC"/>
          <w:b/>
          <w:sz w:val="28"/>
          <w:lang w:val="en-GB"/>
        </w:rPr>
        <w:lastRenderedPageBreak/>
        <w:t>Earnings (loss) per share</w:t>
      </w:r>
    </w:p>
    <w:p w14:paraId="6F84B162" w14:textId="77777777" w:rsidR="00F9707A" w:rsidRPr="00AD6E54" w:rsidRDefault="00F9707A" w:rsidP="00C520B8">
      <w:pPr>
        <w:pStyle w:val="a8"/>
        <w:tabs>
          <w:tab w:val="right" w:pos="3240"/>
          <w:tab w:val="right" w:pos="4680"/>
          <w:tab w:val="right" w:pos="7200"/>
          <w:tab w:val="right" w:pos="9000"/>
          <w:tab w:val="left" w:pos="10890"/>
          <w:tab w:val="right" w:pos="11880"/>
        </w:tabs>
        <w:ind w:left="993"/>
        <w:jc w:val="thaiDistribute"/>
        <w:rPr>
          <w:rFonts w:ascii="Angsana New" w:hAnsi="Angsana New"/>
          <w:b/>
          <w:bCs/>
        </w:rPr>
      </w:pPr>
      <w:r w:rsidRPr="00AD6E54">
        <w:rPr>
          <w:rFonts w:ascii="Angsana New" w:hAnsi="Angsana New"/>
          <w:b/>
          <w:bCs/>
        </w:rPr>
        <w:t>Basic</w:t>
      </w:r>
      <w:r w:rsidR="001366DC" w:rsidRPr="00490243">
        <w:rPr>
          <w:rFonts w:ascii="Angsana New" w:hAnsi="Angsana New"/>
          <w:b/>
          <w:bCs/>
        </w:rPr>
        <w:t xml:space="preserve"> </w:t>
      </w:r>
      <w:proofErr w:type="spellStart"/>
      <w:r w:rsidR="001366D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2A0880C5" w:rsidR="00F9707A" w:rsidRPr="00AD6E54" w:rsidRDefault="00302766" w:rsidP="00490243">
      <w:pPr>
        <w:pStyle w:val="a8"/>
        <w:tabs>
          <w:tab w:val="right" w:pos="7560"/>
          <w:tab w:val="right" w:pos="10890"/>
        </w:tabs>
        <w:spacing w:before="120" w:after="120" w:line="320" w:lineRule="exact"/>
        <w:ind w:left="992" w:right="-28"/>
        <w:jc w:val="thaiDistribute"/>
        <w:rPr>
          <w:rFonts w:ascii="Angsana New" w:hAnsi="Angsana New"/>
        </w:rPr>
      </w:pPr>
      <w:r w:rsidRPr="00AD6E54">
        <w:rPr>
          <w:rFonts w:ascii="Angsana New" w:hAnsi="Angsana New"/>
        </w:rPr>
        <w:t xml:space="preserve">Basic </w:t>
      </w:r>
      <w:proofErr w:type="spellStart"/>
      <w:r w:rsidRPr="00AD6E54">
        <w:rPr>
          <w:rFonts w:ascii="Angsana New" w:hAnsi="Angsana New"/>
        </w:rPr>
        <w:t>earning</w:t>
      </w:r>
      <w:proofErr w:type="spellEnd"/>
      <w:r w:rsidR="002142FC" w:rsidRPr="00AD6E54">
        <w:rPr>
          <w:rFonts w:ascii="Angsana New" w:hAnsi="Angsana New"/>
        </w:rPr>
        <w:t xml:space="preserve"> (loss) per share </w:t>
      </w:r>
      <w:r w:rsidR="00E55458" w:rsidRPr="00E55458">
        <w:rPr>
          <w:rFonts w:ascii="Angsana New" w:hAnsi="Angsana New"/>
        </w:rPr>
        <w:t xml:space="preserve">the three–month periods ended March 31, </w:t>
      </w:r>
      <w:proofErr w:type="gramStart"/>
      <w:r w:rsidR="00E55458" w:rsidRPr="00E55458">
        <w:rPr>
          <w:rFonts w:ascii="Angsana New" w:hAnsi="Angsana New"/>
        </w:rPr>
        <w:t>202</w:t>
      </w:r>
      <w:r w:rsidR="00046A64" w:rsidRPr="00046A64">
        <w:rPr>
          <w:rFonts w:ascii="Angsana New" w:hAnsi="Angsana New" w:hint="cs"/>
        </w:rPr>
        <w:t>2</w:t>
      </w:r>
      <w:proofErr w:type="gramEnd"/>
      <w:r w:rsidR="00E55458" w:rsidRPr="00E55458">
        <w:rPr>
          <w:rFonts w:ascii="Angsana New" w:hAnsi="Angsana New"/>
        </w:rPr>
        <w:t xml:space="preserve"> and 202</w:t>
      </w:r>
      <w:r w:rsidR="00046A64" w:rsidRPr="00046A64">
        <w:rPr>
          <w:rFonts w:ascii="Angsana New" w:hAnsi="Angsana New" w:hint="cs"/>
        </w:rPr>
        <w:t>1</w:t>
      </w:r>
      <w:r w:rsidR="00E55458" w:rsidRPr="00E55458">
        <w:rPr>
          <w:rFonts w:ascii="Angsana New" w:hAnsi="Angsana New"/>
        </w:rPr>
        <w:t xml:space="preserve"> </w:t>
      </w:r>
      <w:r w:rsidRPr="00AD6E54">
        <w:rPr>
          <w:rFonts w:ascii="Angsana New" w:hAnsi="Angsana New"/>
        </w:rPr>
        <w:t xml:space="preserve">was calculated by dividing profit (loss) for </w:t>
      </w:r>
      <w:r w:rsidR="00E55458" w:rsidRPr="00E55458">
        <w:rPr>
          <w:rFonts w:ascii="Angsana New" w:hAnsi="Angsana New"/>
        </w:rPr>
        <w:t xml:space="preserve">the period </w:t>
      </w:r>
      <w:r w:rsidRPr="00AD6E54">
        <w:rPr>
          <w:rFonts w:ascii="Angsana New" w:hAnsi="Angsana New"/>
        </w:rPr>
        <w:t>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4"/>
        <w:gridCol w:w="1418"/>
        <w:gridCol w:w="1418"/>
        <w:gridCol w:w="1418"/>
        <w:gridCol w:w="1418"/>
      </w:tblGrid>
      <w:tr w:rsidR="00E55458" w:rsidRPr="00AD6E54" w14:paraId="1974A778" w14:textId="77777777" w:rsidTr="00952358">
        <w:tc>
          <w:tcPr>
            <w:tcW w:w="3544" w:type="dxa"/>
            <w:vAlign w:val="center"/>
          </w:tcPr>
          <w:p w14:paraId="21A0A429" w14:textId="77777777" w:rsidR="00E55458" w:rsidRPr="00AD6E54" w:rsidRDefault="00E55458" w:rsidP="00E55458">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2" w:type="dxa"/>
            <w:gridSpan w:val="4"/>
            <w:shd w:val="clear" w:color="auto" w:fill="auto"/>
          </w:tcPr>
          <w:p w14:paraId="2AC66DF2" w14:textId="4D89DCDD" w:rsidR="00E55458" w:rsidRPr="00AD6E54" w:rsidRDefault="00E55458" w:rsidP="00E55458">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952358">
        <w:trPr>
          <w:trHeight w:val="80"/>
        </w:trPr>
        <w:tc>
          <w:tcPr>
            <w:tcW w:w="3544"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6"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6"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55458" w:rsidRPr="00AD6E54" w14:paraId="6DEAEDEC" w14:textId="77777777" w:rsidTr="00952358">
        <w:tc>
          <w:tcPr>
            <w:tcW w:w="3544" w:type="dxa"/>
            <w:vAlign w:val="center"/>
          </w:tcPr>
          <w:p w14:paraId="2B4F90C5" w14:textId="77777777" w:rsidR="00E55458" w:rsidRPr="00AD6E54" w:rsidRDefault="00E55458" w:rsidP="00E55458">
            <w:pPr>
              <w:spacing w:line="340" w:lineRule="exact"/>
              <w:ind w:left="9" w:right="32"/>
              <w:rPr>
                <w:rFonts w:ascii="Angsana New" w:hAnsi="Angsana New"/>
                <w:b/>
                <w:bCs/>
                <w:sz w:val="28"/>
                <w:szCs w:val="28"/>
                <w:cs/>
              </w:rPr>
            </w:pPr>
          </w:p>
        </w:tc>
        <w:tc>
          <w:tcPr>
            <w:tcW w:w="5672" w:type="dxa"/>
            <w:gridSpan w:val="4"/>
            <w:shd w:val="clear" w:color="auto" w:fill="auto"/>
          </w:tcPr>
          <w:p w14:paraId="26719196" w14:textId="3DC22E5E" w:rsidR="00E55458" w:rsidRPr="00AD6E54" w:rsidRDefault="00E55458" w:rsidP="00E55458">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month periods ended March 31,</w:t>
            </w:r>
          </w:p>
        </w:tc>
      </w:tr>
      <w:tr w:rsidR="00E55458" w:rsidRPr="00AD6E54" w14:paraId="46A6A8E9" w14:textId="77777777" w:rsidTr="00952358">
        <w:trPr>
          <w:trHeight w:val="150"/>
        </w:trPr>
        <w:tc>
          <w:tcPr>
            <w:tcW w:w="3544" w:type="dxa"/>
            <w:vAlign w:val="center"/>
          </w:tcPr>
          <w:p w14:paraId="68B66D0B" w14:textId="77777777" w:rsidR="00E55458" w:rsidRPr="00AD6E54" w:rsidRDefault="00E55458" w:rsidP="00E55458">
            <w:pPr>
              <w:spacing w:line="340" w:lineRule="exact"/>
              <w:ind w:left="9" w:right="32"/>
              <w:rPr>
                <w:rFonts w:ascii="Angsana New" w:hAnsi="Angsana New"/>
                <w:sz w:val="28"/>
                <w:szCs w:val="28"/>
                <w:cs/>
              </w:rPr>
            </w:pPr>
          </w:p>
        </w:tc>
        <w:tc>
          <w:tcPr>
            <w:tcW w:w="1418" w:type="dxa"/>
            <w:shd w:val="clear" w:color="auto" w:fill="auto"/>
          </w:tcPr>
          <w:p w14:paraId="39823802" w14:textId="0191BBC3" w:rsidR="00E55458" w:rsidRPr="00AD6E54" w:rsidRDefault="00E55458" w:rsidP="00E554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53AB659D" w14:textId="24720253" w:rsidR="00E55458" w:rsidRPr="00AD6E54" w:rsidRDefault="00E55458" w:rsidP="00E55458">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2021</w:t>
            </w:r>
          </w:p>
        </w:tc>
        <w:tc>
          <w:tcPr>
            <w:tcW w:w="1418" w:type="dxa"/>
            <w:shd w:val="clear" w:color="auto" w:fill="auto"/>
          </w:tcPr>
          <w:p w14:paraId="71661D69" w14:textId="672556DC" w:rsidR="00E55458" w:rsidRPr="00AD6E54" w:rsidRDefault="00E55458" w:rsidP="00E554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2022</w:t>
            </w:r>
          </w:p>
        </w:tc>
        <w:tc>
          <w:tcPr>
            <w:tcW w:w="1418" w:type="dxa"/>
            <w:shd w:val="clear" w:color="auto" w:fill="auto"/>
          </w:tcPr>
          <w:p w14:paraId="75833C21" w14:textId="639B18C0" w:rsidR="00E55458" w:rsidRPr="00AD6E54" w:rsidRDefault="00E55458" w:rsidP="00E55458">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2021</w:t>
            </w:r>
          </w:p>
        </w:tc>
      </w:tr>
      <w:tr w:rsidR="00E55458" w:rsidRPr="00AD6E54" w14:paraId="63EA7E81" w14:textId="77777777" w:rsidTr="00952358">
        <w:trPr>
          <w:trHeight w:val="20"/>
        </w:trPr>
        <w:tc>
          <w:tcPr>
            <w:tcW w:w="3544" w:type="dxa"/>
          </w:tcPr>
          <w:p w14:paraId="02AAD448" w14:textId="77777777" w:rsidR="00E55458" w:rsidRPr="00AD6E54" w:rsidRDefault="00E55458" w:rsidP="00E55458">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E55458" w:rsidRPr="00AD6E54" w:rsidRDefault="00E55458" w:rsidP="00E55458">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5005AADD" w14:textId="77777777"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E55458" w:rsidRPr="00AD6E54" w:rsidRDefault="00E55458" w:rsidP="00E55458">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8551A9B" w14:textId="77777777"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E55458" w:rsidRPr="00AD6E54" w14:paraId="2C54025E" w14:textId="77777777" w:rsidTr="009F5F2D">
        <w:trPr>
          <w:trHeight w:val="20"/>
        </w:trPr>
        <w:tc>
          <w:tcPr>
            <w:tcW w:w="3544" w:type="dxa"/>
          </w:tcPr>
          <w:p w14:paraId="3603FEAB" w14:textId="77777777" w:rsidR="00E55458" w:rsidRPr="00AD6E54" w:rsidRDefault="00E55458" w:rsidP="00E55458">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E55458" w:rsidRPr="00AD6E54" w:rsidRDefault="00E55458" w:rsidP="00E55458">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234325E7" w:rsidR="00E55458" w:rsidRPr="00AD6E54" w:rsidRDefault="00F12B45"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sz w:val="28"/>
                <w:szCs w:val="28"/>
              </w:rPr>
              <w:t>5,023</w:t>
            </w:r>
          </w:p>
        </w:tc>
        <w:tc>
          <w:tcPr>
            <w:tcW w:w="1418" w:type="dxa"/>
            <w:shd w:val="clear" w:color="auto" w:fill="auto"/>
            <w:vAlign w:val="bottom"/>
          </w:tcPr>
          <w:p w14:paraId="526F4E15" w14:textId="78F432F0" w:rsidR="00E55458" w:rsidRPr="00AD6E54" w:rsidRDefault="00E55458"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rPr>
              <w:t>(89,118)</w:t>
            </w:r>
          </w:p>
        </w:tc>
        <w:tc>
          <w:tcPr>
            <w:tcW w:w="1418" w:type="dxa"/>
            <w:shd w:val="clear" w:color="auto" w:fill="auto"/>
            <w:vAlign w:val="bottom"/>
          </w:tcPr>
          <w:p w14:paraId="131365BB" w14:textId="18F1751D" w:rsidR="00E55458" w:rsidRPr="00AD6E54" w:rsidRDefault="00F12B45" w:rsidP="00E554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53,458</w:t>
            </w:r>
          </w:p>
        </w:tc>
        <w:tc>
          <w:tcPr>
            <w:tcW w:w="1418" w:type="dxa"/>
            <w:shd w:val="clear" w:color="auto" w:fill="auto"/>
            <w:vAlign w:val="bottom"/>
          </w:tcPr>
          <w:p w14:paraId="6A327233" w14:textId="48C3BAB4" w:rsidR="00E55458" w:rsidRPr="00AD6E54" w:rsidRDefault="00E55458" w:rsidP="00E55458">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(4,635)</w:t>
            </w:r>
          </w:p>
        </w:tc>
      </w:tr>
      <w:tr w:rsidR="00E55458" w:rsidRPr="00AD6E54" w14:paraId="5CC6A36F" w14:textId="77777777" w:rsidTr="009F5F2D">
        <w:trPr>
          <w:trHeight w:val="20"/>
        </w:trPr>
        <w:tc>
          <w:tcPr>
            <w:tcW w:w="3544" w:type="dxa"/>
            <w:vAlign w:val="bottom"/>
          </w:tcPr>
          <w:p w14:paraId="2DEBA2F2" w14:textId="77777777" w:rsidR="00E55458" w:rsidRPr="00AD6E54" w:rsidRDefault="00E55458" w:rsidP="00E55458">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E55458" w:rsidRPr="00AD6E54" w:rsidRDefault="00E55458" w:rsidP="00E55458">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5B990EE5" w:rsidR="00E55458" w:rsidRPr="00AD6E54" w:rsidRDefault="004A464A" w:rsidP="004A464A">
            <w:pPr>
              <w:pBdr>
                <w:bottom w:val="single" w:sz="4" w:space="1" w:color="auto"/>
              </w:pBdr>
              <w:tabs>
                <w:tab w:val="decimal" w:pos="957"/>
              </w:tabs>
              <w:spacing w:line="340" w:lineRule="exact"/>
              <w:jc w:val="right"/>
              <w:rPr>
                <w:rFonts w:ascii="Angsana New" w:hAnsi="Angsana New"/>
                <w:sz w:val="28"/>
                <w:szCs w:val="28"/>
              </w:rPr>
            </w:pPr>
            <w:r>
              <w:rPr>
                <w:rFonts w:ascii="Angsana New" w:hAnsi="Angsana New"/>
                <w:sz w:val="28"/>
                <w:szCs w:val="28"/>
              </w:rPr>
              <w:t>32,230,528</w:t>
            </w:r>
          </w:p>
        </w:tc>
        <w:tc>
          <w:tcPr>
            <w:tcW w:w="1418" w:type="dxa"/>
            <w:shd w:val="clear" w:color="auto" w:fill="auto"/>
            <w:vAlign w:val="bottom"/>
          </w:tcPr>
          <w:p w14:paraId="1A16C27C" w14:textId="4CCAC6CE" w:rsidR="00E55458" w:rsidRPr="00AD6E54" w:rsidRDefault="00E55458" w:rsidP="00E55458">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6,875,204</w:t>
            </w:r>
          </w:p>
        </w:tc>
        <w:tc>
          <w:tcPr>
            <w:tcW w:w="1418" w:type="dxa"/>
            <w:shd w:val="clear" w:color="auto" w:fill="auto"/>
            <w:vAlign w:val="bottom"/>
          </w:tcPr>
          <w:p w14:paraId="762FCC8F" w14:textId="34F30E60" w:rsidR="00E55458" w:rsidRPr="00AD6E54" w:rsidRDefault="004A464A" w:rsidP="004A464A">
            <w:pPr>
              <w:pBdr>
                <w:bottom w:val="single" w:sz="4" w:space="1" w:color="auto"/>
              </w:pBdr>
              <w:tabs>
                <w:tab w:val="decimal" w:pos="957"/>
              </w:tabs>
              <w:spacing w:line="340" w:lineRule="exact"/>
              <w:jc w:val="right"/>
              <w:rPr>
                <w:rFonts w:ascii="Angsana New" w:hAnsi="Angsana New"/>
                <w:sz w:val="28"/>
                <w:szCs w:val="28"/>
                <w:cs/>
              </w:rPr>
            </w:pPr>
            <w:r>
              <w:rPr>
                <w:rFonts w:ascii="Angsana New" w:hAnsi="Angsana New"/>
                <w:sz w:val="28"/>
                <w:szCs w:val="28"/>
              </w:rPr>
              <w:t>32,230,528</w:t>
            </w:r>
          </w:p>
        </w:tc>
        <w:tc>
          <w:tcPr>
            <w:tcW w:w="1418" w:type="dxa"/>
            <w:shd w:val="clear" w:color="auto" w:fill="auto"/>
            <w:vAlign w:val="bottom"/>
          </w:tcPr>
          <w:p w14:paraId="22C78F06" w14:textId="488E093D" w:rsidR="00E55458" w:rsidRPr="00AD6E54" w:rsidRDefault="00E55458" w:rsidP="00E55458">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6,875,204</w:t>
            </w:r>
          </w:p>
        </w:tc>
      </w:tr>
      <w:tr w:rsidR="00E55458" w:rsidRPr="00AD6E54" w14:paraId="296E537B" w14:textId="77777777" w:rsidTr="009F5F2D">
        <w:trPr>
          <w:trHeight w:val="367"/>
        </w:trPr>
        <w:tc>
          <w:tcPr>
            <w:tcW w:w="3544" w:type="dxa"/>
            <w:vAlign w:val="center"/>
          </w:tcPr>
          <w:p w14:paraId="4B78B363" w14:textId="35E19D60" w:rsidR="00E55458" w:rsidRPr="00097622" w:rsidRDefault="00E55458" w:rsidP="00E55458">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5674DF2F" w:rsidR="00E55458" w:rsidRPr="00620EE7" w:rsidRDefault="00046A64" w:rsidP="00E55458">
            <w:pPr>
              <w:pBdr>
                <w:bottom w:val="double" w:sz="4" w:space="1" w:color="auto"/>
              </w:pBdr>
              <w:spacing w:line="240" w:lineRule="auto"/>
              <w:jc w:val="right"/>
              <w:rPr>
                <w:rFonts w:asciiTheme="majorBidi" w:hAnsiTheme="majorBidi" w:cstheme="majorBidi"/>
                <w:bCs/>
                <w:sz w:val="28"/>
                <w:szCs w:val="28"/>
                <w:cs/>
              </w:rPr>
            </w:pPr>
            <w:r w:rsidRPr="00620EE7">
              <w:rPr>
                <w:rFonts w:asciiTheme="majorBidi" w:hAnsiTheme="majorBidi" w:cstheme="majorBidi" w:hint="cs"/>
                <w:bCs/>
                <w:sz w:val="28"/>
                <w:szCs w:val="28"/>
              </w:rPr>
              <w:t>0</w:t>
            </w:r>
            <w:r w:rsidR="004A464A" w:rsidRPr="00620EE7">
              <w:rPr>
                <w:rFonts w:asciiTheme="majorBidi" w:hAnsiTheme="majorBidi" w:cstheme="majorBidi" w:hint="cs"/>
                <w:b/>
                <w:sz w:val="28"/>
                <w:szCs w:val="28"/>
                <w:cs/>
              </w:rPr>
              <w:t>.</w:t>
            </w:r>
            <w:r w:rsidRPr="00620EE7">
              <w:rPr>
                <w:rFonts w:asciiTheme="majorBidi" w:hAnsiTheme="majorBidi" w:cstheme="majorBidi" w:hint="cs"/>
                <w:bCs/>
                <w:sz w:val="28"/>
                <w:szCs w:val="28"/>
              </w:rPr>
              <w:t>00</w:t>
            </w:r>
            <w:r w:rsidR="00F3087E" w:rsidRPr="00620EE7">
              <w:rPr>
                <w:rFonts w:asciiTheme="majorBidi" w:hAnsiTheme="majorBidi" w:cstheme="majorBidi"/>
                <w:bCs/>
                <w:sz w:val="28"/>
                <w:szCs w:val="28"/>
              </w:rPr>
              <w:t>0</w:t>
            </w:r>
            <w:r w:rsidR="00F12B45" w:rsidRPr="00620EE7">
              <w:rPr>
                <w:rFonts w:asciiTheme="majorBidi" w:hAnsiTheme="majorBidi" w:cstheme="majorBidi"/>
                <w:bCs/>
                <w:sz w:val="28"/>
                <w:szCs w:val="28"/>
              </w:rPr>
              <w:t>2</w:t>
            </w:r>
          </w:p>
        </w:tc>
        <w:tc>
          <w:tcPr>
            <w:tcW w:w="1418" w:type="dxa"/>
            <w:shd w:val="clear" w:color="auto" w:fill="auto"/>
            <w:vAlign w:val="bottom"/>
          </w:tcPr>
          <w:p w14:paraId="7D087885" w14:textId="3137A6F6" w:rsidR="00E55458" w:rsidRPr="00AD6E54" w:rsidRDefault="00E55458" w:rsidP="00E55458">
            <w:pPr>
              <w:pBdr>
                <w:bottom w:val="double" w:sz="4" w:space="1" w:color="auto"/>
              </w:pBdr>
              <w:spacing w:line="240" w:lineRule="auto"/>
              <w:ind w:firstLine="37"/>
              <w:jc w:val="right"/>
              <w:rPr>
                <w:rFonts w:asciiTheme="majorBidi" w:hAnsiTheme="majorBidi" w:cstheme="majorBidi"/>
                <w:bCs/>
                <w:sz w:val="28"/>
                <w:szCs w:val="28"/>
                <w:cs/>
              </w:rPr>
            </w:pPr>
            <w:r w:rsidRPr="004268F3">
              <w:rPr>
                <w:rFonts w:asciiTheme="majorBidi" w:hAnsiTheme="majorBidi" w:cstheme="majorBidi"/>
                <w:bCs/>
                <w:sz w:val="28"/>
                <w:szCs w:val="28"/>
              </w:rPr>
              <w:t>(0.</w:t>
            </w:r>
            <w:r>
              <w:rPr>
                <w:rFonts w:asciiTheme="majorBidi" w:hAnsiTheme="majorBidi" w:cstheme="majorBidi"/>
                <w:bCs/>
                <w:sz w:val="28"/>
                <w:szCs w:val="28"/>
              </w:rPr>
              <w:t>0130</w:t>
            </w:r>
            <w:r w:rsidRPr="004268F3">
              <w:rPr>
                <w:rFonts w:asciiTheme="majorBidi" w:hAnsiTheme="majorBidi" w:cstheme="majorBidi"/>
                <w:bCs/>
                <w:sz w:val="28"/>
                <w:szCs w:val="28"/>
              </w:rPr>
              <w:t>)</w:t>
            </w:r>
          </w:p>
        </w:tc>
        <w:tc>
          <w:tcPr>
            <w:tcW w:w="1418" w:type="dxa"/>
            <w:shd w:val="clear" w:color="auto" w:fill="auto"/>
            <w:vAlign w:val="bottom"/>
          </w:tcPr>
          <w:p w14:paraId="49047C07" w14:textId="3843B1C2" w:rsidR="00E55458" w:rsidRPr="00620EE7" w:rsidRDefault="00046A64" w:rsidP="00E55458">
            <w:pPr>
              <w:pBdr>
                <w:bottom w:val="double" w:sz="4" w:space="1" w:color="auto"/>
              </w:pBdr>
              <w:spacing w:line="240" w:lineRule="auto"/>
              <w:ind w:firstLine="31"/>
              <w:jc w:val="right"/>
              <w:rPr>
                <w:rFonts w:asciiTheme="majorBidi" w:hAnsiTheme="majorBidi" w:cstheme="majorBidi"/>
                <w:bCs/>
                <w:sz w:val="28"/>
                <w:szCs w:val="28"/>
              </w:rPr>
            </w:pPr>
            <w:r w:rsidRPr="00620EE7">
              <w:rPr>
                <w:rFonts w:asciiTheme="majorBidi" w:hAnsiTheme="majorBidi" w:cstheme="majorBidi" w:hint="cs"/>
                <w:bCs/>
                <w:sz w:val="28"/>
                <w:szCs w:val="28"/>
              </w:rPr>
              <w:t>0</w:t>
            </w:r>
            <w:r w:rsidR="004A464A" w:rsidRPr="00620EE7">
              <w:rPr>
                <w:rFonts w:asciiTheme="majorBidi" w:hAnsiTheme="majorBidi" w:cstheme="majorBidi" w:hint="cs"/>
                <w:b/>
                <w:sz w:val="28"/>
                <w:szCs w:val="28"/>
                <w:cs/>
              </w:rPr>
              <w:t>.</w:t>
            </w:r>
            <w:r w:rsidRPr="00620EE7">
              <w:rPr>
                <w:rFonts w:asciiTheme="majorBidi" w:hAnsiTheme="majorBidi" w:cstheme="majorBidi" w:hint="cs"/>
                <w:bCs/>
                <w:sz w:val="28"/>
                <w:szCs w:val="28"/>
              </w:rPr>
              <w:t>001</w:t>
            </w:r>
            <w:r w:rsidR="00F12B45" w:rsidRPr="00620EE7">
              <w:rPr>
                <w:rFonts w:asciiTheme="majorBidi" w:hAnsiTheme="majorBidi" w:cstheme="majorBidi"/>
                <w:bCs/>
                <w:sz w:val="28"/>
                <w:szCs w:val="28"/>
              </w:rPr>
              <w:t>7</w:t>
            </w:r>
          </w:p>
        </w:tc>
        <w:tc>
          <w:tcPr>
            <w:tcW w:w="1418" w:type="dxa"/>
            <w:shd w:val="clear" w:color="auto" w:fill="auto"/>
            <w:vAlign w:val="bottom"/>
          </w:tcPr>
          <w:p w14:paraId="4C17002B" w14:textId="3E5BA607" w:rsidR="00E55458" w:rsidRPr="00AD6E54" w:rsidRDefault="00E55458" w:rsidP="00E55458">
            <w:pPr>
              <w:pBdr>
                <w:bottom w:val="double" w:sz="4" w:space="1" w:color="auto"/>
              </w:pBdr>
              <w:spacing w:line="240" w:lineRule="auto"/>
              <w:jc w:val="right"/>
              <w:rPr>
                <w:rFonts w:asciiTheme="majorBidi" w:hAnsiTheme="majorBidi" w:cstheme="majorBidi"/>
                <w:bCs/>
                <w:sz w:val="28"/>
                <w:szCs w:val="28"/>
                <w:cs/>
              </w:rPr>
            </w:pPr>
            <w:r w:rsidRPr="004268F3">
              <w:rPr>
                <w:rFonts w:asciiTheme="majorBidi" w:hAnsiTheme="majorBidi" w:cstheme="majorBidi"/>
                <w:bCs/>
                <w:sz w:val="28"/>
                <w:szCs w:val="28"/>
              </w:rPr>
              <w:t>(0.0007)</w:t>
            </w:r>
          </w:p>
        </w:tc>
      </w:tr>
    </w:tbl>
    <w:p w14:paraId="0B1772D7" w14:textId="77777777" w:rsidR="00F9707A" w:rsidRPr="00AD6E54" w:rsidRDefault="00F9707A"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r w:rsidRPr="00AD6E54">
        <w:rPr>
          <w:rFonts w:ascii="Angsana New" w:hAnsi="Angsana New"/>
          <w:b/>
          <w:bCs/>
        </w:rPr>
        <w:t>Diluted</w:t>
      </w:r>
      <w:r w:rsidR="0054575C" w:rsidRPr="00AD6E54">
        <w:rPr>
          <w:rFonts w:ascii="Angsana New" w:hAnsi="Angsana New"/>
          <w:b/>
          <w:bCs/>
        </w:rPr>
        <w:t xml:space="preserve"> </w:t>
      </w:r>
      <w:proofErr w:type="spellStart"/>
      <w:r w:rsidR="0054575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1D9D5BF4" w14:textId="667C994D" w:rsidR="00952358" w:rsidRDefault="00D94B0D" w:rsidP="00490243">
      <w:pPr>
        <w:pStyle w:val="a8"/>
        <w:tabs>
          <w:tab w:val="right" w:pos="3240"/>
          <w:tab w:val="right" w:pos="4680"/>
          <w:tab w:val="right" w:pos="7200"/>
          <w:tab w:val="right" w:pos="9000"/>
          <w:tab w:val="left" w:pos="10890"/>
          <w:tab w:val="right" w:pos="11880"/>
        </w:tabs>
        <w:spacing w:before="120" w:after="120" w:line="320" w:lineRule="exact"/>
        <w:ind w:left="992"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w:t>
      </w:r>
      <w:r w:rsidR="00E55458" w:rsidRPr="00E55458">
        <w:rPr>
          <w:rFonts w:ascii="Angsana New" w:hAnsi="Angsana New"/>
        </w:rPr>
        <w:t xml:space="preserve">the three–month periods ended March 31, </w:t>
      </w:r>
      <w:proofErr w:type="gramStart"/>
      <w:r w:rsidR="00E55458" w:rsidRPr="00E55458">
        <w:rPr>
          <w:rFonts w:ascii="Angsana New" w:hAnsi="Angsana New"/>
        </w:rPr>
        <w:t>202</w:t>
      </w:r>
      <w:r w:rsidR="00E55458">
        <w:rPr>
          <w:rFonts w:ascii="Angsana New" w:hAnsi="Angsana New"/>
        </w:rPr>
        <w:t>2</w:t>
      </w:r>
      <w:proofErr w:type="gramEnd"/>
      <w:r w:rsidR="00E55458" w:rsidRPr="00E55458">
        <w:rPr>
          <w:rFonts w:ascii="Angsana New" w:hAnsi="Angsana New"/>
        </w:rPr>
        <w:t xml:space="preserve"> and 202</w:t>
      </w:r>
      <w:r w:rsidR="00E55458">
        <w:rPr>
          <w:rFonts w:ascii="Angsana New" w:hAnsi="Angsana New"/>
        </w:rPr>
        <w:t>1</w:t>
      </w:r>
      <w:r w:rsidR="00E55458" w:rsidRPr="00E55458">
        <w:rPr>
          <w:rFonts w:ascii="Angsana New" w:hAnsi="Angsana New"/>
        </w:rPr>
        <w:t xml:space="preserve"> </w:t>
      </w:r>
      <w:r w:rsidRPr="00AD6E54">
        <w:rPr>
          <w:rFonts w:ascii="Angsana New" w:hAnsi="Angsana New"/>
        </w:rPr>
        <w:t xml:space="preserve">were based on the loss for </w:t>
      </w:r>
      <w:r w:rsidR="00E55458" w:rsidRPr="00E55458">
        <w:rPr>
          <w:rFonts w:ascii="Angsana New" w:hAnsi="Angsana New"/>
        </w:rPr>
        <w:t xml:space="preserve">the period </w:t>
      </w:r>
      <w:r w:rsidRPr="00AD6E54">
        <w:rPr>
          <w:rFonts w:ascii="Angsana New" w:hAnsi="Angsana New"/>
        </w:rPr>
        <w:t>attributable to shareholders of the Company and number of ordinary shares outstanding during the period after adjusting for effects of all dilutive potential ordinary shares (The calculations of exercise price of warrant Baht 0.50 per share) as follows:</w:t>
      </w:r>
    </w:p>
    <w:p w14:paraId="5FA53620" w14:textId="1D754452" w:rsidR="00D94708" w:rsidRPr="00952358" w:rsidRDefault="00952358" w:rsidP="0095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rPr>
        <w:br w:type="page"/>
      </w:r>
    </w:p>
    <w:tbl>
      <w:tblPr>
        <w:tblW w:w="9200" w:type="dxa"/>
        <w:tblInd w:w="531" w:type="dxa"/>
        <w:tblLook w:val="0000" w:firstRow="0" w:lastRow="0" w:firstColumn="0" w:lastColumn="0" w:noHBand="0" w:noVBand="0"/>
      </w:tblPr>
      <w:tblGrid>
        <w:gridCol w:w="3540"/>
        <w:gridCol w:w="1415"/>
        <w:gridCol w:w="1415"/>
        <w:gridCol w:w="1415"/>
        <w:gridCol w:w="1415"/>
      </w:tblGrid>
      <w:tr w:rsidR="00E55458" w:rsidRPr="00AD6E54" w14:paraId="7341F0BE" w14:textId="77777777" w:rsidTr="00DA58CF">
        <w:trPr>
          <w:trHeight w:val="409"/>
        </w:trPr>
        <w:tc>
          <w:tcPr>
            <w:tcW w:w="3540" w:type="dxa"/>
            <w:vAlign w:val="center"/>
          </w:tcPr>
          <w:p w14:paraId="38DD5BCF" w14:textId="77777777" w:rsidR="00E55458" w:rsidRPr="00AD6E54" w:rsidRDefault="00E55458" w:rsidP="00E55458">
            <w:pPr>
              <w:ind w:left="9" w:right="32"/>
              <w:rPr>
                <w:rFonts w:ascii="Angsana New" w:hAnsi="Angsana New"/>
                <w:b/>
                <w:bCs/>
                <w:sz w:val="28"/>
                <w:szCs w:val="28"/>
                <w:cs/>
              </w:rPr>
            </w:pPr>
            <w:r w:rsidRPr="00AD6E54">
              <w:rPr>
                <w:rFonts w:ascii="Angsana New" w:hAnsi="Angsana New"/>
              </w:rPr>
              <w:lastRenderedPageBreak/>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tcPr>
          <w:p w14:paraId="1F17E892" w14:textId="21880766" w:rsidR="00E55458" w:rsidRPr="00AD6E54" w:rsidRDefault="00E55458" w:rsidP="00E55458">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952358">
        <w:trPr>
          <w:trHeight w:val="321"/>
        </w:trPr>
        <w:tc>
          <w:tcPr>
            <w:tcW w:w="3540"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E55458" w:rsidRPr="00AD6E54" w14:paraId="2032CB5D" w14:textId="77777777" w:rsidTr="00213515">
        <w:trPr>
          <w:trHeight w:val="200"/>
        </w:trPr>
        <w:tc>
          <w:tcPr>
            <w:tcW w:w="3540" w:type="dxa"/>
            <w:vAlign w:val="center"/>
          </w:tcPr>
          <w:p w14:paraId="30D89C06" w14:textId="77777777" w:rsidR="00E55458" w:rsidRPr="00AD6E54" w:rsidRDefault="00E55458" w:rsidP="00E55458">
            <w:pPr>
              <w:ind w:left="9" w:right="32"/>
              <w:rPr>
                <w:rFonts w:ascii="Angsana New" w:hAnsi="Angsana New"/>
                <w:b/>
                <w:bCs/>
                <w:sz w:val="28"/>
                <w:szCs w:val="28"/>
                <w:cs/>
              </w:rPr>
            </w:pPr>
          </w:p>
        </w:tc>
        <w:tc>
          <w:tcPr>
            <w:tcW w:w="5660" w:type="dxa"/>
            <w:gridSpan w:val="4"/>
            <w:shd w:val="clear" w:color="auto" w:fill="auto"/>
          </w:tcPr>
          <w:p w14:paraId="00E65AB7" w14:textId="12236A37" w:rsidR="00E55458" w:rsidRPr="00AD6E54" w:rsidRDefault="00E55458" w:rsidP="00E55458">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month periods ended March 31,</w:t>
            </w:r>
          </w:p>
        </w:tc>
      </w:tr>
      <w:tr w:rsidR="00E55458" w:rsidRPr="00AD6E54" w14:paraId="579ED6D2" w14:textId="77777777" w:rsidTr="00952358">
        <w:trPr>
          <w:trHeight w:val="206"/>
        </w:trPr>
        <w:tc>
          <w:tcPr>
            <w:tcW w:w="3540" w:type="dxa"/>
            <w:vAlign w:val="center"/>
          </w:tcPr>
          <w:p w14:paraId="57B0810E" w14:textId="77777777" w:rsidR="00E55458" w:rsidRPr="00AD6E54" w:rsidRDefault="00E55458" w:rsidP="00E55458">
            <w:pPr>
              <w:ind w:left="9" w:right="32"/>
              <w:rPr>
                <w:rFonts w:ascii="Angsana New" w:hAnsi="Angsana New"/>
                <w:sz w:val="28"/>
                <w:szCs w:val="28"/>
                <w:cs/>
              </w:rPr>
            </w:pPr>
          </w:p>
        </w:tc>
        <w:tc>
          <w:tcPr>
            <w:tcW w:w="1415" w:type="dxa"/>
            <w:shd w:val="clear" w:color="auto" w:fill="auto"/>
          </w:tcPr>
          <w:p w14:paraId="2953EC5D" w14:textId="56EFD65F" w:rsidR="00E55458" w:rsidRPr="00AD6E54" w:rsidRDefault="00E55458" w:rsidP="00E5545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139F67BB" w14:textId="4E4D1BCE" w:rsidR="00E55458" w:rsidRPr="00AD6E54" w:rsidRDefault="00E55458" w:rsidP="00E5545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c>
          <w:tcPr>
            <w:tcW w:w="1415" w:type="dxa"/>
            <w:shd w:val="clear" w:color="auto" w:fill="auto"/>
          </w:tcPr>
          <w:p w14:paraId="655B3065" w14:textId="270CAED0" w:rsidR="00E55458" w:rsidRPr="00AD6E54" w:rsidRDefault="00E55458" w:rsidP="00E5545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2022</w:t>
            </w:r>
          </w:p>
        </w:tc>
        <w:tc>
          <w:tcPr>
            <w:tcW w:w="1415" w:type="dxa"/>
            <w:shd w:val="clear" w:color="auto" w:fill="auto"/>
          </w:tcPr>
          <w:p w14:paraId="765C8D1F" w14:textId="68DB3905" w:rsidR="00E55458" w:rsidRPr="00AD6E54" w:rsidRDefault="00E55458" w:rsidP="00E5545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2021</w:t>
            </w:r>
          </w:p>
        </w:tc>
      </w:tr>
      <w:tr w:rsidR="00E55458" w:rsidRPr="009A4BE6" w14:paraId="750C2504" w14:textId="77777777" w:rsidTr="009F5F2D">
        <w:trPr>
          <w:trHeight w:val="773"/>
        </w:trPr>
        <w:tc>
          <w:tcPr>
            <w:tcW w:w="3540" w:type="dxa"/>
            <w:vAlign w:val="bottom"/>
          </w:tcPr>
          <w:p w14:paraId="03A41A2C"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Profit (Loss) attributable to ordinary shareholders of the Company (basic)</w:t>
            </w:r>
          </w:p>
        </w:tc>
        <w:tc>
          <w:tcPr>
            <w:tcW w:w="1415" w:type="dxa"/>
            <w:shd w:val="clear" w:color="auto" w:fill="auto"/>
            <w:vAlign w:val="bottom"/>
          </w:tcPr>
          <w:p w14:paraId="498CC255" w14:textId="05B9A790" w:rsidR="00E55458" w:rsidRPr="009A4BE6" w:rsidRDefault="00CA0582" w:rsidP="00E55458">
            <w:pPr>
              <w:pBdr>
                <w:bottom w:val="double" w:sz="4" w:space="1" w:color="auto"/>
              </w:pBdr>
              <w:spacing w:line="240" w:lineRule="auto"/>
              <w:ind w:right="32"/>
              <w:jc w:val="right"/>
              <w:rPr>
                <w:rFonts w:asciiTheme="majorBidi" w:hAnsiTheme="majorBidi" w:cstheme="majorBidi"/>
                <w:bCs/>
                <w:sz w:val="28"/>
                <w:szCs w:val="28"/>
              </w:rPr>
            </w:pPr>
            <w:r w:rsidRPr="009A4BE6">
              <w:rPr>
                <w:rFonts w:asciiTheme="majorBidi" w:hAnsiTheme="majorBidi" w:cstheme="majorBidi"/>
                <w:bCs/>
                <w:sz w:val="28"/>
                <w:szCs w:val="28"/>
              </w:rPr>
              <w:t>5,023</w:t>
            </w:r>
          </w:p>
        </w:tc>
        <w:tc>
          <w:tcPr>
            <w:tcW w:w="1415" w:type="dxa"/>
            <w:shd w:val="clear" w:color="auto" w:fill="auto"/>
            <w:vAlign w:val="bottom"/>
          </w:tcPr>
          <w:p w14:paraId="38080122" w14:textId="0330D0C4" w:rsidR="00E55458" w:rsidRPr="009A4BE6" w:rsidRDefault="00E55458" w:rsidP="00E55458">
            <w:pPr>
              <w:pBdr>
                <w:bottom w:val="double" w:sz="4" w:space="1" w:color="auto"/>
              </w:pBdr>
              <w:spacing w:line="240" w:lineRule="auto"/>
              <w:ind w:right="32"/>
              <w:jc w:val="right"/>
              <w:rPr>
                <w:rFonts w:asciiTheme="majorBidi" w:hAnsiTheme="majorBidi" w:cstheme="majorBidi"/>
                <w:bCs/>
                <w:sz w:val="28"/>
                <w:szCs w:val="28"/>
                <w:cs/>
              </w:rPr>
            </w:pPr>
            <w:r w:rsidRPr="009A4BE6">
              <w:rPr>
                <w:rFonts w:asciiTheme="majorBidi" w:hAnsiTheme="majorBidi" w:cstheme="majorBidi"/>
                <w:bCs/>
                <w:sz w:val="28"/>
                <w:szCs w:val="28"/>
              </w:rPr>
              <w:t>(89,118)</w:t>
            </w:r>
          </w:p>
        </w:tc>
        <w:tc>
          <w:tcPr>
            <w:tcW w:w="1415" w:type="dxa"/>
            <w:shd w:val="clear" w:color="auto" w:fill="auto"/>
            <w:vAlign w:val="bottom"/>
          </w:tcPr>
          <w:p w14:paraId="26204F6B" w14:textId="3D7A6DBA" w:rsidR="00E55458" w:rsidRPr="009A4BE6" w:rsidRDefault="00CA0582" w:rsidP="00E55458">
            <w:pPr>
              <w:pBdr>
                <w:bottom w:val="double" w:sz="4" w:space="1" w:color="auto"/>
              </w:pBdr>
              <w:spacing w:line="240" w:lineRule="auto"/>
              <w:ind w:left="102" w:right="32" w:hanging="90"/>
              <w:jc w:val="right"/>
              <w:rPr>
                <w:rFonts w:asciiTheme="majorBidi" w:hAnsiTheme="majorBidi" w:cstheme="majorBidi"/>
                <w:bCs/>
                <w:sz w:val="28"/>
                <w:szCs w:val="28"/>
                <w:cs/>
              </w:rPr>
            </w:pPr>
            <w:r w:rsidRPr="009A4BE6">
              <w:rPr>
                <w:rFonts w:asciiTheme="majorBidi" w:hAnsiTheme="majorBidi" w:cstheme="majorBidi"/>
                <w:bCs/>
                <w:sz w:val="28"/>
                <w:szCs w:val="28"/>
              </w:rPr>
              <w:t>53,458</w:t>
            </w:r>
          </w:p>
        </w:tc>
        <w:tc>
          <w:tcPr>
            <w:tcW w:w="1415" w:type="dxa"/>
            <w:shd w:val="clear" w:color="auto" w:fill="auto"/>
            <w:vAlign w:val="bottom"/>
          </w:tcPr>
          <w:p w14:paraId="40937C16" w14:textId="2DACF365" w:rsidR="00E55458" w:rsidRPr="009A4BE6" w:rsidRDefault="00E55458" w:rsidP="00E55458">
            <w:pPr>
              <w:pBdr>
                <w:bottom w:val="double" w:sz="4" w:space="1" w:color="auto"/>
              </w:pBdr>
              <w:spacing w:line="240" w:lineRule="auto"/>
              <w:ind w:left="102" w:right="32" w:hanging="90"/>
              <w:jc w:val="right"/>
              <w:rPr>
                <w:rFonts w:asciiTheme="majorBidi" w:hAnsiTheme="majorBidi" w:cstheme="majorBidi"/>
                <w:bCs/>
                <w:sz w:val="28"/>
                <w:szCs w:val="28"/>
              </w:rPr>
            </w:pPr>
            <w:r w:rsidRPr="009A4BE6">
              <w:rPr>
                <w:rFonts w:asciiTheme="majorBidi" w:hAnsiTheme="majorBidi"/>
                <w:bCs/>
                <w:sz w:val="28"/>
                <w:szCs w:val="28"/>
              </w:rPr>
              <w:t>(4,635)</w:t>
            </w:r>
          </w:p>
        </w:tc>
      </w:tr>
      <w:tr w:rsidR="00E55458" w:rsidRPr="009A4BE6" w14:paraId="6F6523B0" w14:textId="77777777" w:rsidTr="009F5F2D">
        <w:trPr>
          <w:trHeight w:val="758"/>
        </w:trPr>
        <w:tc>
          <w:tcPr>
            <w:tcW w:w="3540" w:type="dxa"/>
            <w:vAlign w:val="bottom"/>
          </w:tcPr>
          <w:p w14:paraId="6DF5002A"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6B1432E2"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     shares outstanding (basic)</w:t>
            </w:r>
          </w:p>
        </w:tc>
        <w:tc>
          <w:tcPr>
            <w:tcW w:w="1415" w:type="dxa"/>
            <w:shd w:val="clear" w:color="auto" w:fill="auto"/>
            <w:vAlign w:val="bottom"/>
          </w:tcPr>
          <w:p w14:paraId="00F0EA09" w14:textId="2093B93F" w:rsidR="00E55458" w:rsidRPr="009A4BE6" w:rsidRDefault="00046A64" w:rsidP="00E84888">
            <w:pP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046A64">
              <w:rPr>
                <w:rFonts w:ascii="Angsana New" w:hAnsi="Angsana New" w:hint="cs"/>
                <w:sz w:val="28"/>
                <w:szCs w:val="28"/>
              </w:rPr>
              <w:t>32</w:t>
            </w:r>
            <w:r w:rsidR="00E84888" w:rsidRPr="009A4BE6">
              <w:rPr>
                <w:rFonts w:ascii="Angsana New" w:hAnsi="Angsana New"/>
                <w:sz w:val="28"/>
                <w:szCs w:val="28"/>
              </w:rPr>
              <w:t>,230,528</w:t>
            </w:r>
          </w:p>
        </w:tc>
        <w:tc>
          <w:tcPr>
            <w:tcW w:w="1415" w:type="dxa"/>
            <w:shd w:val="clear" w:color="auto" w:fill="auto"/>
            <w:vAlign w:val="bottom"/>
          </w:tcPr>
          <w:p w14:paraId="354F1E55" w14:textId="730A3E5D" w:rsidR="00E55458" w:rsidRPr="009A4BE6" w:rsidRDefault="00E55458" w:rsidP="00E554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Theme="majorBidi" w:hAnsiTheme="majorBidi" w:cstheme="majorBidi"/>
                <w:bCs/>
                <w:sz w:val="28"/>
                <w:szCs w:val="28"/>
              </w:rPr>
              <w:t>6,875,204</w:t>
            </w:r>
          </w:p>
        </w:tc>
        <w:tc>
          <w:tcPr>
            <w:tcW w:w="1415" w:type="dxa"/>
            <w:shd w:val="clear" w:color="auto" w:fill="auto"/>
            <w:vAlign w:val="bottom"/>
          </w:tcPr>
          <w:p w14:paraId="374B6C29" w14:textId="6C392CF9" w:rsidR="00E55458" w:rsidRPr="009A4BE6" w:rsidRDefault="00E84888" w:rsidP="00E84888">
            <w:pP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9A4BE6">
              <w:rPr>
                <w:rFonts w:ascii="Angsana New" w:hAnsi="Angsana New"/>
                <w:sz w:val="28"/>
                <w:szCs w:val="28"/>
              </w:rPr>
              <w:t>32,230,528</w:t>
            </w:r>
          </w:p>
        </w:tc>
        <w:tc>
          <w:tcPr>
            <w:tcW w:w="1415" w:type="dxa"/>
            <w:shd w:val="clear" w:color="auto" w:fill="auto"/>
            <w:vAlign w:val="bottom"/>
          </w:tcPr>
          <w:p w14:paraId="63813899" w14:textId="73673B47" w:rsidR="00E55458" w:rsidRPr="009A4BE6" w:rsidRDefault="00E55458" w:rsidP="00E554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sz w:val="28"/>
                <w:szCs w:val="28"/>
              </w:rPr>
              <w:t>6,875,204</w:t>
            </w:r>
          </w:p>
        </w:tc>
      </w:tr>
      <w:tr w:rsidR="00E55458" w:rsidRPr="009A4BE6" w14:paraId="36AB4C01" w14:textId="77777777" w:rsidTr="009F5F2D">
        <w:trPr>
          <w:trHeight w:val="644"/>
        </w:trPr>
        <w:tc>
          <w:tcPr>
            <w:tcW w:w="3540" w:type="dxa"/>
            <w:vAlign w:val="bottom"/>
          </w:tcPr>
          <w:p w14:paraId="1CD0BAEE" w14:textId="77777777"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Effect of exercise of warrants to purchase </w:t>
            </w:r>
          </w:p>
          <w:p w14:paraId="7D276B68" w14:textId="0EA00CB6" w:rsidR="00E55458" w:rsidRPr="009A4BE6" w:rsidRDefault="00E55458" w:rsidP="00E55458">
            <w:pPr>
              <w:spacing w:line="320" w:lineRule="exact"/>
              <w:rPr>
                <w:rFonts w:ascii="Angsana New" w:hAnsi="Angsana New"/>
                <w:bCs/>
                <w:sz w:val="28"/>
                <w:szCs w:val="28"/>
              </w:rPr>
            </w:pPr>
            <w:r w:rsidRPr="009A4BE6">
              <w:rPr>
                <w:rFonts w:ascii="Angsana New" w:hAnsi="Angsana New"/>
                <w:bCs/>
                <w:sz w:val="28"/>
                <w:szCs w:val="28"/>
              </w:rPr>
              <w:t xml:space="preserve">     ordinary shares</w:t>
            </w:r>
          </w:p>
        </w:tc>
        <w:tc>
          <w:tcPr>
            <w:tcW w:w="1415" w:type="dxa"/>
            <w:shd w:val="clear" w:color="auto" w:fill="auto"/>
            <w:vAlign w:val="bottom"/>
          </w:tcPr>
          <w:p w14:paraId="6C507548" w14:textId="14A3627A" w:rsidR="00E55458" w:rsidRPr="009A4BE6" w:rsidRDefault="00E84888"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sz w:val="28"/>
                <w:szCs w:val="28"/>
              </w:rPr>
              <w:t>-</w:t>
            </w:r>
          </w:p>
        </w:tc>
        <w:tc>
          <w:tcPr>
            <w:tcW w:w="1415" w:type="dxa"/>
            <w:shd w:val="clear" w:color="auto" w:fill="auto"/>
            <w:vAlign w:val="bottom"/>
          </w:tcPr>
          <w:p w14:paraId="65B038C6" w14:textId="192EE441" w:rsidR="00E55458" w:rsidRPr="009A4BE6" w:rsidRDefault="00E55458"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hint="cs"/>
                <w:sz w:val="28"/>
                <w:szCs w:val="28"/>
                <w:cs/>
              </w:rPr>
              <w:t>-</w:t>
            </w:r>
          </w:p>
        </w:tc>
        <w:tc>
          <w:tcPr>
            <w:tcW w:w="1415" w:type="dxa"/>
            <w:shd w:val="clear" w:color="auto" w:fill="auto"/>
            <w:vAlign w:val="bottom"/>
          </w:tcPr>
          <w:p w14:paraId="347EFA3E" w14:textId="5B059951" w:rsidR="00E55458" w:rsidRPr="009A4BE6" w:rsidRDefault="00E84888"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sz w:val="28"/>
                <w:szCs w:val="28"/>
              </w:rPr>
              <w:t>-</w:t>
            </w:r>
          </w:p>
        </w:tc>
        <w:tc>
          <w:tcPr>
            <w:tcW w:w="1415" w:type="dxa"/>
            <w:shd w:val="clear" w:color="auto" w:fill="auto"/>
            <w:vAlign w:val="bottom"/>
          </w:tcPr>
          <w:p w14:paraId="0652EF19" w14:textId="486D224A" w:rsidR="00E55458" w:rsidRPr="009A4BE6" w:rsidRDefault="00E55458" w:rsidP="00E55458">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A4BE6">
              <w:rPr>
                <w:rFonts w:ascii="Angsana New" w:hAnsi="Angsana New" w:hint="cs"/>
                <w:sz w:val="28"/>
                <w:szCs w:val="28"/>
                <w:cs/>
              </w:rPr>
              <w:t>-</w:t>
            </w:r>
          </w:p>
        </w:tc>
      </w:tr>
      <w:tr w:rsidR="00E55458" w:rsidRPr="009A4BE6" w14:paraId="32D1D8CA" w14:textId="77777777" w:rsidTr="009F5F2D">
        <w:trPr>
          <w:trHeight w:val="758"/>
        </w:trPr>
        <w:tc>
          <w:tcPr>
            <w:tcW w:w="3540" w:type="dxa"/>
            <w:vAlign w:val="bottom"/>
          </w:tcPr>
          <w:p w14:paraId="16171C8A" w14:textId="77777777" w:rsidR="00E55458" w:rsidRPr="009A4BE6" w:rsidRDefault="00E55458" w:rsidP="00E55458">
            <w:pPr>
              <w:spacing w:line="340" w:lineRule="exact"/>
              <w:rPr>
                <w:rFonts w:ascii="Angsana New" w:hAnsi="Angsana New"/>
                <w:bCs/>
                <w:sz w:val="28"/>
                <w:szCs w:val="28"/>
              </w:rPr>
            </w:pPr>
            <w:r w:rsidRPr="009A4BE6">
              <w:rPr>
                <w:rFonts w:ascii="Angsana New" w:hAnsi="Angsana New"/>
                <w:bCs/>
                <w:sz w:val="28"/>
                <w:szCs w:val="28"/>
              </w:rPr>
              <w:t xml:space="preserve">Weighted average number of ordinary </w:t>
            </w:r>
          </w:p>
          <w:p w14:paraId="0FAE8884" w14:textId="77777777" w:rsidR="00E55458" w:rsidRPr="009A4BE6" w:rsidRDefault="00E55458" w:rsidP="00E55458">
            <w:pPr>
              <w:spacing w:line="340" w:lineRule="exact"/>
              <w:rPr>
                <w:rFonts w:ascii="Angsana New" w:hAnsi="Angsana New"/>
                <w:bCs/>
                <w:sz w:val="28"/>
                <w:szCs w:val="28"/>
              </w:rPr>
            </w:pPr>
            <w:r w:rsidRPr="009A4BE6">
              <w:rPr>
                <w:rFonts w:ascii="Angsana New" w:hAnsi="Angsana New"/>
                <w:bCs/>
                <w:sz w:val="28"/>
                <w:szCs w:val="28"/>
              </w:rPr>
              <w:t xml:space="preserve">     shares outstanding (Diluted)</w:t>
            </w:r>
          </w:p>
        </w:tc>
        <w:tc>
          <w:tcPr>
            <w:tcW w:w="1415" w:type="dxa"/>
            <w:shd w:val="clear" w:color="auto" w:fill="auto"/>
          </w:tcPr>
          <w:p w14:paraId="33530693" w14:textId="77777777"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p>
          <w:p w14:paraId="35B7F424" w14:textId="47DA01F2" w:rsidR="00F33CA5" w:rsidRPr="009A4BE6" w:rsidRDefault="00E84888" w:rsidP="00E5545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32,230,528</w:t>
            </w:r>
          </w:p>
        </w:tc>
        <w:tc>
          <w:tcPr>
            <w:tcW w:w="1415" w:type="dxa"/>
            <w:shd w:val="clear" w:color="auto" w:fill="auto"/>
            <w:vAlign w:val="bottom"/>
          </w:tcPr>
          <w:p w14:paraId="6D1DC7CA" w14:textId="47DA4CC0"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6,875,204</w:t>
            </w:r>
          </w:p>
        </w:tc>
        <w:tc>
          <w:tcPr>
            <w:tcW w:w="1415" w:type="dxa"/>
            <w:shd w:val="clear" w:color="auto" w:fill="auto"/>
          </w:tcPr>
          <w:p w14:paraId="339DA807" w14:textId="631465D3"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textAlignment w:val="baseline"/>
              <w:rPr>
                <w:rFonts w:asciiTheme="majorBidi" w:hAnsiTheme="majorBidi" w:cstheme="majorBidi"/>
                <w:bCs/>
                <w:sz w:val="28"/>
                <w:szCs w:val="28"/>
              </w:rPr>
            </w:pPr>
          </w:p>
          <w:p w14:paraId="2A8691DC" w14:textId="53A089D3" w:rsidR="00F33CA5" w:rsidRPr="009A4BE6" w:rsidRDefault="00E84888" w:rsidP="00E84888">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Theme="majorBidi" w:hAnsiTheme="majorBidi" w:cstheme="majorBidi"/>
                <w:bCs/>
                <w:sz w:val="28"/>
                <w:szCs w:val="28"/>
                <w:cs/>
              </w:rPr>
            </w:pPr>
            <w:r w:rsidRPr="009A4BE6">
              <w:rPr>
                <w:rFonts w:asciiTheme="majorBidi" w:hAnsiTheme="majorBidi" w:cstheme="majorBidi"/>
                <w:bCs/>
                <w:sz w:val="28"/>
                <w:szCs w:val="28"/>
              </w:rPr>
              <w:t>32,230,528</w:t>
            </w:r>
          </w:p>
        </w:tc>
        <w:tc>
          <w:tcPr>
            <w:tcW w:w="1415" w:type="dxa"/>
            <w:shd w:val="clear" w:color="auto" w:fill="auto"/>
            <w:vAlign w:val="bottom"/>
          </w:tcPr>
          <w:p w14:paraId="079679F8" w14:textId="4D5B975B"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9A4BE6">
              <w:rPr>
                <w:rFonts w:asciiTheme="majorBidi" w:hAnsiTheme="majorBidi" w:cstheme="majorBidi"/>
                <w:bCs/>
                <w:sz w:val="28"/>
                <w:szCs w:val="28"/>
              </w:rPr>
              <w:t>6,875,204</w:t>
            </w:r>
          </w:p>
        </w:tc>
      </w:tr>
      <w:tr w:rsidR="00E55458" w:rsidRPr="009A4BE6" w14:paraId="42FB8566" w14:textId="77777777" w:rsidTr="009F5F2D">
        <w:trPr>
          <w:trHeight w:val="439"/>
        </w:trPr>
        <w:tc>
          <w:tcPr>
            <w:tcW w:w="3540" w:type="dxa"/>
            <w:vAlign w:val="bottom"/>
          </w:tcPr>
          <w:p w14:paraId="377691FA" w14:textId="77777777" w:rsidR="00E55458" w:rsidRPr="009A4BE6" w:rsidRDefault="00E55458" w:rsidP="00E55458">
            <w:pPr>
              <w:spacing w:line="240" w:lineRule="auto"/>
              <w:rPr>
                <w:rFonts w:ascii="Angsana New" w:hAnsi="Angsana New"/>
                <w:bCs/>
                <w:sz w:val="28"/>
                <w:szCs w:val="28"/>
              </w:rPr>
            </w:pPr>
            <w:r w:rsidRPr="009A4BE6">
              <w:rPr>
                <w:rFonts w:ascii="Angsana New" w:hAnsi="Angsana New"/>
                <w:bCs/>
                <w:sz w:val="28"/>
                <w:szCs w:val="28"/>
              </w:rPr>
              <w:t xml:space="preserve">Diluted </w:t>
            </w:r>
            <w:proofErr w:type="spellStart"/>
            <w:r w:rsidRPr="009A4BE6">
              <w:rPr>
                <w:rFonts w:ascii="Angsana New" w:hAnsi="Angsana New"/>
                <w:bCs/>
                <w:sz w:val="28"/>
                <w:szCs w:val="28"/>
              </w:rPr>
              <w:t>earning</w:t>
            </w:r>
            <w:proofErr w:type="spellEnd"/>
            <w:r w:rsidRPr="009A4BE6">
              <w:rPr>
                <w:rFonts w:ascii="Angsana New" w:hAnsi="Angsana New"/>
                <w:bCs/>
                <w:sz w:val="28"/>
                <w:szCs w:val="28"/>
              </w:rPr>
              <w:t xml:space="preserve"> (loss) per share</w:t>
            </w:r>
          </w:p>
        </w:tc>
        <w:tc>
          <w:tcPr>
            <w:tcW w:w="1415" w:type="dxa"/>
            <w:shd w:val="clear" w:color="auto" w:fill="auto"/>
          </w:tcPr>
          <w:p w14:paraId="5ACB006E" w14:textId="7F3874D7" w:rsidR="00E55458" w:rsidRPr="009A4BE6" w:rsidRDefault="00A2618B" w:rsidP="00E55458">
            <w:pPr>
              <w:pBdr>
                <w:bottom w:val="double" w:sz="4" w:space="1" w:color="auto"/>
              </w:pBdr>
              <w:tabs>
                <w:tab w:val="decimal" w:pos="957"/>
              </w:tabs>
              <w:ind w:firstLine="90"/>
              <w:jc w:val="right"/>
              <w:rPr>
                <w:rFonts w:ascii="Angsana New" w:hAnsi="Angsana New"/>
                <w:bCs/>
                <w:sz w:val="28"/>
                <w:szCs w:val="28"/>
                <w:cs/>
              </w:rPr>
            </w:pPr>
            <w:r w:rsidRPr="009A4BE6">
              <w:rPr>
                <w:rFonts w:ascii="Angsana New" w:hAnsi="Angsana New"/>
                <w:bCs/>
                <w:sz w:val="28"/>
                <w:szCs w:val="28"/>
              </w:rPr>
              <w:t>0.000</w:t>
            </w:r>
            <w:r w:rsidR="00CA0582" w:rsidRPr="009A4BE6">
              <w:rPr>
                <w:rFonts w:ascii="Angsana New" w:hAnsi="Angsana New"/>
                <w:bCs/>
                <w:sz w:val="28"/>
                <w:szCs w:val="28"/>
              </w:rPr>
              <w:t>2</w:t>
            </w:r>
          </w:p>
        </w:tc>
        <w:tc>
          <w:tcPr>
            <w:tcW w:w="1415" w:type="dxa"/>
            <w:shd w:val="clear" w:color="auto" w:fill="auto"/>
            <w:vAlign w:val="center"/>
          </w:tcPr>
          <w:p w14:paraId="38DC6948" w14:textId="70049A06"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A4BE6">
              <w:rPr>
                <w:rFonts w:asciiTheme="majorBidi" w:hAnsiTheme="majorBidi"/>
                <w:bCs/>
                <w:sz w:val="28"/>
                <w:szCs w:val="28"/>
              </w:rPr>
              <w:t>(0.0130)</w:t>
            </w:r>
          </w:p>
        </w:tc>
        <w:tc>
          <w:tcPr>
            <w:tcW w:w="1415" w:type="dxa"/>
            <w:shd w:val="clear" w:color="auto" w:fill="auto"/>
          </w:tcPr>
          <w:p w14:paraId="7ABFC984" w14:textId="4B071450" w:rsidR="00E55458" w:rsidRPr="009A4BE6" w:rsidRDefault="00A2618B"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9A4BE6">
              <w:rPr>
                <w:rFonts w:asciiTheme="majorBidi" w:hAnsiTheme="majorBidi"/>
                <w:bCs/>
                <w:sz w:val="28"/>
                <w:szCs w:val="28"/>
              </w:rPr>
              <w:t>0.001</w:t>
            </w:r>
            <w:r w:rsidR="00CA0582" w:rsidRPr="009A4BE6">
              <w:rPr>
                <w:rFonts w:asciiTheme="majorBidi" w:hAnsiTheme="majorBidi"/>
                <w:bCs/>
                <w:sz w:val="28"/>
                <w:szCs w:val="28"/>
              </w:rPr>
              <w:t>7</w:t>
            </w:r>
          </w:p>
        </w:tc>
        <w:tc>
          <w:tcPr>
            <w:tcW w:w="1415" w:type="dxa"/>
            <w:shd w:val="clear" w:color="auto" w:fill="auto"/>
            <w:vAlign w:val="center"/>
          </w:tcPr>
          <w:p w14:paraId="2AA2CF68" w14:textId="64D1D8CA" w:rsidR="00E55458" w:rsidRPr="009A4BE6" w:rsidRDefault="00E55458" w:rsidP="00E55458">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A4BE6">
              <w:rPr>
                <w:rFonts w:asciiTheme="majorBidi" w:hAnsiTheme="majorBidi"/>
                <w:bCs/>
                <w:sz w:val="28"/>
                <w:szCs w:val="28"/>
              </w:rPr>
              <w:t>(0.0007)</w:t>
            </w:r>
          </w:p>
        </w:tc>
      </w:tr>
    </w:tbl>
    <w:p w14:paraId="6DDBEC52" w14:textId="3308F736" w:rsidR="00040F1D" w:rsidRPr="009A4BE6" w:rsidRDefault="00655944" w:rsidP="009F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3"/>
        <w:rPr>
          <w:rFonts w:ascii="Angsana New" w:hAnsi="Angsana New"/>
          <w:sz w:val="28"/>
          <w:szCs w:val="28"/>
        </w:rPr>
      </w:pPr>
      <w:r w:rsidRPr="009A4BE6">
        <w:rPr>
          <w:rFonts w:ascii="Angsana New" w:hAnsi="Angsana New"/>
          <w:sz w:val="28"/>
          <w:szCs w:val="28"/>
        </w:rPr>
        <w:t xml:space="preserve">The </w:t>
      </w:r>
      <w:r w:rsidR="00A478A6">
        <w:rPr>
          <w:rFonts w:ascii="Angsana New" w:hAnsi="Angsana New"/>
          <w:sz w:val="28"/>
          <w:szCs w:val="28"/>
        </w:rPr>
        <w:t xml:space="preserve">company </w:t>
      </w:r>
      <w:r w:rsidRPr="009A4BE6">
        <w:rPr>
          <w:rFonts w:ascii="Angsana New" w:hAnsi="Angsana New"/>
          <w:sz w:val="28"/>
          <w:szCs w:val="28"/>
        </w:rPr>
        <w:t xml:space="preserve">has no effect on diluted earnings per share because there is no fair value of common stock.  Therefore, diluted </w:t>
      </w:r>
      <w:proofErr w:type="spellStart"/>
      <w:r w:rsidRPr="009A4BE6">
        <w:rPr>
          <w:rFonts w:ascii="Angsana New" w:hAnsi="Angsana New"/>
          <w:sz w:val="28"/>
          <w:szCs w:val="28"/>
        </w:rPr>
        <w:t>earning</w:t>
      </w:r>
      <w:proofErr w:type="spellEnd"/>
      <w:r w:rsidRPr="009A4BE6">
        <w:rPr>
          <w:rFonts w:ascii="Angsana New" w:hAnsi="Angsana New"/>
          <w:sz w:val="28"/>
          <w:szCs w:val="28"/>
        </w:rPr>
        <w:t xml:space="preserve"> per share was the same as basic earnings per share.</w:t>
      </w:r>
    </w:p>
    <w:p w14:paraId="4B373F3A" w14:textId="75543EA7" w:rsidR="00A42004" w:rsidRPr="009A4BE6" w:rsidRDefault="001570E8"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lang w:val="en-GB"/>
        </w:rPr>
      </w:pPr>
      <w:r w:rsidRPr="009A4BE6">
        <w:rPr>
          <w:rFonts w:ascii="Angsana New" w:hAnsi="Angsana New"/>
          <w:b/>
          <w:sz w:val="28"/>
          <w:lang w:val="en-GB"/>
        </w:rPr>
        <w:t>COMMITMENT WITH NON-RELATED PARTIES</w:t>
      </w:r>
    </w:p>
    <w:p w14:paraId="21817747" w14:textId="58AED09A" w:rsidR="00A42004" w:rsidRPr="008E78D1" w:rsidRDefault="00E55458"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E55458">
        <w:rPr>
          <w:rFonts w:ascii="Angsana New" w:hAnsi="Angsana New"/>
          <w:bCs/>
          <w:sz w:val="28"/>
          <w:szCs w:val="28"/>
          <w:lang w:val="en-GB"/>
        </w:rPr>
        <w:t xml:space="preserve">As </w:t>
      </w:r>
      <w:proofErr w:type="gramStart"/>
      <w:r w:rsidRPr="00E55458">
        <w:rPr>
          <w:rFonts w:ascii="Angsana New" w:hAnsi="Angsana New"/>
          <w:bCs/>
          <w:sz w:val="28"/>
          <w:szCs w:val="28"/>
          <w:lang w:val="en-GB"/>
        </w:rPr>
        <w:t>at</w:t>
      </w:r>
      <w:proofErr w:type="gramEnd"/>
      <w:r w:rsidRPr="00E55458">
        <w:rPr>
          <w:rFonts w:ascii="Angsana New" w:hAnsi="Angsana New"/>
          <w:bCs/>
          <w:sz w:val="28"/>
          <w:szCs w:val="28"/>
          <w:lang w:val="en-GB"/>
        </w:rPr>
        <w:t xml:space="preserve"> March 31, 202</w:t>
      </w:r>
      <w:r>
        <w:rPr>
          <w:rFonts w:ascii="Angsana New" w:hAnsi="Angsana New"/>
          <w:bCs/>
          <w:sz w:val="28"/>
          <w:szCs w:val="28"/>
        </w:rPr>
        <w:t>2</w:t>
      </w:r>
      <w:r w:rsidR="00A42004" w:rsidRPr="00AD6E54">
        <w:rPr>
          <w:rFonts w:ascii="Angsana New" w:hAnsi="Angsana New"/>
          <w:bCs/>
          <w:sz w:val="28"/>
          <w:szCs w:val="28"/>
          <w:lang w:val="en-GB"/>
        </w:rPr>
        <w:t xml:space="preserve">, the </w:t>
      </w:r>
      <w:r w:rsidR="009F7184">
        <w:rPr>
          <w:rFonts w:ascii="Angsana New" w:hAnsi="Angsana New"/>
          <w:bCs/>
          <w:sz w:val="28"/>
          <w:szCs w:val="28"/>
        </w:rPr>
        <w:t>Group</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632EC4">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shd w:val="clear" w:color="auto" w:fill="auto"/>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66499" w:rsidRPr="00AD6E54" w14:paraId="1B41848E" w14:textId="77777777" w:rsidTr="005A4B0A">
        <w:tc>
          <w:tcPr>
            <w:tcW w:w="5049" w:type="dxa"/>
          </w:tcPr>
          <w:p w14:paraId="7ED24BA1" w14:textId="2C78BEEB" w:rsidR="00166499" w:rsidRPr="00AD6E54" w:rsidRDefault="00166499" w:rsidP="005C6746">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64AC660F" w14:textId="77777777" w:rsidR="00166499" w:rsidRPr="00AD6E54"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AD6E54" w:rsidRDefault="00166499" w:rsidP="005C6746">
            <w:pPr>
              <w:spacing w:line="360" w:lineRule="atLeast"/>
              <w:ind w:hanging="162"/>
              <w:jc w:val="right"/>
              <w:rPr>
                <w:rFonts w:ascii="Angsana New" w:hAnsi="Angsana New"/>
                <w:sz w:val="28"/>
                <w:szCs w:val="28"/>
              </w:rPr>
            </w:pPr>
          </w:p>
        </w:tc>
      </w:tr>
      <w:tr w:rsidR="0008620C" w:rsidRPr="00AD6E54" w14:paraId="0845CC87" w14:textId="77777777" w:rsidTr="005A4B0A">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515D7FB0" w:rsidR="0008620C" w:rsidRPr="00263F43" w:rsidRDefault="00046A64" w:rsidP="0008620C">
            <w:pPr>
              <w:tabs>
                <w:tab w:val="decimal" w:pos="1062"/>
              </w:tabs>
              <w:spacing w:line="360" w:lineRule="atLeast"/>
              <w:ind w:left="162" w:right="72" w:hanging="162"/>
              <w:jc w:val="right"/>
              <w:rPr>
                <w:rFonts w:asciiTheme="majorBidi" w:hAnsiTheme="majorBidi" w:cstheme="majorBidi"/>
                <w:sz w:val="28"/>
                <w:szCs w:val="28"/>
              </w:rPr>
            </w:pPr>
            <w:r w:rsidRPr="00046A64">
              <w:rPr>
                <w:rFonts w:asciiTheme="majorBidi" w:hAnsiTheme="majorBidi" w:cstheme="majorBidi" w:hint="cs"/>
                <w:sz w:val="28"/>
                <w:szCs w:val="28"/>
              </w:rPr>
              <w:t>254</w:t>
            </w:r>
          </w:p>
        </w:tc>
        <w:tc>
          <w:tcPr>
            <w:tcW w:w="2070" w:type="dxa"/>
            <w:shd w:val="clear" w:color="auto" w:fill="auto"/>
            <w:vAlign w:val="bottom"/>
          </w:tcPr>
          <w:p w14:paraId="424FBE56" w14:textId="1171A1C2" w:rsidR="0008620C" w:rsidRPr="00263F43" w:rsidRDefault="00046A64" w:rsidP="0008620C">
            <w:pPr>
              <w:tabs>
                <w:tab w:val="decimal" w:pos="1062"/>
              </w:tabs>
              <w:spacing w:line="360" w:lineRule="atLeast"/>
              <w:ind w:left="162" w:right="72" w:hanging="162"/>
              <w:jc w:val="right"/>
              <w:rPr>
                <w:rFonts w:asciiTheme="majorBidi" w:hAnsiTheme="majorBidi" w:cstheme="majorBidi"/>
                <w:sz w:val="28"/>
                <w:szCs w:val="28"/>
              </w:rPr>
            </w:pPr>
            <w:r w:rsidRPr="00046A64">
              <w:rPr>
                <w:rFonts w:asciiTheme="majorBidi" w:hAnsiTheme="majorBidi" w:cstheme="majorBidi" w:hint="cs"/>
                <w:sz w:val="28"/>
                <w:szCs w:val="28"/>
              </w:rPr>
              <w:t>171</w:t>
            </w:r>
          </w:p>
        </w:tc>
      </w:tr>
      <w:tr w:rsidR="0008620C" w:rsidRPr="00AD6E54" w14:paraId="24548879" w14:textId="77777777" w:rsidTr="005A4B0A">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065691B6" w:rsidR="0008620C" w:rsidRPr="00263F43" w:rsidRDefault="00061B86" w:rsidP="0008620C">
            <w:pPr>
              <w:tabs>
                <w:tab w:val="decimal" w:pos="1062"/>
              </w:tabs>
              <w:spacing w:line="360" w:lineRule="atLeast"/>
              <w:ind w:left="162" w:right="72" w:hanging="162"/>
              <w:jc w:val="right"/>
              <w:rPr>
                <w:rFonts w:asciiTheme="majorBidi" w:hAnsiTheme="majorBidi" w:cstheme="majorBidi"/>
                <w:sz w:val="28"/>
                <w:szCs w:val="28"/>
              </w:rPr>
            </w:pPr>
            <w:r w:rsidRPr="00061B86">
              <w:rPr>
                <w:rFonts w:asciiTheme="majorBidi" w:hAnsiTheme="majorBidi" w:cstheme="majorBidi" w:hint="cs"/>
                <w:sz w:val="28"/>
                <w:szCs w:val="28"/>
              </w:rPr>
              <w:t>5</w:t>
            </w:r>
          </w:p>
        </w:tc>
        <w:tc>
          <w:tcPr>
            <w:tcW w:w="2070" w:type="dxa"/>
            <w:shd w:val="clear" w:color="auto" w:fill="auto"/>
            <w:vAlign w:val="bottom"/>
          </w:tcPr>
          <w:p w14:paraId="2F6A83F1" w14:textId="08918844" w:rsidR="0008620C" w:rsidRPr="00263F43" w:rsidRDefault="00061B86" w:rsidP="0008620C">
            <w:pPr>
              <w:tabs>
                <w:tab w:val="decimal" w:pos="1062"/>
              </w:tabs>
              <w:spacing w:line="360" w:lineRule="atLeast"/>
              <w:ind w:left="162" w:right="72" w:hanging="162"/>
              <w:jc w:val="right"/>
              <w:rPr>
                <w:rFonts w:asciiTheme="majorBidi" w:hAnsiTheme="majorBidi" w:cstheme="majorBidi"/>
                <w:sz w:val="28"/>
                <w:szCs w:val="28"/>
              </w:rPr>
            </w:pPr>
            <w:r w:rsidRPr="00061B86">
              <w:rPr>
                <w:rFonts w:asciiTheme="majorBidi" w:hAnsiTheme="majorBidi" w:cstheme="majorBidi" w:hint="cs"/>
                <w:sz w:val="28"/>
                <w:szCs w:val="28"/>
              </w:rPr>
              <w:t>2</w:t>
            </w:r>
          </w:p>
        </w:tc>
      </w:tr>
      <w:tr w:rsidR="0008620C" w:rsidRPr="00AD6E54" w14:paraId="21845444" w14:textId="77777777" w:rsidTr="005A4B0A">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7C054B78" w:rsidR="0008620C" w:rsidRPr="00263F43" w:rsidRDefault="00061B86"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061B86">
              <w:rPr>
                <w:rFonts w:asciiTheme="majorBidi" w:hAnsiTheme="majorBidi" w:cstheme="majorBidi" w:hint="cs"/>
                <w:sz w:val="28"/>
                <w:szCs w:val="28"/>
              </w:rPr>
              <w:t>524</w:t>
            </w:r>
          </w:p>
        </w:tc>
        <w:tc>
          <w:tcPr>
            <w:tcW w:w="2070" w:type="dxa"/>
            <w:shd w:val="clear" w:color="auto" w:fill="auto"/>
            <w:vAlign w:val="bottom"/>
          </w:tcPr>
          <w:p w14:paraId="22F16389" w14:textId="5142712D" w:rsidR="0008620C" w:rsidRPr="00263F43" w:rsidRDefault="00061B86" w:rsidP="00CE215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061B86">
              <w:rPr>
                <w:rFonts w:asciiTheme="majorBidi" w:hAnsiTheme="majorBidi" w:cstheme="majorBidi" w:hint="cs"/>
                <w:sz w:val="28"/>
                <w:szCs w:val="28"/>
              </w:rPr>
              <w:t>43</w:t>
            </w:r>
          </w:p>
        </w:tc>
      </w:tr>
      <w:tr w:rsidR="0008620C" w:rsidRPr="00AD6E54" w14:paraId="3E197E87" w14:textId="77777777" w:rsidTr="005A4B0A">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30EF1B25" w:rsidR="0008620C" w:rsidRPr="00263F43" w:rsidRDefault="00061B86"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061B86">
              <w:rPr>
                <w:rFonts w:asciiTheme="majorBidi" w:hAnsiTheme="majorBidi" w:cstheme="majorBidi" w:hint="cs"/>
                <w:sz w:val="28"/>
                <w:szCs w:val="28"/>
              </w:rPr>
              <w:t>783</w:t>
            </w:r>
          </w:p>
        </w:tc>
        <w:tc>
          <w:tcPr>
            <w:tcW w:w="2070" w:type="dxa"/>
            <w:tcBorders>
              <w:bottom w:val="nil"/>
            </w:tcBorders>
            <w:shd w:val="clear" w:color="auto" w:fill="auto"/>
            <w:vAlign w:val="bottom"/>
          </w:tcPr>
          <w:p w14:paraId="7C46AAF5" w14:textId="4D71A7A1" w:rsidR="0008620C" w:rsidRPr="00263F43" w:rsidRDefault="00061B86"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061B86">
              <w:rPr>
                <w:rFonts w:asciiTheme="majorBidi" w:hAnsiTheme="majorBidi" w:cstheme="majorBidi" w:hint="cs"/>
                <w:sz w:val="28"/>
                <w:szCs w:val="28"/>
              </w:rPr>
              <w:t>216</w:t>
            </w:r>
          </w:p>
        </w:tc>
      </w:tr>
    </w:tbl>
    <w:p w14:paraId="14AAC27F" w14:textId="77777777" w:rsidR="00632EC4" w:rsidRDefault="00632EC4"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sectPr w:rsidR="00632EC4" w:rsidSect="004C647B">
          <w:pgSz w:w="11909" w:h="16834" w:code="9"/>
          <w:pgMar w:top="1559" w:right="1199" w:bottom="1134" w:left="1440" w:header="709" w:footer="862" w:gutter="0"/>
          <w:cols w:space="720"/>
          <w:docGrid w:linePitch="245"/>
        </w:sectPr>
      </w:pPr>
    </w:p>
    <w:p w14:paraId="06427F56" w14:textId="247AC380" w:rsidR="00B31A0B" w:rsidRPr="006264B4"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264B4">
        <w:rPr>
          <w:rFonts w:ascii="Angsana New" w:hAnsi="Angsana New"/>
          <w:b/>
          <w:sz w:val="28"/>
          <w:szCs w:val="28"/>
          <w:lang w:val="en-GB"/>
        </w:rPr>
        <w:lastRenderedPageBreak/>
        <w:t xml:space="preserve">Credit </w:t>
      </w:r>
      <w:r w:rsidR="00636AAD" w:rsidRPr="006264B4">
        <w:rPr>
          <w:rFonts w:ascii="Angsana New" w:hAnsi="Angsana New"/>
          <w:b/>
          <w:sz w:val="28"/>
          <w:szCs w:val="28"/>
          <w:lang w:val="en-GB"/>
        </w:rPr>
        <w:t>F</w:t>
      </w:r>
      <w:r w:rsidRPr="006264B4">
        <w:rPr>
          <w:rFonts w:ascii="Angsana New" w:hAnsi="Angsana New"/>
          <w:b/>
          <w:sz w:val="28"/>
          <w:szCs w:val="28"/>
          <w:lang w:val="en-GB"/>
        </w:rPr>
        <w:t>acilities</w:t>
      </w:r>
    </w:p>
    <w:p w14:paraId="48FEC531" w14:textId="4A0F717B" w:rsidR="00F02A7E" w:rsidRPr="005013BB" w:rsidRDefault="00A478A6"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A478A6">
        <w:rPr>
          <w:rFonts w:ascii="Angsana New" w:hAnsi="Angsana New"/>
          <w:bCs/>
          <w:sz w:val="28"/>
          <w:szCs w:val="28"/>
          <w:lang w:val="en-GB"/>
        </w:rPr>
        <w:t xml:space="preserve">As at March 31,2022, </w:t>
      </w:r>
      <w:r w:rsidR="00F02A7E" w:rsidRPr="005013BB">
        <w:rPr>
          <w:rFonts w:ascii="Angsana New" w:hAnsi="Angsana New"/>
          <w:bCs/>
          <w:sz w:val="28"/>
          <w:szCs w:val="28"/>
          <w:lang w:val="en-GB"/>
        </w:rPr>
        <w:t xml:space="preserve">the Group have credit facilities </w:t>
      </w:r>
      <w:r w:rsidR="005603E4" w:rsidRPr="005013BB">
        <w:rPr>
          <w:rFonts w:ascii="Angsana New" w:hAnsi="Angsana New"/>
          <w:bCs/>
          <w:sz w:val="28"/>
          <w:szCs w:val="28"/>
          <w:lang w:val="en-GB"/>
        </w:rPr>
        <w:t xml:space="preserve">from a local financial institution </w:t>
      </w:r>
      <w:r w:rsidR="00F02A7E" w:rsidRPr="005013BB">
        <w:rPr>
          <w:rFonts w:ascii="Angsana New" w:hAnsi="Angsana New"/>
          <w:bCs/>
          <w:sz w:val="28"/>
          <w:szCs w:val="28"/>
          <w:lang w:val="en-GB"/>
        </w:rPr>
        <w:t>for working capital of in their projects</w:t>
      </w:r>
      <w:r w:rsidR="005603E4" w:rsidRPr="005013BB">
        <w:rPr>
          <w:rFonts w:ascii="Angsana New" w:hAnsi="Angsana New"/>
          <w:bCs/>
          <w:sz w:val="28"/>
          <w:szCs w:val="28"/>
          <w:lang w:val="en-GB"/>
        </w:rPr>
        <w:t xml:space="preserve"> </w:t>
      </w:r>
      <w:r w:rsidR="00CB216A" w:rsidRPr="005013BB">
        <w:rPr>
          <w:rFonts w:ascii="Angsana New" w:hAnsi="Angsana New"/>
          <w:bCs/>
          <w:sz w:val="28"/>
          <w:szCs w:val="28"/>
          <w:lang w:val="en-GB"/>
        </w:rPr>
        <w:t>totalling</w:t>
      </w:r>
      <w:r w:rsidR="005603E4" w:rsidRPr="00A478A6">
        <w:rPr>
          <w:rFonts w:ascii="Angsana New" w:hAnsi="Angsana New"/>
          <w:bCs/>
          <w:sz w:val="28"/>
          <w:szCs w:val="28"/>
          <w:lang w:val="en-GB"/>
        </w:rPr>
        <w:t xml:space="preserve"> Baht </w:t>
      </w:r>
      <w:r w:rsidR="0011107A" w:rsidRPr="00A478A6">
        <w:rPr>
          <w:rFonts w:ascii="Angsana New" w:hAnsi="Angsana New"/>
          <w:bCs/>
          <w:sz w:val="28"/>
          <w:szCs w:val="28"/>
          <w:lang w:val="en-GB"/>
        </w:rPr>
        <w:t>245</w:t>
      </w:r>
      <w:r w:rsidR="005603E4" w:rsidRPr="00A478A6">
        <w:rPr>
          <w:rFonts w:ascii="Angsana New" w:hAnsi="Angsana New"/>
          <w:bCs/>
          <w:sz w:val="28"/>
          <w:szCs w:val="28"/>
          <w:lang w:val="en-GB"/>
        </w:rPr>
        <w:t xml:space="preserve"> million</w:t>
      </w:r>
      <w:r w:rsidR="005603E4" w:rsidRPr="005013BB">
        <w:rPr>
          <w:rFonts w:ascii="Angsana New" w:hAnsi="Angsana New"/>
          <w:bCs/>
          <w:sz w:val="28"/>
          <w:szCs w:val="28"/>
          <w:lang w:val="en-GB"/>
        </w:rPr>
        <w:t xml:space="preserve">. Such credit facilities have been pledged with </w:t>
      </w:r>
      <w:r w:rsidR="00F02A7E" w:rsidRPr="005013BB">
        <w:rPr>
          <w:rFonts w:ascii="Angsana New" w:hAnsi="Angsana New"/>
          <w:bCs/>
          <w:sz w:val="28"/>
          <w:szCs w:val="28"/>
          <w:lang w:val="en-GB"/>
        </w:rPr>
        <w:t>land</w:t>
      </w:r>
      <w:r w:rsidR="005603E4" w:rsidRPr="005013BB">
        <w:rPr>
          <w:rFonts w:ascii="Angsana New" w:hAnsi="Angsana New"/>
          <w:bCs/>
          <w:sz w:val="28"/>
          <w:szCs w:val="28"/>
          <w:lang w:val="en-GB"/>
        </w:rPr>
        <w:t>,</w:t>
      </w:r>
      <w:r w:rsidR="00F02A7E" w:rsidRPr="005013BB">
        <w:rPr>
          <w:rFonts w:ascii="Angsana New" w:hAnsi="Angsana New"/>
          <w:bCs/>
          <w:sz w:val="28"/>
          <w:szCs w:val="28"/>
          <w:lang w:val="en-GB"/>
        </w:rPr>
        <w:t xml:space="preserve"> build</w:t>
      </w:r>
      <w:r w:rsidR="005603E4" w:rsidRPr="005013BB">
        <w:rPr>
          <w:rFonts w:ascii="Angsana New" w:hAnsi="Angsana New"/>
          <w:bCs/>
          <w:sz w:val="28"/>
          <w:szCs w:val="28"/>
          <w:lang w:val="en-GB"/>
        </w:rPr>
        <w:t>ing</w:t>
      </w:r>
      <w:r w:rsidR="00F02A7E" w:rsidRPr="005013BB">
        <w:rPr>
          <w:rFonts w:ascii="Angsana New" w:hAnsi="Angsana New"/>
          <w:bCs/>
          <w:sz w:val="28"/>
          <w:szCs w:val="28"/>
          <w:lang w:val="en-GB"/>
        </w:rPr>
        <w:t xml:space="preserve"> and shares.</w:t>
      </w:r>
    </w:p>
    <w:p w14:paraId="438468BC" w14:textId="16A4C721" w:rsidR="00B31A0B" w:rsidRPr="005013BB" w:rsidRDefault="00B31A0B"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5013BB">
        <w:rPr>
          <w:rFonts w:ascii="Angsana New" w:hAnsi="Angsana New"/>
          <w:bCs/>
          <w:sz w:val="28"/>
          <w:szCs w:val="28"/>
          <w:lang w:val="en-GB"/>
        </w:rPr>
        <w:t xml:space="preserve">As </w:t>
      </w:r>
      <w:proofErr w:type="gramStart"/>
      <w:r w:rsidRPr="005013BB">
        <w:rPr>
          <w:rFonts w:ascii="Angsana New" w:hAnsi="Angsana New"/>
          <w:bCs/>
          <w:sz w:val="28"/>
          <w:szCs w:val="28"/>
          <w:lang w:val="en-GB"/>
        </w:rPr>
        <w:t>at</w:t>
      </w:r>
      <w:proofErr w:type="gramEnd"/>
      <w:r w:rsidRPr="005013BB">
        <w:rPr>
          <w:rFonts w:ascii="Angsana New" w:hAnsi="Angsana New"/>
          <w:bCs/>
          <w:sz w:val="28"/>
          <w:szCs w:val="28"/>
          <w:lang w:val="en-GB"/>
        </w:rPr>
        <w:t xml:space="preserve"> </w:t>
      </w:r>
      <w:r w:rsidR="00632EC4" w:rsidRPr="005013BB">
        <w:rPr>
          <w:rFonts w:ascii="Angsana New" w:hAnsi="Angsana New"/>
          <w:bCs/>
          <w:sz w:val="28"/>
          <w:szCs w:val="28"/>
          <w:lang w:val="en-GB"/>
        </w:rPr>
        <w:t>March 31</w:t>
      </w:r>
      <w:r w:rsidRPr="005013BB">
        <w:rPr>
          <w:rFonts w:ascii="Angsana New" w:hAnsi="Angsana New"/>
          <w:bCs/>
          <w:sz w:val="28"/>
          <w:szCs w:val="28"/>
          <w:lang w:val="en-GB"/>
        </w:rPr>
        <w:t>, 20</w:t>
      </w:r>
      <w:r w:rsidR="008E78D1" w:rsidRPr="005013BB">
        <w:rPr>
          <w:rFonts w:ascii="Angsana New" w:hAnsi="Angsana New"/>
          <w:bCs/>
          <w:sz w:val="28"/>
          <w:szCs w:val="28"/>
          <w:lang w:val="en-GB"/>
        </w:rPr>
        <w:t>2</w:t>
      </w:r>
      <w:r w:rsidR="00632EC4" w:rsidRPr="005013BB">
        <w:rPr>
          <w:rFonts w:ascii="Angsana New" w:hAnsi="Angsana New"/>
          <w:bCs/>
          <w:sz w:val="28"/>
          <w:szCs w:val="28"/>
          <w:lang w:val="en-GB"/>
        </w:rPr>
        <w:t>2</w:t>
      </w:r>
      <w:r w:rsidRPr="005013BB">
        <w:rPr>
          <w:rFonts w:ascii="Angsana New" w:hAnsi="Angsana New"/>
          <w:bCs/>
          <w:sz w:val="28"/>
          <w:szCs w:val="28"/>
          <w:lang w:val="en-GB"/>
        </w:rPr>
        <w:t>, the Group ha</w:t>
      </w:r>
      <w:r w:rsidR="00636AAD" w:rsidRPr="005013BB">
        <w:rPr>
          <w:rFonts w:ascii="Angsana New" w:hAnsi="Angsana New"/>
          <w:bCs/>
          <w:sz w:val="28"/>
          <w:szCs w:val="28"/>
          <w:lang w:val="en-GB"/>
        </w:rPr>
        <w:t>s</w:t>
      </w:r>
      <w:r w:rsidRPr="005013BB">
        <w:rPr>
          <w:rFonts w:ascii="Angsana New" w:hAnsi="Angsana New"/>
          <w:bCs/>
          <w:sz w:val="28"/>
          <w:szCs w:val="28"/>
          <w:lang w:val="en-GB"/>
        </w:rPr>
        <w:t xml:space="preserve"> </w:t>
      </w:r>
      <w:r w:rsidR="00475B9C" w:rsidRPr="005013BB">
        <w:rPr>
          <w:rFonts w:ascii="Angsana New" w:hAnsi="Angsana New"/>
          <w:bCs/>
          <w:sz w:val="28"/>
          <w:szCs w:val="28"/>
          <w:lang w:val="en-GB"/>
        </w:rPr>
        <w:t xml:space="preserve">entered into a joint-credit facilities agreement for working capital of a Government Agency project which consist of short-term loan and guarantee facilities with a local financial institution totalling Baht </w:t>
      </w:r>
      <w:r w:rsidR="00D33F86">
        <w:rPr>
          <w:rFonts w:ascii="Angsana New" w:hAnsi="Angsana New"/>
          <w:bCs/>
          <w:sz w:val="28"/>
          <w:szCs w:val="28"/>
          <w:lang w:val="en-GB"/>
        </w:rPr>
        <w:t>300</w:t>
      </w:r>
      <w:r w:rsidR="00475B9C" w:rsidRPr="005013BB">
        <w:rPr>
          <w:rFonts w:ascii="Angsana New" w:hAnsi="Angsana New"/>
          <w:bCs/>
          <w:sz w:val="28"/>
          <w:szCs w:val="28"/>
          <w:lang w:val="en-GB"/>
        </w:rPr>
        <w:t xml:space="preserve"> million.</w:t>
      </w:r>
      <w:r w:rsidR="0084140F" w:rsidRPr="005013BB">
        <w:t xml:space="preserve"> </w:t>
      </w:r>
      <w:r w:rsidR="0084140F" w:rsidRPr="005013BB">
        <w:rPr>
          <w:rFonts w:ascii="Angsana New" w:hAnsi="Angsana New"/>
          <w:bCs/>
          <w:sz w:val="28"/>
          <w:szCs w:val="28"/>
          <w:lang w:val="en-GB"/>
        </w:rPr>
        <w:t>Such</w:t>
      </w:r>
      <w:r w:rsidR="005603E4" w:rsidRPr="005013BB">
        <w:rPr>
          <w:rFonts w:ascii="Angsana New" w:hAnsi="Angsana New"/>
          <w:bCs/>
          <w:sz w:val="28"/>
          <w:szCs w:val="28"/>
          <w:lang w:val="en-GB"/>
        </w:rPr>
        <w:t xml:space="preserve"> credit</w:t>
      </w:r>
      <w:r w:rsidR="0084140F" w:rsidRPr="005013BB">
        <w:rPr>
          <w:rFonts w:ascii="Angsana New" w:hAnsi="Angsana New"/>
          <w:bCs/>
          <w:sz w:val="28"/>
          <w:szCs w:val="28"/>
          <w:lang w:val="en-GB"/>
        </w:rPr>
        <w:t xml:space="preserve"> facilities have been pledged with bank deposit of the Company and assignment for benefit of creditor. At the present, the Group has withdrawn in full credit facilities.</w:t>
      </w:r>
    </w:p>
    <w:p w14:paraId="000F9996" w14:textId="53FC7EE2" w:rsidR="00CE2156" w:rsidRPr="00263F43" w:rsidRDefault="008C2AC0"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5013BB">
        <w:rPr>
          <w:rFonts w:ascii="Angsana New" w:hAnsi="Angsana New"/>
          <w:bCs/>
          <w:sz w:val="28"/>
          <w:szCs w:val="28"/>
          <w:lang w:val="en-GB"/>
        </w:rPr>
        <w:t xml:space="preserve">As </w:t>
      </w:r>
      <w:proofErr w:type="gramStart"/>
      <w:r w:rsidRPr="005013BB">
        <w:rPr>
          <w:rFonts w:ascii="Angsana New" w:hAnsi="Angsana New"/>
          <w:bCs/>
          <w:sz w:val="28"/>
          <w:szCs w:val="28"/>
          <w:lang w:val="en-GB"/>
        </w:rPr>
        <w:t>at</w:t>
      </w:r>
      <w:proofErr w:type="gramEnd"/>
      <w:r w:rsidRPr="005013BB">
        <w:rPr>
          <w:rFonts w:ascii="Angsana New" w:hAnsi="Angsana New"/>
          <w:bCs/>
          <w:sz w:val="28"/>
          <w:szCs w:val="28"/>
          <w:lang w:val="en-GB"/>
        </w:rPr>
        <w:t xml:space="preserve"> </w:t>
      </w:r>
      <w:r w:rsidR="00632EC4" w:rsidRPr="005013BB">
        <w:rPr>
          <w:rFonts w:ascii="Angsana New" w:hAnsi="Angsana New"/>
          <w:bCs/>
          <w:sz w:val="28"/>
          <w:szCs w:val="28"/>
          <w:lang w:val="en-GB"/>
        </w:rPr>
        <w:t>March 31</w:t>
      </w:r>
      <w:r w:rsidRPr="005013BB">
        <w:rPr>
          <w:rFonts w:ascii="Angsana New" w:hAnsi="Angsana New"/>
          <w:bCs/>
          <w:sz w:val="28"/>
          <w:szCs w:val="28"/>
          <w:lang w:val="en-GB"/>
        </w:rPr>
        <w:t>, 202</w:t>
      </w:r>
      <w:r w:rsidR="00632EC4" w:rsidRPr="005013BB">
        <w:rPr>
          <w:rFonts w:ascii="Angsana New" w:hAnsi="Angsana New"/>
          <w:bCs/>
          <w:sz w:val="28"/>
          <w:szCs w:val="28"/>
          <w:lang w:val="en-GB"/>
        </w:rPr>
        <w:t>2</w:t>
      </w:r>
      <w:r w:rsidRPr="005013BB">
        <w:rPr>
          <w:rFonts w:ascii="Angsana New" w:hAnsi="Angsana New"/>
          <w:bCs/>
          <w:sz w:val="28"/>
          <w:szCs w:val="28"/>
          <w:lang w:val="en-GB"/>
        </w:rPr>
        <w:t xml:space="preserve">, the Group had credit facilities obtaining from a local financial institution for working capital of in their projects totalling Baht </w:t>
      </w:r>
      <w:r w:rsidR="0011107A">
        <w:rPr>
          <w:rFonts w:ascii="Angsana New" w:hAnsi="Angsana New"/>
          <w:bCs/>
          <w:sz w:val="28"/>
          <w:szCs w:val="28"/>
          <w:lang w:val="en-GB"/>
        </w:rPr>
        <w:t>512</w:t>
      </w:r>
      <w:r w:rsidR="006C3A2E" w:rsidRPr="005013BB">
        <w:rPr>
          <w:rFonts w:ascii="Angsana New" w:hAnsi="Angsana New"/>
          <w:bCs/>
          <w:sz w:val="28"/>
          <w:szCs w:val="28"/>
          <w:lang w:val="en-GB"/>
        </w:rPr>
        <w:t xml:space="preserve"> </w:t>
      </w:r>
      <w:r w:rsidRPr="005013BB">
        <w:rPr>
          <w:rFonts w:ascii="Angsana New" w:hAnsi="Angsana New"/>
          <w:bCs/>
          <w:sz w:val="28"/>
          <w:szCs w:val="28"/>
          <w:lang w:val="en-GB"/>
        </w:rPr>
        <w:t>million. Such credit facilities have been pledged with bank deposit of the Company, land</w:t>
      </w:r>
      <w:r w:rsidRPr="005013BB">
        <w:rPr>
          <w:rFonts w:ascii="Angsana New" w:hAnsi="Angsana New" w:hint="cs"/>
          <w:bCs/>
          <w:sz w:val="28"/>
          <w:szCs w:val="28"/>
          <w:cs/>
          <w:lang w:val="en-GB"/>
        </w:rPr>
        <w:t xml:space="preserve"> </w:t>
      </w:r>
      <w:r w:rsidRPr="005013BB">
        <w:rPr>
          <w:rFonts w:ascii="Angsana New" w:hAnsi="Angsana New"/>
          <w:bCs/>
          <w:sz w:val="28"/>
          <w:szCs w:val="28"/>
        </w:rPr>
        <w:t xml:space="preserve">and </w:t>
      </w:r>
      <w:r w:rsidRPr="005013BB">
        <w:rPr>
          <w:rFonts w:ascii="Angsana New" w:hAnsi="Angsana New"/>
          <w:bCs/>
          <w:sz w:val="28"/>
          <w:szCs w:val="28"/>
          <w:lang w:val="en-GB"/>
        </w:rPr>
        <w:t>building of the related company and a shareholder</w:t>
      </w:r>
      <w:r w:rsidRPr="005013BB">
        <w:rPr>
          <w:rFonts w:ascii="Angsana New" w:hAnsi="Angsana New"/>
          <w:bCs/>
          <w:sz w:val="28"/>
          <w:szCs w:val="28"/>
        </w:rPr>
        <w:t xml:space="preserve">. The credit facility has not withdrawn Baht </w:t>
      </w:r>
      <w:r w:rsidR="0011107A">
        <w:rPr>
          <w:rFonts w:ascii="Angsana New" w:hAnsi="Angsana New"/>
          <w:bCs/>
          <w:sz w:val="28"/>
          <w:szCs w:val="28"/>
        </w:rPr>
        <w:t>259</w:t>
      </w:r>
      <w:r w:rsidR="006C3A2E" w:rsidRPr="005013BB">
        <w:rPr>
          <w:rFonts w:ascii="Angsana New" w:hAnsi="Angsana New"/>
          <w:bCs/>
          <w:sz w:val="28"/>
          <w:szCs w:val="28"/>
        </w:rPr>
        <w:t xml:space="preserve"> </w:t>
      </w:r>
      <w:r w:rsidRPr="005013BB">
        <w:rPr>
          <w:rFonts w:ascii="Angsana New" w:hAnsi="Angsana New"/>
          <w:bCs/>
          <w:sz w:val="28"/>
          <w:szCs w:val="28"/>
        </w:rPr>
        <w:t>million.</w:t>
      </w:r>
    </w:p>
    <w:p w14:paraId="7368F676" w14:textId="79160ED2" w:rsidR="00D94708" w:rsidRPr="00C93D82" w:rsidRDefault="005538A0" w:rsidP="00222F92">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C</w:t>
      </w:r>
      <w:r w:rsidR="00A62F38" w:rsidRPr="00C93D82">
        <w:rPr>
          <w:rFonts w:ascii="Angsana New" w:hAnsi="Angsana New"/>
          <w:b/>
          <w:bCs/>
          <w:caps/>
          <w:sz w:val="28"/>
          <w:szCs w:val="28"/>
          <w:lang w:val="en-GB"/>
        </w:rPr>
        <w:t xml:space="preserve">ONTINGENT LIABILITIES </w:t>
      </w:r>
    </w:p>
    <w:p w14:paraId="1CC413F7" w14:textId="77777777" w:rsidR="005538A0" w:rsidRPr="00282B21" w:rsidRDefault="005538A0" w:rsidP="007E515B">
      <w:pPr>
        <w:tabs>
          <w:tab w:val="clear" w:pos="454"/>
          <w:tab w:val="clear" w:pos="680"/>
        </w:tabs>
        <w:spacing w:before="120" w:after="120"/>
        <w:ind w:left="567"/>
        <w:jc w:val="thaiDistribute"/>
        <w:rPr>
          <w:rFonts w:ascii="Angsana New" w:hAnsi="Angsana New"/>
          <w:b/>
          <w:sz w:val="28"/>
          <w:szCs w:val="28"/>
          <w:lang w:val="en-GB"/>
        </w:rPr>
      </w:pPr>
      <w:r w:rsidRPr="00282B21">
        <w:rPr>
          <w:rFonts w:ascii="Angsana New" w:hAnsi="Angsana New"/>
          <w:bCs/>
          <w:sz w:val="28"/>
          <w:szCs w:val="28"/>
          <w:lang w:val="en-GB"/>
        </w:rPr>
        <w:t>Purchase agreement with a foreign company (“Seller”)</w:t>
      </w:r>
    </w:p>
    <w:p w14:paraId="293EB164" w14:textId="269EEA5B" w:rsidR="005538A0" w:rsidRPr="00282B21" w:rsidRDefault="004915EB"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 xml:space="preserve">Pursuant to the agreement dated September 9, 2013, </w:t>
      </w:r>
      <w:r w:rsidR="00F33CA5" w:rsidRPr="00F33CA5">
        <w:rPr>
          <w:rFonts w:ascii="Angsana New" w:hAnsi="Angsana New"/>
          <w:bCs/>
          <w:lang w:val="en-GB"/>
        </w:rPr>
        <w:t xml:space="preserve">Bliss Intelligence Public Company Limited </w:t>
      </w:r>
      <w:r w:rsidRPr="00282B21">
        <w:rPr>
          <w:rFonts w:ascii="Angsana New" w:hAnsi="Angsana New"/>
          <w:bCs/>
          <w:lang w:val="en-GB"/>
        </w:rPr>
        <w:t xml:space="preserve">(“Buyer”)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w:t>
      </w:r>
      <w:proofErr w:type="gramStart"/>
      <w:r w:rsidRPr="00282B21">
        <w:rPr>
          <w:rFonts w:ascii="Angsana New" w:hAnsi="Angsana New"/>
          <w:bCs/>
          <w:lang w:val="en-GB"/>
        </w:rPr>
        <w:t>in the event that</w:t>
      </w:r>
      <w:proofErr w:type="gramEnd"/>
      <w:r w:rsidRPr="00282B21">
        <w:rPr>
          <w:rFonts w:ascii="Angsana New" w:hAnsi="Angsana New"/>
          <w:bCs/>
          <w:lang w:val="en-GB"/>
        </w:rPr>
        <w:t xml:space="preserve"> the seller fails to deliver the tablets to the Buyer within the deliverable schedule, the Seller will be responsible for the penalty for delayed shipment but not exceeding the amount of penalty of which the Government Agency would charge to the party.  The Seller also </w:t>
      </w:r>
      <w:proofErr w:type="gramStart"/>
      <w:r w:rsidRPr="00282B21">
        <w:rPr>
          <w:rFonts w:ascii="Angsana New" w:hAnsi="Angsana New"/>
          <w:bCs/>
          <w:lang w:val="en-GB"/>
        </w:rPr>
        <w:t>has to</w:t>
      </w:r>
      <w:proofErr w:type="gramEnd"/>
      <w:r w:rsidRPr="00282B21">
        <w:rPr>
          <w:rFonts w:ascii="Angsana New" w:hAnsi="Angsana New"/>
          <w:bCs/>
          <w:lang w:val="en-GB"/>
        </w:rPr>
        <w:t xml:space="preserve">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282B21">
        <w:rPr>
          <w:rFonts w:ascii="Angsana New" w:hAnsi="Angsana New" w:cs="Angsana New"/>
          <w:bCs/>
          <w:lang w:val="en-GB"/>
        </w:rPr>
        <w:t>.</w:t>
      </w:r>
    </w:p>
    <w:p w14:paraId="1B654A42" w14:textId="155C8681" w:rsidR="00F33CA5" w:rsidRPr="00F33CA5" w:rsidRDefault="00956B81" w:rsidP="00632EC4">
      <w:pPr>
        <w:pStyle w:val="MacroText"/>
        <w:numPr>
          <w:ilvl w:val="0"/>
          <w:numId w:val="44"/>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hanging="450"/>
        <w:jc w:val="thaiDistribute"/>
        <w:rPr>
          <w:rFonts w:ascii="Angsana New" w:hAnsi="Angsana New" w:cs="Angsana New"/>
          <w:bCs/>
          <w:lang w:val="en-GB"/>
        </w:rPr>
      </w:pPr>
      <w:r>
        <w:rPr>
          <w:rFonts w:ascii="Angsana New" w:hAnsi="Angsana New"/>
          <w:bCs/>
          <w:lang w:val="en-GB"/>
        </w:rPr>
        <w:br w:type="column"/>
      </w:r>
      <w:r w:rsidR="006D7924" w:rsidRPr="00282B21">
        <w:rPr>
          <w:rFonts w:ascii="Angsana New" w:hAnsi="Angsana New"/>
          <w:bCs/>
          <w:lang w:val="en-GB"/>
        </w:rPr>
        <w:lastRenderedPageBreak/>
        <w:t>And during the year</w:t>
      </w:r>
      <w:r w:rsidR="004915EB" w:rsidRPr="00282B21">
        <w:rPr>
          <w:rFonts w:ascii="Angsana New" w:hAnsi="Angsana New"/>
          <w:bCs/>
          <w:lang w:val="en-GB"/>
        </w:rPr>
        <w:t xml:space="preserve"> 2014 to</w:t>
      </w:r>
      <w:r w:rsidR="00587EAE" w:rsidRPr="00282B21">
        <w:rPr>
          <w:rFonts w:ascii="Angsana New" w:hAnsi="Angsana New"/>
          <w:bCs/>
          <w:lang w:val="en-GB"/>
        </w:rPr>
        <w:t xml:space="preserve"> </w:t>
      </w:r>
      <w:r w:rsidR="005F41A5" w:rsidRPr="00282B21">
        <w:rPr>
          <w:rFonts w:ascii="Angsana New" w:hAnsi="Angsana New"/>
          <w:bCs/>
          <w:lang w:val="en-GB"/>
        </w:rPr>
        <w:t>December</w:t>
      </w:r>
      <w:r w:rsidR="00587EAE" w:rsidRPr="00282B21">
        <w:rPr>
          <w:rFonts w:ascii="Angsana New" w:hAnsi="Angsana New"/>
          <w:bCs/>
          <w:lang w:val="en-GB"/>
        </w:rPr>
        <w:t xml:space="preserve"> </w:t>
      </w:r>
      <w:r w:rsidR="00D94708" w:rsidRPr="00282B21">
        <w:rPr>
          <w:rFonts w:ascii="Angsana New" w:hAnsi="Angsana New"/>
          <w:bCs/>
          <w:lang w:val="en-GB"/>
        </w:rPr>
        <w:t>3</w:t>
      </w:r>
      <w:r w:rsidR="005F41A5" w:rsidRPr="00282B21">
        <w:rPr>
          <w:rFonts w:ascii="Angsana New" w:hAnsi="Angsana New"/>
          <w:bCs/>
        </w:rPr>
        <w:t>1</w:t>
      </w:r>
      <w:r w:rsidR="00D94708" w:rsidRPr="00282B21">
        <w:rPr>
          <w:rFonts w:ascii="Angsana New" w:hAnsi="Angsana New"/>
          <w:bCs/>
          <w:lang w:val="en-GB"/>
        </w:rPr>
        <w:t xml:space="preserve">, </w:t>
      </w:r>
      <w:r w:rsidR="006D7924" w:rsidRPr="00282B21">
        <w:rPr>
          <w:rFonts w:ascii="Angsana New" w:hAnsi="Angsana New"/>
          <w:bCs/>
          <w:lang w:val="en-GB"/>
        </w:rPr>
        <w:t>2019</w:t>
      </w:r>
      <w:r w:rsidR="004915EB" w:rsidRPr="00282B21">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t>
      </w:r>
    </w:p>
    <w:p w14:paraId="4EAB5DB3" w14:textId="39916F3D" w:rsidR="00350E93" w:rsidRPr="00282B21" w:rsidRDefault="004915EB" w:rsidP="00F33CA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cs="Angsana New"/>
          <w:bCs/>
          <w:lang w:val="en-GB"/>
        </w:rPr>
      </w:pPr>
      <w:r w:rsidRPr="00282B21">
        <w:rPr>
          <w:rFonts w:ascii="Angsana New" w:hAnsi="Angsana New"/>
          <w:bCs/>
          <w:lang w:val="en-GB"/>
        </w:rPr>
        <w:t xml:space="preserve">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282B21">
        <w:rPr>
          <w:rFonts w:ascii="Angsana New" w:hAnsi="Angsana New"/>
          <w:bCs/>
          <w:lang w:val="en-GB"/>
        </w:rPr>
        <w:t>25</w:t>
      </w:r>
      <w:r w:rsidRPr="00282B21">
        <w:rPr>
          <w:rFonts w:ascii="Angsana New" w:hAnsi="Angsana New"/>
          <w:bCs/>
          <w:lang w:val="en-GB"/>
        </w:rPr>
        <w:t xml:space="preserve"> million</w:t>
      </w:r>
      <w:r w:rsidR="00D803A8" w:rsidRPr="00282B21">
        <w:rPr>
          <w:rFonts w:ascii="Angsana New" w:hAnsi="Angsana New" w:cs="Angsana New"/>
          <w:bCs/>
          <w:lang w:val="en-GB"/>
        </w:rPr>
        <w:t>.</w:t>
      </w:r>
    </w:p>
    <w:p w14:paraId="227D0394" w14:textId="09FF87B0" w:rsidR="00350E93" w:rsidRPr="00744E48" w:rsidRDefault="004915EB" w:rsidP="00744E48">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 xml:space="preserve">As the letter of the foreign company’s legal consultant (“the seller”) dated March 25, </w:t>
      </w:r>
      <w:proofErr w:type="gramStart"/>
      <w:r w:rsidRPr="00282B21">
        <w:rPr>
          <w:rFonts w:ascii="Angsana New" w:hAnsi="Angsana New"/>
          <w:bCs/>
          <w:lang w:val="en-GB"/>
        </w:rPr>
        <w:t>2014</w:t>
      </w:r>
      <w:proofErr w:type="gramEnd"/>
      <w:r w:rsidRPr="00282B21">
        <w:rPr>
          <w:rFonts w:ascii="Angsana New" w:hAnsi="Angsana New"/>
          <w:bCs/>
          <w:lang w:val="en-GB"/>
        </w:rPr>
        <w:t xml:space="preserve">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282B21">
        <w:rPr>
          <w:rFonts w:ascii="Angsana New" w:hAnsi="Angsana New"/>
          <w:bCs/>
          <w:lang w:val="en-GB"/>
        </w:rPr>
        <w:t>joinly</w:t>
      </w:r>
      <w:proofErr w:type="spellEnd"/>
      <w:r w:rsidRPr="00282B21">
        <w:rPr>
          <w:rFonts w:ascii="Angsana New" w:hAnsi="Angsana New"/>
          <w:bCs/>
          <w:lang w:val="en-GB"/>
        </w:rPr>
        <w:t xml:space="preserve"> indemnified the rest </w:t>
      </w:r>
      <w:proofErr w:type="gramStart"/>
      <w:r w:rsidRPr="00282B21">
        <w:rPr>
          <w:rFonts w:ascii="Angsana New" w:hAnsi="Angsana New"/>
          <w:bCs/>
          <w:lang w:val="en-GB"/>
        </w:rPr>
        <w:t>amount</w:t>
      </w:r>
      <w:proofErr w:type="gramEnd"/>
      <w:r w:rsidRPr="00282B21">
        <w:rPr>
          <w:rFonts w:ascii="Angsana New" w:hAnsi="Angsana New"/>
          <w:bCs/>
          <w:lang w:val="en-GB"/>
        </w:rPr>
        <w:t xml:space="preserve"> of tablets of 404,072 units (407,062 units under the agreement less 2,990 units of the part of payment) including payable the amount claimed incurred at the present and in the future, warehouse rental and others</w:t>
      </w:r>
      <w:r w:rsidRPr="00282B21">
        <w:rPr>
          <w:rFonts w:ascii="Angsana New" w:hAnsi="Angsana New" w:cs="Angsana New"/>
          <w:bCs/>
          <w:lang w:val="en-GB"/>
        </w:rPr>
        <w:t>.</w:t>
      </w:r>
    </w:p>
    <w:p w14:paraId="3DFEEE8B" w14:textId="20CE3968" w:rsidR="00E73132" w:rsidRPr="00744E48" w:rsidRDefault="00CE0834" w:rsidP="00744E48">
      <w:pPr>
        <w:tabs>
          <w:tab w:val="clear" w:pos="454"/>
          <w:tab w:val="clear" w:pos="680"/>
        </w:tabs>
        <w:spacing w:before="120" w:after="120"/>
        <w:ind w:left="567"/>
        <w:jc w:val="thaiDistribute"/>
        <w:rPr>
          <w:rFonts w:ascii="Angsana New" w:hAnsi="Angsana New"/>
          <w:bCs/>
          <w:sz w:val="28"/>
          <w:szCs w:val="28"/>
          <w:lang w:val="en-GB"/>
        </w:rPr>
      </w:pPr>
      <w:r w:rsidRPr="00744E48">
        <w:rPr>
          <w:rFonts w:ascii="Angsana New" w:hAnsi="Angsana New"/>
          <w:bCs/>
          <w:sz w:val="28"/>
          <w:szCs w:val="28"/>
          <w:lang w:val="en-GB"/>
        </w:rPr>
        <w:t>Sale agreement for tablets with a Public Company or (“Buyer”)</w:t>
      </w:r>
    </w:p>
    <w:p w14:paraId="7812296D" w14:textId="77777777" w:rsidR="00CE0834" w:rsidRPr="00282B21"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282B21">
        <w:rPr>
          <w:rFonts w:ascii="Angsana New" w:hAnsi="Angsana New" w:cs="Angsana New"/>
          <w:bCs/>
          <w:lang w:val="en-GB"/>
        </w:rPr>
        <w:t xml:space="preserve"> </w:t>
      </w:r>
      <w:r w:rsidR="00CF02EC" w:rsidRPr="00282B21">
        <w:rPr>
          <w:rFonts w:ascii="Angsana New" w:hAnsi="Angsana New" w:cs="Angsana New"/>
          <w:bCs/>
          <w:lang w:val="en-GB"/>
        </w:rPr>
        <w:t xml:space="preserve">On </w:t>
      </w:r>
      <w:r w:rsidR="00CE0834" w:rsidRPr="00282B21">
        <w:rPr>
          <w:rFonts w:ascii="Angsana New" w:hAnsi="Angsana New" w:cs="Angsana New"/>
          <w:bCs/>
          <w:lang w:val="en-GB"/>
        </w:rPr>
        <w:t xml:space="preserve">September </w:t>
      </w:r>
      <w:r w:rsidR="00CF02EC" w:rsidRPr="00282B21">
        <w:rPr>
          <w:rFonts w:ascii="Angsana New" w:hAnsi="Angsana New" w:cs="Angsana New"/>
          <w:bCs/>
          <w:lang w:val="en-GB"/>
        </w:rPr>
        <w:t xml:space="preserve">26, </w:t>
      </w:r>
      <w:r w:rsidR="00CE0834" w:rsidRPr="00282B21">
        <w:rPr>
          <w:rFonts w:ascii="Angsana New" w:hAnsi="Angsana New" w:cs="Angsana New"/>
          <w:bCs/>
          <w:lang w:val="en-GB"/>
        </w:rPr>
        <w:t xml:space="preserve">2013, the Company (“Seller”) entered into a sale agreement for tablet with a public company   </w:t>
      </w:r>
      <w:proofErr w:type="gramStart"/>
      <w:r w:rsidR="00CE0834" w:rsidRPr="00282B21">
        <w:rPr>
          <w:rFonts w:ascii="Angsana New" w:hAnsi="Angsana New" w:cs="Angsana New"/>
          <w:bCs/>
          <w:lang w:val="en-GB"/>
        </w:rPr>
        <w:t xml:space="preserve">   (</w:t>
      </w:r>
      <w:proofErr w:type="gramEnd"/>
      <w:r w:rsidR="00CE0834" w:rsidRPr="00282B21">
        <w:rPr>
          <w:rFonts w:ascii="Angsana New" w:hAnsi="Angsana New" w:cs="Angsana New"/>
          <w:bCs/>
          <w:lang w:val="en-GB"/>
        </w:rPr>
        <w:t>“Buyer”) in the amount of 407,062 sets for submitting to the Office of the Basic Education Commission (“Government Agency”), requiring completely deli</w:t>
      </w:r>
      <w:r w:rsidR="00CF02EC" w:rsidRPr="00282B21">
        <w:rPr>
          <w:rFonts w:ascii="Angsana New" w:hAnsi="Angsana New" w:cs="Angsana New"/>
          <w:bCs/>
          <w:lang w:val="en-GB"/>
        </w:rPr>
        <w:t xml:space="preserve">verable within </w:t>
      </w:r>
      <w:r w:rsidR="00CE0834" w:rsidRPr="00282B21">
        <w:rPr>
          <w:rFonts w:ascii="Angsana New" w:hAnsi="Angsana New" w:cs="Angsana New"/>
          <w:bCs/>
          <w:lang w:val="en-GB"/>
        </w:rPr>
        <w:t xml:space="preserve">December </w:t>
      </w:r>
      <w:r w:rsidR="00CF02EC" w:rsidRPr="00282B21">
        <w:rPr>
          <w:rFonts w:ascii="Angsana New" w:hAnsi="Angsana New" w:cs="Angsana New"/>
          <w:bCs/>
          <w:lang w:val="en-GB"/>
        </w:rPr>
        <w:t xml:space="preserve">22, </w:t>
      </w:r>
      <w:r w:rsidR="00CE0834" w:rsidRPr="00282B21">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282B21">
        <w:rPr>
          <w:rFonts w:ascii="Angsana New" w:hAnsi="Angsana New" w:cs="Angsana New"/>
          <w:bCs/>
          <w:lang w:val="en-GB"/>
        </w:rPr>
        <w:t>deliver</w:t>
      </w:r>
      <w:r w:rsidR="00CE0834" w:rsidRPr="00282B21">
        <w:rPr>
          <w:rFonts w:ascii="Angsana New" w:hAnsi="Angsana New" w:cs="Angsana New"/>
          <w:bCs/>
          <w:lang w:val="en-GB"/>
        </w:rPr>
        <w:t xml:space="preserve"> 2,990 tablets or in the </w:t>
      </w:r>
      <w:proofErr w:type="gramStart"/>
      <w:r w:rsidR="00CE0834" w:rsidRPr="00282B21">
        <w:rPr>
          <w:rFonts w:ascii="Angsana New" w:hAnsi="Angsana New" w:cs="Angsana New"/>
          <w:bCs/>
          <w:lang w:val="en-GB"/>
        </w:rPr>
        <w:t>amount</w:t>
      </w:r>
      <w:proofErr w:type="gramEnd"/>
      <w:r w:rsidR="00CE0834" w:rsidRPr="00282B21">
        <w:rPr>
          <w:rFonts w:ascii="Angsana New" w:hAnsi="Angsana New" w:cs="Angsana New"/>
          <w:bCs/>
          <w:lang w:val="en-GB"/>
        </w:rPr>
        <w:t xml:space="preserve"> of Baht 5.54 million.</w:t>
      </w:r>
    </w:p>
    <w:p w14:paraId="6BCC401E" w14:textId="19A0BB70" w:rsidR="00CE0834" w:rsidRDefault="00956B81" w:rsidP="00A72E5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bCs/>
          <w:lang w:val="en-GB"/>
        </w:rPr>
      </w:pPr>
      <w:r>
        <w:rPr>
          <w:rFonts w:ascii="Angsana New" w:hAnsi="Angsana New" w:cs="Angsana New"/>
          <w:bCs/>
          <w:lang w:val="en-GB"/>
        </w:rPr>
        <w:br w:type="column"/>
      </w:r>
      <w:r w:rsidR="00CE0834" w:rsidRPr="00A72E59">
        <w:rPr>
          <w:rFonts w:ascii="Angsana New" w:hAnsi="Angsana New" w:cs="Angsana New"/>
          <w:bCs/>
          <w:lang w:val="en-GB"/>
        </w:rPr>
        <w:lastRenderedPageBreak/>
        <w:t xml:space="preserve">Therefore, the Company was unable to deliver the tablets to the Buyer </w:t>
      </w:r>
      <w:r w:rsidR="00C86A10" w:rsidRPr="00A72E59">
        <w:rPr>
          <w:rFonts w:ascii="Angsana New" w:hAnsi="Angsana New" w:cs="Angsana New"/>
          <w:bCs/>
          <w:lang w:val="en-GB"/>
        </w:rPr>
        <w:t>according to the original schedule in the contract</w:t>
      </w:r>
      <w:r w:rsidR="00CE0834" w:rsidRPr="00A72E59">
        <w:rPr>
          <w:rFonts w:ascii="Angsana New" w:hAnsi="Angsana New" w:cs="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72E59">
        <w:rPr>
          <w:rFonts w:ascii="Angsana New" w:hAnsi="Angsana New" w:cs="Angsana New"/>
          <w:bCs/>
          <w:lang w:val="en-GB"/>
        </w:rPr>
        <w:t>ncy as counterparty and requested to extend the delivery of goods for</w:t>
      </w:r>
      <w:r w:rsidR="003D27AF" w:rsidRPr="00A72E59">
        <w:rPr>
          <w:rFonts w:ascii="Angsana New" w:hAnsi="Angsana New" w:cs="Angsana New" w:hint="cs"/>
          <w:bCs/>
          <w:cs/>
          <w:lang w:val="en-GB"/>
        </w:rPr>
        <w:t xml:space="preserve"> </w:t>
      </w:r>
      <w:r w:rsidR="003D27AF" w:rsidRPr="00A72E59">
        <w:rPr>
          <w:rFonts w:ascii="Angsana New" w:hAnsi="Angsana New" w:cs="Angsana New"/>
          <w:bCs/>
          <w:lang w:val="en-GB"/>
        </w:rPr>
        <w:t xml:space="preserve">comply with agreement. </w:t>
      </w:r>
      <w:r w:rsidR="00230E9C" w:rsidRPr="00A72E59">
        <w:rPr>
          <w:rFonts w:ascii="Angsana New" w:hAnsi="Angsana New" w:cs="Angsana New"/>
          <w:bCs/>
          <w:lang w:val="en-GB"/>
        </w:rPr>
        <w:t xml:space="preserve">Subsequently, on </w:t>
      </w:r>
      <w:r w:rsidR="00CE0834" w:rsidRPr="00A72E59">
        <w:rPr>
          <w:rFonts w:ascii="Angsana New" w:hAnsi="Angsana New" w:cs="Angsana New"/>
          <w:bCs/>
          <w:lang w:val="en-GB"/>
        </w:rPr>
        <w:t xml:space="preserve">March </w:t>
      </w:r>
      <w:r w:rsidR="00230E9C" w:rsidRPr="00A72E59">
        <w:rPr>
          <w:rFonts w:ascii="Angsana New" w:hAnsi="Angsana New" w:cs="Angsana New"/>
          <w:bCs/>
          <w:lang w:val="en-GB"/>
        </w:rPr>
        <w:t>3</w:t>
      </w:r>
      <w:r w:rsidR="00E053FA" w:rsidRPr="00A72E59">
        <w:rPr>
          <w:rFonts w:ascii="Angsana New" w:hAnsi="Angsana New" w:cs="Angsana New"/>
          <w:bCs/>
          <w:lang w:val="en-GB"/>
        </w:rPr>
        <w:t>1</w:t>
      </w:r>
      <w:r w:rsidR="00230E9C" w:rsidRPr="00A72E59">
        <w:rPr>
          <w:rFonts w:ascii="Angsana New" w:hAnsi="Angsana New" w:cs="Angsana New"/>
          <w:bCs/>
          <w:lang w:val="en-GB"/>
        </w:rPr>
        <w:t xml:space="preserve">, </w:t>
      </w:r>
      <w:r w:rsidR="00CE0834" w:rsidRPr="00A72E59">
        <w:rPr>
          <w:rFonts w:ascii="Angsana New" w:hAnsi="Angsana New" w:cs="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72E59">
        <w:rPr>
          <w:rFonts w:ascii="Angsana New" w:hAnsi="Angsana New" w:cs="Angsana New"/>
          <w:bCs/>
          <w:lang w:val="en-GB"/>
        </w:rPr>
        <w:t xml:space="preserve">fective on </w:t>
      </w:r>
      <w:r w:rsidR="00CE0834" w:rsidRPr="00A72E59">
        <w:rPr>
          <w:rFonts w:ascii="Angsana New" w:hAnsi="Angsana New" w:cs="Angsana New"/>
          <w:bCs/>
          <w:lang w:val="en-GB"/>
        </w:rPr>
        <w:t xml:space="preserve">April </w:t>
      </w:r>
      <w:r w:rsidR="00230E9C" w:rsidRPr="00A72E59">
        <w:rPr>
          <w:rFonts w:ascii="Angsana New" w:hAnsi="Angsana New" w:cs="Angsana New"/>
          <w:bCs/>
          <w:lang w:val="en-GB"/>
        </w:rPr>
        <w:t xml:space="preserve">30, </w:t>
      </w:r>
      <w:r w:rsidR="00CE0834" w:rsidRPr="00A72E59">
        <w:rPr>
          <w:rFonts w:ascii="Angsana New" w:hAnsi="Angsana New" w:cs="Angsana New"/>
          <w:bCs/>
          <w:lang w:val="en-GB"/>
        </w:rPr>
        <w:t>2014, and to</w:t>
      </w:r>
      <w:r w:rsidR="00CE0834" w:rsidRPr="00282B21">
        <w:rPr>
          <w:rFonts w:ascii="Angsana New" w:hAnsi="Angsana New"/>
          <w:bCs/>
          <w:lang w:val="en-GB"/>
        </w:rPr>
        <w:t xml:space="preserve"> reserve the right for claims on breach of agreement.</w:t>
      </w:r>
    </w:p>
    <w:p w14:paraId="15C4B31D" w14:textId="0D9E0A55" w:rsidR="004844B0" w:rsidRPr="00C7004B" w:rsidRDefault="004844B0" w:rsidP="00344F4F">
      <w:pPr>
        <w:spacing w:before="120" w:after="120"/>
        <w:ind w:left="360"/>
        <w:jc w:val="thaiDistribute"/>
        <w:rPr>
          <w:rFonts w:ascii="Angsana New" w:hAnsi="Angsana New"/>
          <w:b/>
          <w:sz w:val="28"/>
          <w:szCs w:val="28"/>
          <w:lang w:val="en-GB"/>
        </w:rPr>
      </w:pPr>
      <w:r w:rsidRPr="00C7004B">
        <w:rPr>
          <w:rFonts w:ascii="Angsana New" w:hAnsi="Angsana New"/>
          <w:b/>
          <w:sz w:val="28"/>
          <w:szCs w:val="28"/>
          <w:lang w:val="en-GB"/>
        </w:rPr>
        <w:t>Management opinion</w:t>
      </w:r>
    </w:p>
    <w:p w14:paraId="6F1BD98D" w14:textId="49C7EF1D" w:rsidR="003F5E66" w:rsidRPr="00344F4F" w:rsidRDefault="003F5E66" w:rsidP="003346EC">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344F4F">
        <w:rPr>
          <w:rFonts w:ascii="Angsana New" w:hAnsi="Angsana New"/>
          <w:bCs/>
          <w:sz w:val="28"/>
          <w:szCs w:val="28"/>
          <w:lang w:val="en-GB"/>
        </w:rPr>
        <w:t xml:space="preserve">As </w:t>
      </w:r>
      <w:r w:rsidRPr="00956B81">
        <w:rPr>
          <w:rFonts w:ascii="Angsana New" w:hAnsi="Angsana New"/>
          <w:bCs/>
          <w:sz w:val="28"/>
          <w:szCs w:val="28"/>
          <w:lang w:val="en-GB"/>
        </w:rPr>
        <w:t xml:space="preserve">of </w:t>
      </w:r>
      <w:r w:rsidR="00632EC4" w:rsidRPr="00956B81">
        <w:rPr>
          <w:rFonts w:ascii="Angsana New" w:hAnsi="Angsana New"/>
          <w:bCs/>
          <w:sz w:val="28"/>
          <w:szCs w:val="28"/>
          <w:lang w:val="en-GB"/>
        </w:rPr>
        <w:t>May</w:t>
      </w:r>
      <w:r w:rsidR="00F21DEA" w:rsidRPr="00956B81">
        <w:rPr>
          <w:rFonts w:ascii="Angsana New" w:hAnsi="Angsana New"/>
          <w:bCs/>
          <w:sz w:val="28"/>
          <w:szCs w:val="28"/>
          <w:lang w:val="en-GB"/>
        </w:rPr>
        <w:t xml:space="preserve"> </w:t>
      </w:r>
      <w:r w:rsidR="008F4889" w:rsidRPr="00956B81">
        <w:rPr>
          <w:rFonts w:ascii="Angsana New" w:hAnsi="Angsana New"/>
          <w:bCs/>
          <w:sz w:val="28"/>
          <w:szCs w:val="28"/>
          <w:lang w:val="en-GB"/>
        </w:rPr>
        <w:t>1</w:t>
      </w:r>
      <w:r w:rsidR="009E6203">
        <w:rPr>
          <w:rFonts w:ascii="Angsana New" w:hAnsi="Angsana New"/>
          <w:bCs/>
          <w:sz w:val="28"/>
          <w:szCs w:val="28"/>
          <w:lang w:val="en-GB"/>
        </w:rPr>
        <w:t>1</w:t>
      </w:r>
      <w:r w:rsidR="00F21DEA" w:rsidRPr="00956B81">
        <w:rPr>
          <w:rFonts w:ascii="Angsana New" w:hAnsi="Angsana New"/>
          <w:bCs/>
          <w:sz w:val="28"/>
          <w:szCs w:val="28"/>
          <w:lang w:val="en-GB"/>
        </w:rPr>
        <w:t>, 2022</w:t>
      </w:r>
      <w:r w:rsidRPr="00344F4F">
        <w:rPr>
          <w:rFonts w:ascii="Angsana New" w:hAnsi="Angsana New"/>
          <w:bCs/>
          <w:sz w:val="28"/>
          <w:szCs w:val="28"/>
          <w:lang w:val="en-GB"/>
        </w:rPr>
        <w:t xml:space="preserve">, the management informed that the Company has been in the process of contacting and negotiating with all relating parties </w:t>
      </w:r>
      <w:proofErr w:type="gramStart"/>
      <w:r w:rsidRPr="00344F4F">
        <w:rPr>
          <w:rFonts w:ascii="Angsana New" w:hAnsi="Angsana New"/>
          <w:bCs/>
          <w:sz w:val="28"/>
          <w:szCs w:val="28"/>
          <w:lang w:val="en-GB"/>
        </w:rPr>
        <w:t>in order to</w:t>
      </w:r>
      <w:proofErr w:type="gramEnd"/>
      <w:r w:rsidRPr="00344F4F">
        <w:rPr>
          <w:rFonts w:ascii="Angsana New" w:hAnsi="Angsana New"/>
          <w:bCs/>
          <w:sz w:val="28"/>
          <w:szCs w:val="28"/>
          <w:lang w:val="en-GB"/>
        </w:rPr>
        <w:t xml:space="preserve"> settle the dispute incurred or may be incurred regarding penalties and compensations including has been taken to recourse other liabilities under the agreement and has collected the fact for considering use the legal right.</w:t>
      </w:r>
    </w:p>
    <w:p w14:paraId="58CB7BA7" w14:textId="1D09CBC6" w:rsidR="00086866" w:rsidRPr="00097622" w:rsidRDefault="00086866" w:rsidP="003346EC">
      <w:pPr>
        <w:tabs>
          <w:tab w:val="clear" w:pos="454"/>
          <w:tab w:val="left" w:pos="810"/>
        </w:tabs>
        <w:spacing w:before="120" w:after="120"/>
        <w:ind w:left="426" w:hanging="66"/>
        <w:jc w:val="thaiDistribute"/>
        <w:rPr>
          <w:rFonts w:ascii="Angsana New" w:hAnsi="Angsana New"/>
          <w:b/>
          <w:sz w:val="28"/>
          <w:szCs w:val="28"/>
          <w:lang w:val="en-GB"/>
        </w:rPr>
      </w:pPr>
      <w:r w:rsidRPr="00097622">
        <w:rPr>
          <w:rFonts w:ascii="Angsana New" w:hAnsi="Angsana New"/>
          <w:b/>
          <w:sz w:val="28"/>
          <w:szCs w:val="28"/>
          <w:lang w:val="en-GB"/>
        </w:rPr>
        <w:t>Preliminary opinion of the Company’s legal consultant</w:t>
      </w:r>
    </w:p>
    <w:p w14:paraId="1153908F" w14:textId="0FB36EE5" w:rsidR="00086866" w:rsidRPr="00282B21" w:rsidRDefault="00086866" w:rsidP="003346EC">
      <w:pPr>
        <w:tabs>
          <w:tab w:val="clear" w:pos="454"/>
          <w:tab w:val="clear" w:pos="680"/>
        </w:tabs>
        <w:spacing w:before="120" w:after="120"/>
        <w:ind w:left="567" w:firstLine="426"/>
        <w:jc w:val="thaiDistribute"/>
        <w:rPr>
          <w:rFonts w:ascii="Angsana New" w:hAnsi="Angsana New" w:cs="EucrosiaUPC"/>
          <w:bCs/>
          <w:sz w:val="28"/>
          <w:szCs w:val="28"/>
          <w:lang w:val="en-GB"/>
        </w:rPr>
      </w:pPr>
      <w:r w:rsidRPr="00282B21">
        <w:rPr>
          <w:rFonts w:ascii="Angsana New" w:hAnsi="Angsana New" w:cs="EucrosiaUPC"/>
          <w:bCs/>
          <w:sz w:val="28"/>
          <w:szCs w:val="28"/>
          <w:lang w:val="en-GB"/>
        </w:rPr>
        <w:t xml:space="preserve">The Company’s legal consultant had an opinion </w:t>
      </w:r>
      <w:proofErr w:type="spellStart"/>
      <w:r w:rsidRPr="00282B21">
        <w:rPr>
          <w:rFonts w:ascii="Angsana New" w:hAnsi="Angsana New" w:cs="EucrosiaUPC"/>
          <w:bCs/>
          <w:sz w:val="28"/>
          <w:szCs w:val="28"/>
          <w:lang w:val="en-GB"/>
        </w:rPr>
        <w:t>summaried</w:t>
      </w:r>
      <w:proofErr w:type="spellEnd"/>
      <w:r w:rsidRPr="00282B21">
        <w:rPr>
          <w:rFonts w:ascii="Angsana New" w:hAnsi="Angsana New" w:cs="EucrosiaUPC"/>
          <w:bCs/>
          <w:sz w:val="28"/>
          <w:szCs w:val="28"/>
          <w:lang w:val="en-GB"/>
        </w:rPr>
        <w:t xml:space="preserve"> as follows:</w:t>
      </w:r>
    </w:p>
    <w:p w14:paraId="4DCD30D3" w14:textId="1ED4B2B1" w:rsidR="006E7E91" w:rsidRDefault="006E7E91" w:rsidP="003346E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 penalty due to delay the delivery to the Buyer as specified in the agreement not more than </w:t>
      </w:r>
      <w:r w:rsidR="002D58A8" w:rsidRPr="00282B21">
        <w:rPr>
          <w:rFonts w:ascii="Angsana New" w:hAnsi="Angsana New" w:cs="Angsana New"/>
          <w:bCs/>
        </w:rPr>
        <w:t>10</w:t>
      </w:r>
      <w:r w:rsidRPr="00282B21">
        <w:rPr>
          <w:rFonts w:ascii="Angsana New" w:hAnsi="Angsana New"/>
          <w:bCs/>
          <w:cs/>
          <w:lang w:val="en-GB"/>
        </w:rPr>
        <w:t>%</w:t>
      </w:r>
      <w:r w:rsidRPr="00282B21">
        <w:rPr>
          <w:rFonts w:ascii="Angsana New" w:hAnsi="Angsana New"/>
          <w:bCs/>
          <w:lang w:val="en-GB"/>
        </w:rPr>
        <w:t xml:space="preserve"> of contract value.</w:t>
      </w:r>
      <w:r w:rsidR="00E73981">
        <w:rPr>
          <w:rFonts w:ascii="Angsana New" w:hAnsi="Angsana New"/>
          <w:bCs/>
          <w:lang w:val="en-GB"/>
        </w:rPr>
        <w:t xml:space="preserve"> </w:t>
      </w:r>
      <w:r w:rsidRPr="00282B21">
        <w:rPr>
          <w:rFonts w:ascii="Angsana New" w:hAnsi="Angsana New"/>
          <w:bCs/>
          <w:lang w:val="en-GB"/>
        </w:rPr>
        <w:t>The court will judge to reduce the penalties according to actual damage.</w:t>
      </w:r>
      <w:r w:rsidR="00E73981">
        <w:rPr>
          <w:rFonts w:ascii="Angsana New" w:hAnsi="Angsana New"/>
          <w:bCs/>
          <w:lang w:val="en-GB"/>
        </w:rPr>
        <w:t xml:space="preserve"> </w:t>
      </w:r>
      <w:r w:rsidRPr="00282B21">
        <w:rPr>
          <w:rFonts w:ascii="Angsana New" w:hAnsi="Angsana New"/>
          <w:bCs/>
          <w:lang w:val="en-GB"/>
        </w:rPr>
        <w:t xml:space="preserve">Therefore, the Company considered to set up allowance for doubtful debt approximately Baht </w:t>
      </w:r>
      <w:r w:rsidR="003B520C">
        <w:rPr>
          <w:rFonts w:ascii="Angsana New" w:hAnsi="Angsana New" w:cs="Angsana New"/>
          <w:bCs/>
          <w:lang w:val="en-GB"/>
        </w:rPr>
        <w:t>37.90</w:t>
      </w:r>
      <w:r w:rsidRPr="00282B21">
        <w:rPr>
          <w:rFonts w:ascii="Angsana New" w:hAnsi="Angsana New"/>
          <w:bCs/>
          <w:lang w:val="en-GB"/>
        </w:rPr>
        <w:t xml:space="preserve"> million.  However, </w:t>
      </w:r>
      <w:proofErr w:type="gramStart"/>
      <w:r w:rsidRPr="00282B21">
        <w:rPr>
          <w:rFonts w:ascii="Angsana New" w:hAnsi="Angsana New"/>
          <w:bCs/>
          <w:lang w:val="en-GB"/>
        </w:rPr>
        <w:t>the such</w:t>
      </w:r>
      <w:proofErr w:type="gramEnd"/>
      <w:r w:rsidRPr="00282B21">
        <w:rPr>
          <w:rFonts w:ascii="Angsana New" w:hAnsi="Angsana New"/>
          <w:bCs/>
          <w:lang w:val="en-GB"/>
        </w:rPr>
        <w:t xml:space="preserve">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53EEAB32" w14:textId="0B9B4F28" w:rsidR="009C676E" w:rsidRPr="00674F44" w:rsidRDefault="00674F44" w:rsidP="003346E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Pr>
          <w:rFonts w:ascii="Angsana New" w:hAnsi="Angsana New"/>
          <w:bCs/>
          <w:lang w:val="en-GB"/>
        </w:rPr>
        <w:t xml:space="preserve">In </w:t>
      </w:r>
      <w:r w:rsidR="006E7E91" w:rsidRPr="00674F44">
        <w:rPr>
          <w:rFonts w:ascii="Angsana New" w:hAnsi="Angsana New"/>
          <w:bCs/>
          <w:lang w:val="en-GB"/>
        </w:rPr>
        <w:t xml:space="preserve">case of terminate the purchase agreement by the manufacturing factory which referred to the Company unacceptance of tablets and no payment the remaining amount including other </w:t>
      </w:r>
      <w:proofErr w:type="spellStart"/>
      <w:proofErr w:type="gramStart"/>
      <w:r w:rsidR="006E7E91" w:rsidRPr="00674F44">
        <w:rPr>
          <w:rFonts w:ascii="Angsana New" w:hAnsi="Angsana New"/>
          <w:bCs/>
          <w:lang w:val="en-GB"/>
        </w:rPr>
        <w:t>expense.However</w:t>
      </w:r>
      <w:proofErr w:type="spellEnd"/>
      <w:proofErr w:type="gramEnd"/>
      <w:r w:rsidR="006E7E91" w:rsidRPr="00674F44">
        <w:rPr>
          <w:rFonts w:ascii="Angsana New" w:hAnsi="Angsana New"/>
          <w:bCs/>
          <w:lang w:val="en-GB"/>
        </w:rPr>
        <w:t xml:space="preserve">,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w:t>
      </w:r>
      <w:proofErr w:type="spellStart"/>
      <w:proofErr w:type="gramStart"/>
      <w:r w:rsidR="006E7E91" w:rsidRPr="00674F44">
        <w:rPr>
          <w:rFonts w:ascii="Angsana New" w:hAnsi="Angsana New"/>
          <w:bCs/>
          <w:lang w:val="en-GB"/>
        </w:rPr>
        <w:t>received.</w:t>
      </w:r>
      <w:r w:rsidR="00AE0446" w:rsidRPr="00674F44">
        <w:rPr>
          <w:rFonts w:ascii="Angsana New" w:hAnsi="Angsana New"/>
          <w:bCs/>
          <w:lang w:val="en-GB"/>
        </w:rPr>
        <w:t>As</w:t>
      </w:r>
      <w:proofErr w:type="spellEnd"/>
      <w:proofErr w:type="gramEnd"/>
      <w:r w:rsidR="00AE0446" w:rsidRPr="00674F44">
        <w:rPr>
          <w:rFonts w:ascii="Angsana New" w:hAnsi="Angsana New"/>
          <w:bCs/>
          <w:lang w:val="en-GB"/>
        </w:rPr>
        <w:t xml:space="preserve"> of </w:t>
      </w:r>
      <w:r w:rsidR="002F1564" w:rsidRPr="00674F44">
        <w:rPr>
          <w:rFonts w:ascii="Angsana New" w:hAnsi="Angsana New"/>
          <w:bCs/>
          <w:lang w:val="en-GB"/>
        </w:rPr>
        <w:t xml:space="preserve"> May</w:t>
      </w:r>
      <w:r w:rsidR="007E0D58" w:rsidRPr="00674F44">
        <w:rPr>
          <w:rFonts w:ascii="Angsana New" w:hAnsi="Angsana New"/>
          <w:bCs/>
          <w:lang w:val="en-GB"/>
        </w:rPr>
        <w:t xml:space="preserve"> </w:t>
      </w:r>
      <w:r w:rsidR="008F4889" w:rsidRPr="00674F44">
        <w:rPr>
          <w:rFonts w:ascii="Angsana New" w:hAnsi="Angsana New"/>
          <w:bCs/>
          <w:lang w:val="en-GB"/>
        </w:rPr>
        <w:t>1</w:t>
      </w:r>
      <w:r w:rsidR="00D32C24" w:rsidRPr="00674F44">
        <w:rPr>
          <w:rFonts w:ascii="Angsana New" w:hAnsi="Angsana New"/>
          <w:bCs/>
          <w:lang w:val="en-GB"/>
        </w:rPr>
        <w:t>1</w:t>
      </w:r>
      <w:r w:rsidR="007E0D58" w:rsidRPr="00674F44">
        <w:rPr>
          <w:rFonts w:ascii="Angsana New" w:hAnsi="Angsana New"/>
          <w:bCs/>
          <w:lang w:val="en-GB"/>
        </w:rPr>
        <w:t>, 202</w:t>
      </w:r>
      <w:r w:rsidR="00F21DEA" w:rsidRPr="00674F44">
        <w:rPr>
          <w:rFonts w:ascii="Angsana New" w:hAnsi="Angsana New"/>
          <w:bCs/>
          <w:lang w:val="en-GB"/>
        </w:rPr>
        <w:t>2</w:t>
      </w:r>
      <w:r w:rsidR="00AE0446" w:rsidRPr="00674F44">
        <w:rPr>
          <w:rFonts w:ascii="Angsana New" w:hAnsi="Angsana New"/>
          <w:bCs/>
          <w:lang w:val="en-GB"/>
        </w:rPr>
        <w:t xml:space="preserve">, </w:t>
      </w:r>
      <w:r w:rsidR="0099745E" w:rsidRPr="00674F44">
        <w:rPr>
          <w:rFonts w:ascii="Angsana New" w:hAnsi="Angsana New"/>
          <w:bCs/>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14A8C300" w:rsidR="009C676E" w:rsidRPr="00674F44" w:rsidRDefault="00385ADD" w:rsidP="003346EC">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426"/>
        <w:jc w:val="thaiDistribute"/>
        <w:rPr>
          <w:rFonts w:ascii="Angsana New" w:hAnsi="Angsana New" w:cs="Angsana New"/>
          <w:bCs/>
          <w:lang w:val="en-GB"/>
        </w:rPr>
      </w:pPr>
      <w:r w:rsidRPr="00674F44">
        <w:rPr>
          <w:rFonts w:ascii="Angsana New" w:hAnsi="Angsana New" w:cs="Angsana New"/>
          <w:bCs/>
          <w:lang w:val="en-GB"/>
        </w:rPr>
        <w:lastRenderedPageBreak/>
        <w:t xml:space="preserve">Therefore, based on </w:t>
      </w:r>
      <w:r w:rsidR="0052658A" w:rsidRPr="00674F44">
        <w:rPr>
          <w:rFonts w:ascii="Angsana New" w:hAnsi="Angsana New" w:cs="Angsana New"/>
          <w:bCs/>
          <w:lang w:val="en-GB"/>
        </w:rPr>
        <w:t>the above matter,</w:t>
      </w:r>
      <w:r w:rsidR="00890B0B" w:rsidRPr="00674F44">
        <w:rPr>
          <w:rFonts w:ascii="Angsana New" w:hAnsi="Angsana New" w:cs="Angsana New" w:hint="cs"/>
          <w:bCs/>
          <w:cs/>
          <w:lang w:val="en-GB"/>
        </w:rPr>
        <w:t xml:space="preserve"> </w:t>
      </w:r>
      <w:r w:rsidR="0052658A" w:rsidRPr="00674F44">
        <w:rPr>
          <w:rFonts w:ascii="Angsana New" w:hAnsi="Angsana New" w:cs="Angsana New"/>
          <w:bCs/>
          <w:lang w:val="en-GB"/>
        </w:rPr>
        <w:t xml:space="preserve">as </w:t>
      </w:r>
      <w:r w:rsidR="00C17EB6" w:rsidRPr="00674F44">
        <w:rPr>
          <w:rFonts w:ascii="Angsana New" w:hAnsi="Angsana New" w:cs="Angsana New"/>
          <w:bCs/>
          <w:lang w:val="en-GB"/>
        </w:rPr>
        <w:t xml:space="preserve">of </w:t>
      </w:r>
      <w:r w:rsidR="002F1564" w:rsidRPr="00674F44">
        <w:rPr>
          <w:rFonts w:ascii="Angsana New" w:hAnsi="Angsana New" w:cs="Angsana New"/>
          <w:bCs/>
          <w:lang w:val="en-GB"/>
        </w:rPr>
        <w:t>May</w:t>
      </w:r>
      <w:r w:rsidR="007E0D58" w:rsidRPr="00674F44">
        <w:rPr>
          <w:rFonts w:ascii="Angsana New" w:hAnsi="Angsana New" w:cs="Angsana New"/>
          <w:bCs/>
          <w:lang w:val="en-GB"/>
        </w:rPr>
        <w:t xml:space="preserve"> </w:t>
      </w:r>
      <w:r w:rsidR="008F4889" w:rsidRPr="00674F44">
        <w:rPr>
          <w:rFonts w:ascii="Angsana New" w:hAnsi="Angsana New" w:cs="Angsana New"/>
          <w:bCs/>
          <w:lang w:val="en-GB"/>
        </w:rPr>
        <w:t>1</w:t>
      </w:r>
      <w:r w:rsidR="006567EB" w:rsidRPr="00674F44">
        <w:rPr>
          <w:rFonts w:ascii="Angsana New" w:hAnsi="Angsana New" w:cs="Angsana New"/>
          <w:bCs/>
          <w:lang w:val="en-GB"/>
        </w:rPr>
        <w:t>1</w:t>
      </w:r>
      <w:r w:rsidR="007E0D58" w:rsidRPr="00674F44">
        <w:rPr>
          <w:rFonts w:ascii="Angsana New" w:hAnsi="Angsana New" w:cs="Angsana New"/>
          <w:bCs/>
          <w:lang w:val="en-GB"/>
        </w:rPr>
        <w:t>, 202</w:t>
      </w:r>
      <w:r w:rsidR="00F21DEA" w:rsidRPr="00674F44">
        <w:rPr>
          <w:rFonts w:ascii="Angsana New" w:hAnsi="Angsana New" w:cs="Angsana New"/>
          <w:bCs/>
          <w:lang w:val="en-GB"/>
        </w:rPr>
        <w:t>2</w:t>
      </w:r>
      <w:r w:rsidR="00981781" w:rsidRPr="00674F44">
        <w:rPr>
          <w:rFonts w:ascii="Angsana New" w:hAnsi="Angsana New" w:cs="Angsana New"/>
          <w:bCs/>
          <w:lang w:val="en-GB"/>
        </w:rPr>
        <w:t>.</w:t>
      </w:r>
      <w:r w:rsidRPr="00674F44">
        <w:rPr>
          <w:rFonts w:ascii="Angsana New" w:hAnsi="Angsana New" w:cs="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w:t>
      </w:r>
      <w:proofErr w:type="gramStart"/>
      <w:r w:rsidRPr="00674F44">
        <w:rPr>
          <w:rFonts w:ascii="Angsana New" w:hAnsi="Angsana New" w:cs="Angsana New"/>
          <w:bCs/>
          <w:lang w:val="en-GB"/>
        </w:rPr>
        <w:t>has to</w:t>
      </w:r>
      <w:proofErr w:type="gramEnd"/>
      <w:r w:rsidRPr="00674F44">
        <w:rPr>
          <w:rFonts w:ascii="Angsana New" w:hAnsi="Angsana New" w:cs="Angsana New"/>
          <w:bCs/>
          <w:lang w:val="en-GB"/>
        </w:rPr>
        <w:t xml:space="preserve">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6567EB" w:rsidRPr="00674F44">
        <w:rPr>
          <w:rFonts w:ascii="Angsana New" w:hAnsi="Angsana New" w:cs="Angsana New"/>
          <w:bCs/>
          <w:lang w:val="en-GB"/>
        </w:rPr>
        <w:t>37.90</w:t>
      </w:r>
      <w:r w:rsidR="00F4015B" w:rsidRPr="00674F44">
        <w:rPr>
          <w:rFonts w:ascii="Angsana New" w:hAnsi="Angsana New" w:cs="Angsana New"/>
          <w:bCs/>
          <w:lang w:val="en-GB"/>
        </w:rPr>
        <w:t xml:space="preserve"> </w:t>
      </w:r>
      <w:r w:rsidRPr="00674F44">
        <w:rPr>
          <w:rFonts w:ascii="Angsana New" w:hAnsi="Angsana New" w:cs="Angsana New"/>
          <w:bCs/>
          <w:lang w:val="en-GB"/>
        </w:rPr>
        <w:t xml:space="preserve">million as </w:t>
      </w:r>
      <w:proofErr w:type="gramStart"/>
      <w:r w:rsidRPr="00674F44">
        <w:rPr>
          <w:rFonts w:ascii="Angsana New" w:hAnsi="Angsana New" w:cs="Angsana New"/>
          <w:bCs/>
          <w:lang w:val="en-GB"/>
        </w:rPr>
        <w:t>at</w:t>
      </w:r>
      <w:proofErr w:type="gramEnd"/>
      <w:r w:rsidRPr="00674F44">
        <w:rPr>
          <w:rFonts w:ascii="Angsana New" w:hAnsi="Angsana New" w:cs="Angsana New"/>
          <w:bCs/>
          <w:lang w:val="en-GB"/>
        </w:rPr>
        <w:t xml:space="preserve"> </w:t>
      </w:r>
      <w:r w:rsidR="002F1564" w:rsidRPr="00674F44">
        <w:rPr>
          <w:rFonts w:ascii="Angsana New" w:hAnsi="Angsana New" w:cs="Angsana New"/>
          <w:bCs/>
          <w:lang w:val="en-GB"/>
        </w:rPr>
        <w:t>Ma</w:t>
      </w:r>
      <w:r w:rsidR="003346EC">
        <w:rPr>
          <w:rFonts w:ascii="Angsana New" w:hAnsi="Angsana New" w:cs="Angsana New"/>
          <w:bCs/>
        </w:rPr>
        <w:t>r</w:t>
      </w:r>
      <w:proofErr w:type="spellStart"/>
      <w:r w:rsidR="002F1564" w:rsidRPr="00674F44">
        <w:rPr>
          <w:rFonts w:ascii="Angsana New" w:hAnsi="Angsana New" w:cs="Angsana New"/>
          <w:bCs/>
          <w:lang w:val="en-GB"/>
        </w:rPr>
        <w:t>ch</w:t>
      </w:r>
      <w:proofErr w:type="spellEnd"/>
      <w:r w:rsidR="005C6802" w:rsidRPr="00674F44">
        <w:rPr>
          <w:rFonts w:ascii="Angsana New" w:hAnsi="Angsana New" w:cs="Angsana New"/>
          <w:bCs/>
          <w:lang w:val="en-GB"/>
        </w:rPr>
        <w:t xml:space="preserve"> </w:t>
      </w:r>
      <w:r w:rsidR="000B4699" w:rsidRPr="00674F44">
        <w:rPr>
          <w:rFonts w:ascii="Angsana New" w:hAnsi="Angsana New" w:cs="Angsana New"/>
          <w:bCs/>
          <w:lang w:val="en-GB"/>
        </w:rPr>
        <w:t>3</w:t>
      </w:r>
      <w:r w:rsidR="005C6802" w:rsidRPr="00674F44">
        <w:rPr>
          <w:rFonts w:ascii="Angsana New" w:hAnsi="Angsana New" w:cs="Angsana New"/>
          <w:bCs/>
          <w:lang w:val="en-GB"/>
        </w:rPr>
        <w:t>1</w:t>
      </w:r>
      <w:r w:rsidR="00981781" w:rsidRPr="00674F44">
        <w:rPr>
          <w:rFonts w:ascii="Angsana New" w:hAnsi="Angsana New" w:cs="Angsana New"/>
          <w:bCs/>
          <w:lang w:val="en-GB"/>
        </w:rPr>
        <w:t>, 20</w:t>
      </w:r>
      <w:r w:rsidR="00512247" w:rsidRPr="00674F44">
        <w:rPr>
          <w:rFonts w:ascii="Angsana New" w:hAnsi="Angsana New" w:cs="Angsana New"/>
          <w:bCs/>
          <w:lang w:val="en-GB"/>
        </w:rPr>
        <w:t>2</w:t>
      </w:r>
      <w:r w:rsidR="002F1564" w:rsidRPr="00674F44">
        <w:rPr>
          <w:rFonts w:ascii="Angsana New" w:hAnsi="Angsana New" w:cs="Angsana New"/>
          <w:bCs/>
          <w:lang w:val="en-GB"/>
        </w:rPr>
        <w:t>2</w:t>
      </w:r>
      <w:r w:rsidRPr="00674F44">
        <w:rPr>
          <w:rFonts w:ascii="Angsana New" w:hAnsi="Angsana New" w:cs="Angsana New"/>
          <w:bCs/>
          <w:cs/>
          <w:lang w:val="en-GB"/>
        </w:rPr>
        <w:t>.</w:t>
      </w:r>
    </w:p>
    <w:p w14:paraId="01D9D7CE" w14:textId="63D22F57" w:rsidR="00833E32" w:rsidRPr="00AD6E54" w:rsidRDefault="00833E32" w:rsidP="00764D70">
      <w:pPr>
        <w:pStyle w:val="MacroText"/>
        <w:tabs>
          <w:tab w:val="clear" w:pos="480"/>
          <w:tab w:val="clear" w:pos="960"/>
          <w:tab w:val="clear" w:pos="1440"/>
          <w:tab w:val="clear" w:pos="1920"/>
          <w:tab w:val="clear" w:pos="2400"/>
          <w:tab w:val="clear" w:pos="2880"/>
          <w:tab w:val="clear" w:pos="3360"/>
          <w:tab w:val="clear" w:pos="3840"/>
          <w:tab w:val="clear" w:pos="4320"/>
          <w:tab w:val="left" w:pos="851"/>
        </w:tabs>
        <w:spacing w:before="120" w:after="120" w:line="280" w:lineRule="atLeast"/>
        <w:ind w:left="426"/>
        <w:jc w:val="thaiDistribute"/>
        <w:rPr>
          <w:rFonts w:ascii="Angsana New" w:hAnsi="Angsana New"/>
          <w:b/>
          <w:lang w:val="en-GB"/>
        </w:rPr>
      </w:pPr>
      <w:bookmarkStart w:id="3" w:name="_Hlk96430788"/>
      <w:r w:rsidRPr="006D0F6D">
        <w:rPr>
          <w:rFonts w:ascii="Angsana New" w:hAnsi="Angsana New"/>
          <w:b/>
          <w:lang w:val="en-GB"/>
        </w:rPr>
        <w:t>Litigation</w:t>
      </w:r>
      <w:bookmarkStart w:id="4" w:name="_Hlk87303617"/>
    </w:p>
    <w:p w14:paraId="04F25069" w14:textId="449364D8" w:rsidR="00E73981" w:rsidRPr="00E73981" w:rsidRDefault="00E73981" w:rsidP="003346EC">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sidRPr="00E73981">
        <w:rPr>
          <w:rFonts w:ascii="Angsana New" w:hAnsi="Angsana New"/>
          <w:bCs/>
          <w:sz w:val="28"/>
          <w:szCs w:val="28"/>
          <w:lang w:val="en-GB"/>
        </w:rPr>
        <w:t xml:space="preserve">On May 25, 2021, The Supplier filed a civil lawsuit against the Company at the </w:t>
      </w:r>
      <w:proofErr w:type="spellStart"/>
      <w:r w:rsidRPr="00E73981">
        <w:rPr>
          <w:rFonts w:ascii="Angsana New" w:hAnsi="Angsana New"/>
          <w:bCs/>
          <w:sz w:val="28"/>
          <w:szCs w:val="28"/>
          <w:lang w:val="en-GB"/>
        </w:rPr>
        <w:t>Prakanong</w:t>
      </w:r>
      <w:proofErr w:type="spellEnd"/>
      <w:r w:rsidRPr="00E73981">
        <w:rPr>
          <w:rFonts w:ascii="Angsana New" w:hAnsi="Angsana New"/>
          <w:bCs/>
          <w:sz w:val="28"/>
          <w:szCs w:val="28"/>
          <w:lang w:val="en-GB"/>
        </w:rPr>
        <w:t xml:space="preserve"> Provincial Court. The Company ordered the Equipment included installation amounting 11.48 million baht, and The Supplier already installed in September 2020. For late payment the supplier charge interest at the rate of 7.5% per annum until the date of the lawsuit in the amount of 0.58 million baht, totalling the capital at the property sued for 12.05 million baht. The company has assigned a lawyer to file a testimony and the court has set an appointment on August 30, 2021, to investigate the witness for the prosecution. In situation of COVID-19 virus spread,</w:t>
      </w:r>
      <w:r w:rsidRPr="00E73981">
        <w:rPr>
          <w:rFonts w:ascii="Angsana New" w:hAnsi="Angsana New" w:hint="cs"/>
          <w:bCs/>
          <w:sz w:val="28"/>
          <w:szCs w:val="28"/>
          <w:cs/>
          <w:lang w:val="en-GB"/>
        </w:rPr>
        <w:t xml:space="preserve"> </w:t>
      </w:r>
      <w:r w:rsidRPr="00E73981">
        <w:rPr>
          <w:rFonts w:ascii="Angsana New" w:hAnsi="Angsana New"/>
          <w:bCs/>
          <w:sz w:val="28"/>
          <w:szCs w:val="28"/>
          <w:lang w:val="en-GB"/>
        </w:rPr>
        <w:t>the court postponed the appointment to February 28, 2022.</w:t>
      </w:r>
    </w:p>
    <w:p w14:paraId="5F03701C" w14:textId="77777777" w:rsidR="00E73981" w:rsidRPr="00E73981" w:rsidRDefault="00E73981"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cs/>
          <w:lang w:val="en-GB"/>
        </w:rPr>
      </w:pPr>
      <w:r w:rsidRPr="00E73981">
        <w:rPr>
          <w:rFonts w:ascii="Angsana New" w:hAnsi="Angsana New"/>
          <w:bCs/>
          <w:sz w:val="28"/>
          <w:szCs w:val="28"/>
          <w:lang w:val="en-GB"/>
        </w:rPr>
        <w:t xml:space="preserve">Both parties agreed to settle the payment and the execution date is February 10,2022. On February 15, 2022, the supplier withdraws the case. </w:t>
      </w:r>
    </w:p>
    <w:p w14:paraId="3961AA56" w14:textId="59BA8AAB" w:rsidR="00732025" w:rsidRPr="00061B86" w:rsidRDefault="00061B86" w:rsidP="00061B86">
      <w:pPr>
        <w:pStyle w:val="ListParagraph"/>
        <w:numPr>
          <w:ilvl w:val="0"/>
          <w:numId w:val="17"/>
        </w:numPr>
        <w:jc w:val="thaiDistribute"/>
        <w:rPr>
          <w:rFonts w:ascii="Angsana New" w:hAnsi="Angsana New" w:hint="cs"/>
          <w:bCs/>
          <w:sz w:val="28"/>
          <w:lang w:val="en-GB"/>
        </w:rPr>
      </w:pPr>
      <w:r w:rsidRPr="00061B86">
        <w:rPr>
          <w:rFonts w:ascii="Angsana New" w:hAnsi="Angsana New"/>
          <w:bCs/>
          <w:sz w:val="28"/>
          <w:lang w:val="en-GB"/>
        </w:rPr>
        <w:t xml:space="preserve">On May 25, 2021, the company assigned The Vender to make a computer program for customer. But The Vender has late delivered. Customer charged a penalty to the company in amount 3 million baht. So, the company negotiate The Vender to pay penalty charge in partially, but The Vender did not accept. After the company held the last payment. It courses of The Vender filed a civil lawsuit against the Company at the </w:t>
      </w:r>
      <w:proofErr w:type="spellStart"/>
      <w:r w:rsidRPr="00061B86">
        <w:rPr>
          <w:rFonts w:ascii="Angsana New" w:hAnsi="Angsana New"/>
          <w:bCs/>
          <w:sz w:val="28"/>
          <w:lang w:val="en-GB"/>
        </w:rPr>
        <w:t>Prakanong</w:t>
      </w:r>
      <w:proofErr w:type="spellEnd"/>
      <w:r w:rsidRPr="00061B86">
        <w:rPr>
          <w:rFonts w:ascii="Angsana New" w:hAnsi="Angsana New"/>
          <w:bCs/>
          <w:sz w:val="28"/>
          <w:lang w:val="en-GB"/>
        </w:rPr>
        <w:t xml:space="preserve"> Provincial Court in amount 3.02 million baht. The court has set an appointment on January 25-27, 2023, to investigate the witness for the prosecution. The comment of layer’s company is this case is not affect to financial status of the Company.</w:t>
      </w:r>
    </w:p>
    <w:p w14:paraId="62061644" w14:textId="0D1A9CEF" w:rsidR="00E73981" w:rsidRPr="00E73981" w:rsidRDefault="00956B81" w:rsidP="003346EC">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contextualSpacing/>
        <w:jc w:val="thaiDistribute"/>
        <w:rPr>
          <w:rFonts w:ascii="Angsana New" w:hAnsi="Angsana New"/>
          <w:bCs/>
          <w:sz w:val="28"/>
          <w:szCs w:val="28"/>
          <w:lang w:val="en-GB"/>
        </w:rPr>
      </w:pPr>
      <w:r>
        <w:rPr>
          <w:rFonts w:ascii="Angsana New" w:hAnsi="Angsana New"/>
          <w:bCs/>
          <w:sz w:val="28"/>
          <w:szCs w:val="28"/>
          <w:lang w:val="en-GB"/>
        </w:rPr>
        <w:br w:type="column"/>
      </w:r>
      <w:r w:rsidR="00E73981" w:rsidRPr="00E73981">
        <w:rPr>
          <w:rFonts w:ascii="Angsana New" w:hAnsi="Angsana New"/>
          <w:bCs/>
          <w:sz w:val="28"/>
          <w:szCs w:val="28"/>
          <w:lang w:val="en-GB"/>
        </w:rPr>
        <w:lastRenderedPageBreak/>
        <w:t xml:space="preserve">On August 16, 2021, The Supplier filed a civil lawsuit against the Company with the </w:t>
      </w:r>
      <w:proofErr w:type="spellStart"/>
      <w:r w:rsidR="00E73981" w:rsidRPr="00E73981">
        <w:rPr>
          <w:rFonts w:ascii="Angsana New" w:hAnsi="Angsana New"/>
          <w:bCs/>
          <w:sz w:val="28"/>
          <w:szCs w:val="28"/>
          <w:lang w:val="en-GB"/>
        </w:rPr>
        <w:t>Prakanong</w:t>
      </w:r>
      <w:proofErr w:type="spellEnd"/>
      <w:r w:rsidR="00E73981" w:rsidRPr="00E73981">
        <w:rPr>
          <w:rFonts w:ascii="Angsana New" w:hAnsi="Angsana New"/>
          <w:bCs/>
          <w:sz w:val="28"/>
          <w:szCs w:val="28"/>
          <w:lang w:val="en-GB"/>
        </w:rPr>
        <w:t xml:space="preserve"> Provincial Court. To call for payment because The Supplier have already installed and delivered. The Supplier asked for interest at the rate of 5</w:t>
      </w:r>
      <w:r w:rsidR="00E73981" w:rsidRPr="00E73981">
        <w:rPr>
          <w:rFonts w:ascii="Angsana New" w:hAnsi="Angsana New"/>
          <w:b/>
          <w:sz w:val="28"/>
          <w:szCs w:val="28"/>
          <w:cs/>
          <w:lang w:val="en-GB"/>
        </w:rPr>
        <w:t>-</w:t>
      </w:r>
      <w:r w:rsidR="00E73981" w:rsidRPr="00E73981">
        <w:rPr>
          <w:rFonts w:ascii="Angsana New" w:hAnsi="Angsana New"/>
          <w:bCs/>
          <w:sz w:val="28"/>
          <w:szCs w:val="28"/>
          <w:lang w:val="en-GB"/>
        </w:rPr>
        <w:t>7</w:t>
      </w:r>
      <w:r w:rsidR="00E73981" w:rsidRPr="00E73981">
        <w:rPr>
          <w:rFonts w:ascii="Angsana New" w:hAnsi="Angsana New"/>
          <w:b/>
          <w:sz w:val="28"/>
          <w:szCs w:val="28"/>
          <w:cs/>
          <w:lang w:val="en-GB"/>
        </w:rPr>
        <w:t>.</w:t>
      </w:r>
      <w:r w:rsidR="00E73981" w:rsidRPr="00E73981">
        <w:rPr>
          <w:rFonts w:ascii="Angsana New" w:hAnsi="Angsana New"/>
          <w:bCs/>
          <w:sz w:val="28"/>
          <w:szCs w:val="28"/>
          <w:lang w:val="en-GB"/>
        </w:rPr>
        <w:t>5</w:t>
      </w:r>
      <w:r w:rsidR="00E73981" w:rsidRPr="00E73981">
        <w:rPr>
          <w:rFonts w:ascii="Angsana New" w:hAnsi="Angsana New"/>
          <w:b/>
          <w:sz w:val="28"/>
          <w:szCs w:val="28"/>
          <w:cs/>
          <w:lang w:val="en-GB"/>
        </w:rPr>
        <w:t>%</w:t>
      </w:r>
      <w:r w:rsidR="00E73981" w:rsidRPr="00E73981">
        <w:rPr>
          <w:rFonts w:ascii="Angsana New" w:hAnsi="Angsana New"/>
          <w:bCs/>
          <w:sz w:val="28"/>
          <w:szCs w:val="28"/>
          <w:lang w:val="en-GB"/>
        </w:rPr>
        <w:t xml:space="preserve"> per annum and opportunity cost at the rate of 18</w:t>
      </w:r>
      <w:r w:rsidR="00E73981" w:rsidRPr="00E73981">
        <w:rPr>
          <w:rFonts w:ascii="Angsana New" w:hAnsi="Angsana New"/>
          <w:b/>
          <w:sz w:val="28"/>
          <w:szCs w:val="28"/>
          <w:cs/>
          <w:lang w:val="en-GB"/>
        </w:rPr>
        <w:t>%</w:t>
      </w:r>
      <w:r w:rsidR="00E73981" w:rsidRPr="00E73981">
        <w:rPr>
          <w:rFonts w:ascii="Angsana New" w:hAnsi="Angsana New"/>
          <w:bCs/>
          <w:sz w:val="28"/>
          <w:szCs w:val="28"/>
          <w:lang w:val="en-GB"/>
        </w:rPr>
        <w:t xml:space="preserve"> per annum, totalling 91</w:t>
      </w:r>
      <w:r w:rsidR="00E73981" w:rsidRPr="00E73981">
        <w:rPr>
          <w:rFonts w:ascii="Angsana New" w:hAnsi="Angsana New"/>
          <w:b/>
          <w:sz w:val="28"/>
          <w:szCs w:val="28"/>
          <w:cs/>
          <w:lang w:val="en-GB"/>
        </w:rPr>
        <w:t>.</w:t>
      </w:r>
      <w:r w:rsidR="00E73981" w:rsidRPr="00E73981">
        <w:rPr>
          <w:rFonts w:ascii="Angsana New" w:hAnsi="Angsana New"/>
          <w:bCs/>
          <w:sz w:val="28"/>
          <w:szCs w:val="28"/>
          <w:lang w:val="en-GB"/>
        </w:rPr>
        <w:t xml:space="preserve">43 million baht in the lawsuit. </w:t>
      </w:r>
      <w:r w:rsidR="00E73981" w:rsidRPr="00E73981">
        <w:rPr>
          <w:rFonts w:ascii="Angsana New" w:hAnsi="Angsana New"/>
          <w:bCs/>
          <w:sz w:val="28"/>
          <w:szCs w:val="28"/>
          <w:cs/>
          <w:lang w:val="en-GB"/>
        </w:rPr>
        <w:t xml:space="preserve"> </w:t>
      </w:r>
      <w:r w:rsidR="00E73981" w:rsidRPr="00E73981">
        <w:rPr>
          <w:rFonts w:ascii="Angsana New" w:hAnsi="Angsana New"/>
          <w:bCs/>
          <w:sz w:val="28"/>
          <w:szCs w:val="28"/>
          <w:lang w:val="en-GB"/>
        </w:rPr>
        <w:t>The company assign the lawyer to</w:t>
      </w:r>
      <w:r w:rsidR="00E73981" w:rsidRPr="00E73981">
        <w:rPr>
          <w:rFonts w:ascii="Angsana New" w:hAnsi="Angsana New" w:hint="cs"/>
          <w:bCs/>
          <w:sz w:val="28"/>
          <w:szCs w:val="28"/>
          <w:cs/>
          <w:lang w:val="en-GB"/>
        </w:rPr>
        <w:t xml:space="preserve"> </w:t>
      </w:r>
      <w:r w:rsidR="00E73981" w:rsidRPr="00E73981">
        <w:rPr>
          <w:rFonts w:ascii="Angsana New" w:hAnsi="Angsana New"/>
          <w:bCs/>
          <w:sz w:val="28"/>
          <w:szCs w:val="28"/>
          <w:lang w:val="en-GB"/>
        </w:rPr>
        <w:t>defend this case and the court had an appointment on February 28, 2022</w:t>
      </w:r>
      <w:r w:rsidR="00E73981">
        <w:rPr>
          <w:rFonts w:ascii="Angsana New" w:hAnsi="Angsana New"/>
          <w:bCs/>
          <w:sz w:val="28"/>
          <w:szCs w:val="28"/>
          <w:lang w:val="en-GB"/>
        </w:rPr>
        <w:t>.</w:t>
      </w:r>
    </w:p>
    <w:p w14:paraId="04672B7A" w14:textId="77777777" w:rsidR="00E54BCC" w:rsidRDefault="00E73981"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73981">
        <w:rPr>
          <w:rFonts w:ascii="Angsana New" w:hAnsi="Angsana New"/>
          <w:bCs/>
          <w:sz w:val="28"/>
          <w:szCs w:val="28"/>
          <w:lang w:val="en-GB"/>
        </w:rPr>
        <w:t>Both parties agreed to settle the payment and the execution date is February 10,2022. On February 15, 2022,</w:t>
      </w:r>
    </w:p>
    <w:p w14:paraId="1E912624" w14:textId="6195AD91" w:rsidR="00E73981" w:rsidRDefault="00E73981" w:rsidP="0033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900"/>
        <w:contextualSpacing/>
        <w:jc w:val="thaiDistribute"/>
        <w:rPr>
          <w:rFonts w:ascii="Angsana New" w:hAnsi="Angsana New"/>
          <w:bCs/>
          <w:sz w:val="28"/>
          <w:szCs w:val="28"/>
          <w:lang w:val="en-GB"/>
        </w:rPr>
      </w:pPr>
      <w:r w:rsidRPr="00E73981">
        <w:rPr>
          <w:rFonts w:ascii="Angsana New" w:hAnsi="Angsana New"/>
          <w:bCs/>
          <w:sz w:val="28"/>
          <w:szCs w:val="28"/>
          <w:lang w:val="en-GB"/>
        </w:rPr>
        <w:t xml:space="preserve">The supplier </w:t>
      </w:r>
      <w:proofErr w:type="gramStart"/>
      <w:r w:rsidRPr="00E73981">
        <w:rPr>
          <w:rFonts w:ascii="Angsana New" w:hAnsi="Angsana New"/>
          <w:bCs/>
          <w:sz w:val="28"/>
          <w:szCs w:val="28"/>
          <w:lang w:val="en-GB"/>
        </w:rPr>
        <w:t>withdraw</w:t>
      </w:r>
      <w:proofErr w:type="gramEnd"/>
      <w:r w:rsidRPr="00E73981">
        <w:rPr>
          <w:rFonts w:ascii="Angsana New" w:hAnsi="Angsana New"/>
          <w:bCs/>
          <w:sz w:val="28"/>
          <w:szCs w:val="28"/>
          <w:lang w:val="en-GB"/>
        </w:rPr>
        <w:t xml:space="preserve"> the case.</w:t>
      </w:r>
    </w:p>
    <w:bookmarkEnd w:id="3"/>
    <w:bookmarkEnd w:id="4"/>
    <w:p w14:paraId="766145DB" w14:textId="5FFEAB7F" w:rsidR="00B409BD" w:rsidRPr="00C93D82" w:rsidRDefault="00B409BD" w:rsidP="00956B8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SIGNIFICANT AGREEMENT</w:t>
      </w:r>
    </w:p>
    <w:p w14:paraId="0CC1DD25" w14:textId="377C204C" w:rsidR="00B409BD" w:rsidRDefault="006B1CA1" w:rsidP="00956B81">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5052AA65" w14:textId="77777777" w:rsidR="007E515B" w:rsidRDefault="007E515B" w:rsidP="00956B81">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it has been in the process of waiting for signing the </w:t>
      </w:r>
      <w:proofErr w:type="gramStart"/>
      <w:r w:rsidRPr="00AD6E54">
        <w:rPr>
          <w:rFonts w:ascii="Angsana New" w:hAnsi="Angsana New"/>
          <w:bCs/>
          <w:lang w:val="en-GB"/>
        </w:rPr>
        <w:t>contract</w:t>
      </w:r>
      <w:r w:rsidRPr="00EC7B88">
        <w:rPr>
          <w:rFonts w:ascii="Angsana New" w:hAnsi="Angsana New" w:cs="Angsana New"/>
          <w:b/>
          <w:cs/>
          <w:lang w:val="en-GB"/>
        </w:rPr>
        <w:t>.</w:t>
      </w:r>
      <w:r w:rsidRPr="00AD6E54">
        <w:rPr>
          <w:rFonts w:ascii="Angsana New" w:hAnsi="Angsana New"/>
          <w:bCs/>
          <w:lang w:val="en-GB"/>
        </w:rPr>
        <w:t>The</w:t>
      </w:r>
      <w:proofErr w:type="gramEnd"/>
      <w:r w:rsidRPr="00AD6E54">
        <w:rPr>
          <w:rFonts w:ascii="Angsana New" w:hAnsi="Angsana New"/>
          <w:bCs/>
          <w:lang w:val="en-GB"/>
        </w:rPr>
        <w:t xml:space="preserv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0A0BF9DC" w14:textId="2D70C51E" w:rsidR="007E515B" w:rsidRDefault="007E515B" w:rsidP="00956B8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w:t>
      </w:r>
      <w:proofErr w:type="gramStart"/>
      <w:r w:rsidRPr="00074191">
        <w:rPr>
          <w:rFonts w:ascii="Angsana New" w:hAnsi="Angsana New" w:cs="Angsana New"/>
          <w:bCs/>
        </w:rPr>
        <w:t>2020</w:t>
      </w:r>
      <w:proofErr w:type="gramEnd"/>
      <w:r w:rsidRPr="00074191">
        <w:rPr>
          <w:rFonts w:ascii="Angsana New" w:hAnsi="Angsana New" w:cs="Angsana New"/>
          <w:bCs/>
        </w:rPr>
        <w:t xml:space="preserve"> due to the disaster and others problems and request the contract party to extend within the reasonable period</w:t>
      </w:r>
      <w:r w:rsidRPr="00EC7B88">
        <w:rPr>
          <w:rFonts w:ascii="Angsana New" w:hAnsi="Angsana New" w:cs="Angsana New"/>
          <w:b/>
          <w:cs/>
        </w:rPr>
        <w:t>.</w:t>
      </w:r>
    </w:p>
    <w:p w14:paraId="087D1251" w14:textId="77777777" w:rsid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w:t>
      </w:r>
      <w:proofErr w:type="gramStart"/>
      <w:r w:rsidRPr="00074191">
        <w:rPr>
          <w:rFonts w:ascii="Angsana New" w:hAnsi="Angsana New" w:cs="Angsana New"/>
          <w:bCs/>
        </w:rPr>
        <w:t>documents</w:t>
      </w:r>
      <w:proofErr w:type="gramEnd"/>
      <w:r w:rsidRPr="00074191">
        <w:rPr>
          <w:rFonts w:ascii="Angsana New" w:hAnsi="Angsana New" w:cs="Angsana New"/>
          <w:bCs/>
        </w:rPr>
        <w:t xml:space="preserve">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 xml:space="preserve">The contract party will consider </w:t>
      </w:r>
      <w:proofErr w:type="gramStart"/>
      <w:r w:rsidRPr="00074191">
        <w:rPr>
          <w:rFonts w:ascii="Angsana New" w:hAnsi="Angsana New" w:cs="Angsana New"/>
          <w:bCs/>
        </w:rPr>
        <w:t>to except</w:t>
      </w:r>
      <w:proofErr w:type="gramEnd"/>
      <w:r w:rsidRPr="00074191">
        <w:rPr>
          <w:rFonts w:ascii="Angsana New" w:hAnsi="Angsana New" w:cs="Angsana New"/>
          <w:bCs/>
        </w:rPr>
        <w:t xml:space="preserve"> or reduce the penalty based on the facts and documents after complete of the project</w:t>
      </w:r>
      <w:r w:rsidRPr="00A045C0">
        <w:rPr>
          <w:rFonts w:ascii="Angsana New" w:hAnsi="Angsana New" w:cs="Angsana New"/>
          <w:b/>
          <w:cs/>
        </w:rPr>
        <w:t>.</w:t>
      </w:r>
    </w:p>
    <w:p w14:paraId="4134530A" w14:textId="72CF77E6" w:rsid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lang w:val="en-GB"/>
        </w:rPr>
      </w:pPr>
      <w:r w:rsidRPr="00BF6E36">
        <w:rPr>
          <w:rFonts w:ascii="Angsana New" w:hAnsi="Angsana New" w:cs="Angsana New"/>
          <w:bCs/>
        </w:rPr>
        <w:t xml:space="preserve">On April 3, 2020, the subsidiaries requested the contract party consider </w:t>
      </w:r>
      <w:proofErr w:type="gramStart"/>
      <w:r w:rsidRPr="00BF6E36">
        <w:rPr>
          <w:rFonts w:ascii="Angsana New" w:hAnsi="Angsana New" w:cs="Angsana New"/>
          <w:bCs/>
        </w:rPr>
        <w:t>to except</w:t>
      </w:r>
      <w:proofErr w:type="gramEnd"/>
      <w:r w:rsidRPr="00BF6E36">
        <w:rPr>
          <w:rFonts w:ascii="Angsana New" w:hAnsi="Angsana New" w:cs="Angsana New"/>
          <w:bCs/>
        </w:rPr>
        <w:t xml:space="preserve">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11F865B0" w14:textId="3EC80AC9" w:rsidR="007E515B" w:rsidRPr="007E515B" w:rsidRDefault="007E515B" w:rsidP="00956B8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46FCA93F" w14:textId="4EEED3F3" w:rsidR="00D647C2" w:rsidRDefault="007E515B" w:rsidP="00D73FF6">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lastRenderedPageBreak/>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D73FF6">
        <w:rPr>
          <w:rFonts w:ascii="Angsana New" w:hAnsi="Angsana New" w:cs="Angsana New" w:hint="cs"/>
          <w:bCs/>
          <w:cs/>
        </w:rPr>
        <w:t xml:space="preserve"> </w:t>
      </w:r>
      <w:r w:rsidRPr="00D73FF6">
        <w:rPr>
          <w:rFonts w:ascii="Angsana New" w:hAnsi="Angsana New" w:cs="Angsana New"/>
          <w:bCs/>
        </w:rPr>
        <w:t>at phase 1, 3rd installment, for 5</w:t>
      </w:r>
      <w:r w:rsidRPr="00D73FF6">
        <w:rPr>
          <w:rFonts w:ascii="Angsana New" w:hAnsi="Angsana New" w:cs="Angsana New"/>
          <w:bCs/>
          <w:cs/>
        </w:rPr>
        <w:t xml:space="preserve"> </w:t>
      </w:r>
      <w:r w:rsidRPr="00D73FF6">
        <w:rPr>
          <w:rFonts w:ascii="Angsana New" w:hAnsi="Angsana New" w:cs="Angsana New"/>
          <w:bCs/>
        </w:rPr>
        <w:t>consecutive years</w:t>
      </w:r>
      <w:r w:rsidRPr="00D73FF6">
        <w:rPr>
          <w:rFonts w:ascii="Angsana New" w:hAnsi="Angsana New" w:cs="Angsana New" w:hint="cs"/>
          <w:bCs/>
          <w:cs/>
        </w:rPr>
        <w:t xml:space="preserve"> </w:t>
      </w:r>
      <w:r w:rsidRPr="00D73FF6">
        <w:rPr>
          <w:rFonts w:ascii="Angsana New" w:hAnsi="Angsana New" w:cs="Angsana New"/>
          <w:bCs/>
        </w:rPr>
        <w:t>and the amount of service fees for each period of phase 2</w:t>
      </w:r>
      <w:r w:rsidRPr="00D73FF6">
        <w:rPr>
          <w:rFonts w:ascii="Angsana New" w:hAnsi="Angsana New" w:cs="Angsana New" w:hint="cs"/>
          <w:bCs/>
          <w:cs/>
        </w:rPr>
        <w:t xml:space="preserve"> </w:t>
      </w:r>
      <w:r w:rsidRPr="00D73FF6">
        <w:rPr>
          <w:rFonts w:ascii="Angsana New" w:hAnsi="Angsana New" w:cs="Angsana New"/>
          <w:bCs/>
        </w:rPr>
        <w:t>and phase 3</w:t>
      </w:r>
      <w:r w:rsidRPr="00D73FF6">
        <w:rPr>
          <w:rFonts w:ascii="Angsana New" w:hAnsi="Angsana New" w:cs="Angsana New" w:hint="cs"/>
          <w:bCs/>
          <w:cs/>
        </w:rPr>
        <w:t xml:space="preserve"> </w:t>
      </w:r>
      <w:r w:rsidRPr="00D73FF6">
        <w:rPr>
          <w:rFonts w:ascii="Angsana New" w:hAnsi="Angsana New" w:cs="Angsana New"/>
          <w:bCs/>
        </w:rPr>
        <w:t>to be amended once</w:t>
      </w:r>
      <w:r w:rsidRPr="00D73FF6">
        <w:rPr>
          <w:rFonts w:ascii="Angsana New" w:hAnsi="Angsana New" w:cs="Angsana New" w:hint="cs"/>
          <w:bCs/>
          <w:cs/>
        </w:rPr>
        <w:t xml:space="preserve"> </w:t>
      </w:r>
      <w:r w:rsidRPr="00D73FF6">
        <w:rPr>
          <w:rFonts w:ascii="Angsana New" w:hAnsi="Angsana New" w:cs="Angsana New"/>
          <w:bCs/>
        </w:rPr>
        <w:t>when the subsidiary delivers all phase</w:t>
      </w:r>
      <w:r w:rsidRPr="00D73FF6">
        <w:rPr>
          <w:rFonts w:ascii="Angsana New" w:hAnsi="Angsana New" w:cs="Angsana New" w:hint="cs"/>
          <w:bCs/>
          <w:cs/>
        </w:rPr>
        <w:t xml:space="preserve"> </w:t>
      </w:r>
      <w:r w:rsidRPr="00D73FF6">
        <w:rPr>
          <w:rFonts w:ascii="Angsana New" w:hAnsi="Angsana New" w:cs="Angsana New"/>
          <w:bCs/>
        </w:rPr>
        <w:t xml:space="preserve">1 of service in accordance with the contract. The subsidiary received a letter from the contract parties notifying the phase 2 of service </w:t>
      </w:r>
      <w:r w:rsidR="006831F3" w:rsidRPr="00D73FF6">
        <w:rPr>
          <w:rFonts w:ascii="Angsana New" w:hAnsi="Angsana New" w:cs="Angsana New"/>
          <w:bCs/>
        </w:rPr>
        <w:t>already</w:t>
      </w:r>
    </w:p>
    <w:p w14:paraId="7D74ED0E" w14:textId="1440971F" w:rsidR="00D647C2" w:rsidRPr="00D647C2" w:rsidRDefault="00D647C2" w:rsidP="002F1564">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D647C2">
        <w:rPr>
          <w:rFonts w:ascii="Angsana New" w:hAnsi="Angsana New"/>
          <w:b/>
          <w:sz w:val="28"/>
          <w:lang w:val="en-GB"/>
        </w:rPr>
        <w:t>APPROVAL OF INTERIM FINANCIAL INFORMATION</w:t>
      </w:r>
    </w:p>
    <w:p w14:paraId="23CC553C" w14:textId="1B96F18A" w:rsidR="003E76D9" w:rsidRDefault="003E76D9" w:rsidP="0095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3E76D9">
        <w:rPr>
          <w:rFonts w:ascii="Angsana New" w:hAnsi="Angsana New"/>
          <w:bCs/>
          <w:sz w:val="28"/>
          <w:szCs w:val="28"/>
          <w:lang w:val="en-GB"/>
        </w:rPr>
        <w:t xml:space="preserve">These interim consolidated and separate financial information were authorized for issue by the Board of Directors on </w:t>
      </w:r>
      <w:r>
        <w:rPr>
          <w:rFonts w:ascii="Angsana New" w:hAnsi="Angsana New"/>
          <w:bCs/>
          <w:sz w:val="28"/>
          <w:szCs w:val="28"/>
          <w:lang w:val="en-GB"/>
        </w:rPr>
        <w:t>May</w:t>
      </w:r>
      <w:r w:rsidRPr="003E76D9">
        <w:rPr>
          <w:rFonts w:ascii="Angsana New" w:hAnsi="Angsana New"/>
          <w:bCs/>
          <w:sz w:val="28"/>
          <w:szCs w:val="28"/>
          <w:lang w:val="en-GB"/>
        </w:rPr>
        <w:t xml:space="preserve"> 1</w:t>
      </w:r>
      <w:r w:rsidR="00D73FF6">
        <w:rPr>
          <w:rFonts w:ascii="Angsana New" w:hAnsi="Angsana New"/>
          <w:bCs/>
          <w:sz w:val="28"/>
          <w:szCs w:val="28"/>
        </w:rPr>
        <w:t>1</w:t>
      </w:r>
      <w:r w:rsidRPr="003E76D9">
        <w:rPr>
          <w:rFonts w:ascii="Angsana New" w:hAnsi="Angsana New"/>
          <w:bCs/>
          <w:sz w:val="28"/>
          <w:szCs w:val="28"/>
          <w:lang w:val="en-GB"/>
        </w:rPr>
        <w:t>, 202</w:t>
      </w:r>
      <w:r w:rsidR="00974E96">
        <w:rPr>
          <w:rFonts w:ascii="Angsana New" w:hAnsi="Angsana New"/>
          <w:bCs/>
          <w:sz w:val="28"/>
          <w:szCs w:val="28"/>
          <w:lang w:val="en-GB"/>
        </w:rPr>
        <w:t>2</w:t>
      </w:r>
      <w:r w:rsidRPr="003E76D9">
        <w:rPr>
          <w:rFonts w:ascii="Angsana New" w:hAnsi="Angsana New"/>
          <w:bCs/>
          <w:sz w:val="28"/>
          <w:szCs w:val="28"/>
          <w:lang w:val="en-GB"/>
        </w:rPr>
        <w:t>.</w:t>
      </w:r>
    </w:p>
    <w:sectPr w:rsidR="003E76D9"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C8B66" w14:textId="77777777" w:rsidR="005E3BC9" w:rsidRDefault="005E3BC9">
      <w:r>
        <w:separator/>
      </w:r>
    </w:p>
  </w:endnote>
  <w:endnote w:type="continuationSeparator" w:id="0">
    <w:p w14:paraId="0D7F2DC8" w14:textId="77777777" w:rsidR="005E3BC9" w:rsidRDefault="005E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D93893" w:rsidRDefault="00D938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245B46F7" w:rsidR="00D93893" w:rsidRDefault="00D93893">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47</w:t>
        </w:r>
        <w:r w:rsidRPr="00EA5232">
          <w:rPr>
            <w:rFonts w:asciiTheme="majorBidi" w:hAnsiTheme="majorBidi" w:cstheme="majorBidi"/>
            <w:noProof/>
            <w:sz w:val="28"/>
            <w:szCs w:val="28"/>
          </w:rPr>
          <w:fldChar w:fldCharType="end"/>
        </w:r>
      </w:p>
    </w:sdtContent>
  </w:sdt>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AA1E" w14:textId="77777777" w:rsidR="005E3BC9" w:rsidRDefault="005E3BC9">
      <w:r>
        <w:separator/>
      </w:r>
    </w:p>
  </w:footnote>
  <w:footnote w:type="continuationSeparator" w:id="0">
    <w:p w14:paraId="031DAC2D" w14:textId="77777777" w:rsidR="005E3BC9" w:rsidRDefault="005E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0146" w14:textId="77777777" w:rsidR="005C748C" w:rsidRPr="00042C78"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040EF68E" w14:textId="54EE556D" w:rsidR="005C748C" w:rsidRPr="005C748C"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72A292D7"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INTERIM FINANCIAL </w:t>
    </w:r>
    <w:r w:rsidR="005C748C" w:rsidRPr="005C748C">
      <w:rPr>
        <w:rFonts w:ascii="Angsana New" w:hAnsi="Angsana New"/>
        <w:bCs w:val="0"/>
        <w:sz w:val="30"/>
        <w:szCs w:val="30"/>
        <w:lang w:val="en-US"/>
      </w:rPr>
      <w:t>STATEMENTS</w:t>
    </w:r>
  </w:p>
  <w:p w14:paraId="526739FF" w14:textId="36261009" w:rsidR="00D93893" w:rsidRPr="003374B4"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sidRPr="005C748C">
      <w:rPr>
        <w:rFonts w:ascii="Angsana New" w:hAnsi="Angsana New"/>
        <w:b/>
        <w:bCs/>
        <w:sz w:val="30"/>
        <w:szCs w:val="30"/>
      </w:rPr>
      <w:t>MARCH 31, 202</w:t>
    </w:r>
    <w:r>
      <w:rPr>
        <w:rFonts w:ascii="Angsana New" w:hAnsi="Angsana New"/>
        <w:b/>
        <w:bCs/>
        <w:sz w:val="30"/>
        <w:szCs w:val="3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A70D7D"/>
    <w:multiLevelType w:val="hybridMultilevel"/>
    <w:tmpl w:val="6A48EEBA"/>
    <w:lvl w:ilvl="0" w:tplc="8472899A">
      <w:start w:val="1"/>
      <w:numFmt w:val="bullet"/>
      <w:lvlText w:val=""/>
      <w:lvlJc w:val="left"/>
      <w:pPr>
        <w:ind w:left="1170" w:hanging="360"/>
      </w:pPr>
      <w:rPr>
        <w:rFonts w:ascii="Symbol" w:hAnsi="Symbol" w:hint="default"/>
        <w:color w:val="000000"/>
        <w:sz w:val="28"/>
        <w:szCs w:val="28"/>
        <w:lang w:bidi="th-TH"/>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0B3404D2"/>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5" w15:restartNumberingAfterBreak="0">
    <w:nsid w:val="15407EFF"/>
    <w:multiLevelType w:val="multilevel"/>
    <w:tmpl w:val="3B28C7C8"/>
    <w:styleLink w:val="Style6"/>
    <w:lvl w:ilvl="0">
      <w:start w:val="21"/>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19B14A78"/>
    <w:multiLevelType w:val="multilevel"/>
    <w:tmpl w:val="23C470DA"/>
    <w:lvl w:ilvl="0">
      <w:start w:val="1"/>
      <w:numFmt w:val="decimal"/>
      <w:lvlText w:val="1.%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8" w15:restartNumberingAfterBreak="0">
    <w:nsid w:val="1E9858EB"/>
    <w:multiLevelType w:val="hybridMultilevel"/>
    <w:tmpl w:val="F572990C"/>
    <w:lvl w:ilvl="0" w:tplc="8D986AC4">
      <w:start w:val="1"/>
      <w:numFmt w:val="bullet"/>
      <w:lvlText w:val=""/>
      <w:lvlJc w:val="left"/>
      <w:pPr>
        <w:ind w:left="720" w:hanging="360"/>
      </w:pPr>
      <w:rPr>
        <w:rFonts w:ascii="Symbol" w:hAnsi="Symbol"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5E5B41"/>
    <w:multiLevelType w:val="multilevel"/>
    <w:tmpl w:val="4CF24296"/>
    <w:lvl w:ilvl="0">
      <w:start w:val="1"/>
      <w:numFmt w:val="decimal"/>
      <w:lvlText w:val="%1."/>
      <w:lvlJc w:val="left"/>
      <w:pPr>
        <w:tabs>
          <w:tab w:val="num" w:pos="3621"/>
        </w:tabs>
        <w:ind w:left="3621" w:hanging="360"/>
      </w:pPr>
      <w:rPr>
        <w:rFonts w:hint="default"/>
      </w:rPr>
    </w:lvl>
    <w:lvl w:ilvl="1">
      <w:start w:val="1"/>
      <w:numFmt w:val="none"/>
      <w:lvlText w:val="5.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68878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23" w15:restartNumberingAfterBreak="0">
    <w:nsid w:val="2F017D78"/>
    <w:multiLevelType w:val="hybridMultilevel"/>
    <w:tmpl w:val="8160C0D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9"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74A68BA"/>
    <w:multiLevelType w:val="multilevel"/>
    <w:tmpl w:val="9B442026"/>
    <w:styleLink w:val="Style7"/>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A1D6141"/>
    <w:multiLevelType w:val="multilevel"/>
    <w:tmpl w:val="6FCA00F2"/>
    <w:lvl w:ilvl="0">
      <w:start w:val="20"/>
      <w:numFmt w:val="decimal"/>
      <w:lvlText w:val="%1"/>
      <w:lvlJc w:val="left"/>
      <w:pPr>
        <w:ind w:left="360" w:hanging="360"/>
      </w:pPr>
      <w:rPr>
        <w:rFonts w:hint="default"/>
      </w:rPr>
    </w:lvl>
    <w:lvl w:ilvl="1">
      <w:start w:val="1"/>
      <w:numFmt w:val="decimal"/>
      <w:lvlText w:val="20.%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7"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8" w15:restartNumberingAfterBreak="0">
    <w:nsid w:val="64E20D05"/>
    <w:multiLevelType w:val="multilevel"/>
    <w:tmpl w:val="3A9CC92A"/>
    <w:lvl w:ilvl="0">
      <w:start w:val="1"/>
      <w:numFmt w:val="decimal"/>
      <w:lvlText w:val="13.%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1" w15:restartNumberingAfterBreak="0">
    <w:nsid w:val="6FD6440E"/>
    <w:multiLevelType w:val="hybridMultilevel"/>
    <w:tmpl w:val="1966D140"/>
    <w:lvl w:ilvl="0" w:tplc="BF941AF8">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33D0E"/>
    <w:multiLevelType w:val="hybridMultilevel"/>
    <w:tmpl w:val="200E2D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5"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6" w15:restartNumberingAfterBreak="0">
    <w:nsid w:val="7F180C25"/>
    <w:multiLevelType w:val="hybridMultilevel"/>
    <w:tmpl w:val="DBD03F9C"/>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844176392">
    <w:abstractNumId w:val="9"/>
  </w:num>
  <w:num w:numId="2" w16cid:durableId="1988241914">
    <w:abstractNumId w:val="7"/>
  </w:num>
  <w:num w:numId="3" w16cid:durableId="44330760">
    <w:abstractNumId w:val="6"/>
  </w:num>
  <w:num w:numId="4" w16cid:durableId="562255126">
    <w:abstractNumId w:val="5"/>
  </w:num>
  <w:num w:numId="5" w16cid:durableId="81880180">
    <w:abstractNumId w:val="8"/>
  </w:num>
  <w:num w:numId="6" w16cid:durableId="1628386783">
    <w:abstractNumId w:val="3"/>
  </w:num>
  <w:num w:numId="7" w16cid:durableId="786386657">
    <w:abstractNumId w:val="2"/>
  </w:num>
  <w:num w:numId="8" w16cid:durableId="893470762">
    <w:abstractNumId w:val="0"/>
  </w:num>
  <w:num w:numId="9" w16cid:durableId="1829201904">
    <w:abstractNumId w:val="1"/>
  </w:num>
  <w:num w:numId="10" w16cid:durableId="1555238940">
    <w:abstractNumId w:val="4"/>
  </w:num>
  <w:num w:numId="11" w16cid:durableId="1932735509">
    <w:abstractNumId w:val="26"/>
  </w:num>
  <w:num w:numId="12" w16cid:durableId="268313594">
    <w:abstractNumId w:val="20"/>
  </w:num>
  <w:num w:numId="13" w16cid:durableId="1364090976">
    <w:abstractNumId w:val="39"/>
  </w:num>
  <w:num w:numId="14" w16cid:durableId="1367214889">
    <w:abstractNumId w:val="24"/>
  </w:num>
  <w:num w:numId="15" w16cid:durableId="1671132313">
    <w:abstractNumId w:val="27"/>
  </w:num>
  <w:num w:numId="16" w16cid:durableId="1155605450">
    <w:abstractNumId w:val="32"/>
  </w:num>
  <w:num w:numId="17" w16cid:durableId="407072926">
    <w:abstractNumId w:val="36"/>
  </w:num>
  <w:num w:numId="18" w16cid:durableId="346757317">
    <w:abstractNumId w:val="28"/>
  </w:num>
  <w:num w:numId="19" w16cid:durableId="355232581">
    <w:abstractNumId w:val="45"/>
  </w:num>
  <w:num w:numId="20" w16cid:durableId="174658424">
    <w:abstractNumId w:val="17"/>
  </w:num>
  <w:num w:numId="21" w16cid:durableId="2034761880">
    <w:abstractNumId w:val="37"/>
  </w:num>
  <w:num w:numId="22" w16cid:durableId="16272736">
    <w:abstractNumId w:val="30"/>
  </w:num>
  <w:num w:numId="23" w16cid:durableId="48504573">
    <w:abstractNumId w:val="13"/>
  </w:num>
  <w:num w:numId="24" w16cid:durableId="5323491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3257536">
    <w:abstractNumId w:val="29"/>
  </w:num>
  <w:num w:numId="26" w16cid:durableId="879435979">
    <w:abstractNumId w:val="43"/>
  </w:num>
  <w:num w:numId="27" w16cid:durableId="1587222924">
    <w:abstractNumId w:val="41"/>
  </w:num>
  <w:num w:numId="28" w16cid:durableId="2137332461">
    <w:abstractNumId w:val="40"/>
  </w:num>
  <w:num w:numId="29" w16cid:durableId="375544844">
    <w:abstractNumId w:val="19"/>
  </w:num>
  <w:num w:numId="30" w16cid:durableId="949702882">
    <w:abstractNumId w:val="25"/>
  </w:num>
  <w:num w:numId="31" w16cid:durableId="2118910052">
    <w:abstractNumId w:val="35"/>
  </w:num>
  <w:num w:numId="32" w16cid:durableId="332412990">
    <w:abstractNumId w:val="14"/>
  </w:num>
  <w:num w:numId="33" w16cid:durableId="2136289002">
    <w:abstractNumId w:val="34"/>
  </w:num>
  <w:num w:numId="34" w16cid:durableId="1868106700">
    <w:abstractNumId w:val="16"/>
  </w:num>
  <w:num w:numId="35" w16cid:durableId="420299653">
    <w:abstractNumId w:val="12"/>
  </w:num>
  <w:num w:numId="36" w16cid:durableId="946279443">
    <w:abstractNumId w:val="44"/>
  </w:num>
  <w:num w:numId="37" w16cid:durableId="1822380392">
    <w:abstractNumId w:val="38"/>
  </w:num>
  <w:num w:numId="38" w16cid:durableId="1962614418">
    <w:abstractNumId w:val="42"/>
  </w:num>
  <w:num w:numId="39" w16cid:durableId="674302509">
    <w:abstractNumId w:val="46"/>
  </w:num>
  <w:num w:numId="40" w16cid:durableId="508132117">
    <w:abstractNumId w:val="33"/>
  </w:num>
  <w:num w:numId="41" w16cid:durableId="1051921193">
    <w:abstractNumId w:val="10"/>
  </w:num>
  <w:num w:numId="42" w16cid:durableId="1558737073">
    <w:abstractNumId w:val="11"/>
  </w:num>
  <w:num w:numId="43" w16cid:durableId="788665362">
    <w:abstractNumId w:val="15"/>
  </w:num>
  <w:num w:numId="44" w16cid:durableId="1626277988">
    <w:abstractNumId w:val="18"/>
  </w:num>
  <w:num w:numId="45" w16cid:durableId="1926381565">
    <w:abstractNumId w:val="31"/>
  </w:num>
  <w:num w:numId="46" w16cid:durableId="2086798995">
    <w:abstractNumId w:val="21"/>
  </w:num>
  <w:num w:numId="47" w16cid:durableId="1019236888">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4EA"/>
    <w:rsid w:val="00001DAC"/>
    <w:rsid w:val="000037AF"/>
    <w:rsid w:val="00003F54"/>
    <w:rsid w:val="000045BA"/>
    <w:rsid w:val="00004621"/>
    <w:rsid w:val="00004989"/>
    <w:rsid w:val="00004AAE"/>
    <w:rsid w:val="00004D63"/>
    <w:rsid w:val="00004DE7"/>
    <w:rsid w:val="000050FE"/>
    <w:rsid w:val="00005255"/>
    <w:rsid w:val="0000529B"/>
    <w:rsid w:val="00005458"/>
    <w:rsid w:val="00005488"/>
    <w:rsid w:val="00005A61"/>
    <w:rsid w:val="00005C90"/>
    <w:rsid w:val="00005EBE"/>
    <w:rsid w:val="0000617A"/>
    <w:rsid w:val="00006198"/>
    <w:rsid w:val="00007206"/>
    <w:rsid w:val="000077AE"/>
    <w:rsid w:val="00010E0A"/>
    <w:rsid w:val="000119C3"/>
    <w:rsid w:val="000125C3"/>
    <w:rsid w:val="00012800"/>
    <w:rsid w:val="000128F6"/>
    <w:rsid w:val="00012CEF"/>
    <w:rsid w:val="00012E54"/>
    <w:rsid w:val="000134A9"/>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1F4D"/>
    <w:rsid w:val="000236B1"/>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27C2B"/>
    <w:rsid w:val="00030CFD"/>
    <w:rsid w:val="00031B15"/>
    <w:rsid w:val="00031EC3"/>
    <w:rsid w:val="00031F31"/>
    <w:rsid w:val="00032C81"/>
    <w:rsid w:val="000339AA"/>
    <w:rsid w:val="0003414B"/>
    <w:rsid w:val="00034348"/>
    <w:rsid w:val="000347FC"/>
    <w:rsid w:val="00034BAB"/>
    <w:rsid w:val="0003515A"/>
    <w:rsid w:val="00035EE4"/>
    <w:rsid w:val="00035FDE"/>
    <w:rsid w:val="00036006"/>
    <w:rsid w:val="000368DE"/>
    <w:rsid w:val="0003758C"/>
    <w:rsid w:val="00037811"/>
    <w:rsid w:val="00037F8A"/>
    <w:rsid w:val="00037FA6"/>
    <w:rsid w:val="00040CE1"/>
    <w:rsid w:val="00040F1D"/>
    <w:rsid w:val="00040F2F"/>
    <w:rsid w:val="00041084"/>
    <w:rsid w:val="0004123C"/>
    <w:rsid w:val="00041F77"/>
    <w:rsid w:val="00042984"/>
    <w:rsid w:val="00042A02"/>
    <w:rsid w:val="00042C78"/>
    <w:rsid w:val="000434CF"/>
    <w:rsid w:val="000436E5"/>
    <w:rsid w:val="00043B55"/>
    <w:rsid w:val="00044797"/>
    <w:rsid w:val="00044E2F"/>
    <w:rsid w:val="00044EBF"/>
    <w:rsid w:val="00044F4A"/>
    <w:rsid w:val="00046A64"/>
    <w:rsid w:val="00046C51"/>
    <w:rsid w:val="00046F2C"/>
    <w:rsid w:val="00047264"/>
    <w:rsid w:val="00047D38"/>
    <w:rsid w:val="00047E80"/>
    <w:rsid w:val="00050541"/>
    <w:rsid w:val="00050733"/>
    <w:rsid w:val="00051170"/>
    <w:rsid w:val="000515CC"/>
    <w:rsid w:val="00051798"/>
    <w:rsid w:val="00051DC6"/>
    <w:rsid w:val="00051E3F"/>
    <w:rsid w:val="000523F4"/>
    <w:rsid w:val="00052511"/>
    <w:rsid w:val="0005320F"/>
    <w:rsid w:val="00053FAC"/>
    <w:rsid w:val="000543EA"/>
    <w:rsid w:val="00054915"/>
    <w:rsid w:val="00054A48"/>
    <w:rsid w:val="00054E03"/>
    <w:rsid w:val="00055E0F"/>
    <w:rsid w:val="00056946"/>
    <w:rsid w:val="00056F17"/>
    <w:rsid w:val="000577D6"/>
    <w:rsid w:val="00057AF1"/>
    <w:rsid w:val="00057B69"/>
    <w:rsid w:val="00057DBB"/>
    <w:rsid w:val="0006043C"/>
    <w:rsid w:val="000607E6"/>
    <w:rsid w:val="00060D2F"/>
    <w:rsid w:val="0006120E"/>
    <w:rsid w:val="00061B86"/>
    <w:rsid w:val="000624CF"/>
    <w:rsid w:val="000627DB"/>
    <w:rsid w:val="000632FB"/>
    <w:rsid w:val="000634C7"/>
    <w:rsid w:val="00063BED"/>
    <w:rsid w:val="0006516F"/>
    <w:rsid w:val="00065381"/>
    <w:rsid w:val="00065D1A"/>
    <w:rsid w:val="00065D34"/>
    <w:rsid w:val="00070EC4"/>
    <w:rsid w:val="000718F0"/>
    <w:rsid w:val="00072B0A"/>
    <w:rsid w:val="00072D41"/>
    <w:rsid w:val="0007394C"/>
    <w:rsid w:val="00073D74"/>
    <w:rsid w:val="00074191"/>
    <w:rsid w:val="00074904"/>
    <w:rsid w:val="00075C27"/>
    <w:rsid w:val="00075CB0"/>
    <w:rsid w:val="000764C2"/>
    <w:rsid w:val="0007653E"/>
    <w:rsid w:val="00077487"/>
    <w:rsid w:val="0008019E"/>
    <w:rsid w:val="00080C7A"/>
    <w:rsid w:val="00081218"/>
    <w:rsid w:val="00081CB4"/>
    <w:rsid w:val="00081E8C"/>
    <w:rsid w:val="00082171"/>
    <w:rsid w:val="00082B30"/>
    <w:rsid w:val="00083016"/>
    <w:rsid w:val="000838FB"/>
    <w:rsid w:val="00083D1C"/>
    <w:rsid w:val="00083FD1"/>
    <w:rsid w:val="000846A4"/>
    <w:rsid w:val="0008480D"/>
    <w:rsid w:val="00084A8B"/>
    <w:rsid w:val="0008523D"/>
    <w:rsid w:val="00085344"/>
    <w:rsid w:val="00085A0B"/>
    <w:rsid w:val="00085C77"/>
    <w:rsid w:val="00085CA2"/>
    <w:rsid w:val="0008620C"/>
    <w:rsid w:val="00086866"/>
    <w:rsid w:val="00087061"/>
    <w:rsid w:val="00090500"/>
    <w:rsid w:val="00090BCE"/>
    <w:rsid w:val="00091657"/>
    <w:rsid w:val="000917F6"/>
    <w:rsid w:val="000924A4"/>
    <w:rsid w:val="00093613"/>
    <w:rsid w:val="00094716"/>
    <w:rsid w:val="000958ED"/>
    <w:rsid w:val="00096F6F"/>
    <w:rsid w:val="00097139"/>
    <w:rsid w:val="00097622"/>
    <w:rsid w:val="00097841"/>
    <w:rsid w:val="000A006A"/>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518"/>
    <w:rsid w:val="000A4589"/>
    <w:rsid w:val="000A4E98"/>
    <w:rsid w:val="000A577D"/>
    <w:rsid w:val="000A5A10"/>
    <w:rsid w:val="000A5B3C"/>
    <w:rsid w:val="000A5C8A"/>
    <w:rsid w:val="000A6CAB"/>
    <w:rsid w:val="000B039E"/>
    <w:rsid w:val="000B0FB6"/>
    <w:rsid w:val="000B1226"/>
    <w:rsid w:val="000B2083"/>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AF"/>
    <w:rsid w:val="000B7F6B"/>
    <w:rsid w:val="000C06AA"/>
    <w:rsid w:val="000C0758"/>
    <w:rsid w:val="000C1D97"/>
    <w:rsid w:val="000C2737"/>
    <w:rsid w:val="000C300A"/>
    <w:rsid w:val="000C4B9E"/>
    <w:rsid w:val="000C573F"/>
    <w:rsid w:val="000C5A52"/>
    <w:rsid w:val="000C661C"/>
    <w:rsid w:val="000C66D2"/>
    <w:rsid w:val="000C6E34"/>
    <w:rsid w:val="000D052A"/>
    <w:rsid w:val="000D0843"/>
    <w:rsid w:val="000D08E5"/>
    <w:rsid w:val="000D0D12"/>
    <w:rsid w:val="000D1BDD"/>
    <w:rsid w:val="000D1E1A"/>
    <w:rsid w:val="000D2145"/>
    <w:rsid w:val="000D237C"/>
    <w:rsid w:val="000D257E"/>
    <w:rsid w:val="000D3227"/>
    <w:rsid w:val="000D390B"/>
    <w:rsid w:val="000D3E06"/>
    <w:rsid w:val="000D40BB"/>
    <w:rsid w:val="000D40C7"/>
    <w:rsid w:val="000D411B"/>
    <w:rsid w:val="000D41C3"/>
    <w:rsid w:val="000D4559"/>
    <w:rsid w:val="000D4A14"/>
    <w:rsid w:val="000D4C62"/>
    <w:rsid w:val="000D4E9E"/>
    <w:rsid w:val="000D4F98"/>
    <w:rsid w:val="000D5ADF"/>
    <w:rsid w:val="000D5D34"/>
    <w:rsid w:val="000D6079"/>
    <w:rsid w:val="000D79A4"/>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BC0"/>
    <w:rsid w:val="000E749C"/>
    <w:rsid w:val="000F01A4"/>
    <w:rsid w:val="000F040D"/>
    <w:rsid w:val="000F0D03"/>
    <w:rsid w:val="000F0D7E"/>
    <w:rsid w:val="000F2D5E"/>
    <w:rsid w:val="000F3C21"/>
    <w:rsid w:val="000F4A0B"/>
    <w:rsid w:val="000F4C7A"/>
    <w:rsid w:val="000F4DD9"/>
    <w:rsid w:val="000F52DD"/>
    <w:rsid w:val="000F5B36"/>
    <w:rsid w:val="000F5C6C"/>
    <w:rsid w:val="000F6332"/>
    <w:rsid w:val="000F713B"/>
    <w:rsid w:val="00100AD2"/>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10B4D"/>
    <w:rsid w:val="00110C84"/>
    <w:rsid w:val="0011107A"/>
    <w:rsid w:val="001126A5"/>
    <w:rsid w:val="00112CCB"/>
    <w:rsid w:val="00112D80"/>
    <w:rsid w:val="0011306C"/>
    <w:rsid w:val="00113B23"/>
    <w:rsid w:val="00114109"/>
    <w:rsid w:val="001142C6"/>
    <w:rsid w:val="001151FA"/>
    <w:rsid w:val="00115895"/>
    <w:rsid w:val="00115A1E"/>
    <w:rsid w:val="00115DCD"/>
    <w:rsid w:val="00115EAC"/>
    <w:rsid w:val="001164A3"/>
    <w:rsid w:val="0011781D"/>
    <w:rsid w:val="00117A6B"/>
    <w:rsid w:val="00117C27"/>
    <w:rsid w:val="00117DC6"/>
    <w:rsid w:val="00120603"/>
    <w:rsid w:val="00121170"/>
    <w:rsid w:val="00121D65"/>
    <w:rsid w:val="00122593"/>
    <w:rsid w:val="0012294A"/>
    <w:rsid w:val="001236B4"/>
    <w:rsid w:val="00123936"/>
    <w:rsid w:val="001248D2"/>
    <w:rsid w:val="001253F2"/>
    <w:rsid w:val="00125D20"/>
    <w:rsid w:val="00125D50"/>
    <w:rsid w:val="001264E3"/>
    <w:rsid w:val="00126B24"/>
    <w:rsid w:val="00126E6D"/>
    <w:rsid w:val="00127492"/>
    <w:rsid w:val="00127640"/>
    <w:rsid w:val="00127A82"/>
    <w:rsid w:val="00127E4A"/>
    <w:rsid w:val="00130203"/>
    <w:rsid w:val="00130ADF"/>
    <w:rsid w:val="00130E8F"/>
    <w:rsid w:val="00131209"/>
    <w:rsid w:val="00131279"/>
    <w:rsid w:val="00131316"/>
    <w:rsid w:val="001316B2"/>
    <w:rsid w:val="00131D0A"/>
    <w:rsid w:val="00131F32"/>
    <w:rsid w:val="00132035"/>
    <w:rsid w:val="00132399"/>
    <w:rsid w:val="001325CE"/>
    <w:rsid w:val="001325D3"/>
    <w:rsid w:val="00132B0E"/>
    <w:rsid w:val="00132DE1"/>
    <w:rsid w:val="00133394"/>
    <w:rsid w:val="00133BB5"/>
    <w:rsid w:val="00134C00"/>
    <w:rsid w:val="00134C80"/>
    <w:rsid w:val="001353D4"/>
    <w:rsid w:val="0013555A"/>
    <w:rsid w:val="001355F6"/>
    <w:rsid w:val="00135959"/>
    <w:rsid w:val="001363FA"/>
    <w:rsid w:val="001366DC"/>
    <w:rsid w:val="00136DBD"/>
    <w:rsid w:val="00137782"/>
    <w:rsid w:val="0013793B"/>
    <w:rsid w:val="00137B37"/>
    <w:rsid w:val="00140196"/>
    <w:rsid w:val="001404E8"/>
    <w:rsid w:val="00140C98"/>
    <w:rsid w:val="00141BC5"/>
    <w:rsid w:val="00142759"/>
    <w:rsid w:val="00142A03"/>
    <w:rsid w:val="00142A3A"/>
    <w:rsid w:val="00142C18"/>
    <w:rsid w:val="00143576"/>
    <w:rsid w:val="00143CCE"/>
    <w:rsid w:val="00143F50"/>
    <w:rsid w:val="0014407B"/>
    <w:rsid w:val="00144FC2"/>
    <w:rsid w:val="001458A9"/>
    <w:rsid w:val="00145928"/>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23E3"/>
    <w:rsid w:val="00152877"/>
    <w:rsid w:val="00152BFB"/>
    <w:rsid w:val="001531DB"/>
    <w:rsid w:val="00153500"/>
    <w:rsid w:val="00153DFB"/>
    <w:rsid w:val="00153F1B"/>
    <w:rsid w:val="00154B4F"/>
    <w:rsid w:val="0015537A"/>
    <w:rsid w:val="00156646"/>
    <w:rsid w:val="001570E8"/>
    <w:rsid w:val="0015728E"/>
    <w:rsid w:val="0015761D"/>
    <w:rsid w:val="001605A6"/>
    <w:rsid w:val="00160631"/>
    <w:rsid w:val="00160948"/>
    <w:rsid w:val="00160B8C"/>
    <w:rsid w:val="00161F76"/>
    <w:rsid w:val="001624B0"/>
    <w:rsid w:val="001643AD"/>
    <w:rsid w:val="00164B3D"/>
    <w:rsid w:val="00164F07"/>
    <w:rsid w:val="0016552B"/>
    <w:rsid w:val="00165E42"/>
    <w:rsid w:val="00166499"/>
    <w:rsid w:val="00166A34"/>
    <w:rsid w:val="001670AD"/>
    <w:rsid w:val="0016719D"/>
    <w:rsid w:val="0017008B"/>
    <w:rsid w:val="0017040E"/>
    <w:rsid w:val="001704B8"/>
    <w:rsid w:val="001710CE"/>
    <w:rsid w:val="00171749"/>
    <w:rsid w:val="0017229F"/>
    <w:rsid w:val="00172844"/>
    <w:rsid w:val="00172949"/>
    <w:rsid w:val="00172B0C"/>
    <w:rsid w:val="00173436"/>
    <w:rsid w:val="001734E5"/>
    <w:rsid w:val="001739E7"/>
    <w:rsid w:val="00174476"/>
    <w:rsid w:val="00174582"/>
    <w:rsid w:val="00174EAB"/>
    <w:rsid w:val="00175E09"/>
    <w:rsid w:val="00176246"/>
    <w:rsid w:val="0017694E"/>
    <w:rsid w:val="00176E14"/>
    <w:rsid w:val="00176F18"/>
    <w:rsid w:val="001773C6"/>
    <w:rsid w:val="0017759C"/>
    <w:rsid w:val="00177636"/>
    <w:rsid w:val="001800BD"/>
    <w:rsid w:val="0018010A"/>
    <w:rsid w:val="00180555"/>
    <w:rsid w:val="00180646"/>
    <w:rsid w:val="00181121"/>
    <w:rsid w:val="00181324"/>
    <w:rsid w:val="00181400"/>
    <w:rsid w:val="00182E78"/>
    <w:rsid w:val="00183269"/>
    <w:rsid w:val="001841D5"/>
    <w:rsid w:val="0018459A"/>
    <w:rsid w:val="00184A63"/>
    <w:rsid w:val="00184E3D"/>
    <w:rsid w:val="0018531C"/>
    <w:rsid w:val="00186079"/>
    <w:rsid w:val="001860A5"/>
    <w:rsid w:val="0018767F"/>
    <w:rsid w:val="00187B97"/>
    <w:rsid w:val="00187BB9"/>
    <w:rsid w:val="00190CD0"/>
    <w:rsid w:val="0019104F"/>
    <w:rsid w:val="001911D6"/>
    <w:rsid w:val="001917FF"/>
    <w:rsid w:val="00191D7C"/>
    <w:rsid w:val="00192752"/>
    <w:rsid w:val="00192868"/>
    <w:rsid w:val="00192B6D"/>
    <w:rsid w:val="00193128"/>
    <w:rsid w:val="001932A6"/>
    <w:rsid w:val="00193F1E"/>
    <w:rsid w:val="00194104"/>
    <w:rsid w:val="00194679"/>
    <w:rsid w:val="00194CE4"/>
    <w:rsid w:val="00194F70"/>
    <w:rsid w:val="0019502B"/>
    <w:rsid w:val="0019587D"/>
    <w:rsid w:val="001959F7"/>
    <w:rsid w:val="00195F88"/>
    <w:rsid w:val="00196119"/>
    <w:rsid w:val="00196933"/>
    <w:rsid w:val="00197142"/>
    <w:rsid w:val="001971C7"/>
    <w:rsid w:val="00197359"/>
    <w:rsid w:val="001975F1"/>
    <w:rsid w:val="001A0479"/>
    <w:rsid w:val="001A1FEC"/>
    <w:rsid w:val="001A2BE7"/>
    <w:rsid w:val="001A2D8D"/>
    <w:rsid w:val="001A2FB6"/>
    <w:rsid w:val="001A3046"/>
    <w:rsid w:val="001A48D3"/>
    <w:rsid w:val="001A4A4E"/>
    <w:rsid w:val="001A4CAF"/>
    <w:rsid w:val="001A4E09"/>
    <w:rsid w:val="001A546C"/>
    <w:rsid w:val="001A5625"/>
    <w:rsid w:val="001A5A4D"/>
    <w:rsid w:val="001A60D9"/>
    <w:rsid w:val="001A664D"/>
    <w:rsid w:val="001A6A8B"/>
    <w:rsid w:val="001B029B"/>
    <w:rsid w:val="001B1B4C"/>
    <w:rsid w:val="001B1C5C"/>
    <w:rsid w:val="001B2899"/>
    <w:rsid w:val="001B297C"/>
    <w:rsid w:val="001B29AE"/>
    <w:rsid w:val="001B2F07"/>
    <w:rsid w:val="001B381A"/>
    <w:rsid w:val="001B3B9E"/>
    <w:rsid w:val="001B4163"/>
    <w:rsid w:val="001B4279"/>
    <w:rsid w:val="001B4912"/>
    <w:rsid w:val="001B4B95"/>
    <w:rsid w:val="001B4ECB"/>
    <w:rsid w:val="001B4F66"/>
    <w:rsid w:val="001B5695"/>
    <w:rsid w:val="001B5E25"/>
    <w:rsid w:val="001B6501"/>
    <w:rsid w:val="001B6541"/>
    <w:rsid w:val="001B697F"/>
    <w:rsid w:val="001B6E50"/>
    <w:rsid w:val="001B71E6"/>
    <w:rsid w:val="001B73E0"/>
    <w:rsid w:val="001B749A"/>
    <w:rsid w:val="001B7C36"/>
    <w:rsid w:val="001C0382"/>
    <w:rsid w:val="001C0BA0"/>
    <w:rsid w:val="001C0D9C"/>
    <w:rsid w:val="001C157C"/>
    <w:rsid w:val="001C19F8"/>
    <w:rsid w:val="001C1DDA"/>
    <w:rsid w:val="001C1F99"/>
    <w:rsid w:val="001C2051"/>
    <w:rsid w:val="001C21F9"/>
    <w:rsid w:val="001C2E94"/>
    <w:rsid w:val="001C32D5"/>
    <w:rsid w:val="001C3D53"/>
    <w:rsid w:val="001C5073"/>
    <w:rsid w:val="001C5D83"/>
    <w:rsid w:val="001C607E"/>
    <w:rsid w:val="001C72F0"/>
    <w:rsid w:val="001C74CB"/>
    <w:rsid w:val="001C7F4A"/>
    <w:rsid w:val="001D0E7C"/>
    <w:rsid w:val="001D0EC0"/>
    <w:rsid w:val="001D12D8"/>
    <w:rsid w:val="001D15D6"/>
    <w:rsid w:val="001D1A5D"/>
    <w:rsid w:val="001D1CDF"/>
    <w:rsid w:val="001D2781"/>
    <w:rsid w:val="001D37D5"/>
    <w:rsid w:val="001D4975"/>
    <w:rsid w:val="001D589F"/>
    <w:rsid w:val="001D60B1"/>
    <w:rsid w:val="001D60FE"/>
    <w:rsid w:val="001D660F"/>
    <w:rsid w:val="001D6B19"/>
    <w:rsid w:val="001D6CC6"/>
    <w:rsid w:val="001D7A4A"/>
    <w:rsid w:val="001D7AC1"/>
    <w:rsid w:val="001E07AA"/>
    <w:rsid w:val="001E07D3"/>
    <w:rsid w:val="001E0D13"/>
    <w:rsid w:val="001E0EF6"/>
    <w:rsid w:val="001E1B53"/>
    <w:rsid w:val="001E1E82"/>
    <w:rsid w:val="001E2B6A"/>
    <w:rsid w:val="001E4488"/>
    <w:rsid w:val="001E448D"/>
    <w:rsid w:val="001E4A5B"/>
    <w:rsid w:val="001E5392"/>
    <w:rsid w:val="001E5892"/>
    <w:rsid w:val="001E5AB0"/>
    <w:rsid w:val="001E620A"/>
    <w:rsid w:val="001E66ED"/>
    <w:rsid w:val="001E6712"/>
    <w:rsid w:val="001E6A58"/>
    <w:rsid w:val="001E7C4F"/>
    <w:rsid w:val="001F0AD1"/>
    <w:rsid w:val="001F25E6"/>
    <w:rsid w:val="001F2B6F"/>
    <w:rsid w:val="001F41FA"/>
    <w:rsid w:val="001F4E80"/>
    <w:rsid w:val="001F558F"/>
    <w:rsid w:val="001F5C66"/>
    <w:rsid w:val="001F62A5"/>
    <w:rsid w:val="001F62A6"/>
    <w:rsid w:val="001F7517"/>
    <w:rsid w:val="001F79A7"/>
    <w:rsid w:val="00200AF0"/>
    <w:rsid w:val="00200CCE"/>
    <w:rsid w:val="00201377"/>
    <w:rsid w:val="0020194D"/>
    <w:rsid w:val="00201B19"/>
    <w:rsid w:val="00202547"/>
    <w:rsid w:val="002037F1"/>
    <w:rsid w:val="002038B3"/>
    <w:rsid w:val="00203BD7"/>
    <w:rsid w:val="00203C67"/>
    <w:rsid w:val="00203CAD"/>
    <w:rsid w:val="00203DF0"/>
    <w:rsid w:val="00204280"/>
    <w:rsid w:val="0020492C"/>
    <w:rsid w:val="002049CF"/>
    <w:rsid w:val="00204C3D"/>
    <w:rsid w:val="00204FC8"/>
    <w:rsid w:val="00205241"/>
    <w:rsid w:val="00205EE6"/>
    <w:rsid w:val="00206392"/>
    <w:rsid w:val="0020666D"/>
    <w:rsid w:val="00206D0B"/>
    <w:rsid w:val="0020722C"/>
    <w:rsid w:val="00207B48"/>
    <w:rsid w:val="00210192"/>
    <w:rsid w:val="00210916"/>
    <w:rsid w:val="00211762"/>
    <w:rsid w:val="002118E2"/>
    <w:rsid w:val="002122A5"/>
    <w:rsid w:val="002123BD"/>
    <w:rsid w:val="00212826"/>
    <w:rsid w:val="00212866"/>
    <w:rsid w:val="002128FA"/>
    <w:rsid w:val="00212A87"/>
    <w:rsid w:val="00213515"/>
    <w:rsid w:val="00213FF9"/>
    <w:rsid w:val="002142FC"/>
    <w:rsid w:val="002145A5"/>
    <w:rsid w:val="00214E63"/>
    <w:rsid w:val="00214E7A"/>
    <w:rsid w:val="00217695"/>
    <w:rsid w:val="002178BD"/>
    <w:rsid w:val="00217B18"/>
    <w:rsid w:val="002206B5"/>
    <w:rsid w:val="00220C77"/>
    <w:rsid w:val="002213CA"/>
    <w:rsid w:val="00221456"/>
    <w:rsid w:val="00221C06"/>
    <w:rsid w:val="0022286C"/>
    <w:rsid w:val="00222EE8"/>
    <w:rsid w:val="00222F92"/>
    <w:rsid w:val="002230A9"/>
    <w:rsid w:val="00223735"/>
    <w:rsid w:val="00223879"/>
    <w:rsid w:val="00224397"/>
    <w:rsid w:val="002247F4"/>
    <w:rsid w:val="00224AE9"/>
    <w:rsid w:val="00224E61"/>
    <w:rsid w:val="00224F2B"/>
    <w:rsid w:val="00225517"/>
    <w:rsid w:val="0022596B"/>
    <w:rsid w:val="002260E5"/>
    <w:rsid w:val="002262E8"/>
    <w:rsid w:val="002267C7"/>
    <w:rsid w:val="00226F4C"/>
    <w:rsid w:val="00227872"/>
    <w:rsid w:val="002304A2"/>
    <w:rsid w:val="002304ED"/>
    <w:rsid w:val="002306F4"/>
    <w:rsid w:val="00230B0A"/>
    <w:rsid w:val="00230E9C"/>
    <w:rsid w:val="002311EE"/>
    <w:rsid w:val="00231733"/>
    <w:rsid w:val="00231933"/>
    <w:rsid w:val="0023236A"/>
    <w:rsid w:val="002324E9"/>
    <w:rsid w:val="00232577"/>
    <w:rsid w:val="0023311C"/>
    <w:rsid w:val="002338B0"/>
    <w:rsid w:val="00233B77"/>
    <w:rsid w:val="00233B8E"/>
    <w:rsid w:val="00234251"/>
    <w:rsid w:val="002348ED"/>
    <w:rsid w:val="00235976"/>
    <w:rsid w:val="00235A05"/>
    <w:rsid w:val="002363C6"/>
    <w:rsid w:val="00236ACA"/>
    <w:rsid w:val="00236EC0"/>
    <w:rsid w:val="00237089"/>
    <w:rsid w:val="002372F8"/>
    <w:rsid w:val="002374A8"/>
    <w:rsid w:val="002375E8"/>
    <w:rsid w:val="00237B6F"/>
    <w:rsid w:val="00237CF7"/>
    <w:rsid w:val="002408F2"/>
    <w:rsid w:val="0024137A"/>
    <w:rsid w:val="00241519"/>
    <w:rsid w:val="00241592"/>
    <w:rsid w:val="0024185B"/>
    <w:rsid w:val="00241936"/>
    <w:rsid w:val="00241F2E"/>
    <w:rsid w:val="00242844"/>
    <w:rsid w:val="00242BC8"/>
    <w:rsid w:val="00243223"/>
    <w:rsid w:val="00244748"/>
    <w:rsid w:val="002448A2"/>
    <w:rsid w:val="00244F2D"/>
    <w:rsid w:val="0024508C"/>
    <w:rsid w:val="00245542"/>
    <w:rsid w:val="00246118"/>
    <w:rsid w:val="002504F4"/>
    <w:rsid w:val="00250BB6"/>
    <w:rsid w:val="00250CA2"/>
    <w:rsid w:val="00250D80"/>
    <w:rsid w:val="00251434"/>
    <w:rsid w:val="00251EBE"/>
    <w:rsid w:val="00252619"/>
    <w:rsid w:val="00252ADA"/>
    <w:rsid w:val="00252B19"/>
    <w:rsid w:val="00253017"/>
    <w:rsid w:val="00253271"/>
    <w:rsid w:val="00253A15"/>
    <w:rsid w:val="00254983"/>
    <w:rsid w:val="00254FF7"/>
    <w:rsid w:val="002553EB"/>
    <w:rsid w:val="00255FD7"/>
    <w:rsid w:val="002563B9"/>
    <w:rsid w:val="002563D0"/>
    <w:rsid w:val="00256DD1"/>
    <w:rsid w:val="002572F5"/>
    <w:rsid w:val="0025742E"/>
    <w:rsid w:val="00260438"/>
    <w:rsid w:val="00261027"/>
    <w:rsid w:val="002612BB"/>
    <w:rsid w:val="002613B2"/>
    <w:rsid w:val="00262C27"/>
    <w:rsid w:val="00263351"/>
    <w:rsid w:val="0026344A"/>
    <w:rsid w:val="00263552"/>
    <w:rsid w:val="00263640"/>
    <w:rsid w:val="0026374B"/>
    <w:rsid w:val="00263E28"/>
    <w:rsid w:val="00263F43"/>
    <w:rsid w:val="0026480A"/>
    <w:rsid w:val="002659C9"/>
    <w:rsid w:val="00265CE5"/>
    <w:rsid w:val="002666DE"/>
    <w:rsid w:val="00266AC0"/>
    <w:rsid w:val="00266EAA"/>
    <w:rsid w:val="00267722"/>
    <w:rsid w:val="00267AFC"/>
    <w:rsid w:val="0027046D"/>
    <w:rsid w:val="00271045"/>
    <w:rsid w:val="00271354"/>
    <w:rsid w:val="00271D37"/>
    <w:rsid w:val="00271DFD"/>
    <w:rsid w:val="00271FED"/>
    <w:rsid w:val="00272399"/>
    <w:rsid w:val="00272A62"/>
    <w:rsid w:val="002739ED"/>
    <w:rsid w:val="00273DCE"/>
    <w:rsid w:val="00274643"/>
    <w:rsid w:val="00274B07"/>
    <w:rsid w:val="00274E64"/>
    <w:rsid w:val="00275025"/>
    <w:rsid w:val="00275796"/>
    <w:rsid w:val="00275F81"/>
    <w:rsid w:val="002760B1"/>
    <w:rsid w:val="002763F3"/>
    <w:rsid w:val="00277716"/>
    <w:rsid w:val="0028021C"/>
    <w:rsid w:val="002820CC"/>
    <w:rsid w:val="002824FF"/>
    <w:rsid w:val="00282B21"/>
    <w:rsid w:val="00283478"/>
    <w:rsid w:val="002835F5"/>
    <w:rsid w:val="00284058"/>
    <w:rsid w:val="00284A6B"/>
    <w:rsid w:val="00284CD5"/>
    <w:rsid w:val="002850EE"/>
    <w:rsid w:val="002860CE"/>
    <w:rsid w:val="00286AC7"/>
    <w:rsid w:val="00286C18"/>
    <w:rsid w:val="00287544"/>
    <w:rsid w:val="00287983"/>
    <w:rsid w:val="00290A98"/>
    <w:rsid w:val="00290D7A"/>
    <w:rsid w:val="0029122F"/>
    <w:rsid w:val="00291789"/>
    <w:rsid w:val="00291D88"/>
    <w:rsid w:val="00291D94"/>
    <w:rsid w:val="00293604"/>
    <w:rsid w:val="00293A5D"/>
    <w:rsid w:val="00294C6C"/>
    <w:rsid w:val="0029576A"/>
    <w:rsid w:val="00295A27"/>
    <w:rsid w:val="00295D5C"/>
    <w:rsid w:val="00296497"/>
    <w:rsid w:val="00296B68"/>
    <w:rsid w:val="00296FAB"/>
    <w:rsid w:val="0029745C"/>
    <w:rsid w:val="00297BB7"/>
    <w:rsid w:val="002A009D"/>
    <w:rsid w:val="002A03E8"/>
    <w:rsid w:val="002A068E"/>
    <w:rsid w:val="002A13F1"/>
    <w:rsid w:val="002A14C6"/>
    <w:rsid w:val="002A187B"/>
    <w:rsid w:val="002A2100"/>
    <w:rsid w:val="002A22CE"/>
    <w:rsid w:val="002A2B4A"/>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2A8B"/>
    <w:rsid w:val="002B3FE3"/>
    <w:rsid w:val="002B4C5B"/>
    <w:rsid w:val="002B4CC7"/>
    <w:rsid w:val="002B5064"/>
    <w:rsid w:val="002B57C6"/>
    <w:rsid w:val="002B5B07"/>
    <w:rsid w:val="002B5DD6"/>
    <w:rsid w:val="002B62FD"/>
    <w:rsid w:val="002B64BC"/>
    <w:rsid w:val="002B77E1"/>
    <w:rsid w:val="002C002F"/>
    <w:rsid w:val="002C01E6"/>
    <w:rsid w:val="002C02FA"/>
    <w:rsid w:val="002C07DF"/>
    <w:rsid w:val="002C113C"/>
    <w:rsid w:val="002C1933"/>
    <w:rsid w:val="002C23AF"/>
    <w:rsid w:val="002C2A3F"/>
    <w:rsid w:val="002C31E0"/>
    <w:rsid w:val="002C36A6"/>
    <w:rsid w:val="002C3946"/>
    <w:rsid w:val="002C4266"/>
    <w:rsid w:val="002C47E8"/>
    <w:rsid w:val="002C523E"/>
    <w:rsid w:val="002C5D17"/>
    <w:rsid w:val="002C6522"/>
    <w:rsid w:val="002C6C9D"/>
    <w:rsid w:val="002C73F7"/>
    <w:rsid w:val="002D0048"/>
    <w:rsid w:val="002D02C9"/>
    <w:rsid w:val="002D15B2"/>
    <w:rsid w:val="002D1B23"/>
    <w:rsid w:val="002D20B6"/>
    <w:rsid w:val="002D22FF"/>
    <w:rsid w:val="002D2917"/>
    <w:rsid w:val="002D3C5A"/>
    <w:rsid w:val="002D4372"/>
    <w:rsid w:val="002D4450"/>
    <w:rsid w:val="002D45D2"/>
    <w:rsid w:val="002D4E3D"/>
    <w:rsid w:val="002D54D8"/>
    <w:rsid w:val="002D58A8"/>
    <w:rsid w:val="002D6507"/>
    <w:rsid w:val="002D6771"/>
    <w:rsid w:val="002D67CE"/>
    <w:rsid w:val="002D6B28"/>
    <w:rsid w:val="002D6CFD"/>
    <w:rsid w:val="002D6E9A"/>
    <w:rsid w:val="002D733F"/>
    <w:rsid w:val="002D77D0"/>
    <w:rsid w:val="002D7A78"/>
    <w:rsid w:val="002E0AE0"/>
    <w:rsid w:val="002E1882"/>
    <w:rsid w:val="002E2065"/>
    <w:rsid w:val="002E229B"/>
    <w:rsid w:val="002E25D2"/>
    <w:rsid w:val="002E2C29"/>
    <w:rsid w:val="002E3A00"/>
    <w:rsid w:val="002E4259"/>
    <w:rsid w:val="002E4598"/>
    <w:rsid w:val="002E48E6"/>
    <w:rsid w:val="002E5341"/>
    <w:rsid w:val="002E5FE2"/>
    <w:rsid w:val="002E651D"/>
    <w:rsid w:val="002E758F"/>
    <w:rsid w:val="002E7CCE"/>
    <w:rsid w:val="002F0DD7"/>
    <w:rsid w:val="002F1564"/>
    <w:rsid w:val="002F1B72"/>
    <w:rsid w:val="002F1FF1"/>
    <w:rsid w:val="002F22D2"/>
    <w:rsid w:val="002F26EC"/>
    <w:rsid w:val="002F3168"/>
    <w:rsid w:val="002F3A87"/>
    <w:rsid w:val="002F3DFB"/>
    <w:rsid w:val="002F510B"/>
    <w:rsid w:val="002F5315"/>
    <w:rsid w:val="002F5415"/>
    <w:rsid w:val="002F67BD"/>
    <w:rsid w:val="002F70F2"/>
    <w:rsid w:val="002F7439"/>
    <w:rsid w:val="002F7565"/>
    <w:rsid w:val="002F7FB5"/>
    <w:rsid w:val="003002B9"/>
    <w:rsid w:val="0030067A"/>
    <w:rsid w:val="00300D99"/>
    <w:rsid w:val="00300E4C"/>
    <w:rsid w:val="0030115F"/>
    <w:rsid w:val="0030192E"/>
    <w:rsid w:val="00301FB2"/>
    <w:rsid w:val="00302766"/>
    <w:rsid w:val="0030330B"/>
    <w:rsid w:val="00303887"/>
    <w:rsid w:val="00303A13"/>
    <w:rsid w:val="00303B47"/>
    <w:rsid w:val="003040C0"/>
    <w:rsid w:val="00304F0C"/>
    <w:rsid w:val="003050FC"/>
    <w:rsid w:val="00306CC5"/>
    <w:rsid w:val="00307054"/>
    <w:rsid w:val="003072AC"/>
    <w:rsid w:val="00310268"/>
    <w:rsid w:val="0031152D"/>
    <w:rsid w:val="0031165F"/>
    <w:rsid w:val="00312629"/>
    <w:rsid w:val="003126FC"/>
    <w:rsid w:val="00312787"/>
    <w:rsid w:val="0031339D"/>
    <w:rsid w:val="00313ABD"/>
    <w:rsid w:val="00313D8A"/>
    <w:rsid w:val="00313EB4"/>
    <w:rsid w:val="0031436B"/>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C1E"/>
    <w:rsid w:val="00324481"/>
    <w:rsid w:val="003247E2"/>
    <w:rsid w:val="00324958"/>
    <w:rsid w:val="00324FFF"/>
    <w:rsid w:val="00325210"/>
    <w:rsid w:val="003256C8"/>
    <w:rsid w:val="0032572C"/>
    <w:rsid w:val="00326A67"/>
    <w:rsid w:val="00327714"/>
    <w:rsid w:val="00327A72"/>
    <w:rsid w:val="00327C12"/>
    <w:rsid w:val="00330247"/>
    <w:rsid w:val="003305D5"/>
    <w:rsid w:val="00330F2B"/>
    <w:rsid w:val="00332494"/>
    <w:rsid w:val="003326D7"/>
    <w:rsid w:val="00332A00"/>
    <w:rsid w:val="00332EE8"/>
    <w:rsid w:val="003331CF"/>
    <w:rsid w:val="00333344"/>
    <w:rsid w:val="003333EF"/>
    <w:rsid w:val="0033361B"/>
    <w:rsid w:val="0033391B"/>
    <w:rsid w:val="0033401A"/>
    <w:rsid w:val="00334135"/>
    <w:rsid w:val="00334562"/>
    <w:rsid w:val="003346EC"/>
    <w:rsid w:val="003348BB"/>
    <w:rsid w:val="00334F5D"/>
    <w:rsid w:val="00335D4B"/>
    <w:rsid w:val="00335E9B"/>
    <w:rsid w:val="00336811"/>
    <w:rsid w:val="003374B4"/>
    <w:rsid w:val="003377A3"/>
    <w:rsid w:val="0033791F"/>
    <w:rsid w:val="00337B35"/>
    <w:rsid w:val="0034017C"/>
    <w:rsid w:val="003407B3"/>
    <w:rsid w:val="0034086D"/>
    <w:rsid w:val="0034188B"/>
    <w:rsid w:val="0034256E"/>
    <w:rsid w:val="00342F30"/>
    <w:rsid w:val="00343195"/>
    <w:rsid w:val="0034330E"/>
    <w:rsid w:val="003438C7"/>
    <w:rsid w:val="00343D4A"/>
    <w:rsid w:val="00344C77"/>
    <w:rsid w:val="00344F4F"/>
    <w:rsid w:val="00345FDA"/>
    <w:rsid w:val="003460C4"/>
    <w:rsid w:val="00346210"/>
    <w:rsid w:val="00346AB6"/>
    <w:rsid w:val="00346E4D"/>
    <w:rsid w:val="003477AC"/>
    <w:rsid w:val="00347821"/>
    <w:rsid w:val="00347B6A"/>
    <w:rsid w:val="00347D81"/>
    <w:rsid w:val="00347F07"/>
    <w:rsid w:val="00350E93"/>
    <w:rsid w:val="00351308"/>
    <w:rsid w:val="003529C7"/>
    <w:rsid w:val="003531DA"/>
    <w:rsid w:val="003534CC"/>
    <w:rsid w:val="00353BCE"/>
    <w:rsid w:val="00354593"/>
    <w:rsid w:val="0035498D"/>
    <w:rsid w:val="00355995"/>
    <w:rsid w:val="00356389"/>
    <w:rsid w:val="003566E5"/>
    <w:rsid w:val="003569DA"/>
    <w:rsid w:val="00356DE2"/>
    <w:rsid w:val="003573C8"/>
    <w:rsid w:val="003573D1"/>
    <w:rsid w:val="003578AE"/>
    <w:rsid w:val="00357B2C"/>
    <w:rsid w:val="00357D83"/>
    <w:rsid w:val="003602DA"/>
    <w:rsid w:val="003606BF"/>
    <w:rsid w:val="00360AE4"/>
    <w:rsid w:val="00360DC1"/>
    <w:rsid w:val="00360E30"/>
    <w:rsid w:val="00361685"/>
    <w:rsid w:val="00361A7A"/>
    <w:rsid w:val="00362B16"/>
    <w:rsid w:val="003630DC"/>
    <w:rsid w:val="003635BE"/>
    <w:rsid w:val="003635BF"/>
    <w:rsid w:val="003638B7"/>
    <w:rsid w:val="00363E2F"/>
    <w:rsid w:val="00364254"/>
    <w:rsid w:val="0037003A"/>
    <w:rsid w:val="003715A4"/>
    <w:rsid w:val="00372079"/>
    <w:rsid w:val="003721A0"/>
    <w:rsid w:val="0037369C"/>
    <w:rsid w:val="00373723"/>
    <w:rsid w:val="00373C42"/>
    <w:rsid w:val="0037440D"/>
    <w:rsid w:val="00375077"/>
    <w:rsid w:val="0037544B"/>
    <w:rsid w:val="00375947"/>
    <w:rsid w:val="003762EF"/>
    <w:rsid w:val="00376874"/>
    <w:rsid w:val="003775A1"/>
    <w:rsid w:val="00377C30"/>
    <w:rsid w:val="00380889"/>
    <w:rsid w:val="00380A73"/>
    <w:rsid w:val="003821F1"/>
    <w:rsid w:val="00382683"/>
    <w:rsid w:val="00382B65"/>
    <w:rsid w:val="003837E3"/>
    <w:rsid w:val="00383846"/>
    <w:rsid w:val="003839FB"/>
    <w:rsid w:val="00383CF7"/>
    <w:rsid w:val="00384D32"/>
    <w:rsid w:val="00385195"/>
    <w:rsid w:val="00385ADD"/>
    <w:rsid w:val="00386D60"/>
    <w:rsid w:val="00386F28"/>
    <w:rsid w:val="00387E28"/>
    <w:rsid w:val="003900CD"/>
    <w:rsid w:val="00390866"/>
    <w:rsid w:val="0039285A"/>
    <w:rsid w:val="00392DE4"/>
    <w:rsid w:val="00392E7D"/>
    <w:rsid w:val="00392ED4"/>
    <w:rsid w:val="003938BA"/>
    <w:rsid w:val="00395842"/>
    <w:rsid w:val="00395A6B"/>
    <w:rsid w:val="00395AFD"/>
    <w:rsid w:val="00395E36"/>
    <w:rsid w:val="00395F62"/>
    <w:rsid w:val="00395F86"/>
    <w:rsid w:val="00396DB4"/>
    <w:rsid w:val="00396E1F"/>
    <w:rsid w:val="00396E4A"/>
    <w:rsid w:val="00397DD0"/>
    <w:rsid w:val="00397E5B"/>
    <w:rsid w:val="003A02D9"/>
    <w:rsid w:val="003A0333"/>
    <w:rsid w:val="003A0346"/>
    <w:rsid w:val="003A10F2"/>
    <w:rsid w:val="003A1713"/>
    <w:rsid w:val="003A1AC4"/>
    <w:rsid w:val="003A1B5E"/>
    <w:rsid w:val="003A1E8B"/>
    <w:rsid w:val="003A20B4"/>
    <w:rsid w:val="003A2D4F"/>
    <w:rsid w:val="003A2F7D"/>
    <w:rsid w:val="003A344B"/>
    <w:rsid w:val="003A37C6"/>
    <w:rsid w:val="003A3B69"/>
    <w:rsid w:val="003A441C"/>
    <w:rsid w:val="003A479F"/>
    <w:rsid w:val="003A5DA5"/>
    <w:rsid w:val="003A6B0D"/>
    <w:rsid w:val="003A75BB"/>
    <w:rsid w:val="003A7C71"/>
    <w:rsid w:val="003B05E1"/>
    <w:rsid w:val="003B08BB"/>
    <w:rsid w:val="003B093F"/>
    <w:rsid w:val="003B0C8C"/>
    <w:rsid w:val="003B0DB4"/>
    <w:rsid w:val="003B1B5C"/>
    <w:rsid w:val="003B2D13"/>
    <w:rsid w:val="003B36CC"/>
    <w:rsid w:val="003B3A4D"/>
    <w:rsid w:val="003B3BDB"/>
    <w:rsid w:val="003B4251"/>
    <w:rsid w:val="003B520C"/>
    <w:rsid w:val="003B5972"/>
    <w:rsid w:val="003B5DE0"/>
    <w:rsid w:val="003B6075"/>
    <w:rsid w:val="003B63E9"/>
    <w:rsid w:val="003B6694"/>
    <w:rsid w:val="003B6858"/>
    <w:rsid w:val="003B6D50"/>
    <w:rsid w:val="003B7647"/>
    <w:rsid w:val="003B7F9D"/>
    <w:rsid w:val="003C01A8"/>
    <w:rsid w:val="003C02A0"/>
    <w:rsid w:val="003C055F"/>
    <w:rsid w:val="003C0869"/>
    <w:rsid w:val="003C10BD"/>
    <w:rsid w:val="003C14E8"/>
    <w:rsid w:val="003C41F4"/>
    <w:rsid w:val="003C470C"/>
    <w:rsid w:val="003C587E"/>
    <w:rsid w:val="003C61A1"/>
    <w:rsid w:val="003C6393"/>
    <w:rsid w:val="003C63D0"/>
    <w:rsid w:val="003C68C0"/>
    <w:rsid w:val="003C6E89"/>
    <w:rsid w:val="003C7351"/>
    <w:rsid w:val="003C735D"/>
    <w:rsid w:val="003C74FA"/>
    <w:rsid w:val="003C78C7"/>
    <w:rsid w:val="003C7CFB"/>
    <w:rsid w:val="003C7EDD"/>
    <w:rsid w:val="003D0957"/>
    <w:rsid w:val="003D1833"/>
    <w:rsid w:val="003D1F78"/>
    <w:rsid w:val="003D232E"/>
    <w:rsid w:val="003D27AF"/>
    <w:rsid w:val="003D2C47"/>
    <w:rsid w:val="003D319B"/>
    <w:rsid w:val="003D33C0"/>
    <w:rsid w:val="003D5C7C"/>
    <w:rsid w:val="003D5D81"/>
    <w:rsid w:val="003D5E79"/>
    <w:rsid w:val="003D6273"/>
    <w:rsid w:val="003D635D"/>
    <w:rsid w:val="003D66AF"/>
    <w:rsid w:val="003D6857"/>
    <w:rsid w:val="003D6B21"/>
    <w:rsid w:val="003D70E0"/>
    <w:rsid w:val="003D7516"/>
    <w:rsid w:val="003D7A38"/>
    <w:rsid w:val="003E19E3"/>
    <w:rsid w:val="003E1C2E"/>
    <w:rsid w:val="003E20CE"/>
    <w:rsid w:val="003E22E6"/>
    <w:rsid w:val="003E34CD"/>
    <w:rsid w:val="003E486B"/>
    <w:rsid w:val="003E4E05"/>
    <w:rsid w:val="003E5051"/>
    <w:rsid w:val="003E51DC"/>
    <w:rsid w:val="003E5C60"/>
    <w:rsid w:val="003E5F12"/>
    <w:rsid w:val="003E76D9"/>
    <w:rsid w:val="003E7C10"/>
    <w:rsid w:val="003F08C7"/>
    <w:rsid w:val="003F10AF"/>
    <w:rsid w:val="003F10DA"/>
    <w:rsid w:val="003F11C5"/>
    <w:rsid w:val="003F14E9"/>
    <w:rsid w:val="003F1BB0"/>
    <w:rsid w:val="003F1EA1"/>
    <w:rsid w:val="003F2BFA"/>
    <w:rsid w:val="003F348C"/>
    <w:rsid w:val="003F34C6"/>
    <w:rsid w:val="003F4A4B"/>
    <w:rsid w:val="003F50BC"/>
    <w:rsid w:val="003F572F"/>
    <w:rsid w:val="003F5E66"/>
    <w:rsid w:val="003F61DB"/>
    <w:rsid w:val="003F643A"/>
    <w:rsid w:val="003F6EB4"/>
    <w:rsid w:val="003F765D"/>
    <w:rsid w:val="003F7874"/>
    <w:rsid w:val="0040094C"/>
    <w:rsid w:val="00401583"/>
    <w:rsid w:val="00401791"/>
    <w:rsid w:val="00401C71"/>
    <w:rsid w:val="00401D9B"/>
    <w:rsid w:val="00401E81"/>
    <w:rsid w:val="004020D9"/>
    <w:rsid w:val="004024EF"/>
    <w:rsid w:val="00402735"/>
    <w:rsid w:val="0040396A"/>
    <w:rsid w:val="00403FC3"/>
    <w:rsid w:val="004044B1"/>
    <w:rsid w:val="00406608"/>
    <w:rsid w:val="00407070"/>
    <w:rsid w:val="0041070C"/>
    <w:rsid w:val="004108F9"/>
    <w:rsid w:val="00411066"/>
    <w:rsid w:val="004116BB"/>
    <w:rsid w:val="00411F4A"/>
    <w:rsid w:val="00411F69"/>
    <w:rsid w:val="00411FBC"/>
    <w:rsid w:val="00412CC5"/>
    <w:rsid w:val="004142AC"/>
    <w:rsid w:val="0041494B"/>
    <w:rsid w:val="00415266"/>
    <w:rsid w:val="00415640"/>
    <w:rsid w:val="004161B4"/>
    <w:rsid w:val="004167EA"/>
    <w:rsid w:val="00416832"/>
    <w:rsid w:val="00417878"/>
    <w:rsid w:val="00417F55"/>
    <w:rsid w:val="004203EF"/>
    <w:rsid w:val="00420E71"/>
    <w:rsid w:val="00421474"/>
    <w:rsid w:val="004216AD"/>
    <w:rsid w:val="00421A72"/>
    <w:rsid w:val="00421B78"/>
    <w:rsid w:val="00421BA3"/>
    <w:rsid w:val="00422311"/>
    <w:rsid w:val="00422558"/>
    <w:rsid w:val="00422A0E"/>
    <w:rsid w:val="00422D25"/>
    <w:rsid w:val="004236F9"/>
    <w:rsid w:val="004239C8"/>
    <w:rsid w:val="00423A5A"/>
    <w:rsid w:val="00423E58"/>
    <w:rsid w:val="0042520D"/>
    <w:rsid w:val="0042538F"/>
    <w:rsid w:val="00425774"/>
    <w:rsid w:val="00425E5B"/>
    <w:rsid w:val="00425E89"/>
    <w:rsid w:val="00426020"/>
    <w:rsid w:val="004268CE"/>
    <w:rsid w:val="00426D8E"/>
    <w:rsid w:val="00430675"/>
    <w:rsid w:val="00430BEB"/>
    <w:rsid w:val="0043148D"/>
    <w:rsid w:val="00431C11"/>
    <w:rsid w:val="00431DDF"/>
    <w:rsid w:val="004322A9"/>
    <w:rsid w:val="00432802"/>
    <w:rsid w:val="00432F39"/>
    <w:rsid w:val="00433420"/>
    <w:rsid w:val="00433E53"/>
    <w:rsid w:val="00434242"/>
    <w:rsid w:val="004346A8"/>
    <w:rsid w:val="004349E0"/>
    <w:rsid w:val="004359FC"/>
    <w:rsid w:val="00436D2F"/>
    <w:rsid w:val="00436EDC"/>
    <w:rsid w:val="00440516"/>
    <w:rsid w:val="00440555"/>
    <w:rsid w:val="00440CEC"/>
    <w:rsid w:val="00440F21"/>
    <w:rsid w:val="004423D9"/>
    <w:rsid w:val="00442B22"/>
    <w:rsid w:val="00443370"/>
    <w:rsid w:val="00443A36"/>
    <w:rsid w:val="00443EF6"/>
    <w:rsid w:val="0044549A"/>
    <w:rsid w:val="0044676E"/>
    <w:rsid w:val="004471D9"/>
    <w:rsid w:val="004474E4"/>
    <w:rsid w:val="00447584"/>
    <w:rsid w:val="004475FC"/>
    <w:rsid w:val="00447612"/>
    <w:rsid w:val="00450D9E"/>
    <w:rsid w:val="004524D9"/>
    <w:rsid w:val="00452719"/>
    <w:rsid w:val="00452762"/>
    <w:rsid w:val="00453415"/>
    <w:rsid w:val="0045374F"/>
    <w:rsid w:val="004544CE"/>
    <w:rsid w:val="004544E0"/>
    <w:rsid w:val="00454EE0"/>
    <w:rsid w:val="00454F8C"/>
    <w:rsid w:val="00455609"/>
    <w:rsid w:val="00455779"/>
    <w:rsid w:val="004558E2"/>
    <w:rsid w:val="0045662A"/>
    <w:rsid w:val="004571BD"/>
    <w:rsid w:val="00457A00"/>
    <w:rsid w:val="00457EB4"/>
    <w:rsid w:val="00457F69"/>
    <w:rsid w:val="0046086E"/>
    <w:rsid w:val="00460F35"/>
    <w:rsid w:val="00461AD6"/>
    <w:rsid w:val="00461E8D"/>
    <w:rsid w:val="00461F21"/>
    <w:rsid w:val="0046257C"/>
    <w:rsid w:val="004630E7"/>
    <w:rsid w:val="00463313"/>
    <w:rsid w:val="00463798"/>
    <w:rsid w:val="00463E6B"/>
    <w:rsid w:val="00463FA1"/>
    <w:rsid w:val="004649FD"/>
    <w:rsid w:val="00464A1A"/>
    <w:rsid w:val="00465605"/>
    <w:rsid w:val="0046595F"/>
    <w:rsid w:val="00466A3B"/>
    <w:rsid w:val="00470BA6"/>
    <w:rsid w:val="00471437"/>
    <w:rsid w:val="00471A51"/>
    <w:rsid w:val="00471B23"/>
    <w:rsid w:val="00471E73"/>
    <w:rsid w:val="004732E5"/>
    <w:rsid w:val="00473662"/>
    <w:rsid w:val="00473908"/>
    <w:rsid w:val="00473F2C"/>
    <w:rsid w:val="004744FD"/>
    <w:rsid w:val="00474D27"/>
    <w:rsid w:val="00474DB0"/>
    <w:rsid w:val="004755AA"/>
    <w:rsid w:val="004756AD"/>
    <w:rsid w:val="0047596E"/>
    <w:rsid w:val="00475B9C"/>
    <w:rsid w:val="00476535"/>
    <w:rsid w:val="004766D6"/>
    <w:rsid w:val="00476807"/>
    <w:rsid w:val="00477493"/>
    <w:rsid w:val="004775C1"/>
    <w:rsid w:val="0047773F"/>
    <w:rsid w:val="00477883"/>
    <w:rsid w:val="00480055"/>
    <w:rsid w:val="004804B9"/>
    <w:rsid w:val="004807E2"/>
    <w:rsid w:val="00480F05"/>
    <w:rsid w:val="004810F9"/>
    <w:rsid w:val="0048174B"/>
    <w:rsid w:val="00483057"/>
    <w:rsid w:val="00483223"/>
    <w:rsid w:val="00483232"/>
    <w:rsid w:val="00483600"/>
    <w:rsid w:val="004844B0"/>
    <w:rsid w:val="0048453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9E9"/>
    <w:rsid w:val="00491B4E"/>
    <w:rsid w:val="004932C5"/>
    <w:rsid w:val="004938AA"/>
    <w:rsid w:val="00494EF5"/>
    <w:rsid w:val="004951F2"/>
    <w:rsid w:val="00495B9E"/>
    <w:rsid w:val="0049616D"/>
    <w:rsid w:val="004A13A9"/>
    <w:rsid w:val="004A1499"/>
    <w:rsid w:val="004A198C"/>
    <w:rsid w:val="004A2985"/>
    <w:rsid w:val="004A2A34"/>
    <w:rsid w:val="004A2F19"/>
    <w:rsid w:val="004A42FA"/>
    <w:rsid w:val="004A4303"/>
    <w:rsid w:val="004A452F"/>
    <w:rsid w:val="004A4555"/>
    <w:rsid w:val="004A464A"/>
    <w:rsid w:val="004A6EAD"/>
    <w:rsid w:val="004A7FB7"/>
    <w:rsid w:val="004B002A"/>
    <w:rsid w:val="004B04B1"/>
    <w:rsid w:val="004B1370"/>
    <w:rsid w:val="004B1788"/>
    <w:rsid w:val="004B1B84"/>
    <w:rsid w:val="004B2442"/>
    <w:rsid w:val="004B28B8"/>
    <w:rsid w:val="004B2A50"/>
    <w:rsid w:val="004B3030"/>
    <w:rsid w:val="004B31CB"/>
    <w:rsid w:val="004B45FA"/>
    <w:rsid w:val="004B482F"/>
    <w:rsid w:val="004B485B"/>
    <w:rsid w:val="004B4C2E"/>
    <w:rsid w:val="004B59B0"/>
    <w:rsid w:val="004B5DF7"/>
    <w:rsid w:val="004B6102"/>
    <w:rsid w:val="004B66E7"/>
    <w:rsid w:val="004B6B8E"/>
    <w:rsid w:val="004B6F8D"/>
    <w:rsid w:val="004B7004"/>
    <w:rsid w:val="004B71B3"/>
    <w:rsid w:val="004B750B"/>
    <w:rsid w:val="004C0B31"/>
    <w:rsid w:val="004C0E12"/>
    <w:rsid w:val="004C116C"/>
    <w:rsid w:val="004C2304"/>
    <w:rsid w:val="004C2BEF"/>
    <w:rsid w:val="004C2DA6"/>
    <w:rsid w:val="004C2E11"/>
    <w:rsid w:val="004C3C9A"/>
    <w:rsid w:val="004C3CBB"/>
    <w:rsid w:val="004C4622"/>
    <w:rsid w:val="004C4A16"/>
    <w:rsid w:val="004C51A2"/>
    <w:rsid w:val="004C5614"/>
    <w:rsid w:val="004C5714"/>
    <w:rsid w:val="004C5AE5"/>
    <w:rsid w:val="004C620F"/>
    <w:rsid w:val="004C62D1"/>
    <w:rsid w:val="004C647B"/>
    <w:rsid w:val="004C6C3E"/>
    <w:rsid w:val="004C6C74"/>
    <w:rsid w:val="004C76DE"/>
    <w:rsid w:val="004C792B"/>
    <w:rsid w:val="004D0AAD"/>
    <w:rsid w:val="004D1AF2"/>
    <w:rsid w:val="004D226E"/>
    <w:rsid w:val="004D22BC"/>
    <w:rsid w:val="004D29DC"/>
    <w:rsid w:val="004D2A86"/>
    <w:rsid w:val="004D2C55"/>
    <w:rsid w:val="004D3052"/>
    <w:rsid w:val="004D37D2"/>
    <w:rsid w:val="004D3966"/>
    <w:rsid w:val="004D3FDC"/>
    <w:rsid w:val="004D4B8D"/>
    <w:rsid w:val="004D4FE4"/>
    <w:rsid w:val="004D52D2"/>
    <w:rsid w:val="004D59CB"/>
    <w:rsid w:val="004D61DD"/>
    <w:rsid w:val="004D6516"/>
    <w:rsid w:val="004D6C8E"/>
    <w:rsid w:val="004D6D6A"/>
    <w:rsid w:val="004D733C"/>
    <w:rsid w:val="004E0426"/>
    <w:rsid w:val="004E0D23"/>
    <w:rsid w:val="004E10F4"/>
    <w:rsid w:val="004E181F"/>
    <w:rsid w:val="004E1D1A"/>
    <w:rsid w:val="004E1EC4"/>
    <w:rsid w:val="004E252A"/>
    <w:rsid w:val="004E274E"/>
    <w:rsid w:val="004E38AA"/>
    <w:rsid w:val="004E5209"/>
    <w:rsid w:val="004E5F10"/>
    <w:rsid w:val="004E66FB"/>
    <w:rsid w:val="004E67B6"/>
    <w:rsid w:val="004F02B7"/>
    <w:rsid w:val="004F02EA"/>
    <w:rsid w:val="004F0B9C"/>
    <w:rsid w:val="004F0C8A"/>
    <w:rsid w:val="004F0D55"/>
    <w:rsid w:val="004F0D56"/>
    <w:rsid w:val="004F0F54"/>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3BB"/>
    <w:rsid w:val="005013CE"/>
    <w:rsid w:val="00501445"/>
    <w:rsid w:val="005021F5"/>
    <w:rsid w:val="00502751"/>
    <w:rsid w:val="00502EA1"/>
    <w:rsid w:val="0050329B"/>
    <w:rsid w:val="005047BD"/>
    <w:rsid w:val="005054C7"/>
    <w:rsid w:val="0050564E"/>
    <w:rsid w:val="0051006F"/>
    <w:rsid w:val="00511CE3"/>
    <w:rsid w:val="00512038"/>
    <w:rsid w:val="005120A8"/>
    <w:rsid w:val="00512247"/>
    <w:rsid w:val="005123BC"/>
    <w:rsid w:val="005127FF"/>
    <w:rsid w:val="00513026"/>
    <w:rsid w:val="005131B0"/>
    <w:rsid w:val="00513D14"/>
    <w:rsid w:val="00514285"/>
    <w:rsid w:val="005147A4"/>
    <w:rsid w:val="005149A4"/>
    <w:rsid w:val="005152E7"/>
    <w:rsid w:val="005163CB"/>
    <w:rsid w:val="005165F0"/>
    <w:rsid w:val="00516C24"/>
    <w:rsid w:val="00516DCB"/>
    <w:rsid w:val="005202DC"/>
    <w:rsid w:val="005203C6"/>
    <w:rsid w:val="00520B6B"/>
    <w:rsid w:val="0052161D"/>
    <w:rsid w:val="00521F19"/>
    <w:rsid w:val="005222A8"/>
    <w:rsid w:val="0052263F"/>
    <w:rsid w:val="00522670"/>
    <w:rsid w:val="00522F74"/>
    <w:rsid w:val="005236EC"/>
    <w:rsid w:val="0052395E"/>
    <w:rsid w:val="005239BF"/>
    <w:rsid w:val="00523EEB"/>
    <w:rsid w:val="0052410D"/>
    <w:rsid w:val="00524A20"/>
    <w:rsid w:val="00524C40"/>
    <w:rsid w:val="00524FCE"/>
    <w:rsid w:val="005253B6"/>
    <w:rsid w:val="0052658A"/>
    <w:rsid w:val="0052690D"/>
    <w:rsid w:val="00527C73"/>
    <w:rsid w:val="005303BA"/>
    <w:rsid w:val="005307C0"/>
    <w:rsid w:val="00530E0A"/>
    <w:rsid w:val="00532A78"/>
    <w:rsid w:val="0053452F"/>
    <w:rsid w:val="00534E82"/>
    <w:rsid w:val="00534E87"/>
    <w:rsid w:val="0053545E"/>
    <w:rsid w:val="00535C1D"/>
    <w:rsid w:val="00536551"/>
    <w:rsid w:val="00536834"/>
    <w:rsid w:val="00536D04"/>
    <w:rsid w:val="00536E4C"/>
    <w:rsid w:val="00536E6F"/>
    <w:rsid w:val="0053725B"/>
    <w:rsid w:val="005373C3"/>
    <w:rsid w:val="005374D1"/>
    <w:rsid w:val="00537890"/>
    <w:rsid w:val="00537BAD"/>
    <w:rsid w:val="00540578"/>
    <w:rsid w:val="00540593"/>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2640"/>
    <w:rsid w:val="00552AE3"/>
    <w:rsid w:val="00552D7C"/>
    <w:rsid w:val="0055357A"/>
    <w:rsid w:val="005537D7"/>
    <w:rsid w:val="005538A0"/>
    <w:rsid w:val="005539CF"/>
    <w:rsid w:val="005544F8"/>
    <w:rsid w:val="00554B94"/>
    <w:rsid w:val="00555043"/>
    <w:rsid w:val="00555CBD"/>
    <w:rsid w:val="005564AB"/>
    <w:rsid w:val="00556F05"/>
    <w:rsid w:val="005571BD"/>
    <w:rsid w:val="00557298"/>
    <w:rsid w:val="00557528"/>
    <w:rsid w:val="005578C6"/>
    <w:rsid w:val="00557A1F"/>
    <w:rsid w:val="00557B9A"/>
    <w:rsid w:val="00557DE9"/>
    <w:rsid w:val="005603E4"/>
    <w:rsid w:val="00560500"/>
    <w:rsid w:val="00560D74"/>
    <w:rsid w:val="005634D2"/>
    <w:rsid w:val="0056369C"/>
    <w:rsid w:val="00563AB0"/>
    <w:rsid w:val="005641AD"/>
    <w:rsid w:val="00564921"/>
    <w:rsid w:val="00564C03"/>
    <w:rsid w:val="00564E47"/>
    <w:rsid w:val="00564F34"/>
    <w:rsid w:val="00565215"/>
    <w:rsid w:val="00567851"/>
    <w:rsid w:val="00567D52"/>
    <w:rsid w:val="0057112F"/>
    <w:rsid w:val="00571398"/>
    <w:rsid w:val="00571415"/>
    <w:rsid w:val="00571888"/>
    <w:rsid w:val="005718BA"/>
    <w:rsid w:val="0057193E"/>
    <w:rsid w:val="005719F1"/>
    <w:rsid w:val="00571B13"/>
    <w:rsid w:val="00571DBE"/>
    <w:rsid w:val="00572D10"/>
    <w:rsid w:val="005732CF"/>
    <w:rsid w:val="0057366B"/>
    <w:rsid w:val="005738CE"/>
    <w:rsid w:val="00573EB3"/>
    <w:rsid w:val="00574455"/>
    <w:rsid w:val="0057514F"/>
    <w:rsid w:val="00575DBE"/>
    <w:rsid w:val="00575DF4"/>
    <w:rsid w:val="0057611A"/>
    <w:rsid w:val="00576239"/>
    <w:rsid w:val="00576246"/>
    <w:rsid w:val="00576AE8"/>
    <w:rsid w:val="00577193"/>
    <w:rsid w:val="00580939"/>
    <w:rsid w:val="00580FC8"/>
    <w:rsid w:val="0058165B"/>
    <w:rsid w:val="00582422"/>
    <w:rsid w:val="00583BF2"/>
    <w:rsid w:val="00583E2E"/>
    <w:rsid w:val="005842A7"/>
    <w:rsid w:val="00584670"/>
    <w:rsid w:val="00584831"/>
    <w:rsid w:val="005852A5"/>
    <w:rsid w:val="00585D46"/>
    <w:rsid w:val="00586558"/>
    <w:rsid w:val="00587677"/>
    <w:rsid w:val="005877CB"/>
    <w:rsid w:val="00587DEA"/>
    <w:rsid w:val="00587EAE"/>
    <w:rsid w:val="00591A17"/>
    <w:rsid w:val="00591F82"/>
    <w:rsid w:val="0059289E"/>
    <w:rsid w:val="00593F87"/>
    <w:rsid w:val="005943A2"/>
    <w:rsid w:val="00594F37"/>
    <w:rsid w:val="0059528D"/>
    <w:rsid w:val="00595E2E"/>
    <w:rsid w:val="005A0A82"/>
    <w:rsid w:val="005A0FF8"/>
    <w:rsid w:val="005A104C"/>
    <w:rsid w:val="005A13D8"/>
    <w:rsid w:val="005A17FE"/>
    <w:rsid w:val="005A193F"/>
    <w:rsid w:val="005A1A8C"/>
    <w:rsid w:val="005A1F33"/>
    <w:rsid w:val="005A29F2"/>
    <w:rsid w:val="005A2ADA"/>
    <w:rsid w:val="005A2D8E"/>
    <w:rsid w:val="005A3C43"/>
    <w:rsid w:val="005A4031"/>
    <w:rsid w:val="005A4B0A"/>
    <w:rsid w:val="005A5674"/>
    <w:rsid w:val="005A583E"/>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D4E"/>
    <w:rsid w:val="005B23C4"/>
    <w:rsid w:val="005B2B46"/>
    <w:rsid w:val="005B33BE"/>
    <w:rsid w:val="005B3B32"/>
    <w:rsid w:val="005B4BB6"/>
    <w:rsid w:val="005B4F71"/>
    <w:rsid w:val="005B56B4"/>
    <w:rsid w:val="005B5AE2"/>
    <w:rsid w:val="005B6095"/>
    <w:rsid w:val="005B641E"/>
    <w:rsid w:val="005B7347"/>
    <w:rsid w:val="005B74F0"/>
    <w:rsid w:val="005B7BBA"/>
    <w:rsid w:val="005C05AE"/>
    <w:rsid w:val="005C06BD"/>
    <w:rsid w:val="005C0806"/>
    <w:rsid w:val="005C2587"/>
    <w:rsid w:val="005C33DB"/>
    <w:rsid w:val="005C3D99"/>
    <w:rsid w:val="005C4074"/>
    <w:rsid w:val="005C42E0"/>
    <w:rsid w:val="005C44DD"/>
    <w:rsid w:val="005C45E4"/>
    <w:rsid w:val="005C49C7"/>
    <w:rsid w:val="005C4BA6"/>
    <w:rsid w:val="005C4D06"/>
    <w:rsid w:val="005C4D11"/>
    <w:rsid w:val="005C508B"/>
    <w:rsid w:val="005C5B1B"/>
    <w:rsid w:val="005C5DBE"/>
    <w:rsid w:val="005C5FFD"/>
    <w:rsid w:val="005C6660"/>
    <w:rsid w:val="005C6746"/>
    <w:rsid w:val="005C6802"/>
    <w:rsid w:val="005C6ACB"/>
    <w:rsid w:val="005C748C"/>
    <w:rsid w:val="005C7EE2"/>
    <w:rsid w:val="005D0052"/>
    <w:rsid w:val="005D0F92"/>
    <w:rsid w:val="005D1108"/>
    <w:rsid w:val="005D121D"/>
    <w:rsid w:val="005D13DB"/>
    <w:rsid w:val="005D17B1"/>
    <w:rsid w:val="005D18C1"/>
    <w:rsid w:val="005D1E89"/>
    <w:rsid w:val="005D1EF7"/>
    <w:rsid w:val="005D218F"/>
    <w:rsid w:val="005D241D"/>
    <w:rsid w:val="005D253F"/>
    <w:rsid w:val="005D2624"/>
    <w:rsid w:val="005D2E7E"/>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DF"/>
    <w:rsid w:val="005E3A00"/>
    <w:rsid w:val="005E3BC9"/>
    <w:rsid w:val="005E441A"/>
    <w:rsid w:val="005E46B6"/>
    <w:rsid w:val="005E4764"/>
    <w:rsid w:val="005E4F71"/>
    <w:rsid w:val="005E5B01"/>
    <w:rsid w:val="005E65E4"/>
    <w:rsid w:val="005E6DDF"/>
    <w:rsid w:val="005E7951"/>
    <w:rsid w:val="005F001B"/>
    <w:rsid w:val="005F03F3"/>
    <w:rsid w:val="005F0FA7"/>
    <w:rsid w:val="005F1B6A"/>
    <w:rsid w:val="005F1BBA"/>
    <w:rsid w:val="005F3803"/>
    <w:rsid w:val="005F41A5"/>
    <w:rsid w:val="005F42DD"/>
    <w:rsid w:val="005F4329"/>
    <w:rsid w:val="005F4640"/>
    <w:rsid w:val="005F46BE"/>
    <w:rsid w:val="005F4B07"/>
    <w:rsid w:val="005F4D3B"/>
    <w:rsid w:val="005F5A69"/>
    <w:rsid w:val="005F5C9B"/>
    <w:rsid w:val="005F6CD0"/>
    <w:rsid w:val="005F71A0"/>
    <w:rsid w:val="005F71D4"/>
    <w:rsid w:val="005F76A6"/>
    <w:rsid w:val="005F791A"/>
    <w:rsid w:val="005F7F8E"/>
    <w:rsid w:val="00600B0C"/>
    <w:rsid w:val="006018B0"/>
    <w:rsid w:val="00601A96"/>
    <w:rsid w:val="006029C5"/>
    <w:rsid w:val="006031B9"/>
    <w:rsid w:val="00603210"/>
    <w:rsid w:val="00603689"/>
    <w:rsid w:val="006036A0"/>
    <w:rsid w:val="00603D23"/>
    <w:rsid w:val="00604104"/>
    <w:rsid w:val="00605E3A"/>
    <w:rsid w:val="006060A2"/>
    <w:rsid w:val="00606ACE"/>
    <w:rsid w:val="006104F4"/>
    <w:rsid w:val="00610F97"/>
    <w:rsid w:val="0061130B"/>
    <w:rsid w:val="00611983"/>
    <w:rsid w:val="0061215E"/>
    <w:rsid w:val="00612681"/>
    <w:rsid w:val="00612816"/>
    <w:rsid w:val="00612A5F"/>
    <w:rsid w:val="00612E48"/>
    <w:rsid w:val="00613020"/>
    <w:rsid w:val="0061339A"/>
    <w:rsid w:val="0061385C"/>
    <w:rsid w:val="0061394B"/>
    <w:rsid w:val="00615057"/>
    <w:rsid w:val="00615D7B"/>
    <w:rsid w:val="00615F50"/>
    <w:rsid w:val="0061662D"/>
    <w:rsid w:val="00616EE3"/>
    <w:rsid w:val="00616EE9"/>
    <w:rsid w:val="00616F4E"/>
    <w:rsid w:val="0061737B"/>
    <w:rsid w:val="0061769F"/>
    <w:rsid w:val="006177D7"/>
    <w:rsid w:val="006178AB"/>
    <w:rsid w:val="00617D2F"/>
    <w:rsid w:val="006200D5"/>
    <w:rsid w:val="00620EE7"/>
    <w:rsid w:val="00621AA4"/>
    <w:rsid w:val="0062214E"/>
    <w:rsid w:val="00622ED8"/>
    <w:rsid w:val="0062370D"/>
    <w:rsid w:val="00625F56"/>
    <w:rsid w:val="006264B4"/>
    <w:rsid w:val="006264F4"/>
    <w:rsid w:val="00626B87"/>
    <w:rsid w:val="00626B8B"/>
    <w:rsid w:val="00627E3E"/>
    <w:rsid w:val="00627F07"/>
    <w:rsid w:val="006302F6"/>
    <w:rsid w:val="00630D73"/>
    <w:rsid w:val="00631120"/>
    <w:rsid w:val="00632030"/>
    <w:rsid w:val="00632B82"/>
    <w:rsid w:val="00632BC8"/>
    <w:rsid w:val="00632EC4"/>
    <w:rsid w:val="006333F5"/>
    <w:rsid w:val="0063369D"/>
    <w:rsid w:val="00633ED9"/>
    <w:rsid w:val="0063527E"/>
    <w:rsid w:val="006352AE"/>
    <w:rsid w:val="00635A9B"/>
    <w:rsid w:val="00635D33"/>
    <w:rsid w:val="00635FFB"/>
    <w:rsid w:val="006361C6"/>
    <w:rsid w:val="00636449"/>
    <w:rsid w:val="00636AAD"/>
    <w:rsid w:val="00636E8D"/>
    <w:rsid w:val="0063713E"/>
    <w:rsid w:val="00637459"/>
    <w:rsid w:val="0063754A"/>
    <w:rsid w:val="00637810"/>
    <w:rsid w:val="00637D57"/>
    <w:rsid w:val="00640642"/>
    <w:rsid w:val="00641B65"/>
    <w:rsid w:val="0064201F"/>
    <w:rsid w:val="00642930"/>
    <w:rsid w:val="00642AE1"/>
    <w:rsid w:val="00642CC6"/>
    <w:rsid w:val="0064300C"/>
    <w:rsid w:val="00643CFE"/>
    <w:rsid w:val="006441B7"/>
    <w:rsid w:val="006445E1"/>
    <w:rsid w:val="006447DA"/>
    <w:rsid w:val="00644B9F"/>
    <w:rsid w:val="00644E84"/>
    <w:rsid w:val="00645A06"/>
    <w:rsid w:val="00646FAD"/>
    <w:rsid w:val="00647091"/>
    <w:rsid w:val="006472B2"/>
    <w:rsid w:val="00650E9C"/>
    <w:rsid w:val="0065262F"/>
    <w:rsid w:val="00652F97"/>
    <w:rsid w:val="00653219"/>
    <w:rsid w:val="006537E5"/>
    <w:rsid w:val="006539E4"/>
    <w:rsid w:val="006544F8"/>
    <w:rsid w:val="006545B7"/>
    <w:rsid w:val="00654C6B"/>
    <w:rsid w:val="00655944"/>
    <w:rsid w:val="00655A7B"/>
    <w:rsid w:val="006567EB"/>
    <w:rsid w:val="006605FA"/>
    <w:rsid w:val="00660AFE"/>
    <w:rsid w:val="00661419"/>
    <w:rsid w:val="006614B5"/>
    <w:rsid w:val="006620EE"/>
    <w:rsid w:val="00662158"/>
    <w:rsid w:val="00663283"/>
    <w:rsid w:val="006633CA"/>
    <w:rsid w:val="00663623"/>
    <w:rsid w:val="00663CEE"/>
    <w:rsid w:val="00665598"/>
    <w:rsid w:val="006665A0"/>
    <w:rsid w:val="0066725A"/>
    <w:rsid w:val="006674FE"/>
    <w:rsid w:val="0066755C"/>
    <w:rsid w:val="0066779C"/>
    <w:rsid w:val="00667C6C"/>
    <w:rsid w:val="0067028A"/>
    <w:rsid w:val="00671B6D"/>
    <w:rsid w:val="00671C66"/>
    <w:rsid w:val="00671D84"/>
    <w:rsid w:val="00671F5B"/>
    <w:rsid w:val="00672915"/>
    <w:rsid w:val="006734F8"/>
    <w:rsid w:val="006736D4"/>
    <w:rsid w:val="00674373"/>
    <w:rsid w:val="00674A22"/>
    <w:rsid w:val="00674A72"/>
    <w:rsid w:val="00674E95"/>
    <w:rsid w:val="00674F44"/>
    <w:rsid w:val="0067532E"/>
    <w:rsid w:val="006753E2"/>
    <w:rsid w:val="00675891"/>
    <w:rsid w:val="006759C4"/>
    <w:rsid w:val="00675B0C"/>
    <w:rsid w:val="00675D66"/>
    <w:rsid w:val="00675EC8"/>
    <w:rsid w:val="0067614D"/>
    <w:rsid w:val="00676155"/>
    <w:rsid w:val="006764D7"/>
    <w:rsid w:val="00676903"/>
    <w:rsid w:val="00676CC6"/>
    <w:rsid w:val="00677900"/>
    <w:rsid w:val="006805B0"/>
    <w:rsid w:val="006808CF"/>
    <w:rsid w:val="00680965"/>
    <w:rsid w:val="00680AA7"/>
    <w:rsid w:val="00680AC7"/>
    <w:rsid w:val="00681674"/>
    <w:rsid w:val="00681EDE"/>
    <w:rsid w:val="00682B17"/>
    <w:rsid w:val="00682FCE"/>
    <w:rsid w:val="006831F3"/>
    <w:rsid w:val="006833C5"/>
    <w:rsid w:val="00683558"/>
    <w:rsid w:val="006850F5"/>
    <w:rsid w:val="006851E4"/>
    <w:rsid w:val="0068534C"/>
    <w:rsid w:val="0068563C"/>
    <w:rsid w:val="00685D41"/>
    <w:rsid w:val="006863EA"/>
    <w:rsid w:val="00686878"/>
    <w:rsid w:val="00686A44"/>
    <w:rsid w:val="0068716F"/>
    <w:rsid w:val="006878D8"/>
    <w:rsid w:val="00687BFB"/>
    <w:rsid w:val="00687F95"/>
    <w:rsid w:val="0069136E"/>
    <w:rsid w:val="006919FE"/>
    <w:rsid w:val="00691C29"/>
    <w:rsid w:val="00691DFB"/>
    <w:rsid w:val="006922E9"/>
    <w:rsid w:val="006931C6"/>
    <w:rsid w:val="0069369F"/>
    <w:rsid w:val="006936E9"/>
    <w:rsid w:val="00693991"/>
    <w:rsid w:val="00693C10"/>
    <w:rsid w:val="00694A01"/>
    <w:rsid w:val="00694DFF"/>
    <w:rsid w:val="006953D7"/>
    <w:rsid w:val="006958D5"/>
    <w:rsid w:val="00695AD8"/>
    <w:rsid w:val="00695E6B"/>
    <w:rsid w:val="006964CB"/>
    <w:rsid w:val="00696B95"/>
    <w:rsid w:val="00697DF7"/>
    <w:rsid w:val="00697FCD"/>
    <w:rsid w:val="006A0C9F"/>
    <w:rsid w:val="006A0F55"/>
    <w:rsid w:val="006A1282"/>
    <w:rsid w:val="006A1472"/>
    <w:rsid w:val="006A2047"/>
    <w:rsid w:val="006A2AD5"/>
    <w:rsid w:val="006A41C0"/>
    <w:rsid w:val="006A4F96"/>
    <w:rsid w:val="006A544C"/>
    <w:rsid w:val="006A5666"/>
    <w:rsid w:val="006A58DB"/>
    <w:rsid w:val="006A68AA"/>
    <w:rsid w:val="006A6C81"/>
    <w:rsid w:val="006A75CA"/>
    <w:rsid w:val="006A7607"/>
    <w:rsid w:val="006A76A2"/>
    <w:rsid w:val="006A772F"/>
    <w:rsid w:val="006B00CA"/>
    <w:rsid w:val="006B03CD"/>
    <w:rsid w:val="006B095F"/>
    <w:rsid w:val="006B096D"/>
    <w:rsid w:val="006B0C6A"/>
    <w:rsid w:val="006B1964"/>
    <w:rsid w:val="006B1CA1"/>
    <w:rsid w:val="006B1EC5"/>
    <w:rsid w:val="006B2581"/>
    <w:rsid w:val="006B348C"/>
    <w:rsid w:val="006B3E76"/>
    <w:rsid w:val="006B5202"/>
    <w:rsid w:val="006B58D0"/>
    <w:rsid w:val="006B5E9C"/>
    <w:rsid w:val="006B5FF1"/>
    <w:rsid w:val="006B6C83"/>
    <w:rsid w:val="006B6F6C"/>
    <w:rsid w:val="006B79FF"/>
    <w:rsid w:val="006B7E53"/>
    <w:rsid w:val="006C013B"/>
    <w:rsid w:val="006C01C5"/>
    <w:rsid w:val="006C0602"/>
    <w:rsid w:val="006C120A"/>
    <w:rsid w:val="006C18A4"/>
    <w:rsid w:val="006C1D59"/>
    <w:rsid w:val="006C1E12"/>
    <w:rsid w:val="006C2937"/>
    <w:rsid w:val="006C3184"/>
    <w:rsid w:val="006C3677"/>
    <w:rsid w:val="006C3A2E"/>
    <w:rsid w:val="006C4065"/>
    <w:rsid w:val="006C43F2"/>
    <w:rsid w:val="006C4540"/>
    <w:rsid w:val="006C50B9"/>
    <w:rsid w:val="006C5CAC"/>
    <w:rsid w:val="006C6458"/>
    <w:rsid w:val="006C653D"/>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726"/>
    <w:rsid w:val="006D577B"/>
    <w:rsid w:val="006D5AAD"/>
    <w:rsid w:val="006D5B1C"/>
    <w:rsid w:val="006D66D5"/>
    <w:rsid w:val="006D6AB3"/>
    <w:rsid w:val="006D78BC"/>
    <w:rsid w:val="006D7924"/>
    <w:rsid w:val="006E0434"/>
    <w:rsid w:val="006E0C85"/>
    <w:rsid w:val="006E142C"/>
    <w:rsid w:val="006E165F"/>
    <w:rsid w:val="006E1A0A"/>
    <w:rsid w:val="006E21BF"/>
    <w:rsid w:val="006E2A1B"/>
    <w:rsid w:val="006E3238"/>
    <w:rsid w:val="006E3FE8"/>
    <w:rsid w:val="006E4014"/>
    <w:rsid w:val="006E4376"/>
    <w:rsid w:val="006E4EFE"/>
    <w:rsid w:val="006E500E"/>
    <w:rsid w:val="006E5112"/>
    <w:rsid w:val="006E6040"/>
    <w:rsid w:val="006E710B"/>
    <w:rsid w:val="006E7196"/>
    <w:rsid w:val="006E72BF"/>
    <w:rsid w:val="006E7E91"/>
    <w:rsid w:val="006E7F3F"/>
    <w:rsid w:val="006F0840"/>
    <w:rsid w:val="006F0D9E"/>
    <w:rsid w:val="006F1470"/>
    <w:rsid w:val="006F1B6D"/>
    <w:rsid w:val="006F1E6C"/>
    <w:rsid w:val="006F27A4"/>
    <w:rsid w:val="006F28A7"/>
    <w:rsid w:val="006F358C"/>
    <w:rsid w:val="006F3C82"/>
    <w:rsid w:val="006F5A70"/>
    <w:rsid w:val="006F5A7B"/>
    <w:rsid w:val="006F5DF2"/>
    <w:rsid w:val="006F60CE"/>
    <w:rsid w:val="006F61A2"/>
    <w:rsid w:val="006F660D"/>
    <w:rsid w:val="006F6E84"/>
    <w:rsid w:val="006F6EAF"/>
    <w:rsid w:val="006F743C"/>
    <w:rsid w:val="00700FF1"/>
    <w:rsid w:val="00701311"/>
    <w:rsid w:val="007014CA"/>
    <w:rsid w:val="007022C7"/>
    <w:rsid w:val="007029D8"/>
    <w:rsid w:val="0070304A"/>
    <w:rsid w:val="00703177"/>
    <w:rsid w:val="00704356"/>
    <w:rsid w:val="007044E2"/>
    <w:rsid w:val="00704C50"/>
    <w:rsid w:val="0070502C"/>
    <w:rsid w:val="00706082"/>
    <w:rsid w:val="00706094"/>
    <w:rsid w:val="007078E0"/>
    <w:rsid w:val="00707BFD"/>
    <w:rsid w:val="00710212"/>
    <w:rsid w:val="00711444"/>
    <w:rsid w:val="00711F4C"/>
    <w:rsid w:val="00711FF4"/>
    <w:rsid w:val="007121D0"/>
    <w:rsid w:val="00712257"/>
    <w:rsid w:val="007129DF"/>
    <w:rsid w:val="00712C2A"/>
    <w:rsid w:val="00712E5C"/>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3BE"/>
    <w:rsid w:val="00717890"/>
    <w:rsid w:val="007206FE"/>
    <w:rsid w:val="007208C6"/>
    <w:rsid w:val="00720D88"/>
    <w:rsid w:val="00721053"/>
    <w:rsid w:val="007215C6"/>
    <w:rsid w:val="0072195C"/>
    <w:rsid w:val="00721C98"/>
    <w:rsid w:val="007224EC"/>
    <w:rsid w:val="007228D8"/>
    <w:rsid w:val="00722C3B"/>
    <w:rsid w:val="0072476C"/>
    <w:rsid w:val="00724886"/>
    <w:rsid w:val="00725F3B"/>
    <w:rsid w:val="0072615E"/>
    <w:rsid w:val="00727355"/>
    <w:rsid w:val="00727503"/>
    <w:rsid w:val="00731569"/>
    <w:rsid w:val="0073196B"/>
    <w:rsid w:val="00731A38"/>
    <w:rsid w:val="00731B7A"/>
    <w:rsid w:val="00732025"/>
    <w:rsid w:val="00732341"/>
    <w:rsid w:val="0073342E"/>
    <w:rsid w:val="0073424E"/>
    <w:rsid w:val="00734481"/>
    <w:rsid w:val="00734575"/>
    <w:rsid w:val="00734950"/>
    <w:rsid w:val="00734B19"/>
    <w:rsid w:val="00735255"/>
    <w:rsid w:val="00735765"/>
    <w:rsid w:val="0073586C"/>
    <w:rsid w:val="00735D42"/>
    <w:rsid w:val="00736024"/>
    <w:rsid w:val="007369E9"/>
    <w:rsid w:val="00736A60"/>
    <w:rsid w:val="00737090"/>
    <w:rsid w:val="00737D8B"/>
    <w:rsid w:val="00740544"/>
    <w:rsid w:val="00740B5C"/>
    <w:rsid w:val="00741145"/>
    <w:rsid w:val="00741363"/>
    <w:rsid w:val="00741699"/>
    <w:rsid w:val="00742073"/>
    <w:rsid w:val="00742681"/>
    <w:rsid w:val="007426B4"/>
    <w:rsid w:val="00743155"/>
    <w:rsid w:val="00743634"/>
    <w:rsid w:val="007438B8"/>
    <w:rsid w:val="00743F10"/>
    <w:rsid w:val="00743FA3"/>
    <w:rsid w:val="00744C5F"/>
    <w:rsid w:val="00744E48"/>
    <w:rsid w:val="00744E6F"/>
    <w:rsid w:val="00744E86"/>
    <w:rsid w:val="00745191"/>
    <w:rsid w:val="007459D4"/>
    <w:rsid w:val="00746161"/>
    <w:rsid w:val="00746463"/>
    <w:rsid w:val="007469A1"/>
    <w:rsid w:val="00746A32"/>
    <w:rsid w:val="00747730"/>
    <w:rsid w:val="00747E4C"/>
    <w:rsid w:val="0075130B"/>
    <w:rsid w:val="00751A94"/>
    <w:rsid w:val="00752E7F"/>
    <w:rsid w:val="00753B59"/>
    <w:rsid w:val="00754B61"/>
    <w:rsid w:val="00754C8A"/>
    <w:rsid w:val="00754D7B"/>
    <w:rsid w:val="0075540B"/>
    <w:rsid w:val="0075598F"/>
    <w:rsid w:val="00755B16"/>
    <w:rsid w:val="00755B74"/>
    <w:rsid w:val="00755D34"/>
    <w:rsid w:val="00756B2B"/>
    <w:rsid w:val="00756C72"/>
    <w:rsid w:val="00756E94"/>
    <w:rsid w:val="00757787"/>
    <w:rsid w:val="00757AA9"/>
    <w:rsid w:val="007601EC"/>
    <w:rsid w:val="007604D0"/>
    <w:rsid w:val="00761A0D"/>
    <w:rsid w:val="00762728"/>
    <w:rsid w:val="00762919"/>
    <w:rsid w:val="00763351"/>
    <w:rsid w:val="00763730"/>
    <w:rsid w:val="00763858"/>
    <w:rsid w:val="00763BEB"/>
    <w:rsid w:val="00763DD2"/>
    <w:rsid w:val="00764517"/>
    <w:rsid w:val="0076456B"/>
    <w:rsid w:val="007645A3"/>
    <w:rsid w:val="007645B7"/>
    <w:rsid w:val="00764D70"/>
    <w:rsid w:val="00764EBD"/>
    <w:rsid w:val="0076528B"/>
    <w:rsid w:val="00765523"/>
    <w:rsid w:val="00766247"/>
    <w:rsid w:val="00766725"/>
    <w:rsid w:val="00766D43"/>
    <w:rsid w:val="00767A36"/>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C6E"/>
    <w:rsid w:val="00777D65"/>
    <w:rsid w:val="00780ABC"/>
    <w:rsid w:val="00780BA9"/>
    <w:rsid w:val="007815CB"/>
    <w:rsid w:val="007818DE"/>
    <w:rsid w:val="0078321B"/>
    <w:rsid w:val="00783421"/>
    <w:rsid w:val="007838F9"/>
    <w:rsid w:val="00785141"/>
    <w:rsid w:val="0078629F"/>
    <w:rsid w:val="00786D48"/>
    <w:rsid w:val="00787405"/>
    <w:rsid w:val="00790131"/>
    <w:rsid w:val="007903FD"/>
    <w:rsid w:val="007908D8"/>
    <w:rsid w:val="00791B62"/>
    <w:rsid w:val="00792042"/>
    <w:rsid w:val="007920BF"/>
    <w:rsid w:val="00792FC2"/>
    <w:rsid w:val="00793FB9"/>
    <w:rsid w:val="00794788"/>
    <w:rsid w:val="00795495"/>
    <w:rsid w:val="00795886"/>
    <w:rsid w:val="00796180"/>
    <w:rsid w:val="00796286"/>
    <w:rsid w:val="0079788E"/>
    <w:rsid w:val="00797BED"/>
    <w:rsid w:val="007A038A"/>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E01"/>
    <w:rsid w:val="007A4EF4"/>
    <w:rsid w:val="007A572A"/>
    <w:rsid w:val="007A5B86"/>
    <w:rsid w:val="007A5FE4"/>
    <w:rsid w:val="007A60E4"/>
    <w:rsid w:val="007A6471"/>
    <w:rsid w:val="007A77A5"/>
    <w:rsid w:val="007A7D0A"/>
    <w:rsid w:val="007A7F35"/>
    <w:rsid w:val="007B07A9"/>
    <w:rsid w:val="007B0909"/>
    <w:rsid w:val="007B0B91"/>
    <w:rsid w:val="007B16E8"/>
    <w:rsid w:val="007B258B"/>
    <w:rsid w:val="007B2631"/>
    <w:rsid w:val="007B2941"/>
    <w:rsid w:val="007B2A72"/>
    <w:rsid w:val="007B38AB"/>
    <w:rsid w:val="007B450D"/>
    <w:rsid w:val="007B4A5D"/>
    <w:rsid w:val="007B5124"/>
    <w:rsid w:val="007B5751"/>
    <w:rsid w:val="007B5FA4"/>
    <w:rsid w:val="007B78D1"/>
    <w:rsid w:val="007C0220"/>
    <w:rsid w:val="007C05B1"/>
    <w:rsid w:val="007C096A"/>
    <w:rsid w:val="007C1CC2"/>
    <w:rsid w:val="007C224C"/>
    <w:rsid w:val="007C2810"/>
    <w:rsid w:val="007C2FF9"/>
    <w:rsid w:val="007C33F7"/>
    <w:rsid w:val="007C3424"/>
    <w:rsid w:val="007C38E3"/>
    <w:rsid w:val="007C3F49"/>
    <w:rsid w:val="007C40B5"/>
    <w:rsid w:val="007C4A4C"/>
    <w:rsid w:val="007C4C7F"/>
    <w:rsid w:val="007C50F7"/>
    <w:rsid w:val="007C55B7"/>
    <w:rsid w:val="007C5FEC"/>
    <w:rsid w:val="007C634E"/>
    <w:rsid w:val="007C6501"/>
    <w:rsid w:val="007C6BF7"/>
    <w:rsid w:val="007C6C18"/>
    <w:rsid w:val="007C6D70"/>
    <w:rsid w:val="007C70FE"/>
    <w:rsid w:val="007C7797"/>
    <w:rsid w:val="007C7CF5"/>
    <w:rsid w:val="007D0707"/>
    <w:rsid w:val="007D0C6D"/>
    <w:rsid w:val="007D120A"/>
    <w:rsid w:val="007D14A2"/>
    <w:rsid w:val="007D2E30"/>
    <w:rsid w:val="007D36DB"/>
    <w:rsid w:val="007D4210"/>
    <w:rsid w:val="007D432F"/>
    <w:rsid w:val="007D4832"/>
    <w:rsid w:val="007D5859"/>
    <w:rsid w:val="007D5D11"/>
    <w:rsid w:val="007D5E8C"/>
    <w:rsid w:val="007D6097"/>
    <w:rsid w:val="007D6409"/>
    <w:rsid w:val="007D7AF2"/>
    <w:rsid w:val="007E0631"/>
    <w:rsid w:val="007E0D58"/>
    <w:rsid w:val="007E0E2F"/>
    <w:rsid w:val="007E174C"/>
    <w:rsid w:val="007E18BD"/>
    <w:rsid w:val="007E1D73"/>
    <w:rsid w:val="007E26BF"/>
    <w:rsid w:val="007E320E"/>
    <w:rsid w:val="007E3A95"/>
    <w:rsid w:val="007E4017"/>
    <w:rsid w:val="007E4DF7"/>
    <w:rsid w:val="007E515B"/>
    <w:rsid w:val="007E5376"/>
    <w:rsid w:val="007E58CF"/>
    <w:rsid w:val="007E65BC"/>
    <w:rsid w:val="007E7DA1"/>
    <w:rsid w:val="007F10ED"/>
    <w:rsid w:val="007F115D"/>
    <w:rsid w:val="007F12A9"/>
    <w:rsid w:val="007F2ABB"/>
    <w:rsid w:val="007F2AF3"/>
    <w:rsid w:val="007F35AD"/>
    <w:rsid w:val="007F4244"/>
    <w:rsid w:val="007F48F2"/>
    <w:rsid w:val="007F4E9A"/>
    <w:rsid w:val="007F5182"/>
    <w:rsid w:val="007F59E0"/>
    <w:rsid w:val="007F6206"/>
    <w:rsid w:val="007F68DD"/>
    <w:rsid w:val="007F6A0E"/>
    <w:rsid w:val="007F71C3"/>
    <w:rsid w:val="007F728B"/>
    <w:rsid w:val="007F7347"/>
    <w:rsid w:val="007F7647"/>
    <w:rsid w:val="007F7780"/>
    <w:rsid w:val="007F782A"/>
    <w:rsid w:val="007F7A1E"/>
    <w:rsid w:val="007F7DCD"/>
    <w:rsid w:val="00801A3A"/>
    <w:rsid w:val="00801D5F"/>
    <w:rsid w:val="008025D0"/>
    <w:rsid w:val="008027C0"/>
    <w:rsid w:val="008042B4"/>
    <w:rsid w:val="00804DC2"/>
    <w:rsid w:val="00805848"/>
    <w:rsid w:val="00805D41"/>
    <w:rsid w:val="00805DD9"/>
    <w:rsid w:val="00805FED"/>
    <w:rsid w:val="00806D53"/>
    <w:rsid w:val="00806EEE"/>
    <w:rsid w:val="00807379"/>
    <w:rsid w:val="00807E18"/>
    <w:rsid w:val="00807F3C"/>
    <w:rsid w:val="0081001F"/>
    <w:rsid w:val="00810FE9"/>
    <w:rsid w:val="00811463"/>
    <w:rsid w:val="00811918"/>
    <w:rsid w:val="00812D95"/>
    <w:rsid w:val="00812DF9"/>
    <w:rsid w:val="00813006"/>
    <w:rsid w:val="00813FAA"/>
    <w:rsid w:val="00815AC0"/>
    <w:rsid w:val="00816414"/>
    <w:rsid w:val="008164D4"/>
    <w:rsid w:val="00816F5A"/>
    <w:rsid w:val="00816F64"/>
    <w:rsid w:val="008170AF"/>
    <w:rsid w:val="00817214"/>
    <w:rsid w:val="00817660"/>
    <w:rsid w:val="00817C63"/>
    <w:rsid w:val="00820060"/>
    <w:rsid w:val="00820219"/>
    <w:rsid w:val="00820280"/>
    <w:rsid w:val="008207A3"/>
    <w:rsid w:val="0082102A"/>
    <w:rsid w:val="00821166"/>
    <w:rsid w:val="00821650"/>
    <w:rsid w:val="00821AFF"/>
    <w:rsid w:val="00821CAB"/>
    <w:rsid w:val="008220A1"/>
    <w:rsid w:val="00822260"/>
    <w:rsid w:val="0082286E"/>
    <w:rsid w:val="008251EF"/>
    <w:rsid w:val="0082552D"/>
    <w:rsid w:val="00825BEC"/>
    <w:rsid w:val="00826363"/>
    <w:rsid w:val="00826A2A"/>
    <w:rsid w:val="00826BF4"/>
    <w:rsid w:val="00826D67"/>
    <w:rsid w:val="00827963"/>
    <w:rsid w:val="008279A3"/>
    <w:rsid w:val="00827C74"/>
    <w:rsid w:val="00830E6E"/>
    <w:rsid w:val="0083189F"/>
    <w:rsid w:val="00832EA7"/>
    <w:rsid w:val="00832F85"/>
    <w:rsid w:val="00833246"/>
    <w:rsid w:val="00833B7A"/>
    <w:rsid w:val="00833E32"/>
    <w:rsid w:val="008341DC"/>
    <w:rsid w:val="00834F0B"/>
    <w:rsid w:val="008354A6"/>
    <w:rsid w:val="008355B1"/>
    <w:rsid w:val="00836237"/>
    <w:rsid w:val="008362C5"/>
    <w:rsid w:val="00836F34"/>
    <w:rsid w:val="00836F43"/>
    <w:rsid w:val="0083750C"/>
    <w:rsid w:val="0083758D"/>
    <w:rsid w:val="00837EC3"/>
    <w:rsid w:val="008402CB"/>
    <w:rsid w:val="0084039F"/>
    <w:rsid w:val="00840464"/>
    <w:rsid w:val="008406C7"/>
    <w:rsid w:val="008408E7"/>
    <w:rsid w:val="008409E2"/>
    <w:rsid w:val="00840C5E"/>
    <w:rsid w:val="0084140F"/>
    <w:rsid w:val="00841B2F"/>
    <w:rsid w:val="008421F5"/>
    <w:rsid w:val="00842C2A"/>
    <w:rsid w:val="00843153"/>
    <w:rsid w:val="008431F0"/>
    <w:rsid w:val="008432D6"/>
    <w:rsid w:val="00843801"/>
    <w:rsid w:val="00844916"/>
    <w:rsid w:val="0084535C"/>
    <w:rsid w:val="0084560C"/>
    <w:rsid w:val="0084596D"/>
    <w:rsid w:val="008462C5"/>
    <w:rsid w:val="00846962"/>
    <w:rsid w:val="00846A21"/>
    <w:rsid w:val="00847217"/>
    <w:rsid w:val="00847653"/>
    <w:rsid w:val="00847B3B"/>
    <w:rsid w:val="00850307"/>
    <w:rsid w:val="00850386"/>
    <w:rsid w:val="00850B4C"/>
    <w:rsid w:val="0085211E"/>
    <w:rsid w:val="00852643"/>
    <w:rsid w:val="008527CB"/>
    <w:rsid w:val="00853E73"/>
    <w:rsid w:val="00853FAB"/>
    <w:rsid w:val="008546B6"/>
    <w:rsid w:val="00854FAE"/>
    <w:rsid w:val="00855D57"/>
    <w:rsid w:val="00855DD9"/>
    <w:rsid w:val="008564D4"/>
    <w:rsid w:val="00856A54"/>
    <w:rsid w:val="00857607"/>
    <w:rsid w:val="008576C8"/>
    <w:rsid w:val="00860047"/>
    <w:rsid w:val="00860582"/>
    <w:rsid w:val="008610F4"/>
    <w:rsid w:val="008614FF"/>
    <w:rsid w:val="008615B3"/>
    <w:rsid w:val="00861913"/>
    <w:rsid w:val="00861C89"/>
    <w:rsid w:val="00862CE7"/>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2435"/>
    <w:rsid w:val="00873F99"/>
    <w:rsid w:val="008749F3"/>
    <w:rsid w:val="00875049"/>
    <w:rsid w:val="00875A79"/>
    <w:rsid w:val="00875AAE"/>
    <w:rsid w:val="00875D83"/>
    <w:rsid w:val="0087619A"/>
    <w:rsid w:val="00876A25"/>
    <w:rsid w:val="00877186"/>
    <w:rsid w:val="00877C9A"/>
    <w:rsid w:val="00881DA7"/>
    <w:rsid w:val="00881FC6"/>
    <w:rsid w:val="008824C1"/>
    <w:rsid w:val="008827E2"/>
    <w:rsid w:val="0088299E"/>
    <w:rsid w:val="00882A43"/>
    <w:rsid w:val="00882B9E"/>
    <w:rsid w:val="008830C9"/>
    <w:rsid w:val="00883864"/>
    <w:rsid w:val="00883AE2"/>
    <w:rsid w:val="00884B22"/>
    <w:rsid w:val="00885A89"/>
    <w:rsid w:val="00885BAF"/>
    <w:rsid w:val="00885BE4"/>
    <w:rsid w:val="00885E7D"/>
    <w:rsid w:val="008861CC"/>
    <w:rsid w:val="008862F6"/>
    <w:rsid w:val="0088656D"/>
    <w:rsid w:val="008868C1"/>
    <w:rsid w:val="00886920"/>
    <w:rsid w:val="00886CF9"/>
    <w:rsid w:val="00886FB0"/>
    <w:rsid w:val="00887820"/>
    <w:rsid w:val="00887A4F"/>
    <w:rsid w:val="00887CAC"/>
    <w:rsid w:val="00887F1D"/>
    <w:rsid w:val="00887FC4"/>
    <w:rsid w:val="00890B0B"/>
    <w:rsid w:val="00890EB7"/>
    <w:rsid w:val="008910A5"/>
    <w:rsid w:val="008914F8"/>
    <w:rsid w:val="00892C04"/>
    <w:rsid w:val="008930F3"/>
    <w:rsid w:val="00893823"/>
    <w:rsid w:val="00894686"/>
    <w:rsid w:val="00895311"/>
    <w:rsid w:val="00895744"/>
    <w:rsid w:val="00895A1A"/>
    <w:rsid w:val="0089762F"/>
    <w:rsid w:val="008A09C0"/>
    <w:rsid w:val="008A0A14"/>
    <w:rsid w:val="008A0EA9"/>
    <w:rsid w:val="008A1417"/>
    <w:rsid w:val="008A153E"/>
    <w:rsid w:val="008A1B25"/>
    <w:rsid w:val="008A220A"/>
    <w:rsid w:val="008A263E"/>
    <w:rsid w:val="008A30B9"/>
    <w:rsid w:val="008A4553"/>
    <w:rsid w:val="008A4F37"/>
    <w:rsid w:val="008A50D8"/>
    <w:rsid w:val="008A6E71"/>
    <w:rsid w:val="008A7925"/>
    <w:rsid w:val="008A7A2F"/>
    <w:rsid w:val="008A7C45"/>
    <w:rsid w:val="008B00FA"/>
    <w:rsid w:val="008B0300"/>
    <w:rsid w:val="008B04B6"/>
    <w:rsid w:val="008B080C"/>
    <w:rsid w:val="008B0950"/>
    <w:rsid w:val="008B0A30"/>
    <w:rsid w:val="008B0FF9"/>
    <w:rsid w:val="008B2066"/>
    <w:rsid w:val="008B2BA6"/>
    <w:rsid w:val="008B345E"/>
    <w:rsid w:val="008B3BCA"/>
    <w:rsid w:val="008B3C7A"/>
    <w:rsid w:val="008B3E4B"/>
    <w:rsid w:val="008B4993"/>
    <w:rsid w:val="008B53EC"/>
    <w:rsid w:val="008B58B8"/>
    <w:rsid w:val="008B5FA1"/>
    <w:rsid w:val="008B6B37"/>
    <w:rsid w:val="008B6DC1"/>
    <w:rsid w:val="008B6E73"/>
    <w:rsid w:val="008B7F8A"/>
    <w:rsid w:val="008C00ED"/>
    <w:rsid w:val="008C18B7"/>
    <w:rsid w:val="008C2AC0"/>
    <w:rsid w:val="008C2D32"/>
    <w:rsid w:val="008C2D81"/>
    <w:rsid w:val="008C315F"/>
    <w:rsid w:val="008C33FB"/>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2E3"/>
    <w:rsid w:val="008D0C3D"/>
    <w:rsid w:val="008D0CB8"/>
    <w:rsid w:val="008D0DFD"/>
    <w:rsid w:val="008D146D"/>
    <w:rsid w:val="008D1791"/>
    <w:rsid w:val="008D1E47"/>
    <w:rsid w:val="008D21F9"/>
    <w:rsid w:val="008D4078"/>
    <w:rsid w:val="008D466D"/>
    <w:rsid w:val="008D509E"/>
    <w:rsid w:val="008D54CB"/>
    <w:rsid w:val="008D5727"/>
    <w:rsid w:val="008D5B9C"/>
    <w:rsid w:val="008D6674"/>
    <w:rsid w:val="008D7983"/>
    <w:rsid w:val="008E0324"/>
    <w:rsid w:val="008E08CF"/>
    <w:rsid w:val="008E0D26"/>
    <w:rsid w:val="008E116F"/>
    <w:rsid w:val="008E1A85"/>
    <w:rsid w:val="008E1F1D"/>
    <w:rsid w:val="008E2115"/>
    <w:rsid w:val="008E2178"/>
    <w:rsid w:val="008E27F7"/>
    <w:rsid w:val="008E3016"/>
    <w:rsid w:val="008E3E85"/>
    <w:rsid w:val="008E42E8"/>
    <w:rsid w:val="008E5319"/>
    <w:rsid w:val="008E67F5"/>
    <w:rsid w:val="008E6B17"/>
    <w:rsid w:val="008E6C4A"/>
    <w:rsid w:val="008E70BA"/>
    <w:rsid w:val="008E745F"/>
    <w:rsid w:val="008E769C"/>
    <w:rsid w:val="008E78D1"/>
    <w:rsid w:val="008E7974"/>
    <w:rsid w:val="008F01A8"/>
    <w:rsid w:val="008F0978"/>
    <w:rsid w:val="008F17CC"/>
    <w:rsid w:val="008F2552"/>
    <w:rsid w:val="008F2874"/>
    <w:rsid w:val="008F2A2B"/>
    <w:rsid w:val="008F2F4B"/>
    <w:rsid w:val="008F3326"/>
    <w:rsid w:val="008F3929"/>
    <w:rsid w:val="008F4072"/>
    <w:rsid w:val="008F4145"/>
    <w:rsid w:val="008F4889"/>
    <w:rsid w:val="008F56FE"/>
    <w:rsid w:val="008F5B59"/>
    <w:rsid w:val="008F5E21"/>
    <w:rsid w:val="008F62AE"/>
    <w:rsid w:val="008F6A36"/>
    <w:rsid w:val="008F6C8C"/>
    <w:rsid w:val="008F71F3"/>
    <w:rsid w:val="008F75BE"/>
    <w:rsid w:val="009001C7"/>
    <w:rsid w:val="00900846"/>
    <w:rsid w:val="009009FD"/>
    <w:rsid w:val="0090159F"/>
    <w:rsid w:val="009017C1"/>
    <w:rsid w:val="00901BA6"/>
    <w:rsid w:val="00901EE9"/>
    <w:rsid w:val="009020D5"/>
    <w:rsid w:val="00902356"/>
    <w:rsid w:val="00902888"/>
    <w:rsid w:val="009028CD"/>
    <w:rsid w:val="00902CE3"/>
    <w:rsid w:val="0090366B"/>
    <w:rsid w:val="00903C05"/>
    <w:rsid w:val="009042F1"/>
    <w:rsid w:val="00904748"/>
    <w:rsid w:val="0090513C"/>
    <w:rsid w:val="009056BD"/>
    <w:rsid w:val="00906213"/>
    <w:rsid w:val="009066C4"/>
    <w:rsid w:val="009068FD"/>
    <w:rsid w:val="00906C2F"/>
    <w:rsid w:val="00907AED"/>
    <w:rsid w:val="00907F40"/>
    <w:rsid w:val="00910310"/>
    <w:rsid w:val="0091053E"/>
    <w:rsid w:val="00910BC7"/>
    <w:rsid w:val="009116B6"/>
    <w:rsid w:val="009127F8"/>
    <w:rsid w:val="00913581"/>
    <w:rsid w:val="009138D5"/>
    <w:rsid w:val="00914BEE"/>
    <w:rsid w:val="00914D78"/>
    <w:rsid w:val="00915A34"/>
    <w:rsid w:val="00916450"/>
    <w:rsid w:val="00917154"/>
    <w:rsid w:val="00917577"/>
    <w:rsid w:val="00917676"/>
    <w:rsid w:val="00920C12"/>
    <w:rsid w:val="00920F6D"/>
    <w:rsid w:val="00921F30"/>
    <w:rsid w:val="00922314"/>
    <w:rsid w:val="00922D9A"/>
    <w:rsid w:val="00923CE1"/>
    <w:rsid w:val="0092438F"/>
    <w:rsid w:val="009243E7"/>
    <w:rsid w:val="00924C45"/>
    <w:rsid w:val="009259D9"/>
    <w:rsid w:val="0092668A"/>
    <w:rsid w:val="009304B5"/>
    <w:rsid w:val="00930830"/>
    <w:rsid w:val="00930936"/>
    <w:rsid w:val="00930C2D"/>
    <w:rsid w:val="00930EC7"/>
    <w:rsid w:val="00931101"/>
    <w:rsid w:val="009313B0"/>
    <w:rsid w:val="00931974"/>
    <w:rsid w:val="00931A7D"/>
    <w:rsid w:val="009321F3"/>
    <w:rsid w:val="009329F8"/>
    <w:rsid w:val="009346BE"/>
    <w:rsid w:val="00934961"/>
    <w:rsid w:val="0093512F"/>
    <w:rsid w:val="00935533"/>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2BE4"/>
    <w:rsid w:val="00942FE9"/>
    <w:rsid w:val="00943253"/>
    <w:rsid w:val="00943AD3"/>
    <w:rsid w:val="0094408D"/>
    <w:rsid w:val="009441BA"/>
    <w:rsid w:val="0094423F"/>
    <w:rsid w:val="009444FD"/>
    <w:rsid w:val="00944929"/>
    <w:rsid w:val="00944C70"/>
    <w:rsid w:val="00944DEF"/>
    <w:rsid w:val="009451A4"/>
    <w:rsid w:val="00945284"/>
    <w:rsid w:val="009460E2"/>
    <w:rsid w:val="0094649E"/>
    <w:rsid w:val="00946A22"/>
    <w:rsid w:val="00946B10"/>
    <w:rsid w:val="00946E98"/>
    <w:rsid w:val="00947882"/>
    <w:rsid w:val="00950227"/>
    <w:rsid w:val="0095031F"/>
    <w:rsid w:val="009505CE"/>
    <w:rsid w:val="00950731"/>
    <w:rsid w:val="00951471"/>
    <w:rsid w:val="00952358"/>
    <w:rsid w:val="00952563"/>
    <w:rsid w:val="0095260F"/>
    <w:rsid w:val="009527FF"/>
    <w:rsid w:val="00953965"/>
    <w:rsid w:val="00953F18"/>
    <w:rsid w:val="00954A7A"/>
    <w:rsid w:val="00954D7C"/>
    <w:rsid w:val="00954F46"/>
    <w:rsid w:val="00956B81"/>
    <w:rsid w:val="00956F3C"/>
    <w:rsid w:val="00957CAA"/>
    <w:rsid w:val="00960363"/>
    <w:rsid w:val="009607F0"/>
    <w:rsid w:val="00960EF7"/>
    <w:rsid w:val="00960FF4"/>
    <w:rsid w:val="009626BC"/>
    <w:rsid w:val="0096471F"/>
    <w:rsid w:val="00964762"/>
    <w:rsid w:val="00964A50"/>
    <w:rsid w:val="00965778"/>
    <w:rsid w:val="00965ED4"/>
    <w:rsid w:val="0096610D"/>
    <w:rsid w:val="00966327"/>
    <w:rsid w:val="00967024"/>
    <w:rsid w:val="009673EE"/>
    <w:rsid w:val="009676F4"/>
    <w:rsid w:val="0097039A"/>
    <w:rsid w:val="00970BF1"/>
    <w:rsid w:val="00970C49"/>
    <w:rsid w:val="00970F17"/>
    <w:rsid w:val="00971F8C"/>
    <w:rsid w:val="00973488"/>
    <w:rsid w:val="00974547"/>
    <w:rsid w:val="00974E96"/>
    <w:rsid w:val="009754B9"/>
    <w:rsid w:val="0097590B"/>
    <w:rsid w:val="00975E53"/>
    <w:rsid w:val="0097601D"/>
    <w:rsid w:val="009763F8"/>
    <w:rsid w:val="0097702A"/>
    <w:rsid w:val="0097708D"/>
    <w:rsid w:val="00977C0C"/>
    <w:rsid w:val="00977CFB"/>
    <w:rsid w:val="0098068E"/>
    <w:rsid w:val="009808AE"/>
    <w:rsid w:val="00980A95"/>
    <w:rsid w:val="00980C2C"/>
    <w:rsid w:val="00980CB0"/>
    <w:rsid w:val="00981781"/>
    <w:rsid w:val="00981A3F"/>
    <w:rsid w:val="00982BED"/>
    <w:rsid w:val="0098309B"/>
    <w:rsid w:val="00983729"/>
    <w:rsid w:val="00985211"/>
    <w:rsid w:val="00985C30"/>
    <w:rsid w:val="00985C85"/>
    <w:rsid w:val="009878BB"/>
    <w:rsid w:val="0099005E"/>
    <w:rsid w:val="009905B7"/>
    <w:rsid w:val="00990DD9"/>
    <w:rsid w:val="009910E5"/>
    <w:rsid w:val="00991E09"/>
    <w:rsid w:val="00991E6E"/>
    <w:rsid w:val="00991F5A"/>
    <w:rsid w:val="009920E5"/>
    <w:rsid w:val="00992AFB"/>
    <w:rsid w:val="009945A8"/>
    <w:rsid w:val="00994844"/>
    <w:rsid w:val="0099514D"/>
    <w:rsid w:val="0099566C"/>
    <w:rsid w:val="00995948"/>
    <w:rsid w:val="0099613B"/>
    <w:rsid w:val="0099619E"/>
    <w:rsid w:val="00996636"/>
    <w:rsid w:val="00996EDF"/>
    <w:rsid w:val="0099745E"/>
    <w:rsid w:val="009A0968"/>
    <w:rsid w:val="009A0DB9"/>
    <w:rsid w:val="009A1A65"/>
    <w:rsid w:val="009A2BB7"/>
    <w:rsid w:val="009A2BE4"/>
    <w:rsid w:val="009A3283"/>
    <w:rsid w:val="009A370A"/>
    <w:rsid w:val="009A44CC"/>
    <w:rsid w:val="009A4BE6"/>
    <w:rsid w:val="009A5BEA"/>
    <w:rsid w:val="009A5C70"/>
    <w:rsid w:val="009A68A6"/>
    <w:rsid w:val="009A6F40"/>
    <w:rsid w:val="009A76CD"/>
    <w:rsid w:val="009A779C"/>
    <w:rsid w:val="009A7D14"/>
    <w:rsid w:val="009B0103"/>
    <w:rsid w:val="009B175B"/>
    <w:rsid w:val="009B197A"/>
    <w:rsid w:val="009B1B1F"/>
    <w:rsid w:val="009B20DB"/>
    <w:rsid w:val="009B2BDD"/>
    <w:rsid w:val="009B2C97"/>
    <w:rsid w:val="009B2C98"/>
    <w:rsid w:val="009B2D9A"/>
    <w:rsid w:val="009B305F"/>
    <w:rsid w:val="009B3F82"/>
    <w:rsid w:val="009B4268"/>
    <w:rsid w:val="009B46CE"/>
    <w:rsid w:val="009B6488"/>
    <w:rsid w:val="009B667D"/>
    <w:rsid w:val="009B6C81"/>
    <w:rsid w:val="009B6F1A"/>
    <w:rsid w:val="009C0C2E"/>
    <w:rsid w:val="009C1EAC"/>
    <w:rsid w:val="009C36AA"/>
    <w:rsid w:val="009C388C"/>
    <w:rsid w:val="009C4479"/>
    <w:rsid w:val="009C45E3"/>
    <w:rsid w:val="009C524B"/>
    <w:rsid w:val="009C57ED"/>
    <w:rsid w:val="009C5EB9"/>
    <w:rsid w:val="009C676E"/>
    <w:rsid w:val="009C6F1B"/>
    <w:rsid w:val="009C7AA1"/>
    <w:rsid w:val="009D01B2"/>
    <w:rsid w:val="009D122A"/>
    <w:rsid w:val="009D138E"/>
    <w:rsid w:val="009D1A06"/>
    <w:rsid w:val="009D1ADC"/>
    <w:rsid w:val="009D1FA9"/>
    <w:rsid w:val="009D26D6"/>
    <w:rsid w:val="009D3168"/>
    <w:rsid w:val="009D370B"/>
    <w:rsid w:val="009D701A"/>
    <w:rsid w:val="009D726B"/>
    <w:rsid w:val="009D7B93"/>
    <w:rsid w:val="009D7BA3"/>
    <w:rsid w:val="009E068E"/>
    <w:rsid w:val="009E1199"/>
    <w:rsid w:val="009E25BC"/>
    <w:rsid w:val="009E2A12"/>
    <w:rsid w:val="009E3197"/>
    <w:rsid w:val="009E351A"/>
    <w:rsid w:val="009E3EDD"/>
    <w:rsid w:val="009E426C"/>
    <w:rsid w:val="009E4385"/>
    <w:rsid w:val="009E5072"/>
    <w:rsid w:val="009E536B"/>
    <w:rsid w:val="009E552C"/>
    <w:rsid w:val="009E5B3F"/>
    <w:rsid w:val="009E6203"/>
    <w:rsid w:val="009E6549"/>
    <w:rsid w:val="009E68F1"/>
    <w:rsid w:val="009E75F8"/>
    <w:rsid w:val="009E76B1"/>
    <w:rsid w:val="009E7916"/>
    <w:rsid w:val="009F058B"/>
    <w:rsid w:val="009F07E3"/>
    <w:rsid w:val="009F095A"/>
    <w:rsid w:val="009F0D85"/>
    <w:rsid w:val="009F186B"/>
    <w:rsid w:val="009F1FAD"/>
    <w:rsid w:val="009F20CA"/>
    <w:rsid w:val="009F224C"/>
    <w:rsid w:val="009F314F"/>
    <w:rsid w:val="009F4287"/>
    <w:rsid w:val="009F583A"/>
    <w:rsid w:val="009F5F2D"/>
    <w:rsid w:val="009F60B1"/>
    <w:rsid w:val="009F6900"/>
    <w:rsid w:val="009F7184"/>
    <w:rsid w:val="009F7625"/>
    <w:rsid w:val="009F7C02"/>
    <w:rsid w:val="009F7CAA"/>
    <w:rsid w:val="00A002FA"/>
    <w:rsid w:val="00A00499"/>
    <w:rsid w:val="00A00546"/>
    <w:rsid w:val="00A00624"/>
    <w:rsid w:val="00A00AB5"/>
    <w:rsid w:val="00A0125E"/>
    <w:rsid w:val="00A01F46"/>
    <w:rsid w:val="00A0244E"/>
    <w:rsid w:val="00A02765"/>
    <w:rsid w:val="00A02ED7"/>
    <w:rsid w:val="00A03229"/>
    <w:rsid w:val="00A044EF"/>
    <w:rsid w:val="00A0472C"/>
    <w:rsid w:val="00A04C0A"/>
    <w:rsid w:val="00A05D4B"/>
    <w:rsid w:val="00A0648B"/>
    <w:rsid w:val="00A06F0D"/>
    <w:rsid w:val="00A07D1E"/>
    <w:rsid w:val="00A10E16"/>
    <w:rsid w:val="00A10E19"/>
    <w:rsid w:val="00A1103C"/>
    <w:rsid w:val="00A111F9"/>
    <w:rsid w:val="00A11568"/>
    <w:rsid w:val="00A11570"/>
    <w:rsid w:val="00A121E8"/>
    <w:rsid w:val="00A123F0"/>
    <w:rsid w:val="00A126CA"/>
    <w:rsid w:val="00A12762"/>
    <w:rsid w:val="00A12D52"/>
    <w:rsid w:val="00A13C5E"/>
    <w:rsid w:val="00A13CC1"/>
    <w:rsid w:val="00A140E9"/>
    <w:rsid w:val="00A14183"/>
    <w:rsid w:val="00A14B99"/>
    <w:rsid w:val="00A14CC7"/>
    <w:rsid w:val="00A14D7C"/>
    <w:rsid w:val="00A14E4E"/>
    <w:rsid w:val="00A14EC3"/>
    <w:rsid w:val="00A152EB"/>
    <w:rsid w:val="00A1581C"/>
    <w:rsid w:val="00A164B4"/>
    <w:rsid w:val="00A1650A"/>
    <w:rsid w:val="00A17283"/>
    <w:rsid w:val="00A1757A"/>
    <w:rsid w:val="00A2003D"/>
    <w:rsid w:val="00A20407"/>
    <w:rsid w:val="00A20BC3"/>
    <w:rsid w:val="00A21F72"/>
    <w:rsid w:val="00A22C77"/>
    <w:rsid w:val="00A2374C"/>
    <w:rsid w:val="00A23C43"/>
    <w:rsid w:val="00A23F88"/>
    <w:rsid w:val="00A2401C"/>
    <w:rsid w:val="00A24A15"/>
    <w:rsid w:val="00A24E58"/>
    <w:rsid w:val="00A25BA3"/>
    <w:rsid w:val="00A25F78"/>
    <w:rsid w:val="00A2618B"/>
    <w:rsid w:val="00A265DA"/>
    <w:rsid w:val="00A278D3"/>
    <w:rsid w:val="00A27B83"/>
    <w:rsid w:val="00A30267"/>
    <w:rsid w:val="00A304AD"/>
    <w:rsid w:val="00A30A10"/>
    <w:rsid w:val="00A31756"/>
    <w:rsid w:val="00A31F5D"/>
    <w:rsid w:val="00A3211B"/>
    <w:rsid w:val="00A32EBF"/>
    <w:rsid w:val="00A32EF6"/>
    <w:rsid w:val="00A32F0E"/>
    <w:rsid w:val="00A3355B"/>
    <w:rsid w:val="00A33E4A"/>
    <w:rsid w:val="00A3418C"/>
    <w:rsid w:val="00A34317"/>
    <w:rsid w:val="00A34D34"/>
    <w:rsid w:val="00A35019"/>
    <w:rsid w:val="00A35658"/>
    <w:rsid w:val="00A35A07"/>
    <w:rsid w:val="00A36050"/>
    <w:rsid w:val="00A36167"/>
    <w:rsid w:val="00A36306"/>
    <w:rsid w:val="00A36ED3"/>
    <w:rsid w:val="00A378C7"/>
    <w:rsid w:val="00A3799D"/>
    <w:rsid w:val="00A40FF5"/>
    <w:rsid w:val="00A4161C"/>
    <w:rsid w:val="00A42004"/>
    <w:rsid w:val="00A4221D"/>
    <w:rsid w:val="00A428E3"/>
    <w:rsid w:val="00A42DDB"/>
    <w:rsid w:val="00A434F2"/>
    <w:rsid w:val="00A437EC"/>
    <w:rsid w:val="00A43E8E"/>
    <w:rsid w:val="00A441A1"/>
    <w:rsid w:val="00A448AF"/>
    <w:rsid w:val="00A450D5"/>
    <w:rsid w:val="00A45117"/>
    <w:rsid w:val="00A4549E"/>
    <w:rsid w:val="00A454F1"/>
    <w:rsid w:val="00A45B09"/>
    <w:rsid w:val="00A465F4"/>
    <w:rsid w:val="00A46EBD"/>
    <w:rsid w:val="00A478A6"/>
    <w:rsid w:val="00A47AD9"/>
    <w:rsid w:val="00A500B4"/>
    <w:rsid w:val="00A51612"/>
    <w:rsid w:val="00A51E0D"/>
    <w:rsid w:val="00A51FAB"/>
    <w:rsid w:val="00A522C3"/>
    <w:rsid w:val="00A523D3"/>
    <w:rsid w:val="00A528EA"/>
    <w:rsid w:val="00A53204"/>
    <w:rsid w:val="00A5396F"/>
    <w:rsid w:val="00A53970"/>
    <w:rsid w:val="00A53BAD"/>
    <w:rsid w:val="00A53E98"/>
    <w:rsid w:val="00A542D2"/>
    <w:rsid w:val="00A5526E"/>
    <w:rsid w:val="00A55503"/>
    <w:rsid w:val="00A55D2A"/>
    <w:rsid w:val="00A570E0"/>
    <w:rsid w:val="00A5741C"/>
    <w:rsid w:val="00A5746E"/>
    <w:rsid w:val="00A57F0F"/>
    <w:rsid w:val="00A604D4"/>
    <w:rsid w:val="00A60AAB"/>
    <w:rsid w:val="00A6267D"/>
    <w:rsid w:val="00A6277C"/>
    <w:rsid w:val="00A62BED"/>
    <w:rsid w:val="00A62D3E"/>
    <w:rsid w:val="00A62D6F"/>
    <w:rsid w:val="00A62F38"/>
    <w:rsid w:val="00A630CE"/>
    <w:rsid w:val="00A645A3"/>
    <w:rsid w:val="00A6488C"/>
    <w:rsid w:val="00A648DF"/>
    <w:rsid w:val="00A6529B"/>
    <w:rsid w:val="00A6558D"/>
    <w:rsid w:val="00A66C5A"/>
    <w:rsid w:val="00A67F40"/>
    <w:rsid w:val="00A705AB"/>
    <w:rsid w:val="00A70680"/>
    <w:rsid w:val="00A708F5"/>
    <w:rsid w:val="00A713E3"/>
    <w:rsid w:val="00A7172A"/>
    <w:rsid w:val="00A71C8F"/>
    <w:rsid w:val="00A71E12"/>
    <w:rsid w:val="00A723C2"/>
    <w:rsid w:val="00A725B5"/>
    <w:rsid w:val="00A72E59"/>
    <w:rsid w:val="00A7323F"/>
    <w:rsid w:val="00A74167"/>
    <w:rsid w:val="00A741F9"/>
    <w:rsid w:val="00A748E6"/>
    <w:rsid w:val="00A74C34"/>
    <w:rsid w:val="00A7606C"/>
    <w:rsid w:val="00A77082"/>
    <w:rsid w:val="00A80919"/>
    <w:rsid w:val="00A81C59"/>
    <w:rsid w:val="00A81D8C"/>
    <w:rsid w:val="00A824DA"/>
    <w:rsid w:val="00A829EF"/>
    <w:rsid w:val="00A82F79"/>
    <w:rsid w:val="00A8508D"/>
    <w:rsid w:val="00A8520E"/>
    <w:rsid w:val="00A8531A"/>
    <w:rsid w:val="00A866C2"/>
    <w:rsid w:val="00A86A55"/>
    <w:rsid w:val="00A86B52"/>
    <w:rsid w:val="00A87989"/>
    <w:rsid w:val="00A87FD3"/>
    <w:rsid w:val="00A9086C"/>
    <w:rsid w:val="00A90877"/>
    <w:rsid w:val="00A90A52"/>
    <w:rsid w:val="00A91215"/>
    <w:rsid w:val="00A920AA"/>
    <w:rsid w:val="00A9239B"/>
    <w:rsid w:val="00A93035"/>
    <w:rsid w:val="00A934A9"/>
    <w:rsid w:val="00A93765"/>
    <w:rsid w:val="00A942DE"/>
    <w:rsid w:val="00A944EE"/>
    <w:rsid w:val="00A9491B"/>
    <w:rsid w:val="00A94ADF"/>
    <w:rsid w:val="00A94FB7"/>
    <w:rsid w:val="00A95722"/>
    <w:rsid w:val="00A95BB8"/>
    <w:rsid w:val="00A9602A"/>
    <w:rsid w:val="00A960BB"/>
    <w:rsid w:val="00A9625A"/>
    <w:rsid w:val="00A96D02"/>
    <w:rsid w:val="00A96ED6"/>
    <w:rsid w:val="00A97398"/>
    <w:rsid w:val="00A97DB5"/>
    <w:rsid w:val="00AA0303"/>
    <w:rsid w:val="00AA04FA"/>
    <w:rsid w:val="00AA0F98"/>
    <w:rsid w:val="00AA19BB"/>
    <w:rsid w:val="00AA1CEF"/>
    <w:rsid w:val="00AA1F81"/>
    <w:rsid w:val="00AA24D1"/>
    <w:rsid w:val="00AA2E81"/>
    <w:rsid w:val="00AA331C"/>
    <w:rsid w:val="00AA3842"/>
    <w:rsid w:val="00AA3E19"/>
    <w:rsid w:val="00AA46F2"/>
    <w:rsid w:val="00AA47AF"/>
    <w:rsid w:val="00AA4811"/>
    <w:rsid w:val="00AA4D93"/>
    <w:rsid w:val="00AA4E08"/>
    <w:rsid w:val="00AA60D2"/>
    <w:rsid w:val="00AA7580"/>
    <w:rsid w:val="00AA7E10"/>
    <w:rsid w:val="00AB0136"/>
    <w:rsid w:val="00AB06A9"/>
    <w:rsid w:val="00AB0AFC"/>
    <w:rsid w:val="00AB0C39"/>
    <w:rsid w:val="00AB0DD7"/>
    <w:rsid w:val="00AB0DE0"/>
    <w:rsid w:val="00AB173E"/>
    <w:rsid w:val="00AB1752"/>
    <w:rsid w:val="00AB2ADA"/>
    <w:rsid w:val="00AB2C6A"/>
    <w:rsid w:val="00AB47FC"/>
    <w:rsid w:val="00AB63BE"/>
    <w:rsid w:val="00AB63F3"/>
    <w:rsid w:val="00AB70A5"/>
    <w:rsid w:val="00AB7B5F"/>
    <w:rsid w:val="00AC04DA"/>
    <w:rsid w:val="00AC0D3E"/>
    <w:rsid w:val="00AC0E38"/>
    <w:rsid w:val="00AC2005"/>
    <w:rsid w:val="00AC24F0"/>
    <w:rsid w:val="00AC35D3"/>
    <w:rsid w:val="00AC3A86"/>
    <w:rsid w:val="00AC4658"/>
    <w:rsid w:val="00AC4C3A"/>
    <w:rsid w:val="00AC4C48"/>
    <w:rsid w:val="00AC4EF2"/>
    <w:rsid w:val="00AC6D42"/>
    <w:rsid w:val="00AC6EA0"/>
    <w:rsid w:val="00AC6F20"/>
    <w:rsid w:val="00AC70DC"/>
    <w:rsid w:val="00AC77E9"/>
    <w:rsid w:val="00AC7F8D"/>
    <w:rsid w:val="00AD0594"/>
    <w:rsid w:val="00AD0F45"/>
    <w:rsid w:val="00AD1D7D"/>
    <w:rsid w:val="00AD1E34"/>
    <w:rsid w:val="00AD26D0"/>
    <w:rsid w:val="00AD3028"/>
    <w:rsid w:val="00AD33AB"/>
    <w:rsid w:val="00AD37EE"/>
    <w:rsid w:val="00AD4042"/>
    <w:rsid w:val="00AD4C1C"/>
    <w:rsid w:val="00AD4FBF"/>
    <w:rsid w:val="00AD55E3"/>
    <w:rsid w:val="00AD5E87"/>
    <w:rsid w:val="00AD6037"/>
    <w:rsid w:val="00AD6B78"/>
    <w:rsid w:val="00AD6E54"/>
    <w:rsid w:val="00AD6EDB"/>
    <w:rsid w:val="00AD7605"/>
    <w:rsid w:val="00AD7EAC"/>
    <w:rsid w:val="00AE0373"/>
    <w:rsid w:val="00AE03D1"/>
    <w:rsid w:val="00AE0446"/>
    <w:rsid w:val="00AE0953"/>
    <w:rsid w:val="00AE0A88"/>
    <w:rsid w:val="00AE0D8C"/>
    <w:rsid w:val="00AE0F8D"/>
    <w:rsid w:val="00AE0F96"/>
    <w:rsid w:val="00AE0FC9"/>
    <w:rsid w:val="00AE2253"/>
    <w:rsid w:val="00AE3207"/>
    <w:rsid w:val="00AE356B"/>
    <w:rsid w:val="00AE3E7B"/>
    <w:rsid w:val="00AE4B51"/>
    <w:rsid w:val="00AE4C88"/>
    <w:rsid w:val="00AE4E7E"/>
    <w:rsid w:val="00AE5095"/>
    <w:rsid w:val="00AE5BF1"/>
    <w:rsid w:val="00AE5CE1"/>
    <w:rsid w:val="00AE5E04"/>
    <w:rsid w:val="00AE61B8"/>
    <w:rsid w:val="00AE66EB"/>
    <w:rsid w:val="00AE69FF"/>
    <w:rsid w:val="00AE7441"/>
    <w:rsid w:val="00AF012C"/>
    <w:rsid w:val="00AF063C"/>
    <w:rsid w:val="00AF095A"/>
    <w:rsid w:val="00AF0C49"/>
    <w:rsid w:val="00AF1055"/>
    <w:rsid w:val="00AF19A0"/>
    <w:rsid w:val="00AF1BB6"/>
    <w:rsid w:val="00AF20EB"/>
    <w:rsid w:val="00AF2261"/>
    <w:rsid w:val="00AF226A"/>
    <w:rsid w:val="00AF23CD"/>
    <w:rsid w:val="00AF29D1"/>
    <w:rsid w:val="00AF2DFA"/>
    <w:rsid w:val="00AF3408"/>
    <w:rsid w:val="00AF3C29"/>
    <w:rsid w:val="00AF3ECE"/>
    <w:rsid w:val="00AF41F8"/>
    <w:rsid w:val="00AF44B9"/>
    <w:rsid w:val="00AF4901"/>
    <w:rsid w:val="00AF538F"/>
    <w:rsid w:val="00AF5639"/>
    <w:rsid w:val="00AF5E83"/>
    <w:rsid w:val="00AF639B"/>
    <w:rsid w:val="00AF7A5B"/>
    <w:rsid w:val="00B017F2"/>
    <w:rsid w:val="00B01C28"/>
    <w:rsid w:val="00B01CA4"/>
    <w:rsid w:val="00B01E70"/>
    <w:rsid w:val="00B02025"/>
    <w:rsid w:val="00B02094"/>
    <w:rsid w:val="00B0214F"/>
    <w:rsid w:val="00B02825"/>
    <w:rsid w:val="00B02BA2"/>
    <w:rsid w:val="00B02EB9"/>
    <w:rsid w:val="00B03E13"/>
    <w:rsid w:val="00B047A8"/>
    <w:rsid w:val="00B05369"/>
    <w:rsid w:val="00B06717"/>
    <w:rsid w:val="00B06FD3"/>
    <w:rsid w:val="00B0746B"/>
    <w:rsid w:val="00B074B0"/>
    <w:rsid w:val="00B0798E"/>
    <w:rsid w:val="00B10F32"/>
    <w:rsid w:val="00B1116A"/>
    <w:rsid w:val="00B11515"/>
    <w:rsid w:val="00B11B20"/>
    <w:rsid w:val="00B11F2D"/>
    <w:rsid w:val="00B14275"/>
    <w:rsid w:val="00B143D8"/>
    <w:rsid w:val="00B14756"/>
    <w:rsid w:val="00B14DD4"/>
    <w:rsid w:val="00B14F87"/>
    <w:rsid w:val="00B153A9"/>
    <w:rsid w:val="00B155E4"/>
    <w:rsid w:val="00B15994"/>
    <w:rsid w:val="00B16790"/>
    <w:rsid w:val="00B1707E"/>
    <w:rsid w:val="00B171C5"/>
    <w:rsid w:val="00B17264"/>
    <w:rsid w:val="00B173EF"/>
    <w:rsid w:val="00B174FC"/>
    <w:rsid w:val="00B17795"/>
    <w:rsid w:val="00B17952"/>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27158"/>
    <w:rsid w:val="00B27312"/>
    <w:rsid w:val="00B27448"/>
    <w:rsid w:val="00B309C7"/>
    <w:rsid w:val="00B30C11"/>
    <w:rsid w:val="00B31A0B"/>
    <w:rsid w:val="00B32226"/>
    <w:rsid w:val="00B336A8"/>
    <w:rsid w:val="00B33B18"/>
    <w:rsid w:val="00B33EC0"/>
    <w:rsid w:val="00B33FE5"/>
    <w:rsid w:val="00B34C0F"/>
    <w:rsid w:val="00B35120"/>
    <w:rsid w:val="00B359E3"/>
    <w:rsid w:val="00B35CDB"/>
    <w:rsid w:val="00B360FB"/>
    <w:rsid w:val="00B36A47"/>
    <w:rsid w:val="00B371E7"/>
    <w:rsid w:val="00B372A6"/>
    <w:rsid w:val="00B37363"/>
    <w:rsid w:val="00B37B60"/>
    <w:rsid w:val="00B37DD8"/>
    <w:rsid w:val="00B37EBD"/>
    <w:rsid w:val="00B409BD"/>
    <w:rsid w:val="00B411D5"/>
    <w:rsid w:val="00B4160B"/>
    <w:rsid w:val="00B41B04"/>
    <w:rsid w:val="00B41C80"/>
    <w:rsid w:val="00B41D40"/>
    <w:rsid w:val="00B420B5"/>
    <w:rsid w:val="00B421E1"/>
    <w:rsid w:val="00B42709"/>
    <w:rsid w:val="00B42F3E"/>
    <w:rsid w:val="00B43A29"/>
    <w:rsid w:val="00B444D2"/>
    <w:rsid w:val="00B444F6"/>
    <w:rsid w:val="00B445B7"/>
    <w:rsid w:val="00B45085"/>
    <w:rsid w:val="00B45382"/>
    <w:rsid w:val="00B45A14"/>
    <w:rsid w:val="00B476BE"/>
    <w:rsid w:val="00B477EC"/>
    <w:rsid w:val="00B50F17"/>
    <w:rsid w:val="00B511DD"/>
    <w:rsid w:val="00B518D4"/>
    <w:rsid w:val="00B519BE"/>
    <w:rsid w:val="00B525EE"/>
    <w:rsid w:val="00B52B97"/>
    <w:rsid w:val="00B52E08"/>
    <w:rsid w:val="00B52E5D"/>
    <w:rsid w:val="00B537D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2D92"/>
    <w:rsid w:val="00B6409D"/>
    <w:rsid w:val="00B64541"/>
    <w:rsid w:val="00B64D29"/>
    <w:rsid w:val="00B66255"/>
    <w:rsid w:val="00B664E5"/>
    <w:rsid w:val="00B66A05"/>
    <w:rsid w:val="00B67289"/>
    <w:rsid w:val="00B67A13"/>
    <w:rsid w:val="00B701DC"/>
    <w:rsid w:val="00B70559"/>
    <w:rsid w:val="00B7067F"/>
    <w:rsid w:val="00B709F7"/>
    <w:rsid w:val="00B70A9B"/>
    <w:rsid w:val="00B70D7B"/>
    <w:rsid w:val="00B7122F"/>
    <w:rsid w:val="00B71430"/>
    <w:rsid w:val="00B71C67"/>
    <w:rsid w:val="00B722E0"/>
    <w:rsid w:val="00B724F4"/>
    <w:rsid w:val="00B7280C"/>
    <w:rsid w:val="00B72E67"/>
    <w:rsid w:val="00B72F82"/>
    <w:rsid w:val="00B737F5"/>
    <w:rsid w:val="00B745D2"/>
    <w:rsid w:val="00B74B62"/>
    <w:rsid w:val="00B7533E"/>
    <w:rsid w:val="00B762DF"/>
    <w:rsid w:val="00B763DE"/>
    <w:rsid w:val="00B772D2"/>
    <w:rsid w:val="00B77CB9"/>
    <w:rsid w:val="00B77E2E"/>
    <w:rsid w:val="00B77EAA"/>
    <w:rsid w:val="00B8090C"/>
    <w:rsid w:val="00B80FC6"/>
    <w:rsid w:val="00B81409"/>
    <w:rsid w:val="00B81522"/>
    <w:rsid w:val="00B81842"/>
    <w:rsid w:val="00B8219F"/>
    <w:rsid w:val="00B82BCD"/>
    <w:rsid w:val="00B8459B"/>
    <w:rsid w:val="00B84EE9"/>
    <w:rsid w:val="00B85045"/>
    <w:rsid w:val="00B852F1"/>
    <w:rsid w:val="00B856C0"/>
    <w:rsid w:val="00B85DBC"/>
    <w:rsid w:val="00B86730"/>
    <w:rsid w:val="00B867FC"/>
    <w:rsid w:val="00B868A5"/>
    <w:rsid w:val="00B8709D"/>
    <w:rsid w:val="00B87965"/>
    <w:rsid w:val="00B87EF4"/>
    <w:rsid w:val="00B87F72"/>
    <w:rsid w:val="00B906F7"/>
    <w:rsid w:val="00B909AC"/>
    <w:rsid w:val="00B90D0D"/>
    <w:rsid w:val="00B90D3E"/>
    <w:rsid w:val="00B90EDE"/>
    <w:rsid w:val="00B92262"/>
    <w:rsid w:val="00B92AB6"/>
    <w:rsid w:val="00B92C8C"/>
    <w:rsid w:val="00B93374"/>
    <w:rsid w:val="00B94356"/>
    <w:rsid w:val="00B944F8"/>
    <w:rsid w:val="00B94C63"/>
    <w:rsid w:val="00B95B9A"/>
    <w:rsid w:val="00B96BB2"/>
    <w:rsid w:val="00B97889"/>
    <w:rsid w:val="00B979E3"/>
    <w:rsid w:val="00BA01EA"/>
    <w:rsid w:val="00BA0CA7"/>
    <w:rsid w:val="00BA1295"/>
    <w:rsid w:val="00BA13DA"/>
    <w:rsid w:val="00BA1B31"/>
    <w:rsid w:val="00BA1EA9"/>
    <w:rsid w:val="00BA248B"/>
    <w:rsid w:val="00BA29F1"/>
    <w:rsid w:val="00BA2D49"/>
    <w:rsid w:val="00BA2FC7"/>
    <w:rsid w:val="00BA3B3C"/>
    <w:rsid w:val="00BA3E61"/>
    <w:rsid w:val="00BA3EA3"/>
    <w:rsid w:val="00BA41CE"/>
    <w:rsid w:val="00BA45F5"/>
    <w:rsid w:val="00BA4E91"/>
    <w:rsid w:val="00BA511E"/>
    <w:rsid w:val="00BA645D"/>
    <w:rsid w:val="00BA760A"/>
    <w:rsid w:val="00BB02B5"/>
    <w:rsid w:val="00BB1895"/>
    <w:rsid w:val="00BB2759"/>
    <w:rsid w:val="00BB2EF0"/>
    <w:rsid w:val="00BB399F"/>
    <w:rsid w:val="00BB39A3"/>
    <w:rsid w:val="00BB3E73"/>
    <w:rsid w:val="00BB48E2"/>
    <w:rsid w:val="00BB4BE1"/>
    <w:rsid w:val="00BB4E97"/>
    <w:rsid w:val="00BB516D"/>
    <w:rsid w:val="00BB551A"/>
    <w:rsid w:val="00BB570B"/>
    <w:rsid w:val="00BB5D94"/>
    <w:rsid w:val="00BB6235"/>
    <w:rsid w:val="00BB6B26"/>
    <w:rsid w:val="00BB6B5A"/>
    <w:rsid w:val="00BB6C05"/>
    <w:rsid w:val="00BB746F"/>
    <w:rsid w:val="00BC00CB"/>
    <w:rsid w:val="00BC086B"/>
    <w:rsid w:val="00BC08CE"/>
    <w:rsid w:val="00BC0960"/>
    <w:rsid w:val="00BC09E1"/>
    <w:rsid w:val="00BC0FBE"/>
    <w:rsid w:val="00BC111E"/>
    <w:rsid w:val="00BC134A"/>
    <w:rsid w:val="00BC1611"/>
    <w:rsid w:val="00BC1E6D"/>
    <w:rsid w:val="00BC1FEA"/>
    <w:rsid w:val="00BC23D7"/>
    <w:rsid w:val="00BC33EE"/>
    <w:rsid w:val="00BC3952"/>
    <w:rsid w:val="00BC4087"/>
    <w:rsid w:val="00BC49F9"/>
    <w:rsid w:val="00BC4DD5"/>
    <w:rsid w:val="00BC5B3A"/>
    <w:rsid w:val="00BC5F37"/>
    <w:rsid w:val="00BC6216"/>
    <w:rsid w:val="00BC712E"/>
    <w:rsid w:val="00BC726B"/>
    <w:rsid w:val="00BC7380"/>
    <w:rsid w:val="00BC776A"/>
    <w:rsid w:val="00BC790A"/>
    <w:rsid w:val="00BC7EE9"/>
    <w:rsid w:val="00BC7F97"/>
    <w:rsid w:val="00BD0178"/>
    <w:rsid w:val="00BD05BB"/>
    <w:rsid w:val="00BD0E2B"/>
    <w:rsid w:val="00BD1A75"/>
    <w:rsid w:val="00BD1DCD"/>
    <w:rsid w:val="00BD1E1B"/>
    <w:rsid w:val="00BD33FB"/>
    <w:rsid w:val="00BD35F7"/>
    <w:rsid w:val="00BD3787"/>
    <w:rsid w:val="00BD3EFF"/>
    <w:rsid w:val="00BD46F9"/>
    <w:rsid w:val="00BD475D"/>
    <w:rsid w:val="00BD5F3A"/>
    <w:rsid w:val="00BD691D"/>
    <w:rsid w:val="00BD6E53"/>
    <w:rsid w:val="00BD720E"/>
    <w:rsid w:val="00BD7265"/>
    <w:rsid w:val="00BD761C"/>
    <w:rsid w:val="00BD78A8"/>
    <w:rsid w:val="00BD7A1B"/>
    <w:rsid w:val="00BD7CF3"/>
    <w:rsid w:val="00BE141C"/>
    <w:rsid w:val="00BE1705"/>
    <w:rsid w:val="00BE2618"/>
    <w:rsid w:val="00BE2790"/>
    <w:rsid w:val="00BE2891"/>
    <w:rsid w:val="00BE3D89"/>
    <w:rsid w:val="00BE3F10"/>
    <w:rsid w:val="00BE4312"/>
    <w:rsid w:val="00BE44CC"/>
    <w:rsid w:val="00BE48AA"/>
    <w:rsid w:val="00BE7CB3"/>
    <w:rsid w:val="00BE7DB2"/>
    <w:rsid w:val="00BF0198"/>
    <w:rsid w:val="00BF0203"/>
    <w:rsid w:val="00BF05B8"/>
    <w:rsid w:val="00BF0A57"/>
    <w:rsid w:val="00BF1B27"/>
    <w:rsid w:val="00BF2423"/>
    <w:rsid w:val="00BF36C5"/>
    <w:rsid w:val="00BF37B6"/>
    <w:rsid w:val="00BF5D08"/>
    <w:rsid w:val="00BF5F7D"/>
    <w:rsid w:val="00BF64A5"/>
    <w:rsid w:val="00C00ECA"/>
    <w:rsid w:val="00C01624"/>
    <w:rsid w:val="00C021C5"/>
    <w:rsid w:val="00C024B2"/>
    <w:rsid w:val="00C03379"/>
    <w:rsid w:val="00C0376B"/>
    <w:rsid w:val="00C038FB"/>
    <w:rsid w:val="00C03928"/>
    <w:rsid w:val="00C03B47"/>
    <w:rsid w:val="00C03FC4"/>
    <w:rsid w:val="00C04055"/>
    <w:rsid w:val="00C04454"/>
    <w:rsid w:val="00C05236"/>
    <w:rsid w:val="00C05950"/>
    <w:rsid w:val="00C0697A"/>
    <w:rsid w:val="00C06FC5"/>
    <w:rsid w:val="00C070B7"/>
    <w:rsid w:val="00C07DD4"/>
    <w:rsid w:val="00C1053B"/>
    <w:rsid w:val="00C107E9"/>
    <w:rsid w:val="00C107F2"/>
    <w:rsid w:val="00C10A4B"/>
    <w:rsid w:val="00C10B60"/>
    <w:rsid w:val="00C12192"/>
    <w:rsid w:val="00C12B2A"/>
    <w:rsid w:val="00C13299"/>
    <w:rsid w:val="00C13773"/>
    <w:rsid w:val="00C14C5D"/>
    <w:rsid w:val="00C15EB2"/>
    <w:rsid w:val="00C16A84"/>
    <w:rsid w:val="00C16B82"/>
    <w:rsid w:val="00C16C35"/>
    <w:rsid w:val="00C1759B"/>
    <w:rsid w:val="00C17EB6"/>
    <w:rsid w:val="00C17EE8"/>
    <w:rsid w:val="00C20120"/>
    <w:rsid w:val="00C21388"/>
    <w:rsid w:val="00C21A81"/>
    <w:rsid w:val="00C21DB3"/>
    <w:rsid w:val="00C22DCC"/>
    <w:rsid w:val="00C2305D"/>
    <w:rsid w:val="00C2321D"/>
    <w:rsid w:val="00C23BEF"/>
    <w:rsid w:val="00C242E4"/>
    <w:rsid w:val="00C24E82"/>
    <w:rsid w:val="00C2587B"/>
    <w:rsid w:val="00C258E1"/>
    <w:rsid w:val="00C25D39"/>
    <w:rsid w:val="00C271D9"/>
    <w:rsid w:val="00C27863"/>
    <w:rsid w:val="00C279C6"/>
    <w:rsid w:val="00C27BE1"/>
    <w:rsid w:val="00C30298"/>
    <w:rsid w:val="00C30528"/>
    <w:rsid w:val="00C306C0"/>
    <w:rsid w:val="00C30895"/>
    <w:rsid w:val="00C321A7"/>
    <w:rsid w:val="00C32C44"/>
    <w:rsid w:val="00C348DD"/>
    <w:rsid w:val="00C349D1"/>
    <w:rsid w:val="00C34B2D"/>
    <w:rsid w:val="00C3570A"/>
    <w:rsid w:val="00C35AFD"/>
    <w:rsid w:val="00C36448"/>
    <w:rsid w:val="00C365BE"/>
    <w:rsid w:val="00C36853"/>
    <w:rsid w:val="00C37236"/>
    <w:rsid w:val="00C3772B"/>
    <w:rsid w:val="00C37B4A"/>
    <w:rsid w:val="00C37BEE"/>
    <w:rsid w:val="00C37E2E"/>
    <w:rsid w:val="00C37F0E"/>
    <w:rsid w:val="00C40060"/>
    <w:rsid w:val="00C404E7"/>
    <w:rsid w:val="00C407CC"/>
    <w:rsid w:val="00C40E8A"/>
    <w:rsid w:val="00C412F5"/>
    <w:rsid w:val="00C4191A"/>
    <w:rsid w:val="00C41C16"/>
    <w:rsid w:val="00C41DC0"/>
    <w:rsid w:val="00C4202B"/>
    <w:rsid w:val="00C427D6"/>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47515"/>
    <w:rsid w:val="00C47D52"/>
    <w:rsid w:val="00C5096C"/>
    <w:rsid w:val="00C51070"/>
    <w:rsid w:val="00C512CB"/>
    <w:rsid w:val="00C51346"/>
    <w:rsid w:val="00C5163F"/>
    <w:rsid w:val="00C5189F"/>
    <w:rsid w:val="00C51933"/>
    <w:rsid w:val="00C520B8"/>
    <w:rsid w:val="00C521F5"/>
    <w:rsid w:val="00C52378"/>
    <w:rsid w:val="00C52495"/>
    <w:rsid w:val="00C5288C"/>
    <w:rsid w:val="00C52AE4"/>
    <w:rsid w:val="00C52C78"/>
    <w:rsid w:val="00C52ED1"/>
    <w:rsid w:val="00C533D3"/>
    <w:rsid w:val="00C5437B"/>
    <w:rsid w:val="00C5468F"/>
    <w:rsid w:val="00C5474F"/>
    <w:rsid w:val="00C54DB2"/>
    <w:rsid w:val="00C5585F"/>
    <w:rsid w:val="00C57474"/>
    <w:rsid w:val="00C57D64"/>
    <w:rsid w:val="00C601B3"/>
    <w:rsid w:val="00C60828"/>
    <w:rsid w:val="00C60E72"/>
    <w:rsid w:val="00C60E84"/>
    <w:rsid w:val="00C6261F"/>
    <w:rsid w:val="00C62968"/>
    <w:rsid w:val="00C62F46"/>
    <w:rsid w:val="00C63104"/>
    <w:rsid w:val="00C63C75"/>
    <w:rsid w:val="00C63CDB"/>
    <w:rsid w:val="00C6462A"/>
    <w:rsid w:val="00C64735"/>
    <w:rsid w:val="00C64B3F"/>
    <w:rsid w:val="00C64E49"/>
    <w:rsid w:val="00C655F0"/>
    <w:rsid w:val="00C659A6"/>
    <w:rsid w:val="00C65EE3"/>
    <w:rsid w:val="00C6614F"/>
    <w:rsid w:val="00C66277"/>
    <w:rsid w:val="00C668AE"/>
    <w:rsid w:val="00C6703E"/>
    <w:rsid w:val="00C7004B"/>
    <w:rsid w:val="00C7196D"/>
    <w:rsid w:val="00C71E7C"/>
    <w:rsid w:val="00C72375"/>
    <w:rsid w:val="00C7256C"/>
    <w:rsid w:val="00C72BB9"/>
    <w:rsid w:val="00C72DD7"/>
    <w:rsid w:val="00C7326E"/>
    <w:rsid w:val="00C73711"/>
    <w:rsid w:val="00C73749"/>
    <w:rsid w:val="00C738E3"/>
    <w:rsid w:val="00C73A3C"/>
    <w:rsid w:val="00C73D14"/>
    <w:rsid w:val="00C740BA"/>
    <w:rsid w:val="00C741BD"/>
    <w:rsid w:val="00C74582"/>
    <w:rsid w:val="00C7529A"/>
    <w:rsid w:val="00C7622D"/>
    <w:rsid w:val="00C77351"/>
    <w:rsid w:val="00C77C76"/>
    <w:rsid w:val="00C80180"/>
    <w:rsid w:val="00C803B1"/>
    <w:rsid w:val="00C803FF"/>
    <w:rsid w:val="00C8045F"/>
    <w:rsid w:val="00C80521"/>
    <w:rsid w:val="00C80685"/>
    <w:rsid w:val="00C80C24"/>
    <w:rsid w:val="00C81767"/>
    <w:rsid w:val="00C826E1"/>
    <w:rsid w:val="00C827C7"/>
    <w:rsid w:val="00C82A6F"/>
    <w:rsid w:val="00C82D1D"/>
    <w:rsid w:val="00C833B1"/>
    <w:rsid w:val="00C84203"/>
    <w:rsid w:val="00C861F1"/>
    <w:rsid w:val="00C863AB"/>
    <w:rsid w:val="00C864B8"/>
    <w:rsid w:val="00C86A10"/>
    <w:rsid w:val="00C8701C"/>
    <w:rsid w:val="00C8705E"/>
    <w:rsid w:val="00C90239"/>
    <w:rsid w:val="00C9053E"/>
    <w:rsid w:val="00C90F21"/>
    <w:rsid w:val="00C9169D"/>
    <w:rsid w:val="00C91A89"/>
    <w:rsid w:val="00C922D6"/>
    <w:rsid w:val="00C93998"/>
    <w:rsid w:val="00C93D82"/>
    <w:rsid w:val="00C944EA"/>
    <w:rsid w:val="00C94819"/>
    <w:rsid w:val="00C95CD7"/>
    <w:rsid w:val="00C9650B"/>
    <w:rsid w:val="00C968C2"/>
    <w:rsid w:val="00C969B0"/>
    <w:rsid w:val="00CA0582"/>
    <w:rsid w:val="00CA0F17"/>
    <w:rsid w:val="00CA0FBC"/>
    <w:rsid w:val="00CA17CF"/>
    <w:rsid w:val="00CA19F6"/>
    <w:rsid w:val="00CA22C5"/>
    <w:rsid w:val="00CA2B53"/>
    <w:rsid w:val="00CA3186"/>
    <w:rsid w:val="00CA3E8D"/>
    <w:rsid w:val="00CA4F07"/>
    <w:rsid w:val="00CA52B4"/>
    <w:rsid w:val="00CA5DE7"/>
    <w:rsid w:val="00CA60E8"/>
    <w:rsid w:val="00CA6C11"/>
    <w:rsid w:val="00CA6F6D"/>
    <w:rsid w:val="00CA750B"/>
    <w:rsid w:val="00CA78C5"/>
    <w:rsid w:val="00CA7DE7"/>
    <w:rsid w:val="00CA7E9E"/>
    <w:rsid w:val="00CA7ECF"/>
    <w:rsid w:val="00CA7FFD"/>
    <w:rsid w:val="00CB04CA"/>
    <w:rsid w:val="00CB0E0B"/>
    <w:rsid w:val="00CB0E1C"/>
    <w:rsid w:val="00CB1113"/>
    <w:rsid w:val="00CB1130"/>
    <w:rsid w:val="00CB11F0"/>
    <w:rsid w:val="00CB1241"/>
    <w:rsid w:val="00CB1728"/>
    <w:rsid w:val="00CB1E2B"/>
    <w:rsid w:val="00CB216A"/>
    <w:rsid w:val="00CB225C"/>
    <w:rsid w:val="00CB25E6"/>
    <w:rsid w:val="00CB2908"/>
    <w:rsid w:val="00CB2BAB"/>
    <w:rsid w:val="00CB3773"/>
    <w:rsid w:val="00CB38D4"/>
    <w:rsid w:val="00CB4384"/>
    <w:rsid w:val="00CB4886"/>
    <w:rsid w:val="00CB4C75"/>
    <w:rsid w:val="00CB5FB8"/>
    <w:rsid w:val="00CB6910"/>
    <w:rsid w:val="00CB740F"/>
    <w:rsid w:val="00CB7ABF"/>
    <w:rsid w:val="00CB7B44"/>
    <w:rsid w:val="00CB7DC5"/>
    <w:rsid w:val="00CB7DFC"/>
    <w:rsid w:val="00CC003A"/>
    <w:rsid w:val="00CC00AE"/>
    <w:rsid w:val="00CC1038"/>
    <w:rsid w:val="00CC15A2"/>
    <w:rsid w:val="00CC2078"/>
    <w:rsid w:val="00CC33BC"/>
    <w:rsid w:val="00CC3752"/>
    <w:rsid w:val="00CC3891"/>
    <w:rsid w:val="00CC3D2C"/>
    <w:rsid w:val="00CC4613"/>
    <w:rsid w:val="00CC486A"/>
    <w:rsid w:val="00CC4911"/>
    <w:rsid w:val="00CC584F"/>
    <w:rsid w:val="00CC64C1"/>
    <w:rsid w:val="00CC66B4"/>
    <w:rsid w:val="00CC6C37"/>
    <w:rsid w:val="00CD0DD7"/>
    <w:rsid w:val="00CD1D76"/>
    <w:rsid w:val="00CD3794"/>
    <w:rsid w:val="00CD4109"/>
    <w:rsid w:val="00CD438F"/>
    <w:rsid w:val="00CD4721"/>
    <w:rsid w:val="00CD61D1"/>
    <w:rsid w:val="00CD63E2"/>
    <w:rsid w:val="00CD7090"/>
    <w:rsid w:val="00CD78A3"/>
    <w:rsid w:val="00CD7F4F"/>
    <w:rsid w:val="00CE0834"/>
    <w:rsid w:val="00CE173F"/>
    <w:rsid w:val="00CE1A40"/>
    <w:rsid w:val="00CE2156"/>
    <w:rsid w:val="00CE29B5"/>
    <w:rsid w:val="00CE2BCD"/>
    <w:rsid w:val="00CE3524"/>
    <w:rsid w:val="00CE3598"/>
    <w:rsid w:val="00CE362E"/>
    <w:rsid w:val="00CE37B7"/>
    <w:rsid w:val="00CE40D2"/>
    <w:rsid w:val="00CE40D9"/>
    <w:rsid w:val="00CE4D4A"/>
    <w:rsid w:val="00CE4DE4"/>
    <w:rsid w:val="00CE5327"/>
    <w:rsid w:val="00CE5721"/>
    <w:rsid w:val="00CE59EC"/>
    <w:rsid w:val="00CE59FD"/>
    <w:rsid w:val="00CE65AD"/>
    <w:rsid w:val="00CE7061"/>
    <w:rsid w:val="00CE7CA2"/>
    <w:rsid w:val="00CF02EC"/>
    <w:rsid w:val="00CF07F2"/>
    <w:rsid w:val="00CF1322"/>
    <w:rsid w:val="00CF1354"/>
    <w:rsid w:val="00CF1438"/>
    <w:rsid w:val="00CF1B8D"/>
    <w:rsid w:val="00CF2AFD"/>
    <w:rsid w:val="00CF3767"/>
    <w:rsid w:val="00CF387E"/>
    <w:rsid w:val="00CF406D"/>
    <w:rsid w:val="00CF42F4"/>
    <w:rsid w:val="00CF43B1"/>
    <w:rsid w:val="00CF5134"/>
    <w:rsid w:val="00CF6C25"/>
    <w:rsid w:val="00CF7096"/>
    <w:rsid w:val="00CF728F"/>
    <w:rsid w:val="00CF77FC"/>
    <w:rsid w:val="00CF7851"/>
    <w:rsid w:val="00CF7855"/>
    <w:rsid w:val="00CF7B3E"/>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0AD"/>
    <w:rsid w:val="00D048A4"/>
    <w:rsid w:val="00D04BD4"/>
    <w:rsid w:val="00D05418"/>
    <w:rsid w:val="00D05BB3"/>
    <w:rsid w:val="00D05D35"/>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6F6"/>
    <w:rsid w:val="00D15837"/>
    <w:rsid w:val="00D158E4"/>
    <w:rsid w:val="00D1674C"/>
    <w:rsid w:val="00D176E4"/>
    <w:rsid w:val="00D20710"/>
    <w:rsid w:val="00D21387"/>
    <w:rsid w:val="00D21AF6"/>
    <w:rsid w:val="00D23E96"/>
    <w:rsid w:val="00D24384"/>
    <w:rsid w:val="00D243D2"/>
    <w:rsid w:val="00D24D34"/>
    <w:rsid w:val="00D24F7D"/>
    <w:rsid w:val="00D258FE"/>
    <w:rsid w:val="00D25FFA"/>
    <w:rsid w:val="00D27493"/>
    <w:rsid w:val="00D27E36"/>
    <w:rsid w:val="00D309EC"/>
    <w:rsid w:val="00D31311"/>
    <w:rsid w:val="00D315F0"/>
    <w:rsid w:val="00D3190A"/>
    <w:rsid w:val="00D31CF7"/>
    <w:rsid w:val="00D3250F"/>
    <w:rsid w:val="00D3292E"/>
    <w:rsid w:val="00D32C24"/>
    <w:rsid w:val="00D3322E"/>
    <w:rsid w:val="00D33A16"/>
    <w:rsid w:val="00D33F86"/>
    <w:rsid w:val="00D34DE6"/>
    <w:rsid w:val="00D355BF"/>
    <w:rsid w:val="00D35B7F"/>
    <w:rsid w:val="00D36027"/>
    <w:rsid w:val="00D362C5"/>
    <w:rsid w:val="00D363BD"/>
    <w:rsid w:val="00D3642D"/>
    <w:rsid w:val="00D36441"/>
    <w:rsid w:val="00D36DD0"/>
    <w:rsid w:val="00D3765B"/>
    <w:rsid w:val="00D37723"/>
    <w:rsid w:val="00D37C3E"/>
    <w:rsid w:val="00D400B5"/>
    <w:rsid w:val="00D40BE7"/>
    <w:rsid w:val="00D40CD0"/>
    <w:rsid w:val="00D40EA6"/>
    <w:rsid w:val="00D41397"/>
    <w:rsid w:val="00D41AFB"/>
    <w:rsid w:val="00D41F66"/>
    <w:rsid w:val="00D421EB"/>
    <w:rsid w:val="00D424B7"/>
    <w:rsid w:val="00D42B36"/>
    <w:rsid w:val="00D433E8"/>
    <w:rsid w:val="00D439B9"/>
    <w:rsid w:val="00D4411A"/>
    <w:rsid w:val="00D4420F"/>
    <w:rsid w:val="00D442E7"/>
    <w:rsid w:val="00D443C0"/>
    <w:rsid w:val="00D45964"/>
    <w:rsid w:val="00D46B4B"/>
    <w:rsid w:val="00D46C12"/>
    <w:rsid w:val="00D46D93"/>
    <w:rsid w:val="00D46E62"/>
    <w:rsid w:val="00D47AC1"/>
    <w:rsid w:val="00D50255"/>
    <w:rsid w:val="00D513F3"/>
    <w:rsid w:val="00D51B46"/>
    <w:rsid w:val="00D51B55"/>
    <w:rsid w:val="00D51B88"/>
    <w:rsid w:val="00D529C6"/>
    <w:rsid w:val="00D53180"/>
    <w:rsid w:val="00D53F3A"/>
    <w:rsid w:val="00D540D2"/>
    <w:rsid w:val="00D550FC"/>
    <w:rsid w:val="00D55701"/>
    <w:rsid w:val="00D566F2"/>
    <w:rsid w:val="00D5697B"/>
    <w:rsid w:val="00D56E1A"/>
    <w:rsid w:val="00D57A6C"/>
    <w:rsid w:val="00D57CF0"/>
    <w:rsid w:val="00D60371"/>
    <w:rsid w:val="00D614F5"/>
    <w:rsid w:val="00D621BC"/>
    <w:rsid w:val="00D6249A"/>
    <w:rsid w:val="00D647C2"/>
    <w:rsid w:val="00D64BB9"/>
    <w:rsid w:val="00D65146"/>
    <w:rsid w:val="00D654B4"/>
    <w:rsid w:val="00D65609"/>
    <w:rsid w:val="00D65716"/>
    <w:rsid w:val="00D657C3"/>
    <w:rsid w:val="00D65819"/>
    <w:rsid w:val="00D65AD1"/>
    <w:rsid w:val="00D65C7C"/>
    <w:rsid w:val="00D65D6C"/>
    <w:rsid w:val="00D66017"/>
    <w:rsid w:val="00D662A8"/>
    <w:rsid w:val="00D66E43"/>
    <w:rsid w:val="00D7049D"/>
    <w:rsid w:val="00D71587"/>
    <w:rsid w:val="00D7208C"/>
    <w:rsid w:val="00D720E8"/>
    <w:rsid w:val="00D724F9"/>
    <w:rsid w:val="00D7276B"/>
    <w:rsid w:val="00D7281C"/>
    <w:rsid w:val="00D72E06"/>
    <w:rsid w:val="00D731B7"/>
    <w:rsid w:val="00D7346A"/>
    <w:rsid w:val="00D73FF6"/>
    <w:rsid w:val="00D73FFF"/>
    <w:rsid w:val="00D74771"/>
    <w:rsid w:val="00D74D36"/>
    <w:rsid w:val="00D74E83"/>
    <w:rsid w:val="00D7559F"/>
    <w:rsid w:val="00D755C7"/>
    <w:rsid w:val="00D755E7"/>
    <w:rsid w:val="00D76016"/>
    <w:rsid w:val="00D76569"/>
    <w:rsid w:val="00D7657F"/>
    <w:rsid w:val="00D76D0D"/>
    <w:rsid w:val="00D8034E"/>
    <w:rsid w:val="00D80391"/>
    <w:rsid w:val="00D803A8"/>
    <w:rsid w:val="00D80F61"/>
    <w:rsid w:val="00D83099"/>
    <w:rsid w:val="00D83C5D"/>
    <w:rsid w:val="00D840DE"/>
    <w:rsid w:val="00D84810"/>
    <w:rsid w:val="00D84B67"/>
    <w:rsid w:val="00D84EAC"/>
    <w:rsid w:val="00D856B9"/>
    <w:rsid w:val="00D86067"/>
    <w:rsid w:val="00D8640C"/>
    <w:rsid w:val="00D8652A"/>
    <w:rsid w:val="00D87032"/>
    <w:rsid w:val="00D87477"/>
    <w:rsid w:val="00D906B0"/>
    <w:rsid w:val="00D90919"/>
    <w:rsid w:val="00D9217D"/>
    <w:rsid w:val="00D924E2"/>
    <w:rsid w:val="00D92507"/>
    <w:rsid w:val="00D93893"/>
    <w:rsid w:val="00D940FC"/>
    <w:rsid w:val="00D94447"/>
    <w:rsid w:val="00D94708"/>
    <w:rsid w:val="00D94A61"/>
    <w:rsid w:val="00D94B0D"/>
    <w:rsid w:val="00D94B15"/>
    <w:rsid w:val="00D94ECC"/>
    <w:rsid w:val="00D95264"/>
    <w:rsid w:val="00D95D7F"/>
    <w:rsid w:val="00D96651"/>
    <w:rsid w:val="00DA03A9"/>
    <w:rsid w:val="00DA0DFD"/>
    <w:rsid w:val="00DA1304"/>
    <w:rsid w:val="00DA14B2"/>
    <w:rsid w:val="00DA1F20"/>
    <w:rsid w:val="00DA2672"/>
    <w:rsid w:val="00DA273A"/>
    <w:rsid w:val="00DA3924"/>
    <w:rsid w:val="00DA393A"/>
    <w:rsid w:val="00DA3AB7"/>
    <w:rsid w:val="00DA3DF1"/>
    <w:rsid w:val="00DA4703"/>
    <w:rsid w:val="00DA47D5"/>
    <w:rsid w:val="00DA4DA2"/>
    <w:rsid w:val="00DA58CF"/>
    <w:rsid w:val="00DA67D1"/>
    <w:rsid w:val="00DA697A"/>
    <w:rsid w:val="00DA6B0D"/>
    <w:rsid w:val="00DA6C73"/>
    <w:rsid w:val="00DA6D8B"/>
    <w:rsid w:val="00DA6E79"/>
    <w:rsid w:val="00DA6F44"/>
    <w:rsid w:val="00DA7987"/>
    <w:rsid w:val="00DB0551"/>
    <w:rsid w:val="00DB16F8"/>
    <w:rsid w:val="00DB1844"/>
    <w:rsid w:val="00DB2F2A"/>
    <w:rsid w:val="00DB2FBE"/>
    <w:rsid w:val="00DB3A7D"/>
    <w:rsid w:val="00DB3D74"/>
    <w:rsid w:val="00DB4BDC"/>
    <w:rsid w:val="00DB5005"/>
    <w:rsid w:val="00DB55B0"/>
    <w:rsid w:val="00DB5B60"/>
    <w:rsid w:val="00DB5D59"/>
    <w:rsid w:val="00DB62E6"/>
    <w:rsid w:val="00DB6819"/>
    <w:rsid w:val="00DB69AE"/>
    <w:rsid w:val="00DB6A7D"/>
    <w:rsid w:val="00DB6E5B"/>
    <w:rsid w:val="00DB7068"/>
    <w:rsid w:val="00DB71A2"/>
    <w:rsid w:val="00DB7953"/>
    <w:rsid w:val="00DB7CFC"/>
    <w:rsid w:val="00DB7F4C"/>
    <w:rsid w:val="00DC047F"/>
    <w:rsid w:val="00DC0871"/>
    <w:rsid w:val="00DC0D0A"/>
    <w:rsid w:val="00DC2D82"/>
    <w:rsid w:val="00DC46BA"/>
    <w:rsid w:val="00DC55B6"/>
    <w:rsid w:val="00DC5C87"/>
    <w:rsid w:val="00DC61EF"/>
    <w:rsid w:val="00DC6206"/>
    <w:rsid w:val="00DC6507"/>
    <w:rsid w:val="00DC68AD"/>
    <w:rsid w:val="00DC6AC5"/>
    <w:rsid w:val="00DC6C90"/>
    <w:rsid w:val="00DC72C6"/>
    <w:rsid w:val="00DC75B5"/>
    <w:rsid w:val="00DC7918"/>
    <w:rsid w:val="00DC7929"/>
    <w:rsid w:val="00DC7ADD"/>
    <w:rsid w:val="00DD1175"/>
    <w:rsid w:val="00DD194B"/>
    <w:rsid w:val="00DD2140"/>
    <w:rsid w:val="00DD2478"/>
    <w:rsid w:val="00DD2BD5"/>
    <w:rsid w:val="00DD33AB"/>
    <w:rsid w:val="00DD33BA"/>
    <w:rsid w:val="00DD3872"/>
    <w:rsid w:val="00DD3D75"/>
    <w:rsid w:val="00DD52A5"/>
    <w:rsid w:val="00DD5A40"/>
    <w:rsid w:val="00DD5DA5"/>
    <w:rsid w:val="00DD5E1D"/>
    <w:rsid w:val="00DD5E4A"/>
    <w:rsid w:val="00DD6690"/>
    <w:rsid w:val="00DD700F"/>
    <w:rsid w:val="00DD7741"/>
    <w:rsid w:val="00DD7C8C"/>
    <w:rsid w:val="00DD7D35"/>
    <w:rsid w:val="00DD7DAB"/>
    <w:rsid w:val="00DE05B0"/>
    <w:rsid w:val="00DE0683"/>
    <w:rsid w:val="00DE07C3"/>
    <w:rsid w:val="00DE07D9"/>
    <w:rsid w:val="00DE097F"/>
    <w:rsid w:val="00DE0A1D"/>
    <w:rsid w:val="00DE1197"/>
    <w:rsid w:val="00DE1BDF"/>
    <w:rsid w:val="00DE209E"/>
    <w:rsid w:val="00DE277A"/>
    <w:rsid w:val="00DE33BB"/>
    <w:rsid w:val="00DE381C"/>
    <w:rsid w:val="00DE3C0E"/>
    <w:rsid w:val="00DE40FD"/>
    <w:rsid w:val="00DE552F"/>
    <w:rsid w:val="00DE5AE0"/>
    <w:rsid w:val="00DE5B48"/>
    <w:rsid w:val="00DE5BD2"/>
    <w:rsid w:val="00DE5CC1"/>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85"/>
    <w:rsid w:val="00DF64DF"/>
    <w:rsid w:val="00DF6953"/>
    <w:rsid w:val="00DF6B90"/>
    <w:rsid w:val="00DF70DD"/>
    <w:rsid w:val="00DF71CB"/>
    <w:rsid w:val="00DF773F"/>
    <w:rsid w:val="00DF79F4"/>
    <w:rsid w:val="00DF7FFC"/>
    <w:rsid w:val="00E00034"/>
    <w:rsid w:val="00E00710"/>
    <w:rsid w:val="00E014E1"/>
    <w:rsid w:val="00E02220"/>
    <w:rsid w:val="00E02309"/>
    <w:rsid w:val="00E02D11"/>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7FE"/>
    <w:rsid w:val="00E13E12"/>
    <w:rsid w:val="00E14002"/>
    <w:rsid w:val="00E141D1"/>
    <w:rsid w:val="00E148AC"/>
    <w:rsid w:val="00E15A44"/>
    <w:rsid w:val="00E160C9"/>
    <w:rsid w:val="00E166A7"/>
    <w:rsid w:val="00E16D39"/>
    <w:rsid w:val="00E17086"/>
    <w:rsid w:val="00E170F8"/>
    <w:rsid w:val="00E179B1"/>
    <w:rsid w:val="00E21436"/>
    <w:rsid w:val="00E217FF"/>
    <w:rsid w:val="00E225E2"/>
    <w:rsid w:val="00E22A83"/>
    <w:rsid w:val="00E22BA4"/>
    <w:rsid w:val="00E23ABF"/>
    <w:rsid w:val="00E246DF"/>
    <w:rsid w:val="00E24B48"/>
    <w:rsid w:val="00E25535"/>
    <w:rsid w:val="00E257DC"/>
    <w:rsid w:val="00E258CC"/>
    <w:rsid w:val="00E26A74"/>
    <w:rsid w:val="00E26BB6"/>
    <w:rsid w:val="00E26C26"/>
    <w:rsid w:val="00E30094"/>
    <w:rsid w:val="00E30658"/>
    <w:rsid w:val="00E3119F"/>
    <w:rsid w:val="00E313BC"/>
    <w:rsid w:val="00E31D1D"/>
    <w:rsid w:val="00E3288B"/>
    <w:rsid w:val="00E32B18"/>
    <w:rsid w:val="00E32D35"/>
    <w:rsid w:val="00E32E32"/>
    <w:rsid w:val="00E3304A"/>
    <w:rsid w:val="00E33F19"/>
    <w:rsid w:val="00E34532"/>
    <w:rsid w:val="00E360E3"/>
    <w:rsid w:val="00E3753B"/>
    <w:rsid w:val="00E37C45"/>
    <w:rsid w:val="00E40496"/>
    <w:rsid w:val="00E40A10"/>
    <w:rsid w:val="00E4156C"/>
    <w:rsid w:val="00E42A81"/>
    <w:rsid w:val="00E437A2"/>
    <w:rsid w:val="00E44D76"/>
    <w:rsid w:val="00E44DFF"/>
    <w:rsid w:val="00E44E17"/>
    <w:rsid w:val="00E45196"/>
    <w:rsid w:val="00E4519D"/>
    <w:rsid w:val="00E45C39"/>
    <w:rsid w:val="00E45D21"/>
    <w:rsid w:val="00E466F2"/>
    <w:rsid w:val="00E467A7"/>
    <w:rsid w:val="00E4718A"/>
    <w:rsid w:val="00E47471"/>
    <w:rsid w:val="00E477FD"/>
    <w:rsid w:val="00E502AF"/>
    <w:rsid w:val="00E51121"/>
    <w:rsid w:val="00E51516"/>
    <w:rsid w:val="00E51E2B"/>
    <w:rsid w:val="00E520F7"/>
    <w:rsid w:val="00E5236B"/>
    <w:rsid w:val="00E53DFF"/>
    <w:rsid w:val="00E544C2"/>
    <w:rsid w:val="00E54BCC"/>
    <w:rsid w:val="00E54BFE"/>
    <w:rsid w:val="00E54E11"/>
    <w:rsid w:val="00E55458"/>
    <w:rsid w:val="00E5577C"/>
    <w:rsid w:val="00E558FE"/>
    <w:rsid w:val="00E5618A"/>
    <w:rsid w:val="00E56966"/>
    <w:rsid w:val="00E56FA0"/>
    <w:rsid w:val="00E572B0"/>
    <w:rsid w:val="00E57932"/>
    <w:rsid w:val="00E57D4B"/>
    <w:rsid w:val="00E60178"/>
    <w:rsid w:val="00E603A0"/>
    <w:rsid w:val="00E605EB"/>
    <w:rsid w:val="00E618E8"/>
    <w:rsid w:val="00E61F8C"/>
    <w:rsid w:val="00E623A8"/>
    <w:rsid w:val="00E6332A"/>
    <w:rsid w:val="00E644CE"/>
    <w:rsid w:val="00E66125"/>
    <w:rsid w:val="00E66A26"/>
    <w:rsid w:val="00E67886"/>
    <w:rsid w:val="00E67A49"/>
    <w:rsid w:val="00E67E4E"/>
    <w:rsid w:val="00E67F3A"/>
    <w:rsid w:val="00E705BD"/>
    <w:rsid w:val="00E7174D"/>
    <w:rsid w:val="00E719C9"/>
    <w:rsid w:val="00E71C1D"/>
    <w:rsid w:val="00E71DE9"/>
    <w:rsid w:val="00E720A5"/>
    <w:rsid w:val="00E721F5"/>
    <w:rsid w:val="00E7302F"/>
    <w:rsid w:val="00E73132"/>
    <w:rsid w:val="00E73215"/>
    <w:rsid w:val="00E73981"/>
    <w:rsid w:val="00E73F41"/>
    <w:rsid w:val="00E74210"/>
    <w:rsid w:val="00E756C5"/>
    <w:rsid w:val="00E75809"/>
    <w:rsid w:val="00E76882"/>
    <w:rsid w:val="00E76FF9"/>
    <w:rsid w:val="00E77C0C"/>
    <w:rsid w:val="00E80613"/>
    <w:rsid w:val="00E81D5D"/>
    <w:rsid w:val="00E81EA0"/>
    <w:rsid w:val="00E825EB"/>
    <w:rsid w:val="00E828D4"/>
    <w:rsid w:val="00E82F79"/>
    <w:rsid w:val="00E83786"/>
    <w:rsid w:val="00E8396A"/>
    <w:rsid w:val="00E844D9"/>
    <w:rsid w:val="00E8462D"/>
    <w:rsid w:val="00E84888"/>
    <w:rsid w:val="00E85D31"/>
    <w:rsid w:val="00E8602F"/>
    <w:rsid w:val="00E87B8F"/>
    <w:rsid w:val="00E91840"/>
    <w:rsid w:val="00E91936"/>
    <w:rsid w:val="00E923B4"/>
    <w:rsid w:val="00E92B1D"/>
    <w:rsid w:val="00E92CB1"/>
    <w:rsid w:val="00E92E23"/>
    <w:rsid w:val="00E93314"/>
    <w:rsid w:val="00E93343"/>
    <w:rsid w:val="00E93C57"/>
    <w:rsid w:val="00E94091"/>
    <w:rsid w:val="00E94EF3"/>
    <w:rsid w:val="00E95404"/>
    <w:rsid w:val="00E956AB"/>
    <w:rsid w:val="00E9581E"/>
    <w:rsid w:val="00E95A3A"/>
    <w:rsid w:val="00E95E3A"/>
    <w:rsid w:val="00E96D65"/>
    <w:rsid w:val="00E97241"/>
    <w:rsid w:val="00E97568"/>
    <w:rsid w:val="00E97641"/>
    <w:rsid w:val="00E97811"/>
    <w:rsid w:val="00EA08CE"/>
    <w:rsid w:val="00EA096A"/>
    <w:rsid w:val="00EA11A3"/>
    <w:rsid w:val="00EA25A4"/>
    <w:rsid w:val="00EA371B"/>
    <w:rsid w:val="00EA37CC"/>
    <w:rsid w:val="00EA485A"/>
    <w:rsid w:val="00EA4A8F"/>
    <w:rsid w:val="00EA5232"/>
    <w:rsid w:val="00EA53BB"/>
    <w:rsid w:val="00EA5F72"/>
    <w:rsid w:val="00EA790C"/>
    <w:rsid w:val="00EA7AE4"/>
    <w:rsid w:val="00EB0832"/>
    <w:rsid w:val="00EB0B32"/>
    <w:rsid w:val="00EB2C24"/>
    <w:rsid w:val="00EB2F69"/>
    <w:rsid w:val="00EB377B"/>
    <w:rsid w:val="00EB3DB3"/>
    <w:rsid w:val="00EB4295"/>
    <w:rsid w:val="00EB4764"/>
    <w:rsid w:val="00EB477E"/>
    <w:rsid w:val="00EB49B3"/>
    <w:rsid w:val="00EB4E3C"/>
    <w:rsid w:val="00EB51E9"/>
    <w:rsid w:val="00EB70A0"/>
    <w:rsid w:val="00EB71B3"/>
    <w:rsid w:val="00EB7368"/>
    <w:rsid w:val="00EB7F85"/>
    <w:rsid w:val="00EC0259"/>
    <w:rsid w:val="00EC0404"/>
    <w:rsid w:val="00EC042F"/>
    <w:rsid w:val="00EC33E0"/>
    <w:rsid w:val="00EC46CE"/>
    <w:rsid w:val="00EC4890"/>
    <w:rsid w:val="00EC4F6E"/>
    <w:rsid w:val="00EC4F8F"/>
    <w:rsid w:val="00EC4FF1"/>
    <w:rsid w:val="00EC52C9"/>
    <w:rsid w:val="00EC5AAF"/>
    <w:rsid w:val="00EC5EFE"/>
    <w:rsid w:val="00EC6A03"/>
    <w:rsid w:val="00EC6FEA"/>
    <w:rsid w:val="00EC74FF"/>
    <w:rsid w:val="00EC7CD4"/>
    <w:rsid w:val="00ED0C7F"/>
    <w:rsid w:val="00ED0D36"/>
    <w:rsid w:val="00ED1066"/>
    <w:rsid w:val="00ED10D6"/>
    <w:rsid w:val="00ED16E9"/>
    <w:rsid w:val="00ED1709"/>
    <w:rsid w:val="00ED182E"/>
    <w:rsid w:val="00ED2368"/>
    <w:rsid w:val="00ED2940"/>
    <w:rsid w:val="00ED295B"/>
    <w:rsid w:val="00ED2F21"/>
    <w:rsid w:val="00ED406A"/>
    <w:rsid w:val="00ED41F0"/>
    <w:rsid w:val="00ED448B"/>
    <w:rsid w:val="00ED502F"/>
    <w:rsid w:val="00ED5B4E"/>
    <w:rsid w:val="00ED5CA0"/>
    <w:rsid w:val="00ED6835"/>
    <w:rsid w:val="00ED6C86"/>
    <w:rsid w:val="00ED715D"/>
    <w:rsid w:val="00EE0341"/>
    <w:rsid w:val="00EE0A4E"/>
    <w:rsid w:val="00EE36F0"/>
    <w:rsid w:val="00EE385F"/>
    <w:rsid w:val="00EE4FB2"/>
    <w:rsid w:val="00EE64FB"/>
    <w:rsid w:val="00EE6FA3"/>
    <w:rsid w:val="00EE71F7"/>
    <w:rsid w:val="00EE7F87"/>
    <w:rsid w:val="00EF0B69"/>
    <w:rsid w:val="00EF12B1"/>
    <w:rsid w:val="00EF1BF1"/>
    <w:rsid w:val="00EF1D91"/>
    <w:rsid w:val="00EF3A7A"/>
    <w:rsid w:val="00EF41A9"/>
    <w:rsid w:val="00EF437D"/>
    <w:rsid w:val="00EF4D25"/>
    <w:rsid w:val="00EF5623"/>
    <w:rsid w:val="00EF5682"/>
    <w:rsid w:val="00EF5716"/>
    <w:rsid w:val="00EF5996"/>
    <w:rsid w:val="00EF5AB8"/>
    <w:rsid w:val="00EF6134"/>
    <w:rsid w:val="00EF6653"/>
    <w:rsid w:val="00EF6A7F"/>
    <w:rsid w:val="00EF6C73"/>
    <w:rsid w:val="00EF7106"/>
    <w:rsid w:val="00EF73A1"/>
    <w:rsid w:val="00EF7584"/>
    <w:rsid w:val="00EF7F16"/>
    <w:rsid w:val="00F000F3"/>
    <w:rsid w:val="00F003E5"/>
    <w:rsid w:val="00F01DD2"/>
    <w:rsid w:val="00F01F65"/>
    <w:rsid w:val="00F028F5"/>
    <w:rsid w:val="00F02A7E"/>
    <w:rsid w:val="00F04907"/>
    <w:rsid w:val="00F04CD3"/>
    <w:rsid w:val="00F057B9"/>
    <w:rsid w:val="00F05B4C"/>
    <w:rsid w:val="00F06FBB"/>
    <w:rsid w:val="00F06FC2"/>
    <w:rsid w:val="00F076AE"/>
    <w:rsid w:val="00F07783"/>
    <w:rsid w:val="00F0791A"/>
    <w:rsid w:val="00F10B2B"/>
    <w:rsid w:val="00F12262"/>
    <w:rsid w:val="00F1233E"/>
    <w:rsid w:val="00F1253B"/>
    <w:rsid w:val="00F12965"/>
    <w:rsid w:val="00F12B45"/>
    <w:rsid w:val="00F12BE1"/>
    <w:rsid w:val="00F130E2"/>
    <w:rsid w:val="00F1314D"/>
    <w:rsid w:val="00F13319"/>
    <w:rsid w:val="00F13D04"/>
    <w:rsid w:val="00F141B3"/>
    <w:rsid w:val="00F142FF"/>
    <w:rsid w:val="00F14A13"/>
    <w:rsid w:val="00F14A7A"/>
    <w:rsid w:val="00F14E6B"/>
    <w:rsid w:val="00F16545"/>
    <w:rsid w:val="00F16F1A"/>
    <w:rsid w:val="00F17EAF"/>
    <w:rsid w:val="00F20A54"/>
    <w:rsid w:val="00F20AD9"/>
    <w:rsid w:val="00F219DD"/>
    <w:rsid w:val="00F21DEA"/>
    <w:rsid w:val="00F232A6"/>
    <w:rsid w:val="00F237AE"/>
    <w:rsid w:val="00F23A2C"/>
    <w:rsid w:val="00F23CA6"/>
    <w:rsid w:val="00F2430C"/>
    <w:rsid w:val="00F24577"/>
    <w:rsid w:val="00F24A3E"/>
    <w:rsid w:val="00F24D68"/>
    <w:rsid w:val="00F25010"/>
    <w:rsid w:val="00F25273"/>
    <w:rsid w:val="00F25CDA"/>
    <w:rsid w:val="00F26273"/>
    <w:rsid w:val="00F266E7"/>
    <w:rsid w:val="00F27041"/>
    <w:rsid w:val="00F3008A"/>
    <w:rsid w:val="00F301DD"/>
    <w:rsid w:val="00F3087E"/>
    <w:rsid w:val="00F309E1"/>
    <w:rsid w:val="00F30E4C"/>
    <w:rsid w:val="00F310ED"/>
    <w:rsid w:val="00F31CD1"/>
    <w:rsid w:val="00F31E20"/>
    <w:rsid w:val="00F32026"/>
    <w:rsid w:val="00F33CA5"/>
    <w:rsid w:val="00F34E4B"/>
    <w:rsid w:val="00F3574D"/>
    <w:rsid w:val="00F35FF1"/>
    <w:rsid w:val="00F366C9"/>
    <w:rsid w:val="00F36AD4"/>
    <w:rsid w:val="00F370AE"/>
    <w:rsid w:val="00F37293"/>
    <w:rsid w:val="00F37318"/>
    <w:rsid w:val="00F374E4"/>
    <w:rsid w:val="00F37A60"/>
    <w:rsid w:val="00F37FCB"/>
    <w:rsid w:val="00F4015B"/>
    <w:rsid w:val="00F4027C"/>
    <w:rsid w:val="00F41BD5"/>
    <w:rsid w:val="00F43247"/>
    <w:rsid w:val="00F43396"/>
    <w:rsid w:val="00F43592"/>
    <w:rsid w:val="00F44354"/>
    <w:rsid w:val="00F444A5"/>
    <w:rsid w:val="00F4483B"/>
    <w:rsid w:val="00F44B44"/>
    <w:rsid w:val="00F44D41"/>
    <w:rsid w:val="00F45E98"/>
    <w:rsid w:val="00F45F96"/>
    <w:rsid w:val="00F4656B"/>
    <w:rsid w:val="00F466A1"/>
    <w:rsid w:val="00F46E7A"/>
    <w:rsid w:val="00F47756"/>
    <w:rsid w:val="00F47AD3"/>
    <w:rsid w:val="00F47B56"/>
    <w:rsid w:val="00F47B97"/>
    <w:rsid w:val="00F47C35"/>
    <w:rsid w:val="00F47E8E"/>
    <w:rsid w:val="00F47EB9"/>
    <w:rsid w:val="00F47F7F"/>
    <w:rsid w:val="00F50CEC"/>
    <w:rsid w:val="00F51009"/>
    <w:rsid w:val="00F51D53"/>
    <w:rsid w:val="00F51EE1"/>
    <w:rsid w:val="00F52206"/>
    <w:rsid w:val="00F53845"/>
    <w:rsid w:val="00F53FA5"/>
    <w:rsid w:val="00F543A8"/>
    <w:rsid w:val="00F54CB1"/>
    <w:rsid w:val="00F54E18"/>
    <w:rsid w:val="00F54F96"/>
    <w:rsid w:val="00F55191"/>
    <w:rsid w:val="00F55972"/>
    <w:rsid w:val="00F559A8"/>
    <w:rsid w:val="00F559AF"/>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86C"/>
    <w:rsid w:val="00F63706"/>
    <w:rsid w:val="00F647EA"/>
    <w:rsid w:val="00F64861"/>
    <w:rsid w:val="00F64C5F"/>
    <w:rsid w:val="00F65001"/>
    <w:rsid w:val="00F6600E"/>
    <w:rsid w:val="00F665C6"/>
    <w:rsid w:val="00F66DCA"/>
    <w:rsid w:val="00F67743"/>
    <w:rsid w:val="00F67887"/>
    <w:rsid w:val="00F70C33"/>
    <w:rsid w:val="00F71333"/>
    <w:rsid w:val="00F7134A"/>
    <w:rsid w:val="00F7213A"/>
    <w:rsid w:val="00F72425"/>
    <w:rsid w:val="00F7319D"/>
    <w:rsid w:val="00F73323"/>
    <w:rsid w:val="00F73488"/>
    <w:rsid w:val="00F73728"/>
    <w:rsid w:val="00F738FD"/>
    <w:rsid w:val="00F7434E"/>
    <w:rsid w:val="00F744BD"/>
    <w:rsid w:val="00F74CC7"/>
    <w:rsid w:val="00F76590"/>
    <w:rsid w:val="00F77173"/>
    <w:rsid w:val="00F771DE"/>
    <w:rsid w:val="00F77399"/>
    <w:rsid w:val="00F77A0A"/>
    <w:rsid w:val="00F8006E"/>
    <w:rsid w:val="00F802D6"/>
    <w:rsid w:val="00F80750"/>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C03"/>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F05"/>
    <w:rsid w:val="00F97F74"/>
    <w:rsid w:val="00FA09F3"/>
    <w:rsid w:val="00FA267C"/>
    <w:rsid w:val="00FA2761"/>
    <w:rsid w:val="00FA2826"/>
    <w:rsid w:val="00FA2956"/>
    <w:rsid w:val="00FA2995"/>
    <w:rsid w:val="00FA3163"/>
    <w:rsid w:val="00FA340D"/>
    <w:rsid w:val="00FA35BF"/>
    <w:rsid w:val="00FA35C6"/>
    <w:rsid w:val="00FA4669"/>
    <w:rsid w:val="00FA4FA2"/>
    <w:rsid w:val="00FA5C7A"/>
    <w:rsid w:val="00FA6025"/>
    <w:rsid w:val="00FA79D8"/>
    <w:rsid w:val="00FB0F3B"/>
    <w:rsid w:val="00FB15B6"/>
    <w:rsid w:val="00FB1613"/>
    <w:rsid w:val="00FB18F4"/>
    <w:rsid w:val="00FB2487"/>
    <w:rsid w:val="00FB36C9"/>
    <w:rsid w:val="00FB6EFD"/>
    <w:rsid w:val="00FB72B7"/>
    <w:rsid w:val="00FB7D49"/>
    <w:rsid w:val="00FC0477"/>
    <w:rsid w:val="00FC0781"/>
    <w:rsid w:val="00FC078A"/>
    <w:rsid w:val="00FC0A4F"/>
    <w:rsid w:val="00FC1009"/>
    <w:rsid w:val="00FC1043"/>
    <w:rsid w:val="00FC1063"/>
    <w:rsid w:val="00FC1BA6"/>
    <w:rsid w:val="00FC21D9"/>
    <w:rsid w:val="00FC21DE"/>
    <w:rsid w:val="00FC2AED"/>
    <w:rsid w:val="00FC2AF2"/>
    <w:rsid w:val="00FC2E39"/>
    <w:rsid w:val="00FC412A"/>
    <w:rsid w:val="00FC4CD1"/>
    <w:rsid w:val="00FC4DF1"/>
    <w:rsid w:val="00FC6323"/>
    <w:rsid w:val="00FC6492"/>
    <w:rsid w:val="00FC6527"/>
    <w:rsid w:val="00FC65F1"/>
    <w:rsid w:val="00FC72FD"/>
    <w:rsid w:val="00FC774F"/>
    <w:rsid w:val="00FC7D3F"/>
    <w:rsid w:val="00FD0269"/>
    <w:rsid w:val="00FD0EDF"/>
    <w:rsid w:val="00FD1219"/>
    <w:rsid w:val="00FD2EB1"/>
    <w:rsid w:val="00FD32EB"/>
    <w:rsid w:val="00FD43BD"/>
    <w:rsid w:val="00FD4848"/>
    <w:rsid w:val="00FD4D19"/>
    <w:rsid w:val="00FD4DA4"/>
    <w:rsid w:val="00FD4F4A"/>
    <w:rsid w:val="00FD6133"/>
    <w:rsid w:val="00FD639D"/>
    <w:rsid w:val="00FD65CF"/>
    <w:rsid w:val="00FD671E"/>
    <w:rsid w:val="00FE0302"/>
    <w:rsid w:val="00FE06D4"/>
    <w:rsid w:val="00FE0ED9"/>
    <w:rsid w:val="00FE17CE"/>
    <w:rsid w:val="00FE185E"/>
    <w:rsid w:val="00FE1AB2"/>
    <w:rsid w:val="00FE216B"/>
    <w:rsid w:val="00FE22C2"/>
    <w:rsid w:val="00FE2CE2"/>
    <w:rsid w:val="00FE35B1"/>
    <w:rsid w:val="00FE3C01"/>
    <w:rsid w:val="00FE3C52"/>
    <w:rsid w:val="00FE3D66"/>
    <w:rsid w:val="00FE4FED"/>
    <w:rsid w:val="00FE5415"/>
    <w:rsid w:val="00FE5450"/>
    <w:rsid w:val="00FE568A"/>
    <w:rsid w:val="00FE73D6"/>
    <w:rsid w:val="00FE75D2"/>
    <w:rsid w:val="00FE76F4"/>
    <w:rsid w:val="00FE7B19"/>
    <w:rsid w:val="00FE7BF1"/>
    <w:rsid w:val="00FF0D1B"/>
    <w:rsid w:val="00FF17A8"/>
    <w:rsid w:val="00FF17FF"/>
    <w:rsid w:val="00FF1B36"/>
    <w:rsid w:val="00FF2054"/>
    <w:rsid w:val="00FF2AB5"/>
    <w:rsid w:val="00FF338F"/>
    <w:rsid w:val="00FF4DA4"/>
    <w:rsid w:val="00FF63CA"/>
    <w:rsid w:val="00FF6802"/>
    <w:rsid w:val="00FF6CAB"/>
    <w:rsid w:val="00FF6DEA"/>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C0B17"/>
  <w15:docId w15:val="{C8D405AA-DE4F-4D4C-93AA-677EBC74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2"/>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36"/>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43"/>
      </w:numPr>
    </w:pPr>
  </w:style>
  <w:style w:type="numbering" w:customStyle="1" w:styleId="Style7">
    <w:name w:val="Style7"/>
    <w:uiPriority w:val="99"/>
    <w:rsid w:val="005013BB"/>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6499513">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6" ma:contentTypeDescription="สร้างเอกสารใหม่" ma:contentTypeScope="" ma:versionID="fe98d0d6e58a96b97488ff46b6025f70">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6621e6f596517fc4cd986849759365c3"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32CC54-F7EB-4874-AA4A-002078D2FF12}">
  <ds:schemaRefs>
    <ds:schemaRef ds:uri="http://schemas.openxmlformats.org/officeDocument/2006/bibliography"/>
  </ds:schemaRefs>
</ds:datastoreItem>
</file>

<file path=customXml/itemProps2.xml><?xml version="1.0" encoding="utf-8"?>
<ds:datastoreItem xmlns:ds="http://schemas.openxmlformats.org/officeDocument/2006/customXml" ds:itemID="{442EAFE7-5A6B-4FE9-9BD8-AFA9791C2613}"/>
</file>

<file path=customXml/itemProps3.xml><?xml version="1.0" encoding="utf-8"?>
<ds:datastoreItem xmlns:ds="http://schemas.openxmlformats.org/officeDocument/2006/customXml" ds:itemID="{84A2E546-F823-49C1-9D93-59F7061B2D34}"/>
</file>

<file path=customXml/itemProps4.xml><?xml version="1.0" encoding="utf-8"?>
<ds:datastoreItem xmlns:ds="http://schemas.openxmlformats.org/officeDocument/2006/customXml" ds:itemID="{9299648B-D84C-408C-9056-50A748D81DD2}"/>
</file>

<file path=docProps/app.xml><?xml version="1.0" encoding="utf-8"?>
<Properties xmlns="http://schemas.openxmlformats.org/officeDocument/2006/extended-properties" xmlns:vt="http://schemas.openxmlformats.org/officeDocument/2006/docPropsVTypes">
  <Template>Thai Report</Template>
  <TotalTime>1210</TotalTime>
  <Pages>37</Pages>
  <Words>8518</Words>
  <Characters>48559</Characters>
  <Application>Microsoft Office Word</Application>
  <DocSecurity>0</DocSecurity>
  <Lines>404</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56964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177</cp:revision>
  <cp:lastPrinted>2022-04-08T06:17:00Z</cp:lastPrinted>
  <dcterms:created xsi:type="dcterms:W3CDTF">2022-03-31T11:29:00Z</dcterms:created>
  <dcterms:modified xsi:type="dcterms:W3CDTF">2022-05-10T10:50:00Z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