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06C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Title"/>
    </w:p>
    <w:p w14:paraId="303EF027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798FC2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700D1E4" w14:textId="0F8F1346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EE30B64" w14:textId="77777777" w:rsidR="00993F70" w:rsidRDefault="00993F70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581115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7C8528EF" w14:textId="77777777" w:rsidR="00656E74" w:rsidRPr="00483087" w:rsidRDefault="00656E74" w:rsidP="00656E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B806205" w14:textId="60BB2942" w:rsidR="00656E74" w:rsidRDefault="00656E74" w:rsidP="00656E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F363C1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5</w:t>
      </w:r>
    </w:p>
    <w:p w14:paraId="1567D1E4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AEBD305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E77B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011D5F9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EE892C5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B537F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D5DF11E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7F7FAF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F62D0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CF4461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72BC3673" w:rsidR="00802DDC" w:rsidRPr="00844A1D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844A1D">
        <w:rPr>
          <w:rFonts w:ascii="Angsana New" w:hAnsi="Angsana New" w:cs="Angsana New"/>
          <w:sz w:val="30"/>
          <w:szCs w:val="30"/>
        </w:rPr>
        <w:t xml:space="preserve"> </w:t>
      </w:r>
      <w:r w:rsidR="00656E74" w:rsidRPr="00F363C1">
        <w:rPr>
          <w:rFonts w:ascii="Angsana New" w:hAnsi="Angsana New" w:cs="Angsana New"/>
          <w:sz w:val="30"/>
          <w:szCs w:val="30"/>
        </w:rPr>
        <w:t>31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656E74" w:rsidRPr="00483087">
        <w:rPr>
          <w:rFonts w:ascii="Angsana New" w:hAnsi="Angsana New" w:cs="Angsana New"/>
          <w:sz w:val="30"/>
          <w:szCs w:val="30"/>
          <w:cs/>
        </w:rPr>
        <w:t>มีนาคม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656E74" w:rsidRPr="00F363C1">
        <w:rPr>
          <w:rFonts w:ascii="Angsana New" w:hAnsi="Angsana New" w:cs="Angsana New"/>
          <w:sz w:val="30"/>
          <w:szCs w:val="30"/>
        </w:rPr>
        <w:t>256</w:t>
      </w:r>
      <w:r w:rsidR="00656E74">
        <w:rPr>
          <w:rFonts w:ascii="Angsana New" w:hAnsi="Angsana New" w:cs="Angsana New"/>
          <w:sz w:val="30"/>
          <w:szCs w:val="30"/>
        </w:rPr>
        <w:t>5</w:t>
      </w:r>
      <w:r w:rsidR="00656E74"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84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656E74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656E74" w:rsidRPr="00F363C1">
        <w:rPr>
          <w:rFonts w:ascii="Angsana New" w:hAnsi="Angsana New" w:cs="Angsana New"/>
          <w:sz w:val="30"/>
          <w:szCs w:val="30"/>
        </w:rPr>
        <w:t>31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656E74" w:rsidRPr="00483087">
        <w:rPr>
          <w:rFonts w:ascii="Angsana New" w:hAnsi="Angsana New" w:cs="Angsana New"/>
          <w:sz w:val="30"/>
          <w:szCs w:val="30"/>
          <w:cs/>
        </w:rPr>
        <w:t>มีนาคม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656E74" w:rsidRPr="00F363C1">
        <w:rPr>
          <w:rFonts w:ascii="Angsana New" w:hAnsi="Angsana New" w:cs="Angsana New"/>
          <w:sz w:val="30"/>
          <w:szCs w:val="30"/>
        </w:rPr>
        <w:t>256</w:t>
      </w:r>
      <w:r w:rsidR="00656E74">
        <w:rPr>
          <w:rFonts w:ascii="Angsana New" w:hAnsi="Angsana New" w:cs="Angsana New"/>
          <w:sz w:val="30"/>
          <w:szCs w:val="30"/>
        </w:rPr>
        <w:t>5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ของบริษัท ออโตคอร์ป โฮลดิ้ง จำกัด (มหาชน) และบริษัทย่อย และของเฉพาะบริษัท ออโตคอร์ป โฮลดิ้ง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สอบทานของข้าพเจ้า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732DE89" w14:textId="588272C8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81207F" w:rsidSect="00E77B9D">
          <w:headerReference w:type="first" r:id="rId14"/>
          <w:footerReference w:type="first" r:id="rId15"/>
          <w:pgSz w:w="11909" w:h="16834" w:code="9"/>
          <w:pgMar w:top="1440" w:right="1152" w:bottom="576" w:left="1152" w:header="720" w:footer="750" w:gutter="0"/>
          <w:cols w:space="720"/>
          <w:titlePg/>
        </w:sectPr>
      </w:pPr>
    </w:p>
    <w:p w14:paraId="3ADB09E8" w14:textId="77777777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31605065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Pr="00290B11">
        <w:rPr>
          <w:rFonts w:ascii="Angsana New" w:hAnsi="Angsana New" w:cs="Angsana New"/>
          <w:cs/>
        </w:rPr>
        <w:t>บุญญฤทธิ์ ถนอมเจริญ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7900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77777777" w:rsidR="00802DDC" w:rsidRDefault="00703106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11 </w:t>
      </w:r>
      <w:r>
        <w:rPr>
          <w:rFonts w:ascii="Angsana New" w:hAnsi="Angsana New" w:cs="Angsana New" w:hint="cs"/>
          <w:sz w:val="30"/>
          <w:szCs w:val="30"/>
          <w:cs/>
        </w:rPr>
        <w:t>พ</w:t>
      </w:r>
      <w:r w:rsidR="005D0E0D">
        <w:rPr>
          <w:rFonts w:ascii="Angsana New" w:hAnsi="Angsana New" w:cs="Angsana New" w:hint="cs"/>
          <w:sz w:val="30"/>
          <w:szCs w:val="30"/>
          <w:cs/>
        </w:rPr>
        <w:t>ฤษภาคม</w:t>
      </w:r>
      <w:r w:rsidR="00BE1910">
        <w:rPr>
          <w:rFonts w:ascii="Angsana New" w:hAnsi="Angsana New" w:cs="Angsana New"/>
          <w:sz w:val="30"/>
          <w:szCs w:val="30"/>
        </w:rPr>
        <w:t xml:space="preserve"> 2565</w:t>
      </w:r>
    </w:p>
    <w:sectPr w:rsidR="00802DDC" w:rsidSect="008F19CD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6AAFD" w14:textId="77777777" w:rsidR="007F7998" w:rsidRDefault="007F7998">
      <w:r>
        <w:separator/>
      </w:r>
    </w:p>
  </w:endnote>
  <w:endnote w:type="continuationSeparator" w:id="0">
    <w:p w14:paraId="1042269D" w14:textId="77777777" w:rsidR="007F7998" w:rsidRDefault="007F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9DE39" w14:textId="77777777" w:rsidR="007F7998" w:rsidRDefault="007F7998">
      <w:r>
        <w:separator/>
      </w:r>
    </w:p>
  </w:footnote>
  <w:footnote w:type="continuationSeparator" w:id="0">
    <w:p w14:paraId="23ED5AC3" w14:textId="77777777" w:rsidR="007F7998" w:rsidRDefault="007F7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B1200" w14:textId="77777777" w:rsidR="008F19CD" w:rsidRDefault="008F19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03C5" w14:textId="77777777" w:rsidR="008F19CD" w:rsidRDefault="008F19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FDDC4" w14:textId="77777777" w:rsidR="008F19CD" w:rsidRDefault="008F19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62290" w14:textId="77777777" w:rsidR="008F19CD" w:rsidRDefault="008F19C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030F" w14:textId="275A63D6" w:rsidR="00AB1BBB" w:rsidRDefault="00AB1BBB" w:rsidP="008F19CD">
    <w:pPr>
      <w:rPr>
        <w:rFonts w:ascii="Angsana New" w:hAnsi="Angsana New" w:cs="Angsana New"/>
        <w:sz w:val="32"/>
        <w:szCs w:val="32"/>
      </w:rPr>
    </w:pPr>
  </w:p>
  <w:p w14:paraId="51B4D578" w14:textId="77777777" w:rsidR="008F19CD" w:rsidRPr="00B239E0" w:rsidRDefault="008F19CD" w:rsidP="008F19CD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2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5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3"/>
  </w:num>
  <w:num w:numId="19">
    <w:abstractNumId w:val="13"/>
  </w:num>
  <w:num w:numId="20">
    <w:abstractNumId w:val="24"/>
  </w:num>
  <w:num w:numId="21">
    <w:abstractNumId w:val="11"/>
  </w:num>
  <w:num w:numId="22">
    <w:abstractNumId w:val="20"/>
  </w:num>
  <w:num w:numId="23">
    <w:abstractNumId w:val="16"/>
  </w:num>
  <w:num w:numId="24">
    <w:abstractNumId w:val="22"/>
  </w:num>
  <w:num w:numId="25">
    <w:abstractNumId w:val="29"/>
  </w:num>
  <w:num w:numId="26">
    <w:abstractNumId w:val="28"/>
  </w:num>
  <w:num w:numId="27">
    <w:abstractNumId w:val="12"/>
  </w:num>
  <w:num w:numId="28">
    <w:abstractNumId w:val="26"/>
  </w:num>
  <w:num w:numId="29">
    <w:abstractNumId w:val="27"/>
  </w:num>
  <w:num w:numId="30">
    <w:abstractNumId w:val="21"/>
  </w:num>
  <w:num w:numId="31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DCF"/>
    <w:rsid w:val="001436BC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FDE"/>
    <w:rsid w:val="004850C8"/>
    <w:rsid w:val="004853A0"/>
    <w:rsid w:val="00485C8E"/>
    <w:rsid w:val="00486814"/>
    <w:rsid w:val="00486A4F"/>
    <w:rsid w:val="004874A1"/>
    <w:rsid w:val="004874C3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744"/>
    <w:rsid w:val="004A4D29"/>
    <w:rsid w:val="004A4E44"/>
    <w:rsid w:val="004A7B1A"/>
    <w:rsid w:val="004A7C98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3A17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C67"/>
    <w:rsid w:val="00867DED"/>
    <w:rsid w:val="00871897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2437"/>
    <w:rsid w:val="008B3F31"/>
    <w:rsid w:val="008B4126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19C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40314"/>
    <w:rsid w:val="00A40507"/>
    <w:rsid w:val="00A405E0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B08"/>
    <w:rsid w:val="00C3306F"/>
    <w:rsid w:val="00C334C1"/>
    <w:rsid w:val="00C35277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30708"/>
    <w:rsid w:val="00E30DB1"/>
    <w:rsid w:val="00E3153A"/>
    <w:rsid w:val="00E31ABF"/>
    <w:rsid w:val="00E328CA"/>
    <w:rsid w:val="00E33EBE"/>
    <w:rsid w:val="00E374B4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FEE"/>
    <w:rsid w:val="00F2320D"/>
    <w:rsid w:val="00F246C2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1161</TotalTime>
  <Pages>3</Pages>
  <Words>414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Kornsiri, Chongaksorn</cp:lastModifiedBy>
  <cp:revision>73</cp:revision>
  <cp:lastPrinted>2022-05-10T08:25:00Z</cp:lastPrinted>
  <dcterms:created xsi:type="dcterms:W3CDTF">2022-04-20T09:51:00Z</dcterms:created>
  <dcterms:modified xsi:type="dcterms:W3CDTF">2022-05-11T01:22:00Z</dcterms:modified>
</cp:coreProperties>
</file>