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5FFE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344964D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4350DA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524C8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7D59EDD7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5B2DCC" w14:textId="77777777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D524C8" w:rsidRPr="00D524C8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24C8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5472898C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3A425" w14:textId="77777777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D524C8" w:rsidRPr="005F36C9" w:rsidRDefault="00D524C8" w:rsidP="00D524C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947CB" w:rsidRPr="00483087" w14:paraId="6F04351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0C364A9" w14:textId="11A5A690" w:rsidR="007947CB" w:rsidRPr="005F36C9" w:rsidRDefault="007947CB" w:rsidP="007947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F9473D" w14:textId="77777777" w:rsidR="007947CB" w:rsidRPr="005F36C9" w:rsidRDefault="007947CB" w:rsidP="007947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1ED8835D" w:rsidR="007947CB" w:rsidRPr="005F36C9" w:rsidRDefault="007947CB" w:rsidP="007947C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26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D82A8C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8A723" w14:textId="7B696C99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กรรมการเมื่อวันที่ </w:t>
      </w:r>
      <w:r w:rsidR="00703106">
        <w:rPr>
          <w:rFonts w:asciiTheme="majorBidi" w:hAnsiTheme="majorBidi" w:cstheme="majorBidi"/>
          <w:sz w:val="30"/>
          <w:szCs w:val="30"/>
        </w:rPr>
        <w:t xml:space="preserve">11 </w:t>
      </w:r>
      <w:r w:rsidR="0070310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635880" w:rsidRPr="00D82A8C">
        <w:rPr>
          <w:rFonts w:asciiTheme="majorBidi" w:hAnsiTheme="majorBidi" w:cstheme="majorBidi"/>
          <w:sz w:val="30"/>
          <w:szCs w:val="30"/>
        </w:rPr>
        <w:t>2565</w:t>
      </w:r>
    </w:p>
    <w:p w14:paraId="2650A895" w14:textId="77777777" w:rsidR="00BA4E25" w:rsidRPr="00D82A8C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D82A8C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81265" w14:textId="52AF51F3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4C262E60" w14:textId="6FCDF39C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7A69A" w14:textId="14F0042B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36BA1A15" w14:textId="1C875AB1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EC7F2" w14:textId="508A6FB7" w:rsidR="00717DC6" w:rsidRPr="00D82A8C" w:rsidRDefault="00FF03ED" w:rsidP="004137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08EF14" w14:textId="77777777" w:rsidR="00E77B9D" w:rsidRPr="00D82A8C" w:rsidRDefault="00E77B9D" w:rsidP="00E77B9D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25"/>
        <w:gridCol w:w="280"/>
        <w:gridCol w:w="6"/>
        <w:gridCol w:w="1117"/>
        <w:gridCol w:w="6"/>
        <w:gridCol w:w="261"/>
        <w:gridCol w:w="9"/>
        <w:gridCol w:w="1139"/>
        <w:gridCol w:w="243"/>
        <w:gridCol w:w="9"/>
        <w:gridCol w:w="1110"/>
        <w:gridCol w:w="11"/>
      </w:tblGrid>
      <w:tr w:rsidR="00635880" w:rsidRPr="00D82A8C" w14:paraId="1CC19C63" w14:textId="77777777" w:rsidTr="00D82A8C">
        <w:trPr>
          <w:gridAfter w:val="1"/>
          <w:wAfter w:w="6" w:type="pct"/>
          <w:tblHeader/>
        </w:trPr>
        <w:tc>
          <w:tcPr>
            <w:tcW w:w="3485" w:type="pct"/>
            <w:gridSpan w:val="5"/>
          </w:tcPr>
          <w:p w14:paraId="6A78B90F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5" w:type="pct"/>
            <w:gridSpan w:val="2"/>
          </w:tcPr>
          <w:p w14:paraId="34607254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14:paraId="730EE059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880" w:rsidRPr="00D82A8C" w14:paraId="72B7E62B" w14:textId="77777777" w:rsidTr="00D82A8C">
        <w:trPr>
          <w:gridAfter w:val="1"/>
          <w:wAfter w:w="6" w:type="pct"/>
          <w:tblHeader/>
        </w:trPr>
        <w:tc>
          <w:tcPr>
            <w:tcW w:w="2112" w:type="pct"/>
          </w:tcPr>
          <w:p w14:paraId="4A9944BA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373" w:type="pct"/>
            <w:gridSpan w:val="4"/>
          </w:tcPr>
          <w:p w14:paraId="74EE6756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78FF514A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14:paraId="75DE783E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5880" w:rsidRPr="00D82A8C" w14:paraId="573633FA" w14:textId="77777777" w:rsidTr="00D82A8C">
        <w:trPr>
          <w:gridAfter w:val="1"/>
          <w:wAfter w:w="6" w:type="pct"/>
          <w:tblHeader/>
        </w:trPr>
        <w:tc>
          <w:tcPr>
            <w:tcW w:w="2112" w:type="pct"/>
          </w:tcPr>
          <w:p w14:paraId="1406055F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82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2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4608C9D4" w14:textId="0B0860FA" w:rsidR="00635880" w:rsidRPr="00D82A8C" w:rsidRDefault="00D82A8C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5A33AC52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B66AB9F" w14:textId="35F18055" w:rsidR="00635880" w:rsidRPr="00D82A8C" w:rsidRDefault="00D82A8C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gridSpan w:val="2"/>
          </w:tcPr>
          <w:p w14:paraId="7CD2A077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762EDCA" w14:textId="5B1E7003" w:rsidR="00635880" w:rsidRPr="00D82A8C" w:rsidRDefault="00D82A8C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69494243" w14:textId="77777777" w:rsidR="00635880" w:rsidRPr="00D82A8C" w:rsidRDefault="00635880" w:rsidP="006358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3A7FE30D" w14:textId="40257B8B" w:rsidR="00635880" w:rsidRPr="00D82A8C" w:rsidRDefault="00D82A8C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5880" w:rsidRPr="00D82A8C" w14:paraId="30B3E33D" w14:textId="77777777" w:rsidTr="00D82A8C">
        <w:trPr>
          <w:gridAfter w:val="1"/>
          <w:wAfter w:w="6" w:type="pct"/>
          <w:tblHeader/>
        </w:trPr>
        <w:tc>
          <w:tcPr>
            <w:tcW w:w="2112" w:type="pct"/>
          </w:tcPr>
          <w:p w14:paraId="5574D7E2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11"/>
          </w:tcPr>
          <w:p w14:paraId="7E8ADFAD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5880" w:rsidRPr="00D82A8C" w14:paraId="64B1DBC3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00216A83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1CFFE4C8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FF8812F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B80B69A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3E9F335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1241A1D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10A868D" w14:textId="77777777" w:rsidR="00635880" w:rsidRPr="00D82A8C" w:rsidRDefault="00635880" w:rsidP="0063588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D8BC05" w14:textId="77777777" w:rsidR="00635880" w:rsidRPr="00D82A8C" w:rsidRDefault="00635880" w:rsidP="0063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A8C" w:rsidRPr="00D82A8C" w14:paraId="3692E630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1648C0C7" w14:textId="77777777" w:rsidR="00D82A8C" w:rsidRPr="00D82A8C" w:rsidRDefault="00D82A8C" w:rsidP="00D82A8C">
            <w:pPr>
              <w:ind w:left="-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1" w:type="pct"/>
          </w:tcPr>
          <w:p w14:paraId="00184C37" w14:textId="65673800" w:rsidR="00D82A8C" w:rsidRPr="00D82A8C" w:rsidRDefault="00AD5658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3F309D1E" w14:textId="77777777" w:rsidR="00D82A8C" w:rsidRPr="00D82A8C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47085826" w14:textId="08C2F171" w:rsidR="00D82A8C" w:rsidRPr="00D82A8C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62A7F86" w14:textId="77777777" w:rsidR="00D82A8C" w:rsidRPr="00D82A8C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476B09BA" w14:textId="1C4E56D4" w:rsidR="00D82A8C" w:rsidRPr="00D82A8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658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AD56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5658">
              <w:rPr>
                <w:rFonts w:asciiTheme="majorBidi" w:hAnsiTheme="majorBidi" w:cs="Angsana New"/>
                <w:sz w:val="30"/>
                <w:szCs w:val="30"/>
                <w:cs/>
              </w:rPr>
              <w:t>538</w:t>
            </w:r>
          </w:p>
        </w:tc>
        <w:tc>
          <w:tcPr>
            <w:tcW w:w="132" w:type="pct"/>
          </w:tcPr>
          <w:p w14:paraId="7060FA6F" w14:textId="77777777" w:rsidR="00D82A8C" w:rsidRPr="00D82A8C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3747AAB" w14:textId="7BA524C0" w:rsidR="00D82A8C" w:rsidRPr="00D82A8C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12,116</w:t>
            </w:r>
          </w:p>
        </w:tc>
      </w:tr>
      <w:tr w:rsidR="00F21B30" w:rsidRPr="00D82A8C" w14:paraId="05798A31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3C9580C7" w14:textId="55EE84F4" w:rsidR="00F21B30" w:rsidRPr="00D82A8C" w:rsidRDefault="00F21B30" w:rsidP="00F21B3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4E7A14C1" w14:textId="43DC502F" w:rsidR="00F21B30" w:rsidRPr="00D82A8C" w:rsidRDefault="00AD5658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3C7B0E60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7E33FAE" w14:textId="3A6F7748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440EE900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0B0D8955" w14:textId="2BCC3AC3" w:rsidR="00F21B30" w:rsidRPr="00D82A8C" w:rsidRDefault="00AD5658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65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32" w:type="pct"/>
          </w:tcPr>
          <w:p w14:paraId="215A3DAD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DFCC761" w14:textId="613FDB8C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21B30" w:rsidRPr="00D82A8C" w14:paraId="7F7C9CB7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22B724E3" w14:textId="77C7903A" w:rsidR="00F21B30" w:rsidRPr="00D82A8C" w:rsidRDefault="001D2FAD" w:rsidP="00F21B30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6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1" w:type="pct"/>
          </w:tcPr>
          <w:p w14:paraId="670EDCF2" w14:textId="75FD0266" w:rsidR="00F21B30" w:rsidRPr="00D82A8C" w:rsidRDefault="00AD5658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403F30DE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3427F47" w14:textId="11B8648C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9199D56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26B5BE37" w14:textId="089B3EA7" w:rsidR="00F21B30" w:rsidRPr="00D82A8C" w:rsidRDefault="00AD5658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658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32" w:type="pct"/>
          </w:tcPr>
          <w:p w14:paraId="254F12E2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659425D7" w14:textId="1E73C70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F21B30" w:rsidRPr="00D82A8C" w14:paraId="69D6981D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6A952318" w14:textId="1B32A563" w:rsidR="00F21B30" w:rsidRPr="00D82A8C" w:rsidRDefault="00F21B30" w:rsidP="00F21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670516B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DF05FD2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998CF23" w14:textId="4EAB42E8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64F2F02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76CB2987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B051D05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3E37481F" w14:textId="4B1A6541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1B30" w:rsidRPr="00D82A8C" w14:paraId="058F136E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5EFA6ABB" w14:textId="77777777" w:rsidR="00F21B30" w:rsidRPr="00D82A8C" w:rsidRDefault="00F21B30" w:rsidP="00F21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7DD7960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68631DE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533CAE5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EFB8457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210CC95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98534D7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648E53D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1B30" w:rsidRPr="00D82A8C" w14:paraId="3288A9F8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0691D382" w14:textId="77777777" w:rsidR="00F21B30" w:rsidRPr="00D82A8C" w:rsidRDefault="00F21B30" w:rsidP="00F21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36BC6DE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8B905AA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D1B54D9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C93000B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E757F89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CAA86EF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5074255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1B30" w:rsidRPr="00D82A8C" w14:paraId="1DAC74A9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68967BFB" w14:textId="77777777" w:rsidR="00F21B30" w:rsidRPr="00D82A8C" w:rsidRDefault="00F21B30" w:rsidP="00F21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1" w:type="pct"/>
          </w:tcPr>
          <w:p w14:paraId="701F3827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8BA268D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865EF21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9937ADD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49DD3AC3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72439CF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3CA9469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1B30" w:rsidRPr="00D82A8C" w14:paraId="5044FE1F" w14:textId="77777777" w:rsidTr="00635880">
        <w:trPr>
          <w:gridAfter w:val="1"/>
          <w:wAfter w:w="6" w:type="pct"/>
        </w:trPr>
        <w:tc>
          <w:tcPr>
            <w:tcW w:w="2112" w:type="pct"/>
          </w:tcPr>
          <w:p w14:paraId="7C043C2D" w14:textId="77777777" w:rsidR="00F21B30" w:rsidRPr="00D82A8C" w:rsidRDefault="00F21B30" w:rsidP="00F21B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498580CF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21AB65C9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476C88AA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29C3C7E3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56D8190B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B45A312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98DCED7" w14:textId="77777777" w:rsidR="00F21B30" w:rsidRPr="00D82A8C" w:rsidRDefault="00F21B30" w:rsidP="00F2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7B7E" w:rsidRPr="00D82A8C" w14:paraId="349C92E1" w14:textId="77777777" w:rsidTr="00635880">
        <w:tc>
          <w:tcPr>
            <w:tcW w:w="2112" w:type="pct"/>
          </w:tcPr>
          <w:p w14:paraId="01D5DA62" w14:textId="683CBB4E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1" w:type="pct"/>
          </w:tcPr>
          <w:p w14:paraId="0427A365" w14:textId="1E6D5EC4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B7E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55" w:type="pct"/>
            <w:gridSpan w:val="2"/>
          </w:tcPr>
          <w:p w14:paraId="7FB3F93C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66D75B0" w14:textId="3E74993C" w:rsidR="00157B7E" w:rsidRPr="00157B7E" w:rsidRDefault="004048F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7" w:type="pct"/>
            <w:gridSpan w:val="2"/>
          </w:tcPr>
          <w:p w14:paraId="2048B815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0CABA9F" w14:textId="1A0E6510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B7E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37" w:type="pct"/>
            <w:gridSpan w:val="2"/>
          </w:tcPr>
          <w:p w14:paraId="1C663A0F" w14:textId="77777777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</w:tcPr>
          <w:p w14:paraId="18CE1231" w14:textId="2AF39A68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048FE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157B7E" w:rsidRPr="00D82A8C" w14:paraId="61AA6511" w14:textId="77777777" w:rsidTr="00635880">
        <w:tc>
          <w:tcPr>
            <w:tcW w:w="2112" w:type="pct"/>
          </w:tcPr>
          <w:p w14:paraId="75BB9A9A" w14:textId="77777777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</w:tcPr>
          <w:p w14:paraId="3926F01F" w14:textId="7E65A59A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5" w:type="pct"/>
            <w:gridSpan w:val="2"/>
          </w:tcPr>
          <w:p w14:paraId="25D69793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481B2BA" w14:textId="5A29C099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3C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</w:tcPr>
          <w:p w14:paraId="6EB2589E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AFE9770" w14:textId="3547D0F5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7" w:type="pct"/>
            <w:gridSpan w:val="2"/>
          </w:tcPr>
          <w:p w14:paraId="24048F36" w14:textId="77777777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</w:tcPr>
          <w:p w14:paraId="5DF6D731" w14:textId="7DC665FA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3C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7B7E" w:rsidRPr="00D82A8C" w14:paraId="6FB983BC" w14:textId="77777777" w:rsidTr="00635880">
        <w:tc>
          <w:tcPr>
            <w:tcW w:w="2112" w:type="pct"/>
          </w:tcPr>
          <w:p w14:paraId="60F41717" w14:textId="77777777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26A600" w14:textId="2B605D3F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55" w:type="pct"/>
            <w:gridSpan w:val="2"/>
          </w:tcPr>
          <w:p w14:paraId="58BAFCE7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851EE2" w14:textId="2478C88C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04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163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</w:tcPr>
          <w:p w14:paraId="45FE8C55" w14:textId="77777777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15A769D" w14:textId="1F281F0C" w:rsidR="00157B7E" w:rsidRPr="00157B7E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7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37" w:type="pct"/>
            <w:gridSpan w:val="2"/>
          </w:tcPr>
          <w:p w14:paraId="168547CB" w14:textId="77777777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1FF9A9" w14:textId="0FCD6FA2" w:rsidR="00157B7E" w:rsidRPr="00D82A8C" w:rsidRDefault="00157B7E" w:rsidP="00157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A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04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163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93BF97A" w14:textId="77777777" w:rsidR="00635880" w:rsidRPr="00D82A8C" w:rsidRDefault="00635880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2CCD54ED" w14:textId="2F0C8393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82A8C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A8C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5C8B135D" w:rsidR="00D82A8C" w:rsidRPr="00E77B9D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4C832B3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00FCA0D9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AA48825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07C193B4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8A16860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0B94BC8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56E238E0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3E5E3522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651700A1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694C4FA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82A8C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2A8C" w:rsidRPr="00F205C4" w14:paraId="01B28C33" w14:textId="77777777" w:rsidTr="002C0570">
        <w:tc>
          <w:tcPr>
            <w:tcW w:w="2108" w:type="pct"/>
          </w:tcPr>
          <w:p w14:paraId="01DAC164" w14:textId="467089EB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82A8C" w:rsidRPr="00F205C4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40F68457" w:rsidR="00D82A8C" w:rsidRPr="00DA40F2" w:rsidRDefault="00AD5658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7B178BE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687578AB" w:rsidR="00D82A8C" w:rsidRPr="00DA40F2" w:rsidRDefault="00AD5658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5,562</w:t>
            </w:r>
          </w:p>
        </w:tc>
        <w:tc>
          <w:tcPr>
            <w:tcW w:w="129" w:type="pct"/>
          </w:tcPr>
          <w:p w14:paraId="78B2EAF3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9DE3527" w:rsidR="00D82A8C" w:rsidRPr="00CF6B60" w:rsidRDefault="00CF6B60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84F0E" w:rsidRPr="00CF6B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D82A8C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D82A8C" w:rsidRPr="00CF6B60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2A8C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5758D8AE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7" w:type="pct"/>
          </w:tcPr>
          <w:p w14:paraId="64B21D54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D82A8C" w:rsidRPr="00CF6B60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2A8C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4C3FC3D0" w:rsidR="00D82A8C" w:rsidRPr="00304D21" w:rsidRDefault="00AD5658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D82A8C" w:rsidRPr="00304D21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1BCFCD61" w:rsidR="00D82A8C" w:rsidRPr="00304D21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D82A8C" w:rsidRPr="00304D21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4A14835A" w:rsidR="00D82A8C" w:rsidRPr="00304D21" w:rsidRDefault="00AD5658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29" w:type="pct"/>
          </w:tcPr>
          <w:p w14:paraId="5154EAB0" w14:textId="77777777" w:rsidR="00D82A8C" w:rsidRPr="00304D21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0943A25" w:rsidR="00D82A8C" w:rsidRPr="00CF6B60" w:rsidRDefault="00CF6B60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DC2DA7"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14:paraId="394AF9DD" w14:textId="4B3F1662" w:rsidR="002C0570" w:rsidRPr="00E77B9D" w:rsidRDefault="002C0570" w:rsidP="00304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111726BF" w14:textId="0B2DC4B2" w:rsidR="006B6CF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7B9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77777777" w:rsidR="00357CC8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D64A94" w14:textId="10076DAB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57CC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12AB" w14:textId="2316B795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7CC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357CC8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357CC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7CC8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357CC8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357C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357CC8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>
        <w:rPr>
          <w:rFonts w:asciiTheme="majorBidi" w:hAnsiTheme="majorBidi" w:cstheme="majorBidi"/>
          <w:sz w:val="30"/>
          <w:szCs w:val="30"/>
        </w:rPr>
        <w:t xml:space="preserve">1 </w:t>
      </w:r>
      <w:r w:rsidRPr="00357CC8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1176EF82" w14:textId="1983F4BF" w:rsidR="006B6CF1" w:rsidRPr="006B6CF1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49FA6EA6" w14:textId="77777777" w:rsidR="006B6CF1" w:rsidRPr="006B6CF1" w:rsidRDefault="006B6CF1" w:rsidP="002E7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1ACF0959" w14:textId="77777777" w:rsidR="006B6CF1" w:rsidRPr="00357CC8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7CC8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13A65AE0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8F80C" w14:textId="77777777" w:rsidR="006B6CF1" w:rsidRPr="00357CC8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7CC8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357CC8">
        <w:rPr>
          <w:rFonts w:asciiTheme="majorBidi" w:hAnsiTheme="majorBidi" w:cstheme="majorBidi"/>
          <w:sz w:val="30"/>
          <w:szCs w:val="30"/>
        </w:rPr>
        <w:t>1</w:t>
      </w:r>
      <w:r w:rsidRPr="00357CC8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357CC8">
        <w:rPr>
          <w:rFonts w:asciiTheme="majorBidi" w:hAnsiTheme="majorBidi" w:cstheme="majorBidi"/>
          <w:sz w:val="30"/>
          <w:szCs w:val="30"/>
        </w:rPr>
        <w:t>30</w:t>
      </w:r>
      <w:r w:rsidRPr="00357CC8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D50D8CC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9EE70" w14:textId="77777777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7CC8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สัญญากู้เงินยืมระยะยาว</w:t>
      </w:r>
    </w:p>
    <w:p w14:paraId="695D20D7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34DAA26" w14:textId="0B4963BD" w:rsidR="00265722" w:rsidRPr="006B6CF1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  <w:r w:rsidRPr="00357CC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57CC8">
        <w:rPr>
          <w:rFonts w:ascii="Angsana New" w:hAnsi="Angsana New" w:cs="Angsana New"/>
          <w:sz w:val="30"/>
          <w:szCs w:val="30"/>
        </w:rPr>
        <w:t xml:space="preserve">4 </w:t>
      </w:r>
      <w:r w:rsidRPr="00357CC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357CC8">
        <w:rPr>
          <w:rFonts w:ascii="Angsana New" w:hAnsi="Angsana New" w:cs="Angsana New"/>
          <w:sz w:val="30"/>
          <w:szCs w:val="30"/>
        </w:rPr>
        <w:t xml:space="preserve">2563 </w:t>
      </w:r>
      <w:r w:rsidRPr="00357CC8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357CC8">
        <w:rPr>
          <w:rFonts w:ascii="Angsana New" w:hAnsi="Angsana New" w:cs="Angsana New"/>
          <w:sz w:val="30"/>
          <w:szCs w:val="30"/>
        </w:rPr>
        <w:t xml:space="preserve"> </w:t>
      </w:r>
      <w:r w:rsidRPr="00357CC8">
        <w:rPr>
          <w:rFonts w:ascii="Angsana New" w:hAnsi="Angsana New"/>
          <w:sz w:val="30"/>
          <w:szCs w:val="30"/>
        </w:rPr>
        <w:t>35</w:t>
      </w:r>
      <w:r w:rsidRPr="00357CC8">
        <w:rPr>
          <w:rFonts w:ascii="Angsana New" w:hAnsi="Angsana New" w:cs="Angsana New"/>
          <w:sz w:val="30"/>
          <w:szCs w:val="30"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theme="minorBidi"/>
          <w:sz w:val="30"/>
          <w:szCs w:val="30"/>
        </w:rPr>
        <w:t>0.5</w:t>
      </w:r>
      <w:r w:rsidRPr="00357CC8">
        <w:rPr>
          <w:rFonts w:ascii="Angsana New" w:hAnsi="Angsana New" w:cs="Angsana New"/>
          <w:sz w:val="30"/>
          <w:szCs w:val="30"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และกำหนดจ่ายชำระเงินต้นเมื่อทวงถาม ภายในเดือนสิงหาคม</w:t>
      </w:r>
      <w:r w:rsidRPr="00357C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cs="Angsana New"/>
          <w:sz w:val="30"/>
          <w:szCs w:val="30"/>
        </w:rPr>
        <w:t xml:space="preserve">2568 </w:t>
      </w:r>
      <w:r w:rsidRPr="00357CC8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357CC8">
        <w:rPr>
          <w:rFonts w:ascii="Angsana New" w:hAnsi="Angsana New" w:cs="Angsana New"/>
          <w:sz w:val="30"/>
          <w:szCs w:val="30"/>
          <w:cs/>
        </w:rPr>
        <w:br/>
      </w:r>
      <w:r w:rsidRPr="00357CC8">
        <w:rPr>
          <w:rFonts w:ascii="Angsana New" w:hAnsi="Angsana New" w:cs="Angsana New"/>
          <w:sz w:val="30"/>
          <w:szCs w:val="30"/>
        </w:rPr>
        <w:t xml:space="preserve">16 </w:t>
      </w:r>
      <w:r w:rsidRPr="00357CC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357CC8">
        <w:rPr>
          <w:rFonts w:ascii="Angsana New" w:hAnsi="Angsana New" w:cs="Angsana New"/>
          <w:sz w:val="30"/>
          <w:szCs w:val="30"/>
        </w:rPr>
        <w:t xml:space="preserve">2564 </w:t>
      </w:r>
      <w:r w:rsidRPr="00357CC8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Pr="00357CC8">
        <w:rPr>
          <w:rFonts w:ascii="Angsana New" w:hAnsi="Angsana New" w:cs="Angsana New"/>
          <w:sz w:val="30"/>
          <w:szCs w:val="30"/>
        </w:rPr>
        <w:t xml:space="preserve">1.5 </w:t>
      </w:r>
      <w:r w:rsidRPr="00357CC8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71C8E986" w14:textId="77777777" w:rsidR="00DE4575" w:rsidRPr="00E77B9D" w:rsidRDefault="00DE4575" w:rsidP="00DE45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E21ADD7" w14:textId="3A88DF8D" w:rsidR="00AB5EBA" w:rsidRPr="00E77B9D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77B9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E77B9D" w:rsidRDefault="007E04D5" w:rsidP="007E4A6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A8C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4DEC4B0E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4A865F3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2C3CF949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3AD7C95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048A0C46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7861F2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51FB9D76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A4927C9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450E5A16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D694BD4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1C851D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77B9D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B9D" w:rsidRPr="00F205C4" w14:paraId="6C2ABAD7" w14:textId="77777777" w:rsidTr="00D82A8C">
        <w:tc>
          <w:tcPr>
            <w:tcW w:w="1991" w:type="pct"/>
          </w:tcPr>
          <w:p w14:paraId="4C14C2BA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E77B9D" w:rsidRPr="00DA40F2" w:rsidRDefault="00E77B9D" w:rsidP="00E77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2DA7" w:rsidRPr="00F205C4" w14:paraId="092E64D0" w14:textId="77777777" w:rsidTr="00D82A8C">
        <w:tc>
          <w:tcPr>
            <w:tcW w:w="1991" w:type="pct"/>
          </w:tcPr>
          <w:p w14:paraId="3E4EB212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65695673" w:rsidR="00DC2DA7" w:rsidRPr="00DA40F2" w:rsidRDefault="00AD565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40,547</w:t>
            </w:r>
          </w:p>
        </w:tc>
        <w:tc>
          <w:tcPr>
            <w:tcW w:w="146" w:type="pct"/>
          </w:tcPr>
          <w:p w14:paraId="0F055836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232C83DE" w:rsidR="00DC2DA7" w:rsidRPr="00DA40F2" w:rsidRDefault="00DC2DA7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14:paraId="6CD3426C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6227EC5B" w:rsidR="00DC2DA7" w:rsidRPr="00E1746A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C2DA7" w:rsidRPr="00F205C4" w14:paraId="1D76C074" w14:textId="77777777" w:rsidTr="00D82A8C">
        <w:tc>
          <w:tcPr>
            <w:tcW w:w="1991" w:type="pct"/>
          </w:tcPr>
          <w:p w14:paraId="53DE2E51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DC2DA7" w:rsidRPr="00CD295C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DC2DA7" w:rsidRPr="00CD295C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658" w:rsidRPr="00F205C4" w14:paraId="59D18827" w14:textId="77777777" w:rsidTr="00265722">
        <w:tc>
          <w:tcPr>
            <w:tcW w:w="1991" w:type="pct"/>
          </w:tcPr>
          <w:p w14:paraId="6FC1DE9B" w14:textId="229C9120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2185106B" w:rsidR="00AD5658" w:rsidRPr="008D0ECB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AD56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D5658">
              <w:rPr>
                <w:rFonts w:ascii="Angsana New" w:hAnsi="Angsana New" w:cs="Angsana New"/>
                <w:sz w:val="30"/>
                <w:szCs w:val="30"/>
                <w:cs/>
              </w:rPr>
              <w:t>187</w:t>
            </w:r>
          </w:p>
        </w:tc>
        <w:tc>
          <w:tcPr>
            <w:tcW w:w="146" w:type="pct"/>
          </w:tcPr>
          <w:p w14:paraId="579E8EF5" w14:textId="77777777" w:rsidR="00AD5658" w:rsidRPr="00CD295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7DCBAEE4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47" w:type="pct"/>
          </w:tcPr>
          <w:p w14:paraId="253AEEA0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277E882A" w:rsidR="00AD5658" w:rsidRPr="00E1746A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5658" w:rsidRPr="00F205C4" w14:paraId="20F13E42" w14:textId="77777777" w:rsidTr="00265722">
        <w:tc>
          <w:tcPr>
            <w:tcW w:w="1991" w:type="pct"/>
          </w:tcPr>
          <w:p w14:paraId="5661149C" w14:textId="6E391C84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0807C831" w:rsidR="00AD5658" w:rsidRPr="008D0ECB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  <w:cs/>
              </w:rPr>
              <w:t>592</w:t>
            </w:r>
          </w:p>
        </w:tc>
        <w:tc>
          <w:tcPr>
            <w:tcW w:w="146" w:type="pct"/>
          </w:tcPr>
          <w:p w14:paraId="45F5AA51" w14:textId="77777777" w:rsidR="00AD5658" w:rsidRPr="00CD295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3E3BEE6B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4B14C5C3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56526A73" w:rsidR="00AD5658" w:rsidRPr="00E1746A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5658" w:rsidRPr="00F205C4" w14:paraId="172C3E59" w14:textId="77777777" w:rsidTr="00265722">
        <w:tc>
          <w:tcPr>
            <w:tcW w:w="1991" w:type="pct"/>
          </w:tcPr>
          <w:p w14:paraId="61EE4071" w14:textId="6BC13931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39661D26" w:rsidR="00AD5658" w:rsidRPr="008D0ECB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146" w:type="pct"/>
          </w:tcPr>
          <w:p w14:paraId="6D877BE4" w14:textId="77777777" w:rsidR="00AD5658" w:rsidRPr="00CD295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0D1EECA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17CE7CC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02065FE7" w:rsidR="00AD5658" w:rsidRPr="00E1746A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5658" w:rsidRPr="00F205C4" w14:paraId="086BAE2E" w14:textId="77777777" w:rsidTr="00265722">
        <w:tc>
          <w:tcPr>
            <w:tcW w:w="1991" w:type="pct"/>
          </w:tcPr>
          <w:p w14:paraId="17609E0C" w14:textId="5C32AD4D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36AE7654" w:rsidR="00AD5658" w:rsidRPr="00CD295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146" w:type="pct"/>
          </w:tcPr>
          <w:p w14:paraId="2984E0A1" w14:textId="77777777" w:rsidR="00AD5658" w:rsidRPr="00CD295C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40C29CF1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44C8B7AC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07110C0C" w:rsidR="00AD5658" w:rsidRPr="00E1746A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5658" w:rsidRPr="00F205C4" w14:paraId="040CF0CF" w14:textId="77777777" w:rsidTr="00265722">
        <w:tc>
          <w:tcPr>
            <w:tcW w:w="1991" w:type="pct"/>
          </w:tcPr>
          <w:p w14:paraId="2605D71B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6BBF18C9" w:rsidR="00AD5658" w:rsidRPr="008B4126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44,533</w:t>
            </w:r>
          </w:p>
        </w:tc>
        <w:tc>
          <w:tcPr>
            <w:tcW w:w="146" w:type="pct"/>
          </w:tcPr>
          <w:p w14:paraId="0228198E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0081B5F5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47" w:type="pct"/>
          </w:tcPr>
          <w:p w14:paraId="73CB10CC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23CFFCE4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5658" w:rsidRPr="00F205C4" w14:paraId="5E58FC10" w14:textId="77777777" w:rsidTr="00265722">
        <w:tc>
          <w:tcPr>
            <w:tcW w:w="1991" w:type="pct"/>
          </w:tcPr>
          <w:p w14:paraId="53CBEF2F" w14:textId="6B59A375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AD5658" w:rsidRPr="008B4126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AD5658" w:rsidRPr="00ED3ABA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D5658" w:rsidRPr="00F205C4" w14:paraId="7C1B65CF" w14:textId="77777777" w:rsidTr="00265722">
        <w:tc>
          <w:tcPr>
            <w:tcW w:w="1991" w:type="pct"/>
          </w:tcPr>
          <w:p w14:paraId="7EE72199" w14:textId="54436A9C" w:rsidR="00AD5658" w:rsidRPr="00A95BA4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34AC6879" w:rsidR="00AD5658" w:rsidRPr="008B4126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(319)</w:t>
            </w:r>
          </w:p>
        </w:tc>
        <w:tc>
          <w:tcPr>
            <w:tcW w:w="146" w:type="pct"/>
          </w:tcPr>
          <w:p w14:paraId="2F7E9253" w14:textId="77777777" w:rsidR="00AD5658" w:rsidRPr="00A95BA4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27A8261C" w:rsidR="00AD5658" w:rsidRPr="00A95BA4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BF13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26BB4C21" w:rsidR="00AD5658" w:rsidRPr="00EF4751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AD5658" w:rsidRPr="00EF4751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AD5658" w:rsidRPr="00EF4751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5658" w:rsidRPr="00F205C4" w14:paraId="372744CF" w14:textId="77777777" w:rsidTr="00265722">
        <w:tc>
          <w:tcPr>
            <w:tcW w:w="1991" w:type="pct"/>
          </w:tcPr>
          <w:p w14:paraId="11039C4D" w14:textId="5947907D" w:rsidR="00AD5658" w:rsidRPr="00DA40F2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652528DF" w:rsidR="00AD5658" w:rsidRPr="008B4126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44,214</w:t>
            </w:r>
          </w:p>
        </w:tc>
        <w:tc>
          <w:tcPr>
            <w:tcW w:w="146" w:type="pct"/>
          </w:tcPr>
          <w:p w14:paraId="76747884" w14:textId="77777777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78CAC660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7" w:type="pct"/>
          </w:tcPr>
          <w:p w14:paraId="58E3D9CB" w14:textId="77777777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3E5C4ACA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AD5658" w:rsidRPr="0009720F" w:rsidRDefault="00AD5658" w:rsidP="00AD5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B3A7E6" w14:textId="4A30F5AB" w:rsidR="00AB5EBA" w:rsidRDefault="00AB5EBA" w:rsidP="005D0E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Pr="00294966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A8C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4C3763A5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ED412E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24F783AA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263B2F18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5B2752FD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2538D2E5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531789A9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27BB5965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77055C2E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05FFB2F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72CA4283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CA2E698" w14:textId="77777777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CECC9AA" w:rsidR="00D82A8C" w:rsidRPr="00DA40F2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E3259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AE3259" w:rsidRPr="00DA40F2" w:rsidRDefault="00AE3259" w:rsidP="00A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2DA7" w:rsidRPr="00F205C4" w14:paraId="0579D1D3" w14:textId="77777777" w:rsidTr="00DC2DA7">
        <w:tc>
          <w:tcPr>
            <w:tcW w:w="1992" w:type="pct"/>
          </w:tcPr>
          <w:p w14:paraId="1B9C4FC4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5E26CB50" w:rsidR="00DC2DA7" w:rsidRPr="00DA40F2" w:rsidRDefault="00AD565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102,013</w:t>
            </w:r>
          </w:p>
        </w:tc>
        <w:tc>
          <w:tcPr>
            <w:tcW w:w="148" w:type="pct"/>
          </w:tcPr>
          <w:p w14:paraId="3E59282D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4B6444AB" w:rsidR="00DC2DA7" w:rsidRPr="00DA40F2" w:rsidRDefault="00DC2DA7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48" w:type="pct"/>
          </w:tcPr>
          <w:p w14:paraId="76003D7D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00DD25EA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C2DA7" w:rsidRPr="00F205C4" w14:paraId="618EF003" w14:textId="77777777" w:rsidTr="00DC2DA7">
        <w:tc>
          <w:tcPr>
            <w:tcW w:w="1992" w:type="pct"/>
          </w:tcPr>
          <w:p w14:paraId="2D734B28" w14:textId="7CEF1DCD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1010D6B6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44,526</w:t>
            </w:r>
          </w:p>
        </w:tc>
        <w:tc>
          <w:tcPr>
            <w:tcW w:w="148" w:type="pct"/>
          </w:tcPr>
          <w:p w14:paraId="7CB0DE3B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60AB37B3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8" w:type="pct"/>
          </w:tcPr>
          <w:p w14:paraId="4E46B694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3F043C87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C2DA7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29EEF7BF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146,539</w:t>
            </w:r>
          </w:p>
        </w:tc>
        <w:tc>
          <w:tcPr>
            <w:tcW w:w="148" w:type="pct"/>
          </w:tcPr>
          <w:p w14:paraId="78ACD87C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2384B73B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8" w:type="pct"/>
          </w:tcPr>
          <w:p w14:paraId="2A06148C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2092DB91" w:rsidR="00DC2DA7" w:rsidRPr="00AD5658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DC2DA7" w:rsidRPr="00AD5658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DC2DA7" w:rsidRPr="00AD5658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C2DA7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29CBAD5D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sz w:val="30"/>
                <w:szCs w:val="30"/>
              </w:rPr>
              <w:t>(6,577)</w:t>
            </w:r>
          </w:p>
        </w:tc>
        <w:tc>
          <w:tcPr>
            <w:tcW w:w="148" w:type="pct"/>
          </w:tcPr>
          <w:p w14:paraId="39CE8B77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357606CF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4222671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3CFE046C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C2DA7" w:rsidRPr="00F205C4" w14:paraId="75B184A8" w14:textId="77777777" w:rsidTr="00DC2DA7">
        <w:tc>
          <w:tcPr>
            <w:tcW w:w="1992" w:type="pct"/>
          </w:tcPr>
          <w:p w14:paraId="761546F5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06E33943" w:rsidR="00DC2DA7" w:rsidRPr="00DA40F2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139,962</w:t>
            </w:r>
          </w:p>
        </w:tc>
        <w:tc>
          <w:tcPr>
            <w:tcW w:w="148" w:type="pct"/>
          </w:tcPr>
          <w:p w14:paraId="01D89DA1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0BF00BC5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8" w:type="pct"/>
          </w:tcPr>
          <w:p w14:paraId="7122DE6D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77FC664B" w:rsidR="00DC2DA7" w:rsidRPr="00AD5658" w:rsidRDefault="00AD5658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DC2DA7" w:rsidRPr="00AD5658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DC2DA7" w:rsidRPr="00DA40F2" w:rsidRDefault="00DC2DA7" w:rsidP="00DC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3C6BC919" w:rsidR="002C72AC" w:rsidRPr="00294966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24D90B0D" w14:textId="0B9CD989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294966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29496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3ACF5347" w:rsidR="00294966" w:rsidRPr="002C72AC" w:rsidRDefault="00294966" w:rsidP="003A7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30" w:type="dxa"/>
            <w:hideMark/>
          </w:tcPr>
          <w:p w14:paraId="2E058262" w14:textId="77777777" w:rsidR="00294966" w:rsidRPr="002C72AC" w:rsidRDefault="00294966" w:rsidP="003A7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294966" w:rsidRPr="002C72AC" w:rsidRDefault="00294966" w:rsidP="003A7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294966" w:rsidRPr="002C72AC" w:rsidRDefault="00294966" w:rsidP="003A73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294966" w:rsidRPr="002C72AC" w:rsidRDefault="00294966" w:rsidP="003A7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60BE" w:rsidRPr="002C72AC" w14:paraId="4DE1A4FC" w14:textId="77777777" w:rsidTr="003A731B">
        <w:trPr>
          <w:cantSplit/>
        </w:trPr>
        <w:tc>
          <w:tcPr>
            <w:tcW w:w="5904" w:type="dxa"/>
            <w:hideMark/>
          </w:tcPr>
          <w:p w14:paraId="403380FC" w14:textId="423F83DA" w:rsidR="00E860BE" w:rsidRPr="002C72AC" w:rsidRDefault="00E860BE" w:rsidP="00E860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06D3EDB4" w:rsidR="00E860BE" w:rsidRPr="002C72AC" w:rsidRDefault="00E860BE" w:rsidP="00F80A6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1D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E374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DA531AB" w14:textId="77777777" w:rsidR="00E860BE" w:rsidRPr="002C72AC" w:rsidRDefault="00E860BE" w:rsidP="00E860B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F677A" w14:textId="4783DF1A" w:rsidR="00E860BE" w:rsidRPr="002C72AC" w:rsidRDefault="00E860BE" w:rsidP="00E860B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60BE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E860BE" w:rsidRPr="002C72AC" w:rsidRDefault="00E860BE" w:rsidP="00E860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62233149" w:rsidR="00E860BE" w:rsidRPr="002C72AC" w:rsidRDefault="00E860BE" w:rsidP="00E860B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1D35">
              <w:rPr>
                <w:rFonts w:asciiTheme="majorBidi" w:hAnsiTheme="majorBidi" w:cstheme="majorBidi"/>
                <w:sz w:val="30"/>
                <w:szCs w:val="30"/>
              </w:rPr>
              <w:t>(2,61</w:t>
            </w:r>
            <w:r w:rsidR="004850C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11D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DBA0FC5" w14:textId="77777777" w:rsidR="00E860BE" w:rsidRPr="002C72AC" w:rsidRDefault="00E860BE" w:rsidP="00E860B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12FC0AF5" w:rsidR="00E860BE" w:rsidRPr="002C72AC" w:rsidRDefault="00E860BE" w:rsidP="00E860B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294966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00D90F" w14:textId="77777777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294966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40E00E" w14:textId="58896228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31 </w:t>
      </w:r>
      <w:r w:rsidR="002C72AC" w:rsidRPr="002C72A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2565 </w:t>
      </w:r>
      <w:r w:rsidRPr="002C72AC">
        <w:rPr>
          <w:rFonts w:asciiTheme="majorBidi" w:hAnsiTheme="majorBidi" w:cstheme="majorBidi"/>
          <w:sz w:val="30"/>
          <w:szCs w:val="30"/>
          <w:cs/>
        </w:rPr>
        <w:t>สิน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E11D35">
        <w:rPr>
          <w:rFonts w:asciiTheme="majorBidi" w:hAnsiTheme="majorBidi" w:cstheme="majorBidi"/>
          <w:sz w:val="30"/>
          <w:szCs w:val="30"/>
        </w:rPr>
        <w:t>492.20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C72AC" w:rsidRPr="002C72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6723">
        <w:rPr>
          <w:rFonts w:asciiTheme="majorBidi" w:hAnsiTheme="majorBidi" w:cstheme="majorBidi"/>
          <w:i/>
          <w:iCs/>
          <w:sz w:val="30"/>
          <w:szCs w:val="30"/>
        </w:rPr>
        <w:t xml:space="preserve">494.21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1E32DF5" w14:textId="5DE787F7" w:rsidR="002C72AC" w:rsidRDefault="002C72AC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7F0F7" w14:textId="46C3EC3A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A4542" w14:textId="6D4FED29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4A2539" w14:textId="6D82C1C3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04FAC" w14:textId="400D60D0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7D18B" w14:textId="4A3EB45C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A18B8" w14:textId="6253A7F1" w:rsidR="00294966" w:rsidRDefault="00294966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EA35D" w14:textId="77777777" w:rsidR="00E860BE" w:rsidRPr="002C72AC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5A7148" w14:textId="6F556BC6" w:rsidR="00347E8F" w:rsidRPr="002C72AC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2C72AC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50CE03CB" w:rsidR="006D355D" w:rsidRPr="002C72AC" w:rsidRDefault="006D355D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C72AC"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2C72AC"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2C72AC"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55D" w:rsidRPr="002C72AC" w14:paraId="6B61B675" w14:textId="77777777" w:rsidTr="004907A0">
        <w:trPr>
          <w:cantSplit/>
        </w:trPr>
        <w:tc>
          <w:tcPr>
            <w:tcW w:w="5904" w:type="dxa"/>
          </w:tcPr>
          <w:p w14:paraId="44F67AD7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69D4A57F" w:rsidR="006D355D" w:rsidRPr="002C72AC" w:rsidRDefault="00E11D35" w:rsidP="00F80A6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11D35">
              <w:rPr>
                <w:rFonts w:asciiTheme="majorBidi" w:hAnsiTheme="majorBidi" w:cstheme="majorBidi"/>
                <w:sz w:val="30"/>
                <w:szCs w:val="30"/>
              </w:rPr>
              <w:t>143,263</w:t>
            </w:r>
          </w:p>
        </w:tc>
        <w:tc>
          <w:tcPr>
            <w:tcW w:w="180" w:type="dxa"/>
          </w:tcPr>
          <w:p w14:paraId="50D8D3A0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1DDDE662" w:rsidR="006D355D" w:rsidRPr="002C72AC" w:rsidRDefault="00E11D35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55D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4F452DF7" w:rsidR="006D355D" w:rsidRPr="002C72AC" w:rsidRDefault="00E11D35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143,263</w:t>
            </w:r>
          </w:p>
        </w:tc>
        <w:tc>
          <w:tcPr>
            <w:tcW w:w="180" w:type="dxa"/>
          </w:tcPr>
          <w:p w14:paraId="1F0B48B1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64DC10FF" w:rsidR="00BC73AE" w:rsidRPr="002C72AC" w:rsidRDefault="00E11D35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48F999" w14:textId="77777777" w:rsidR="006D355D" w:rsidRPr="002C72AC" w:rsidRDefault="006D355D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9C1948" w14:textId="52E3D494" w:rsidR="006D355D" w:rsidRPr="002C72AC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2C72AC">
        <w:rPr>
          <w:rFonts w:asciiTheme="majorBidi" w:hAnsiTheme="majorBidi" w:cstheme="majorBidi" w:hint="cs"/>
          <w:sz w:val="30"/>
          <w:szCs w:val="30"/>
          <w:cs/>
          <w:lang w:val="th-TH"/>
        </w:rPr>
        <w:t>สาม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2C72AC">
        <w:rPr>
          <w:rFonts w:asciiTheme="majorBidi" w:hAnsiTheme="majorBidi" w:cstheme="majorBidi"/>
          <w:sz w:val="30"/>
          <w:szCs w:val="30"/>
        </w:rPr>
        <w:t xml:space="preserve">31 </w:t>
      </w:r>
      <w:r w:rsidR="002C72A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 w:rsidR="002C72AC">
        <w:rPr>
          <w:rFonts w:asciiTheme="majorBidi" w:hAnsiTheme="majorBidi" w:cstheme="majorBidi"/>
          <w:sz w:val="30"/>
          <w:szCs w:val="30"/>
        </w:rPr>
        <w:t>5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</w:t>
      </w:r>
      <w:r w:rsidR="00BC73AE"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11D35">
        <w:rPr>
          <w:rFonts w:asciiTheme="majorBidi" w:hAnsiTheme="majorBidi" w:cstheme="majorBidi"/>
          <w:sz w:val="30"/>
          <w:szCs w:val="30"/>
        </w:rPr>
        <w:t>12.86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0DCE976E" w14:textId="00867DF9" w:rsidR="00AE3259" w:rsidRPr="00584022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AFBAF3" w14:textId="251FBF4E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Pr="00873C8E">
        <w:rPr>
          <w:rFonts w:ascii="Angsana New" w:hAnsi="Angsana New" w:cs="Angsana New" w:hint="cs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</w:rPr>
        <w:t>-</w:t>
      </w:r>
      <w:r w:rsidRPr="00873C8E">
        <w:rPr>
          <w:rFonts w:ascii="Angsana New" w:hAnsi="Angsana New" w:cs="Angsana New" w:hint="cs"/>
          <w:sz w:val="30"/>
          <w:szCs w:val="30"/>
        </w:rPr>
        <w:t xml:space="preserve"> 33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A3DA9D" w14:textId="77777777" w:rsidR="006D355D" w:rsidRPr="00873C8E" w:rsidRDefault="006D355D" w:rsidP="007E0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4907A0" w:rsidRPr="00873C8E" w14:paraId="7E9E52EE" w14:textId="77777777" w:rsidTr="004907A0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24065333" w14:textId="77777777" w:rsidR="004907A0" w:rsidRPr="00873C8E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1B29256" w14:textId="77777777" w:rsidR="004907A0" w:rsidRPr="00873C8E" w:rsidRDefault="004907A0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A4B9AB" w14:textId="77777777" w:rsidR="004907A0" w:rsidRPr="00873C8E" w:rsidRDefault="004907A0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C73B972" w14:textId="77777777" w:rsidR="004907A0" w:rsidRPr="00873C8E" w:rsidRDefault="004907A0" w:rsidP="008E57A8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07A0" w:rsidRPr="00873C8E" w14:paraId="5F17B530" w14:textId="77777777" w:rsidTr="004907A0">
        <w:trPr>
          <w:cantSplit/>
          <w:tblHeader/>
        </w:trPr>
        <w:tc>
          <w:tcPr>
            <w:tcW w:w="4392" w:type="dxa"/>
          </w:tcPr>
          <w:p w14:paraId="1AE072DE" w14:textId="12EB9A85" w:rsidR="004907A0" w:rsidRPr="00873C8E" w:rsidRDefault="004907A0" w:rsidP="008E57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3C8E"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73C8E"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73C8E"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2FA3729C" w14:textId="62089981" w:rsidR="004907A0" w:rsidRPr="00873C8E" w:rsidRDefault="00873C8E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C709AD9" w14:textId="77777777" w:rsidR="004907A0" w:rsidRPr="00873C8E" w:rsidRDefault="004907A0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37F1" w14:textId="4AAB665D" w:rsidR="004907A0" w:rsidRPr="00873C8E" w:rsidRDefault="00873C8E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EFC12D6" w14:textId="77777777" w:rsidR="004907A0" w:rsidRPr="00873C8E" w:rsidRDefault="004907A0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6000" w14:textId="65A6F8E3" w:rsidR="004907A0" w:rsidRPr="00873C8E" w:rsidRDefault="00873C8E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D4ECC0B" w14:textId="77777777" w:rsidR="004907A0" w:rsidRPr="00873C8E" w:rsidRDefault="004907A0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52F6BF5A" w14:textId="1A2BC322" w:rsidR="004907A0" w:rsidRPr="00873C8E" w:rsidRDefault="00873C8E" w:rsidP="008E57A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907A0" w:rsidRPr="00873C8E" w14:paraId="5337B784" w14:textId="77777777" w:rsidTr="004907A0">
        <w:trPr>
          <w:cantSplit/>
          <w:tblHeader/>
        </w:trPr>
        <w:tc>
          <w:tcPr>
            <w:tcW w:w="4392" w:type="dxa"/>
          </w:tcPr>
          <w:p w14:paraId="2B8ED5F2" w14:textId="77777777" w:rsidR="004907A0" w:rsidRPr="00873C8E" w:rsidRDefault="004907A0" w:rsidP="008E57A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21B260C9" w14:textId="77777777" w:rsidR="004907A0" w:rsidRPr="00873C8E" w:rsidRDefault="004907A0" w:rsidP="008E57A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07A0" w:rsidRPr="00873C8E" w14:paraId="1687688B" w14:textId="77777777" w:rsidTr="004907A0">
        <w:trPr>
          <w:cantSplit/>
        </w:trPr>
        <w:tc>
          <w:tcPr>
            <w:tcW w:w="4392" w:type="dxa"/>
          </w:tcPr>
          <w:p w14:paraId="1B881B25" w14:textId="77777777" w:rsidR="004907A0" w:rsidRPr="00873C8E" w:rsidRDefault="004907A0" w:rsidP="008E57A8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3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4F862C43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CEDAA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67F1B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6FB4F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3F0FF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144AD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2452C1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7A0" w:rsidRPr="00873C8E" w14:paraId="7F47341E" w14:textId="77777777" w:rsidTr="004907A0">
        <w:trPr>
          <w:cantSplit/>
        </w:trPr>
        <w:tc>
          <w:tcPr>
            <w:tcW w:w="4392" w:type="dxa"/>
          </w:tcPr>
          <w:p w14:paraId="63C25956" w14:textId="77777777" w:rsidR="004907A0" w:rsidRPr="00873C8E" w:rsidRDefault="004907A0" w:rsidP="008E57A8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C8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1EA24F7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98E0B5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17CCF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4DF12F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65B3" w14:textId="77777777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8C64C2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702536D" w14:textId="12AD0B39" w:rsidR="004907A0" w:rsidRPr="00873C8E" w:rsidRDefault="004907A0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907A0" w:rsidRPr="00873C8E" w14:paraId="02DA37A1" w14:textId="77777777" w:rsidTr="004907A0">
        <w:trPr>
          <w:cantSplit/>
        </w:trPr>
        <w:tc>
          <w:tcPr>
            <w:tcW w:w="4392" w:type="dxa"/>
          </w:tcPr>
          <w:p w14:paraId="69A75397" w14:textId="77777777" w:rsidR="004907A0" w:rsidRPr="00873C8E" w:rsidRDefault="004907A0" w:rsidP="004907A0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73C8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33EA8E3" w14:textId="3ACD3A4F" w:rsidR="004907A0" w:rsidRPr="00873C8E" w:rsidRDefault="00E11D35" w:rsidP="00F80A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180" w:type="dxa"/>
            <w:vAlign w:val="bottom"/>
          </w:tcPr>
          <w:p w14:paraId="25E1EEEC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7A122" w14:textId="12B885AE" w:rsidR="004907A0" w:rsidRPr="00873C8E" w:rsidRDefault="00E11D35" w:rsidP="00F80A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1,399</w:t>
            </w:r>
          </w:p>
        </w:tc>
        <w:tc>
          <w:tcPr>
            <w:tcW w:w="180" w:type="dxa"/>
            <w:vAlign w:val="bottom"/>
          </w:tcPr>
          <w:p w14:paraId="3F0D878B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5B272" w14:textId="2E610D57" w:rsidR="00BC73AE" w:rsidRPr="00873C8E" w:rsidRDefault="00E11D35" w:rsidP="00BC73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B75D0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938175" w14:textId="0D996362" w:rsidR="004907A0" w:rsidRPr="00873C8E" w:rsidRDefault="00E11D35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907A0" w:rsidRPr="00873C8E" w14:paraId="63965C64" w14:textId="77777777" w:rsidTr="004907A0">
        <w:trPr>
          <w:cantSplit/>
        </w:trPr>
        <w:tc>
          <w:tcPr>
            <w:tcW w:w="4392" w:type="dxa"/>
          </w:tcPr>
          <w:p w14:paraId="0894D1F7" w14:textId="77777777" w:rsidR="004907A0" w:rsidRPr="00873C8E" w:rsidRDefault="004907A0" w:rsidP="008E57A8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C8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047A63B" w14:textId="21533721" w:rsidR="004907A0" w:rsidRPr="00E11D35" w:rsidRDefault="00E11D35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  <w:lang w:val="en-US"/>
              </w:rPr>
              <w:t>1,497</w:t>
            </w:r>
          </w:p>
        </w:tc>
        <w:tc>
          <w:tcPr>
            <w:tcW w:w="180" w:type="dxa"/>
            <w:vAlign w:val="bottom"/>
          </w:tcPr>
          <w:p w14:paraId="67C10A6D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9E2D1" w14:textId="1DC1C9A2" w:rsidR="004907A0" w:rsidRPr="00873C8E" w:rsidRDefault="00E11D35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  <w:tc>
          <w:tcPr>
            <w:tcW w:w="180" w:type="dxa"/>
            <w:vAlign w:val="bottom"/>
          </w:tcPr>
          <w:p w14:paraId="3D3F695B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9A498" w14:textId="5C499301" w:rsidR="004907A0" w:rsidRPr="00873C8E" w:rsidRDefault="00E11D35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EC4193" w14:textId="77777777" w:rsidR="004907A0" w:rsidRPr="00873C8E" w:rsidRDefault="004907A0" w:rsidP="008E57A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9C5C87" w14:textId="50866E28" w:rsidR="004907A0" w:rsidRPr="00873C8E" w:rsidRDefault="00E11D35" w:rsidP="008E57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E4B1BB3" w14:textId="77777777" w:rsidR="004907A0" w:rsidRPr="00873C8E" w:rsidRDefault="004907A0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72556D" w14:textId="4BF75B00" w:rsidR="004907A0" w:rsidRPr="00873C8E" w:rsidRDefault="004907A0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</w:t>
      </w:r>
      <w:r w:rsidR="00AE3259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  <w:r w:rsidR="00873C8E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สาม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73C8E" w:rsidRPr="00873C8E">
        <w:rPr>
          <w:rFonts w:ascii="Angsana New" w:hAnsi="Angsana New" w:cs="Angsana New" w:hint="cs"/>
          <w:sz w:val="30"/>
          <w:szCs w:val="30"/>
        </w:rPr>
        <w:t xml:space="preserve">31 </w:t>
      </w:r>
      <w:r w:rsidR="00873C8E" w:rsidRPr="00873C8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73C8E" w:rsidRPr="00873C8E">
        <w:rPr>
          <w:rFonts w:ascii="Angsana New" w:hAnsi="Angsana New" w:cs="Angsana New" w:hint="cs"/>
          <w:sz w:val="30"/>
          <w:szCs w:val="30"/>
        </w:rPr>
        <w:t>2565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กระแสเงินสดจ่ายทั้งหมดของสัญญาเช่าของกลุ่มบริษัทมีจำนวน</w:t>
      </w:r>
      <w:r w:rsidR="00E11D35">
        <w:rPr>
          <w:rFonts w:ascii="Angsana New" w:hAnsi="Angsana New" w:cs="Angsana New"/>
          <w:sz w:val="30"/>
          <w:szCs w:val="30"/>
        </w:rPr>
        <w:t xml:space="preserve"> 2.12</w:t>
      </w:r>
      <w:r w:rsidR="00BC73AE" w:rsidRPr="00873C8E">
        <w:rPr>
          <w:rFonts w:ascii="Angsana New" w:hAnsi="Angsana New" w:cs="Angsana New" w:hint="cs"/>
          <w:sz w:val="30"/>
          <w:szCs w:val="30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6625ECD5" w14:textId="57FB8C88" w:rsidR="00873C8E" w:rsidRPr="006C337F" w:rsidRDefault="00873C8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38E51E" w14:textId="3A118AD5" w:rsidR="00F71B39" w:rsidRPr="00873C8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873C8E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5B3423D7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3674BB71" w14:textId="13E12B98" w:rsidR="001B6035" w:rsidRPr="00873C8E" w:rsidRDefault="001B6035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2B6B13E9" w14:textId="1649F910" w:rsidR="00DF4D6D" w:rsidRDefault="00262E27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EE4902A" w14:textId="1FD15701" w:rsidR="00DF4D6D" w:rsidRDefault="00DF4D6D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22C339B9" w14:textId="77777777" w:rsidR="001553E8" w:rsidRDefault="001553E8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6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27"/>
        <w:gridCol w:w="941"/>
        <w:gridCol w:w="249"/>
        <w:gridCol w:w="961"/>
        <w:gridCol w:w="237"/>
        <w:gridCol w:w="886"/>
        <w:gridCol w:w="288"/>
        <w:gridCol w:w="961"/>
        <w:gridCol w:w="269"/>
        <w:gridCol w:w="967"/>
        <w:gridCol w:w="248"/>
        <w:gridCol w:w="1027"/>
      </w:tblGrid>
      <w:tr w:rsidR="00006BAA" w:rsidRPr="009F6A5E" w14:paraId="08B772DA" w14:textId="77777777" w:rsidTr="00FD40B7">
        <w:trPr>
          <w:trHeight w:val="426"/>
          <w:tblHeader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8D767" w14:textId="77777777" w:rsidR="00006BAA" w:rsidRPr="009F6A5E" w:rsidRDefault="00006BAA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4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E18CE84" w14:textId="67D7CD7B" w:rsidR="00006BAA" w:rsidRPr="009F6A5E" w:rsidRDefault="00006BAA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553E8" w:rsidRPr="009F6A5E" w14:paraId="39B93D79" w14:textId="77777777" w:rsidTr="00FD7672">
        <w:trPr>
          <w:trHeight w:val="426"/>
          <w:tblHeader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39A52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1D7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18B0421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3CE3E4C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E5F7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DA46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512862FB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156A0FD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E6E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61C0BA5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553E8" w:rsidRPr="009F6A5E" w14:paraId="3EAF392E" w14:textId="77777777" w:rsidTr="00FD7672">
        <w:trPr>
          <w:trHeight w:val="218"/>
          <w:tblHeader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7828B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40" w:lineRule="auto"/>
              <w:ind w:left="-20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   สิ้นสุดวันที่ </w:t>
            </w:r>
            <w:r w:rsidRPr="00F363C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F10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8F5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9E2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42C70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6D00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683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462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B63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B0AF50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8" w:type="dxa"/>
            <w:vAlign w:val="bottom"/>
          </w:tcPr>
          <w:p w14:paraId="1E661AD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E200D6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1553E8" w:rsidRPr="009F6A5E" w14:paraId="2F437B85" w14:textId="77777777" w:rsidTr="00FD7672">
        <w:trPr>
          <w:trHeight w:val="68"/>
          <w:tblHeader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3170D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34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7AC33E8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C6C14" w:rsidRPr="009F6A5E" w14:paraId="48DBDC07" w14:textId="77777777" w:rsidTr="00FB19BE">
        <w:trPr>
          <w:trHeight w:val="68"/>
          <w:tblHeader/>
        </w:trPr>
        <w:tc>
          <w:tcPr>
            <w:tcW w:w="9561" w:type="dxa"/>
            <w:gridSpan w:val="12"/>
            <w:tcBorders>
              <w:top w:val="nil"/>
              <w:left w:val="nil"/>
            </w:tcBorders>
            <w:noWrap/>
            <w:vAlign w:val="bottom"/>
          </w:tcPr>
          <w:p w14:paraId="5ACEC156" w14:textId="1ACBDC14" w:rsidR="004C6C14" w:rsidRPr="009F6A5E" w:rsidRDefault="004C6C14" w:rsidP="004C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0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</w:tr>
      <w:tr w:rsidR="001553E8" w:rsidRPr="009F6A5E" w14:paraId="697DE12B" w14:textId="77777777" w:rsidTr="00FD7672">
        <w:trPr>
          <w:trHeight w:val="421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5E2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02B5F667" w14:textId="77777777" w:rsidR="001553E8" w:rsidRPr="009F6A5E" w:rsidRDefault="001553E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389,547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vAlign w:val="bottom"/>
          </w:tcPr>
          <w:p w14:paraId="19BA7BCD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bottom"/>
          </w:tcPr>
          <w:p w14:paraId="222C2BA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331,201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1393C81E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14:paraId="2770D29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108,639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2E4B7400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bottom"/>
          </w:tcPr>
          <w:p w14:paraId="1FADDD9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100,357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6C1BEA6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5FBB8B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498,186</w:t>
            </w:r>
          </w:p>
        </w:tc>
        <w:tc>
          <w:tcPr>
            <w:tcW w:w="248" w:type="dxa"/>
            <w:vAlign w:val="bottom"/>
          </w:tcPr>
          <w:p w14:paraId="24E971B0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ABB2B6E" w14:textId="77777777" w:rsidR="001553E8" w:rsidRPr="009F6A5E" w:rsidRDefault="001553E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431,558</w:t>
            </w:r>
          </w:p>
        </w:tc>
      </w:tr>
      <w:tr w:rsidR="001553E8" w:rsidRPr="009F6A5E" w14:paraId="3701880A" w14:textId="77777777" w:rsidTr="00FD7672">
        <w:trPr>
          <w:trHeight w:val="10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100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57BB7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389,547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167B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B3A8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331,201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690B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7AB9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108,639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2BC6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42310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100,357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D60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FB29E" w14:textId="77777777" w:rsidR="001553E8" w:rsidRPr="003B52CC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498,186</w:t>
            </w:r>
          </w:p>
        </w:tc>
        <w:tc>
          <w:tcPr>
            <w:tcW w:w="248" w:type="dxa"/>
            <w:vAlign w:val="bottom"/>
          </w:tcPr>
          <w:p w14:paraId="28743CB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8F0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B52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431,558</w:t>
            </w:r>
          </w:p>
        </w:tc>
      </w:tr>
      <w:tr w:rsidR="001553E8" w:rsidRPr="0092016A" w14:paraId="0D050F04" w14:textId="77777777" w:rsidTr="00FD7672">
        <w:trPr>
          <w:trHeight w:val="3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CC8D0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5B40C3F4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5EAA5329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47453ED6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68863A5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79638ADA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AD2CC32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03F095E0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FB261A8" w14:textId="77777777" w:rsidR="001553E8" w:rsidRPr="0092016A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3959351C" w14:textId="77777777" w:rsidR="001553E8" w:rsidRPr="0092016A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2E574D2A" w14:textId="77777777" w:rsidR="001553E8" w:rsidRPr="0092016A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027" w:type="dxa"/>
            <w:vAlign w:val="bottom"/>
          </w:tcPr>
          <w:p w14:paraId="6637FD80" w14:textId="77777777" w:rsidR="001553E8" w:rsidRPr="0092016A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1553E8" w:rsidRPr="009F6A5E" w14:paraId="0162C94F" w14:textId="77777777" w:rsidTr="00FD7672">
        <w:trPr>
          <w:trHeight w:val="421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DB51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0CB811E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23,152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C92FA9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7DA47DD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17,545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A7CC580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0FB1870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30,906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8970FD6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46473FD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32,122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669C0D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1739B1" w14:textId="77777777" w:rsidR="001553E8" w:rsidRPr="009F6A5E" w:rsidRDefault="001553E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54,058</w:t>
            </w:r>
          </w:p>
        </w:tc>
        <w:tc>
          <w:tcPr>
            <w:tcW w:w="248" w:type="dxa"/>
            <w:vAlign w:val="bottom"/>
          </w:tcPr>
          <w:p w14:paraId="200D0961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-116" w:hanging="10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vAlign w:val="bottom"/>
          </w:tcPr>
          <w:p w14:paraId="2F2D8C0E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49,667</w:t>
            </w:r>
          </w:p>
        </w:tc>
      </w:tr>
      <w:tr w:rsidR="001553E8" w:rsidRPr="009F6A5E" w14:paraId="58496885" w14:textId="77777777" w:rsidTr="00FD7672">
        <w:trPr>
          <w:trHeight w:val="60"/>
        </w:trPr>
        <w:tc>
          <w:tcPr>
            <w:tcW w:w="2527" w:type="dxa"/>
            <w:tcBorders>
              <w:top w:val="nil"/>
              <w:left w:val="nil"/>
              <w:right w:val="nil"/>
            </w:tcBorders>
            <w:vAlign w:val="bottom"/>
          </w:tcPr>
          <w:p w14:paraId="45D1957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145FF82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0BFFA7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1FF94CB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0141B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5D4270D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8EF581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7112895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F2B065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0A066D1" w14:textId="5FBE4F74" w:rsidR="001553E8" w:rsidRPr="009F6A5E" w:rsidRDefault="001553E8" w:rsidP="00F80A6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(12,</w:t>
            </w:r>
            <w:r w:rsidR="00C03250">
              <w:rPr>
                <w:rFonts w:ascii="Angsana New" w:hAnsi="Angsana New" w:cs="Angsana New"/>
                <w:sz w:val="30"/>
                <w:szCs w:val="30"/>
                <w:lang w:bidi="th-TH"/>
              </w:rPr>
              <w:t>100</w:t>
            </w: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049546F5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</w:p>
        </w:tc>
        <w:tc>
          <w:tcPr>
            <w:tcW w:w="1027" w:type="dxa"/>
            <w:vAlign w:val="bottom"/>
          </w:tcPr>
          <w:p w14:paraId="6DCFCF1C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(9,791)</w:t>
            </w:r>
          </w:p>
        </w:tc>
      </w:tr>
      <w:tr w:rsidR="001553E8" w:rsidRPr="009F6A5E" w14:paraId="5AB112B3" w14:textId="77777777" w:rsidTr="00FD7672">
        <w:trPr>
          <w:trHeight w:val="60"/>
        </w:trPr>
        <w:tc>
          <w:tcPr>
            <w:tcW w:w="2527" w:type="dxa"/>
            <w:tcBorders>
              <w:top w:val="nil"/>
              <w:left w:val="nil"/>
              <w:right w:val="nil"/>
            </w:tcBorders>
            <w:vAlign w:val="bottom"/>
          </w:tcPr>
          <w:p w14:paraId="133BA03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717D4486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DBAC8E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31B957D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E6C0044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005301C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B77F74D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14570DC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AB96EF7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6E2F433" w14:textId="77777777" w:rsidR="001553E8" w:rsidRPr="009F6A5E" w:rsidRDefault="001553E8" w:rsidP="00F80A6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(4,512)</w:t>
            </w:r>
          </w:p>
        </w:tc>
        <w:tc>
          <w:tcPr>
            <w:tcW w:w="248" w:type="dxa"/>
            <w:vAlign w:val="bottom"/>
          </w:tcPr>
          <w:p w14:paraId="2BBF316E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vAlign w:val="bottom"/>
          </w:tcPr>
          <w:p w14:paraId="60D807D3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(4,021)</w:t>
            </w:r>
          </w:p>
        </w:tc>
      </w:tr>
      <w:tr w:rsidR="001553E8" w:rsidRPr="009F6A5E" w14:paraId="467B06B6" w14:textId="77777777" w:rsidTr="00FD7672">
        <w:trPr>
          <w:trHeight w:val="60"/>
        </w:trPr>
        <w:tc>
          <w:tcPr>
            <w:tcW w:w="2527" w:type="dxa"/>
            <w:tcBorders>
              <w:top w:val="nil"/>
              <w:left w:val="nil"/>
              <w:right w:val="nil"/>
            </w:tcBorders>
            <w:vAlign w:val="bottom"/>
          </w:tcPr>
          <w:p w14:paraId="5627503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3D3C489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CBA563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238AA279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887C6A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2BDD1EE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CF7782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1CC87FA1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2D4FDB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5015E7C3" w14:textId="77777777" w:rsidR="001553E8" w:rsidRPr="009F6A5E" w:rsidRDefault="001553E8" w:rsidP="00F80A6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(3,793)</w:t>
            </w:r>
          </w:p>
        </w:tc>
        <w:tc>
          <w:tcPr>
            <w:tcW w:w="248" w:type="dxa"/>
            <w:vAlign w:val="bottom"/>
          </w:tcPr>
          <w:p w14:paraId="736909F7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vAlign w:val="bottom"/>
          </w:tcPr>
          <w:p w14:paraId="1FB038AD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(2,763)</w:t>
            </w:r>
          </w:p>
        </w:tc>
      </w:tr>
      <w:tr w:rsidR="001553E8" w:rsidRPr="009F6A5E" w14:paraId="64320B3E" w14:textId="77777777" w:rsidTr="00FD7672">
        <w:trPr>
          <w:trHeight w:val="60"/>
        </w:trPr>
        <w:tc>
          <w:tcPr>
            <w:tcW w:w="2527" w:type="dxa"/>
            <w:tcBorders>
              <w:top w:val="nil"/>
              <w:left w:val="nil"/>
              <w:right w:val="nil"/>
            </w:tcBorders>
            <w:vAlign w:val="bottom"/>
          </w:tcPr>
          <w:p w14:paraId="78BD40FE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0F73380D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523A143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1926D62E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1F365C7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71942635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B8AB1D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72D4ABB7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3CC70EE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35155891" w14:textId="32B16CD0" w:rsidR="001553E8" w:rsidRPr="009F6A5E" w:rsidRDefault="001553E8" w:rsidP="00F80A6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(26,3</w:t>
            </w:r>
            <w:r w:rsidR="00C03250"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0EF3810E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vAlign w:val="bottom"/>
          </w:tcPr>
          <w:p w14:paraId="2EAAA96A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(24,369)</w:t>
            </w:r>
          </w:p>
        </w:tc>
      </w:tr>
      <w:tr w:rsidR="001553E8" w:rsidRPr="009F6A5E" w14:paraId="323239BF" w14:textId="77777777" w:rsidTr="00FD7672">
        <w:trPr>
          <w:trHeight w:val="60"/>
        </w:trPr>
        <w:tc>
          <w:tcPr>
            <w:tcW w:w="2527" w:type="dxa"/>
            <w:tcBorders>
              <w:top w:val="nil"/>
              <w:left w:val="nil"/>
              <w:right w:val="nil"/>
            </w:tcBorders>
            <w:vAlign w:val="bottom"/>
          </w:tcPr>
          <w:p w14:paraId="6EE62B27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41" w:type="dxa"/>
            <w:tcBorders>
              <w:left w:val="nil"/>
              <w:right w:val="nil"/>
            </w:tcBorders>
            <w:vAlign w:val="bottom"/>
          </w:tcPr>
          <w:p w14:paraId="0F126B03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509FFEAC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24F9E93F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275EAC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20BCCCC8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608CB2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  <w:vAlign w:val="bottom"/>
          </w:tcPr>
          <w:p w14:paraId="1A658CDA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4D95532" w14:textId="77777777" w:rsidR="001553E8" w:rsidRPr="009F6A5E" w:rsidRDefault="001553E8" w:rsidP="00FD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63C60" w14:textId="77777777" w:rsidR="001553E8" w:rsidRPr="00F80A67" w:rsidRDefault="001553E8" w:rsidP="00F80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80A6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7,311</w:t>
            </w:r>
          </w:p>
        </w:tc>
        <w:tc>
          <w:tcPr>
            <w:tcW w:w="248" w:type="dxa"/>
            <w:vAlign w:val="bottom"/>
          </w:tcPr>
          <w:p w14:paraId="64670737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CA8BD" w14:textId="77777777" w:rsidR="001553E8" w:rsidRPr="009F6A5E" w:rsidRDefault="001553E8" w:rsidP="00FD767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8,723</w:t>
            </w:r>
          </w:p>
        </w:tc>
      </w:tr>
    </w:tbl>
    <w:p w14:paraId="460E60E3" w14:textId="368A304B" w:rsidR="000C644E" w:rsidRPr="001553E8" w:rsidRDefault="00873C8E" w:rsidP="001553E8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right="-45"/>
        <w:jc w:val="thaiDistribute"/>
        <w:rPr>
          <w:rFonts w:ascii="Angsana New" w:hAnsi="Angsana New" w:cstheme="minorBidi"/>
          <w:sz w:val="30"/>
          <w:szCs w:val="30"/>
        </w:rPr>
      </w:pPr>
      <w:r>
        <w:br w:type="page"/>
      </w:r>
    </w:p>
    <w:tbl>
      <w:tblPr>
        <w:tblW w:w="956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19"/>
        <w:gridCol w:w="945"/>
        <w:gridCol w:w="241"/>
        <w:gridCol w:w="957"/>
        <w:gridCol w:w="236"/>
        <w:gridCol w:w="931"/>
        <w:gridCol w:w="239"/>
        <w:gridCol w:w="957"/>
        <w:gridCol w:w="268"/>
        <w:gridCol w:w="1005"/>
        <w:gridCol w:w="249"/>
        <w:gridCol w:w="1004"/>
        <w:gridCol w:w="10"/>
      </w:tblGrid>
      <w:tr w:rsidR="00006BAA" w:rsidRPr="009F6A5E" w14:paraId="58C101D7" w14:textId="77777777" w:rsidTr="00FB45CC">
        <w:trPr>
          <w:gridAfter w:val="1"/>
          <w:wAfter w:w="10" w:type="dxa"/>
          <w:trHeight w:val="101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4A22CF09" w14:textId="77777777" w:rsidR="00006BAA" w:rsidRPr="009F6A5E" w:rsidRDefault="00006BAA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7032" w:type="dxa"/>
            <w:gridSpan w:val="11"/>
            <w:tcBorders>
              <w:left w:val="nil"/>
            </w:tcBorders>
            <w:vAlign w:val="bottom"/>
          </w:tcPr>
          <w:p w14:paraId="3A228123" w14:textId="4F9336AA" w:rsidR="00006BAA" w:rsidRPr="009F6A5E" w:rsidRDefault="00006BAA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50FAE" w:rsidRPr="009F6A5E" w14:paraId="27A3C84D" w14:textId="77777777" w:rsidTr="00265722">
        <w:trPr>
          <w:gridAfter w:val="1"/>
          <w:wAfter w:w="10" w:type="dxa"/>
          <w:trHeight w:val="785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7D54AF52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143" w:type="dxa"/>
            <w:gridSpan w:val="3"/>
            <w:tcBorders>
              <w:left w:val="nil"/>
              <w:right w:val="nil"/>
            </w:tcBorders>
            <w:vAlign w:val="bottom"/>
          </w:tcPr>
          <w:p w14:paraId="34D6E6BC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335E7D35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AF63BF6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6720CF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gridSpan w:val="3"/>
            <w:tcBorders>
              <w:left w:val="nil"/>
              <w:right w:val="nil"/>
            </w:tcBorders>
            <w:vAlign w:val="bottom"/>
          </w:tcPr>
          <w:p w14:paraId="06629A3E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0FC3E55D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6942D409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3CD4066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vAlign w:val="bottom"/>
          </w:tcPr>
          <w:p w14:paraId="342C6ECF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D6E8D" w:rsidRPr="009F6A5E" w14:paraId="74029989" w14:textId="77777777" w:rsidTr="00265722">
        <w:trPr>
          <w:gridAfter w:val="1"/>
          <w:wAfter w:w="10" w:type="dxa"/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148084A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960F252" w14:textId="0DFB6EA1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73D3D23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2583BD7" w14:textId="10E57FBD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C5230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34591C" w14:textId="69E15C02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64B51CE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C09F76C" w14:textId="0A730A74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565DF7F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658CAA5" w14:textId="5468173A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9" w:type="dxa"/>
            <w:vAlign w:val="bottom"/>
          </w:tcPr>
          <w:p w14:paraId="2762FC14" w14:textId="77777777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494EEDB8" w14:textId="6B2B7936" w:rsidR="000D6E8D" w:rsidRPr="009F6A5E" w:rsidRDefault="000D6E8D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650FAE" w:rsidRPr="009F6A5E" w14:paraId="5FE9759F" w14:textId="77777777" w:rsidTr="00265722">
        <w:trPr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22C919FA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2"/>
            <w:tcBorders>
              <w:left w:val="nil"/>
            </w:tcBorders>
            <w:vAlign w:val="bottom"/>
          </w:tcPr>
          <w:p w14:paraId="17F65361" w14:textId="77777777" w:rsidR="00650FAE" w:rsidRPr="009F6A5E" w:rsidRDefault="00650FAE" w:rsidP="0026572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0FAE" w:rsidRPr="009F6A5E" w14:paraId="0C43EA2B" w14:textId="77777777" w:rsidTr="00265722">
        <w:trPr>
          <w:gridAfter w:val="1"/>
          <w:wAfter w:w="10" w:type="dxa"/>
          <w:trHeight w:val="40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D2473" w14:textId="77777777" w:rsidR="00650FA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="006C337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6C337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  <w:p w14:paraId="1A52363F" w14:textId="4B375C1E" w:rsidR="006C337F" w:rsidRPr="006C337F" w:rsidRDefault="006C337F" w:rsidP="00CC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/</w:t>
            </w:r>
            <w:r w:rsidR="000D6E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="000D6E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7CE6D" w14:textId="3120CB2C" w:rsidR="00650FAE" w:rsidRPr="009F6A5E" w:rsidRDefault="002811FC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378,274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706A2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866949" w14:textId="74AF44D6" w:rsidR="00650FAE" w:rsidRPr="009F6A5E" w:rsidRDefault="00047164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392,402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200F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4DA1C" w14:textId="77A74659" w:rsidR="00650FAE" w:rsidRPr="009F6A5E" w:rsidRDefault="002811FC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434,811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24E8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94D616" w14:textId="32E05CE5" w:rsidR="00650FAE" w:rsidRPr="009F6A5E" w:rsidRDefault="00047164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409,444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E2EE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FB59A" w14:textId="49815195" w:rsidR="00650FAE" w:rsidRPr="009F6A5E" w:rsidRDefault="002811FC" w:rsidP="0058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813,085</w:t>
            </w:r>
          </w:p>
        </w:tc>
        <w:tc>
          <w:tcPr>
            <w:tcW w:w="249" w:type="dxa"/>
            <w:vAlign w:val="bottom"/>
          </w:tcPr>
          <w:p w14:paraId="4126B96D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14:paraId="05A45455" w14:textId="755F689B" w:rsidR="00650FAE" w:rsidRPr="009F6A5E" w:rsidRDefault="00047164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801,846</w:t>
            </w:r>
          </w:p>
        </w:tc>
      </w:tr>
      <w:tr w:rsidR="00650FAE" w:rsidRPr="009F6A5E" w14:paraId="449173B2" w14:textId="77777777" w:rsidTr="00265722">
        <w:trPr>
          <w:gridAfter w:val="1"/>
          <w:wAfter w:w="10" w:type="dxa"/>
          <w:trHeight w:val="197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FB57A" w14:textId="77777777" w:rsidR="000D6E8D" w:rsidRDefault="00650FAE" w:rsidP="000D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="000D6E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ณ วันที่</w:t>
            </w:r>
          </w:p>
          <w:p w14:paraId="247B2A52" w14:textId="2E71CC3C" w:rsidR="00650FAE" w:rsidRPr="009F6A5E" w:rsidRDefault="000D6E8D" w:rsidP="00CC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/31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35632" w14:textId="78FEC42B" w:rsidR="00650FAE" w:rsidRPr="009F6A5E" w:rsidRDefault="002811FC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335,995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7DCE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CFFCF" w14:textId="62CDF02B" w:rsidR="00650FAE" w:rsidRPr="009F6A5E" w:rsidRDefault="00047164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360,572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75F9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0C021" w14:textId="0DB0BA0C" w:rsidR="00650FAE" w:rsidRPr="009F6A5E" w:rsidRDefault="002811FC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109,248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7054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D2527" w14:textId="3A155058" w:rsidR="00650FAE" w:rsidRPr="009F6A5E" w:rsidRDefault="00047164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105,384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0C73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359C54" w14:textId="6AC4E8AC" w:rsidR="00650FAE" w:rsidRPr="00584022" w:rsidRDefault="002811FC" w:rsidP="00584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84022">
              <w:rPr>
                <w:rFonts w:ascii="Angsana New" w:hAnsi="Angsana New" w:cs="Angsana New"/>
                <w:color w:val="000000"/>
                <w:sz w:val="30"/>
                <w:szCs w:val="30"/>
              </w:rPr>
              <w:t>445,243</w:t>
            </w:r>
          </w:p>
        </w:tc>
        <w:tc>
          <w:tcPr>
            <w:tcW w:w="249" w:type="dxa"/>
            <w:vAlign w:val="bottom"/>
          </w:tcPr>
          <w:p w14:paraId="64BB195B" w14:textId="77777777" w:rsidR="00650FAE" w:rsidRPr="009F6A5E" w:rsidRDefault="00650FAE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8A5E6" w14:textId="20FC6C0C" w:rsidR="00650FAE" w:rsidRPr="009F6A5E" w:rsidRDefault="00047164" w:rsidP="0026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465,956</w:t>
            </w:r>
          </w:p>
        </w:tc>
      </w:tr>
    </w:tbl>
    <w:p w14:paraId="53EFBF2B" w14:textId="2F85C970" w:rsidR="000C644E" w:rsidRPr="00C12B94" w:rsidRDefault="000C644E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51254979" w14:textId="7D378C25" w:rsidR="00047164" w:rsidRPr="00262E27" w:rsidRDefault="000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CF73D1" w14:textId="75EE46F6" w:rsidR="00396E71" w:rsidRPr="00047164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716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047164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047164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6395AD4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011ACE76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047164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4412CF35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1549726B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4C74C61E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0B008F" w:rsidRPr="00047164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047164" w14:paraId="6A53AF7F" w14:textId="77777777" w:rsidTr="00BC73AE">
        <w:tc>
          <w:tcPr>
            <w:tcW w:w="2745" w:type="pct"/>
          </w:tcPr>
          <w:p w14:paraId="026CB9D9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047164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47164" w:rsidRPr="00047164" w14:paraId="086D7CE5" w14:textId="77777777" w:rsidTr="00BC73AE">
        <w:tc>
          <w:tcPr>
            <w:tcW w:w="2745" w:type="pct"/>
          </w:tcPr>
          <w:p w14:paraId="27809BDE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3FFC6F1A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813,085</w:t>
            </w:r>
          </w:p>
        </w:tc>
        <w:tc>
          <w:tcPr>
            <w:tcW w:w="131" w:type="pct"/>
          </w:tcPr>
          <w:p w14:paraId="48D76DB8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7E6CCA7" w:rsidR="00047164" w:rsidRPr="00047164" w:rsidRDefault="00047164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801,846</w:t>
            </w:r>
          </w:p>
        </w:tc>
      </w:tr>
      <w:tr w:rsidR="00047164" w:rsidRPr="00047164" w14:paraId="5F05DF1C" w14:textId="77777777" w:rsidTr="00BC73AE">
        <w:tc>
          <w:tcPr>
            <w:tcW w:w="2745" w:type="pct"/>
          </w:tcPr>
          <w:p w14:paraId="6B5D24D2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77B28BD0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470,805</w:t>
            </w:r>
          </w:p>
        </w:tc>
        <w:tc>
          <w:tcPr>
            <w:tcW w:w="131" w:type="pct"/>
          </w:tcPr>
          <w:p w14:paraId="5C284D6E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C45ED5F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496,552</w:t>
            </w:r>
          </w:p>
        </w:tc>
      </w:tr>
      <w:tr w:rsidR="00047164" w:rsidRPr="00047164" w14:paraId="70204E9B" w14:textId="77777777" w:rsidTr="00BC73AE">
        <w:tc>
          <w:tcPr>
            <w:tcW w:w="2745" w:type="pct"/>
          </w:tcPr>
          <w:p w14:paraId="7F4D13F4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00CB89F9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1,283,890</w:t>
            </w:r>
          </w:p>
        </w:tc>
        <w:tc>
          <w:tcPr>
            <w:tcW w:w="131" w:type="pct"/>
          </w:tcPr>
          <w:p w14:paraId="638E8C0A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01B0330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1,298,398</w:t>
            </w:r>
          </w:p>
        </w:tc>
      </w:tr>
      <w:tr w:rsidR="00047164" w:rsidRPr="00047164" w14:paraId="66A15617" w14:textId="77777777" w:rsidTr="00BC73AE">
        <w:tc>
          <w:tcPr>
            <w:tcW w:w="2745" w:type="pct"/>
          </w:tcPr>
          <w:p w14:paraId="227479BC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047164" w14:paraId="653207FD" w14:textId="77777777" w:rsidTr="00BC73AE">
        <w:tc>
          <w:tcPr>
            <w:tcW w:w="2745" w:type="pct"/>
          </w:tcPr>
          <w:p w14:paraId="5670A8FD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047164" w14:paraId="60061027" w14:textId="77777777" w:rsidTr="00BC73AE">
        <w:tc>
          <w:tcPr>
            <w:tcW w:w="2745" w:type="pct"/>
          </w:tcPr>
          <w:p w14:paraId="4B69665A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6EA729BF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445,243</w:t>
            </w:r>
          </w:p>
        </w:tc>
        <w:tc>
          <w:tcPr>
            <w:tcW w:w="131" w:type="pct"/>
            <w:vAlign w:val="bottom"/>
          </w:tcPr>
          <w:p w14:paraId="0BE8753A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6EBD2DD0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465,956</w:t>
            </w:r>
          </w:p>
        </w:tc>
      </w:tr>
      <w:tr w:rsidR="00047164" w:rsidRPr="00047164" w14:paraId="039D76C8" w14:textId="77777777" w:rsidTr="00BC73AE">
        <w:tc>
          <w:tcPr>
            <w:tcW w:w="2745" w:type="pct"/>
          </w:tcPr>
          <w:p w14:paraId="63A693B0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5810367A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164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057</w:t>
            </w:r>
          </w:p>
        </w:tc>
        <w:tc>
          <w:tcPr>
            <w:tcW w:w="131" w:type="pct"/>
            <w:vAlign w:val="bottom"/>
          </w:tcPr>
          <w:p w14:paraId="27FF457E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6A93770E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165,163</w:t>
            </w:r>
          </w:p>
        </w:tc>
      </w:tr>
      <w:tr w:rsidR="00047164" w:rsidRPr="00047164" w14:paraId="1600E448" w14:textId="77777777" w:rsidTr="00BC73AE">
        <w:tc>
          <w:tcPr>
            <w:tcW w:w="2745" w:type="pct"/>
          </w:tcPr>
          <w:p w14:paraId="4AE27EE4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047164" w:rsidRPr="00047164" w:rsidRDefault="00047164" w:rsidP="0004716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29196AF5" w:rsidR="00047164" w:rsidRPr="00047164" w:rsidRDefault="002811FC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609</w:t>
            </w:r>
            <w:r w:rsidRPr="002811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811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300</w:t>
            </w:r>
          </w:p>
        </w:tc>
        <w:tc>
          <w:tcPr>
            <w:tcW w:w="131" w:type="pct"/>
            <w:vAlign w:val="bottom"/>
          </w:tcPr>
          <w:p w14:paraId="4BD37FEC" w14:textId="77777777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364B339F" w:rsidR="00047164" w:rsidRPr="00047164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631,119</w:t>
            </w:r>
          </w:p>
        </w:tc>
      </w:tr>
    </w:tbl>
    <w:p w14:paraId="6D0F05F0" w14:textId="17385642" w:rsidR="00844A1D" w:rsidRDefault="00844A1D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51E9FB" w14:textId="4C8A3160" w:rsidR="007D32EE" w:rsidRDefault="007D32EE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7ABC1A8" w14:textId="0F006817" w:rsidR="007D32EE" w:rsidRDefault="007D32EE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A5EAC3" w14:textId="77777777" w:rsidR="00610DA1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C7667D" w14:textId="77777777" w:rsidR="004755F5" w:rsidRPr="00047164" w:rsidRDefault="004755F5" w:rsidP="004755F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7164">
        <w:rPr>
          <w:rFonts w:ascii="Angsana New" w:hAnsi="Angsana New" w:hint="cs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047164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92E883" w14:textId="77777777" w:rsidR="004755F5" w:rsidRPr="00047164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7164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047164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EE20B4" w14:textId="528B6617" w:rsidR="004755F5" w:rsidRPr="00047164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7164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5BEDC42C" w14:textId="01BBEBE6" w:rsidR="00047164" w:rsidRPr="007D32EE" w:rsidRDefault="000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val="th-TH"/>
        </w:rPr>
      </w:pPr>
    </w:p>
    <w:p w14:paraId="63BCF9B6" w14:textId="73429226" w:rsidR="002C7D5C" w:rsidRPr="00047164" w:rsidRDefault="002C7D5C" w:rsidP="0004716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164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</w:t>
      </w:r>
      <w:r w:rsidRPr="00047164">
        <w:rPr>
          <w:rFonts w:ascii="Angsana New" w:hAnsi="Angsana New" w:hint="cs"/>
          <w:b/>
          <w:bCs/>
          <w:sz w:val="30"/>
          <w:szCs w:val="30"/>
          <w:cs/>
        </w:rPr>
        <w:t>ผูกพัน</w:t>
      </w:r>
      <w:r w:rsidRPr="00047164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1B2E9F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047164" w14:paraId="056584E5" w14:textId="77777777" w:rsidTr="002C7D5C">
        <w:tc>
          <w:tcPr>
            <w:tcW w:w="2081" w:type="pct"/>
          </w:tcPr>
          <w:p w14:paraId="0F918D2A" w14:textId="77777777" w:rsidR="000B008F" w:rsidRPr="00047164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047164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047164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047164" w:rsidRDefault="000B008F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A8C" w:rsidRPr="00047164" w14:paraId="59F5CBE0" w14:textId="77777777" w:rsidTr="00265722">
        <w:tc>
          <w:tcPr>
            <w:tcW w:w="2081" w:type="pct"/>
          </w:tcPr>
          <w:p w14:paraId="2D9FD0B2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6715FFA6" w14:textId="33FB7ECB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8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1FD6BFB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44C83" w14:textId="6302DD45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69FD78" w14:textId="214CC925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02DE6F8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029409" w14:textId="757C3FF8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047164" w14:paraId="129B9BEA" w14:textId="77777777" w:rsidTr="002C7D5C">
        <w:tc>
          <w:tcPr>
            <w:tcW w:w="2081" w:type="pct"/>
          </w:tcPr>
          <w:p w14:paraId="22A7ECD5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64DDD98D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D6CAF69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6455A440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C1E3300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260CA0FC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64DA88B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0E07DC7B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89048A" w:rsidRPr="00047164" w14:paraId="20187ED4" w14:textId="77777777" w:rsidTr="002C7D5C">
        <w:tc>
          <w:tcPr>
            <w:tcW w:w="2081" w:type="pct"/>
          </w:tcPr>
          <w:p w14:paraId="76B91521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8A" w:rsidRPr="00047164" w14:paraId="7379A804" w14:textId="77777777" w:rsidTr="007825A9">
        <w:tc>
          <w:tcPr>
            <w:tcW w:w="2081" w:type="pct"/>
          </w:tcPr>
          <w:p w14:paraId="5133A73D" w14:textId="72E58BA1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89048A" w:rsidRPr="00047164" w:rsidRDefault="0089048A" w:rsidP="0089048A">
            <w:pPr>
              <w:tabs>
                <w:tab w:val="clear" w:pos="680"/>
                <w:tab w:val="decimal" w:pos="86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89048A" w:rsidRPr="00047164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89048A" w:rsidRPr="00047164" w:rsidRDefault="0089048A" w:rsidP="0089048A">
            <w:pPr>
              <w:tabs>
                <w:tab w:val="clear" w:pos="680"/>
                <w:tab w:val="decimal" w:pos="88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89048A" w:rsidRPr="00047164" w:rsidRDefault="0089048A" w:rsidP="0089048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48A" w:rsidRPr="00047164" w14:paraId="5C4E40AD" w14:textId="77777777" w:rsidTr="007825A9">
        <w:tc>
          <w:tcPr>
            <w:tcW w:w="2081" w:type="pct"/>
            <w:vAlign w:val="center"/>
          </w:tcPr>
          <w:p w14:paraId="0B3AE561" w14:textId="4C69ABAD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787608B2" w:rsidR="0089048A" w:rsidRPr="00047164" w:rsidRDefault="00132250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2250">
              <w:rPr>
                <w:rFonts w:ascii="Angsana New" w:hAnsi="Angsana New" w:cs="Angsana New"/>
                <w:sz w:val="30"/>
                <w:szCs w:val="30"/>
              </w:rPr>
              <w:t>5,845</w:t>
            </w:r>
          </w:p>
        </w:tc>
        <w:tc>
          <w:tcPr>
            <w:tcW w:w="147" w:type="pct"/>
          </w:tcPr>
          <w:p w14:paraId="2934F545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58A0EAD0" w:rsidR="0089048A" w:rsidRPr="00047164" w:rsidRDefault="001F7D56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214B6D4D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5ACECED" w14:textId="44E494F7" w:rsidR="0089048A" w:rsidRPr="00047164" w:rsidRDefault="00132250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0A24A7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2CEB5E" w14:textId="2E03270D" w:rsidR="0089048A" w:rsidRPr="00047164" w:rsidRDefault="0089048A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9048A" w:rsidRPr="00047164" w14:paraId="02704496" w14:textId="77777777" w:rsidTr="007825A9">
        <w:tc>
          <w:tcPr>
            <w:tcW w:w="2081" w:type="pct"/>
          </w:tcPr>
          <w:p w14:paraId="41A863C7" w14:textId="0CEBF7D3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358B87C6" w:rsidR="0089048A" w:rsidRPr="00047164" w:rsidRDefault="00132250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22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5,845</w:t>
            </w:r>
          </w:p>
        </w:tc>
        <w:tc>
          <w:tcPr>
            <w:tcW w:w="147" w:type="pct"/>
          </w:tcPr>
          <w:p w14:paraId="0BF3CF2E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6B152459" w:rsidR="0089048A" w:rsidRPr="00047164" w:rsidRDefault="001F7D56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2DF4373F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F84461" w14:textId="1033A000" w:rsidR="0089048A" w:rsidRPr="00047164" w:rsidRDefault="00132250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40492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7102BE2" w14:textId="7F4BE7BF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9048A" w:rsidRPr="001B2E9F" w14:paraId="331EEBAF" w14:textId="77777777" w:rsidTr="007825A9">
        <w:tc>
          <w:tcPr>
            <w:tcW w:w="2081" w:type="pct"/>
          </w:tcPr>
          <w:p w14:paraId="6BFB9AC2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E6D06C7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7A9D557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96A244D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7FF7291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DB0149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35CD3AD7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572479" w14:textId="77777777" w:rsidR="0089048A" w:rsidRPr="001B2E9F" w:rsidRDefault="0089048A" w:rsidP="0021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9048A" w:rsidRPr="00047164" w14:paraId="7DE73389" w14:textId="77777777" w:rsidTr="002C7D5C">
        <w:tc>
          <w:tcPr>
            <w:tcW w:w="2081" w:type="pct"/>
          </w:tcPr>
          <w:p w14:paraId="6EDF147B" w14:textId="520197D0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38" w:type="pct"/>
          </w:tcPr>
          <w:p w14:paraId="7F219570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CE" w:rsidRPr="00047164" w14:paraId="15D71F22" w14:textId="77777777" w:rsidTr="002C7D5C">
        <w:tc>
          <w:tcPr>
            <w:tcW w:w="2081" w:type="pct"/>
          </w:tcPr>
          <w:p w14:paraId="1D2FA6D4" w14:textId="77777777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31E8DC5C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27968">
              <w:rPr>
                <w:rFonts w:ascii="Angsana New" w:hAnsi="Angsana New" w:cs="Angsana New"/>
                <w:sz w:val="30"/>
                <w:szCs w:val="30"/>
              </w:rPr>
              <w:t>131,514</w:t>
            </w:r>
          </w:p>
        </w:tc>
        <w:tc>
          <w:tcPr>
            <w:tcW w:w="147" w:type="pct"/>
          </w:tcPr>
          <w:p w14:paraId="07E60C3D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06EB1C98" w:rsidR="005236CE" w:rsidRPr="001F7D56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73,919</w:t>
            </w:r>
          </w:p>
        </w:tc>
        <w:tc>
          <w:tcPr>
            <w:tcW w:w="145" w:type="pct"/>
          </w:tcPr>
          <w:p w14:paraId="309BED51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540E94F0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36CE" w:rsidRPr="00047164" w14:paraId="4E3F999F" w14:textId="77777777" w:rsidTr="002C7D5C">
        <w:tc>
          <w:tcPr>
            <w:tcW w:w="2081" w:type="pct"/>
          </w:tcPr>
          <w:p w14:paraId="78D22082" w14:textId="77777777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0ECD7C74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2250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47" w:type="pct"/>
          </w:tcPr>
          <w:p w14:paraId="24CA53AD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0613D9C1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45" w:type="pct"/>
          </w:tcPr>
          <w:p w14:paraId="651D14A3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4E749D91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36CE" w:rsidRPr="00047164" w14:paraId="1A63048F" w14:textId="77777777" w:rsidTr="002C7D5C">
        <w:tc>
          <w:tcPr>
            <w:tcW w:w="2081" w:type="pct"/>
          </w:tcPr>
          <w:p w14:paraId="49DD791B" w14:textId="61FA59BD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638" w:type="pct"/>
          </w:tcPr>
          <w:p w14:paraId="507BCF68" w14:textId="4BE3A451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2250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7" w:type="pct"/>
          </w:tcPr>
          <w:p w14:paraId="38D0B760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17BB9C" w14:textId="57E7AC31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3B85326E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EC68DE" w14:textId="660933B0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8014B8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A7AB49" w14:textId="0A10D576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36CE" w:rsidRPr="00047164" w14:paraId="32DBE212" w14:textId="77777777" w:rsidTr="002C7D5C">
        <w:tc>
          <w:tcPr>
            <w:tcW w:w="2081" w:type="pct"/>
          </w:tcPr>
          <w:p w14:paraId="78F53B41" w14:textId="77777777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CE" w:rsidRPr="00047164" w14:paraId="2539CEA2" w14:textId="77777777" w:rsidTr="002C7D5C">
        <w:tc>
          <w:tcPr>
            <w:tcW w:w="2081" w:type="pct"/>
          </w:tcPr>
          <w:p w14:paraId="6D431F09" w14:textId="66040EEC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6CE" w:rsidRPr="00047164" w14:paraId="0D7F2D8A" w14:textId="77777777" w:rsidTr="002C7D5C">
        <w:tc>
          <w:tcPr>
            <w:tcW w:w="2081" w:type="pct"/>
          </w:tcPr>
          <w:p w14:paraId="2091CE37" w14:textId="77777777" w:rsidR="005236CE" w:rsidRPr="00047164" w:rsidRDefault="005236CE" w:rsidP="005236CE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526B2E" w14:textId="004F25DB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32250">
              <w:rPr>
                <w:rFonts w:ascii="Angsana New" w:hAnsi="Angsana New" w:cs="Angsana New"/>
                <w:sz w:val="30"/>
                <w:szCs w:val="30"/>
                <w:lang w:val="en-GB"/>
              </w:rPr>
              <w:t>82,000</w:t>
            </w:r>
          </w:p>
        </w:tc>
        <w:tc>
          <w:tcPr>
            <w:tcW w:w="147" w:type="pct"/>
          </w:tcPr>
          <w:p w14:paraId="69E6ACC2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461120" w14:textId="38FDDDB9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82,000</w:t>
            </w:r>
          </w:p>
        </w:tc>
        <w:tc>
          <w:tcPr>
            <w:tcW w:w="145" w:type="pct"/>
          </w:tcPr>
          <w:p w14:paraId="040BE44D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CC0F929" w14:textId="7F9056E4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4723C46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236CE" w:rsidRPr="00047164" w14:paraId="16820CED" w14:textId="77777777" w:rsidTr="002C7D5C">
        <w:tc>
          <w:tcPr>
            <w:tcW w:w="2081" w:type="pct"/>
          </w:tcPr>
          <w:p w14:paraId="6302AE05" w14:textId="77777777" w:rsidR="005236CE" w:rsidRPr="00047164" w:rsidRDefault="005236CE" w:rsidP="00523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3A7D2C4F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357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217</w:t>
            </w:r>
            <w:r w:rsidRPr="005357E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5357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326</w:t>
            </w:r>
          </w:p>
        </w:tc>
        <w:tc>
          <w:tcPr>
            <w:tcW w:w="147" w:type="pct"/>
          </w:tcPr>
          <w:p w14:paraId="7EECBFB9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594CDBE9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159,731</w:t>
            </w:r>
          </w:p>
        </w:tc>
        <w:tc>
          <w:tcPr>
            <w:tcW w:w="145" w:type="pct"/>
          </w:tcPr>
          <w:p w14:paraId="7698F602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5C6CF4C6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5236CE" w:rsidRPr="00047164" w:rsidRDefault="005236CE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5D0156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47927" w14:textId="6136F309" w:rsidR="008E57A8" w:rsidRPr="00047164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71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0471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1B2E9F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7D6994F" w14:textId="4DA5E5DB" w:rsidR="008E57A8" w:rsidRPr="00047164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47164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047164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04716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B2E9F">
        <w:rPr>
          <w:rFonts w:ascii="Angsana New" w:hAnsi="Angsana New" w:cs="Angsana New"/>
          <w:sz w:val="30"/>
          <w:szCs w:val="30"/>
        </w:rPr>
        <w:t>31</w:t>
      </w:r>
      <w:r w:rsidR="001F7D56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B2E9F">
        <w:rPr>
          <w:rFonts w:ascii="Angsana New" w:hAnsi="Angsana New" w:cs="Angsana New"/>
          <w:sz w:val="30"/>
          <w:szCs w:val="30"/>
        </w:rPr>
        <w:t>2565</w:t>
      </w:r>
      <w:r w:rsidRPr="0004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7164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ถูกค้ำประกันโดยกรรมการ และการ</w:t>
      </w:r>
      <w:r w:rsidRPr="00047164">
        <w:rPr>
          <w:rFonts w:ascii="Angsana New" w:eastAsia="Calibri" w:hAnsi="Angsana New" w:cs="Angsana New" w:hint="cs"/>
          <w:sz w:val="30"/>
          <w:szCs w:val="30"/>
        </w:rPr>
        <w:br/>
      </w:r>
      <w:r w:rsidRPr="00047164">
        <w:rPr>
          <w:rFonts w:ascii="Angsana New" w:eastAsia="Calibri" w:hAnsi="Angsana New" w:cs="Angsana New" w:hint="cs"/>
          <w:sz w:val="30"/>
          <w:szCs w:val="30"/>
          <w:cs/>
        </w:rPr>
        <w:t xml:space="preserve">จดจำนองที่ดิน สิ่งปลูกสร้างของกลุ่มบริษัท </w:t>
      </w:r>
      <w:r w:rsidRPr="0004716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047164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04716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047164">
        <w:rPr>
          <w:rFonts w:ascii="Angsana New" w:eastAsia="Calibri" w:hAnsi="Angsana New" w:cs="Angsana New" w:hint="cs"/>
          <w:i/>
          <w:iCs/>
          <w:sz w:val="30"/>
          <w:szCs w:val="30"/>
        </w:rPr>
        <w:t>256</w:t>
      </w:r>
      <w:r w:rsidR="001F7D56">
        <w:rPr>
          <w:rFonts w:ascii="Angsana New" w:eastAsia="Calibri" w:hAnsi="Angsana New" w:cs="Angsana New"/>
          <w:i/>
          <w:iCs/>
          <w:sz w:val="30"/>
          <w:szCs w:val="30"/>
        </w:rPr>
        <w:t>4</w:t>
      </w:r>
      <w:r w:rsidRPr="0004716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: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สิ่งปลูกสร้างและเงินฝากประจำที่มีข้อจำกัดในการเบิกใช้ของกลุ่มบริษัท) </w:t>
      </w:r>
      <w:r w:rsidRPr="00047164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368"/>
        <w:gridCol w:w="269"/>
        <w:gridCol w:w="1171"/>
        <w:gridCol w:w="270"/>
        <w:gridCol w:w="1076"/>
        <w:gridCol w:w="270"/>
        <w:gridCol w:w="1174"/>
      </w:tblGrid>
      <w:tr w:rsidR="008E57A8" w:rsidRPr="00047164" w14:paraId="07696768" w14:textId="77777777" w:rsidTr="008C51B7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D3F314A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C52A5D1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03D22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262515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A8C" w:rsidRPr="00047164" w14:paraId="55B32436" w14:textId="77777777" w:rsidTr="008C51B7">
        <w:trPr>
          <w:tblHeader/>
        </w:trPr>
        <w:tc>
          <w:tcPr>
            <w:tcW w:w="3060" w:type="dxa"/>
            <w:vMerge/>
          </w:tcPr>
          <w:p w14:paraId="71B0ACE9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66653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F04569" w14:textId="38A0C8E2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CB946B" w14:textId="4C9FED91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09B146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27E4AA9C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C95FF" w14:textId="4E142BC0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047164" w14:paraId="1F5F48AF" w14:textId="77777777" w:rsidTr="008C51B7">
        <w:trPr>
          <w:tblHeader/>
        </w:trPr>
        <w:tc>
          <w:tcPr>
            <w:tcW w:w="3060" w:type="dxa"/>
            <w:vMerge/>
          </w:tcPr>
          <w:p w14:paraId="54811DE2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8644103" w14:textId="15359A06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91F0F18" w14:textId="6D1ABC68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7792E10F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8D0F861" w14:textId="58F3068A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D58BDC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26362F9" w14:textId="2FEC5D7F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D89B17" w14:textId="7777777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5C27069" w14:textId="33DE5C57" w:rsidR="00D82A8C" w:rsidRPr="00047164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89048A" w:rsidRPr="00047164" w14:paraId="5E631EB7" w14:textId="77777777" w:rsidTr="008C51B7">
        <w:trPr>
          <w:tblHeader/>
        </w:trPr>
        <w:tc>
          <w:tcPr>
            <w:tcW w:w="3060" w:type="dxa"/>
          </w:tcPr>
          <w:p w14:paraId="25742191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3386FCB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5725C0D2" w14:textId="77777777" w:rsidR="0089048A" w:rsidRPr="00047164" w:rsidRDefault="0089048A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E27" w:rsidRPr="00047164" w14:paraId="31C57668" w14:textId="77777777" w:rsidTr="008C51B7">
        <w:tc>
          <w:tcPr>
            <w:tcW w:w="3060" w:type="dxa"/>
          </w:tcPr>
          <w:p w14:paraId="1B9E37F0" w14:textId="77777777" w:rsidR="00262E27" w:rsidRPr="00047164" w:rsidRDefault="00262E27" w:rsidP="00262E2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FD4A36B" w14:textId="77777777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8E004F" w14:textId="764CE2FD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2250">
              <w:rPr>
                <w:rFonts w:ascii="Angsana New" w:hAnsi="Angsana New" w:cs="Angsana New"/>
                <w:sz w:val="30"/>
                <w:szCs w:val="30"/>
                <w:lang w:val="en-US"/>
              </w:rPr>
              <w:t>23,642</w:t>
            </w:r>
          </w:p>
        </w:tc>
        <w:tc>
          <w:tcPr>
            <w:tcW w:w="269" w:type="dxa"/>
          </w:tcPr>
          <w:p w14:paraId="51AEB8A1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DE1D7" w14:textId="42AE9058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70" w:type="dxa"/>
          </w:tcPr>
          <w:p w14:paraId="5EFDB76A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407B4621" w:rsidR="00262E27" w:rsidRPr="00047164" w:rsidRDefault="00262E27" w:rsidP="00262E2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4D137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AAF6A8" w14:textId="077B30DC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62E27" w:rsidRPr="00047164" w14:paraId="12C05FAA" w14:textId="77777777" w:rsidTr="008C51B7">
        <w:tc>
          <w:tcPr>
            <w:tcW w:w="3060" w:type="dxa"/>
          </w:tcPr>
          <w:p w14:paraId="7F5C326B" w14:textId="77777777" w:rsidR="00262E27" w:rsidRPr="00047164" w:rsidRDefault="00262E27" w:rsidP="00262E2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0F072D62" w14:textId="44628F8D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164BB7B" w14:textId="0B3A35D3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492,196</w:t>
            </w:r>
          </w:p>
        </w:tc>
        <w:tc>
          <w:tcPr>
            <w:tcW w:w="269" w:type="dxa"/>
          </w:tcPr>
          <w:p w14:paraId="30791DF9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7FAD74" w14:textId="51EDA758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494,208</w:t>
            </w:r>
          </w:p>
        </w:tc>
        <w:tc>
          <w:tcPr>
            <w:tcW w:w="270" w:type="dxa"/>
          </w:tcPr>
          <w:p w14:paraId="0A2E065F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543E28D1" w:rsidR="00262E27" w:rsidRPr="00047164" w:rsidRDefault="00262E27" w:rsidP="00262E2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22AC44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537A4F7" w14:textId="1C0E25BE" w:rsidR="00262E27" w:rsidRPr="00575A21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62E27" w:rsidRPr="00047164" w14:paraId="140B3CEA" w14:textId="77777777" w:rsidTr="008C51B7">
        <w:tc>
          <w:tcPr>
            <w:tcW w:w="3060" w:type="dxa"/>
          </w:tcPr>
          <w:p w14:paraId="7922BE9E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4F7A6A3" w14:textId="77777777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7D6CBF45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515,838</w:t>
            </w:r>
          </w:p>
        </w:tc>
        <w:tc>
          <w:tcPr>
            <w:tcW w:w="269" w:type="dxa"/>
          </w:tcPr>
          <w:p w14:paraId="583F7372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53CAE77" w14:textId="2EE6D3E5" w:rsidR="00262E27" w:rsidRPr="00047164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517,850</w:t>
            </w:r>
          </w:p>
        </w:tc>
        <w:tc>
          <w:tcPr>
            <w:tcW w:w="270" w:type="dxa"/>
          </w:tcPr>
          <w:p w14:paraId="53FDBABC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6FB0C90B" w:rsidR="00262E27" w:rsidRPr="00047164" w:rsidRDefault="00262E27" w:rsidP="00262E2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51FDC9" w14:textId="77777777" w:rsidR="00262E27" w:rsidRPr="00047164" w:rsidRDefault="00262E27" w:rsidP="0026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81C264" w14:textId="65CA97E1" w:rsidR="00262E27" w:rsidRPr="00575A21" w:rsidRDefault="00262E27" w:rsidP="00262E27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259119A" w14:textId="77777777" w:rsidR="001B2E9F" w:rsidRPr="00883772" w:rsidRDefault="001B2E9F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5F4AEFBC" w14:textId="04A90C02" w:rsidR="008E57A8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7046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B2E9F">
        <w:rPr>
          <w:rFonts w:ascii="Angsana New" w:hAnsi="Angsana New" w:cs="Angsana New"/>
          <w:sz w:val="30"/>
          <w:szCs w:val="30"/>
        </w:rPr>
        <w:t>31</w:t>
      </w:r>
      <w:r w:rsidR="001B2E9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B2E9F">
        <w:rPr>
          <w:rFonts w:ascii="Angsana New" w:hAnsi="Angsana New" w:cs="Angsana New"/>
          <w:sz w:val="30"/>
          <w:szCs w:val="30"/>
        </w:rPr>
        <w:t xml:space="preserve">2565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260402">
        <w:rPr>
          <w:rFonts w:ascii="Angsana New" w:hAnsi="Angsana New" w:cs="Angsana New"/>
          <w:sz w:val="30"/>
          <w:szCs w:val="30"/>
        </w:rPr>
        <w:t>1,191</w:t>
      </w:r>
      <w:r w:rsidR="005F3E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31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256</w:t>
      </w:r>
      <w:r w:rsidR="001B2E9F">
        <w:rPr>
          <w:rFonts w:ascii="Angsana New" w:hAnsi="Angsana New" w:cs="Angsana New"/>
          <w:i/>
          <w:iCs/>
          <w:sz w:val="30"/>
          <w:szCs w:val="30"/>
        </w:rPr>
        <w:t>4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70467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60402">
        <w:rPr>
          <w:rFonts w:ascii="Angsana New" w:hAnsi="Angsana New" w:cs="Angsana New"/>
          <w:i/>
          <w:iCs/>
          <w:sz w:val="30"/>
          <w:szCs w:val="30"/>
        </w:rPr>
        <w:t>891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70467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p w14:paraId="210225A7" w14:textId="77777777" w:rsidR="009F14D3" w:rsidRPr="0039186A" w:rsidRDefault="009F14D3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pacing w:val="-16"/>
          <w:sz w:val="30"/>
          <w:szCs w:val="30"/>
        </w:rPr>
      </w:pPr>
    </w:p>
    <w:p w14:paraId="221AB1CF" w14:textId="77777777" w:rsidR="00634CEC" w:rsidRDefault="00634CEC" w:rsidP="00634CE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01A68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</w:t>
      </w:r>
      <w:r w:rsidRPr="00C42DD2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C86BBB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752425E4" w14:textId="77777777" w:rsidR="00634CEC" w:rsidRPr="0092016A" w:rsidRDefault="00634CEC" w:rsidP="0063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F789A" w14:textId="397D6722" w:rsidR="008747E2" w:rsidRPr="00947572" w:rsidRDefault="00634CEC" w:rsidP="0063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70006244"/>
      <w:r w:rsidRPr="0094757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 เมื่อวันที่ </w:t>
      </w:r>
      <w:r w:rsidR="008747E2" w:rsidRPr="00947572">
        <w:rPr>
          <w:rFonts w:ascii="Angsana New" w:hAnsi="Angsana New" w:cs="Angsana New"/>
          <w:sz w:val="30"/>
          <w:szCs w:val="30"/>
        </w:rPr>
        <w:t>27</w:t>
      </w:r>
      <w:r w:rsidRPr="00947572">
        <w:rPr>
          <w:rFonts w:ascii="Angsana New" w:hAnsi="Angsana New" w:cs="Angsana New"/>
          <w:sz w:val="30"/>
          <w:szCs w:val="30"/>
        </w:rPr>
        <w:t xml:space="preserve"> </w:t>
      </w:r>
      <w:r w:rsidRPr="00947572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947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7572">
        <w:rPr>
          <w:rFonts w:ascii="Angsana New" w:hAnsi="Angsana New" w:cs="Angsana New"/>
          <w:sz w:val="30"/>
          <w:szCs w:val="30"/>
        </w:rPr>
        <w:t>256</w:t>
      </w:r>
      <w:r w:rsidR="008747E2" w:rsidRPr="00947572">
        <w:rPr>
          <w:rFonts w:ascii="Angsana New" w:hAnsi="Angsana New" w:cs="Angsana New"/>
          <w:sz w:val="30"/>
          <w:szCs w:val="30"/>
        </w:rPr>
        <w:t>5</w:t>
      </w:r>
      <w:r w:rsidRPr="00947572">
        <w:rPr>
          <w:rFonts w:ascii="Angsana New" w:hAnsi="Angsana New" w:cs="Angsana New"/>
          <w:sz w:val="30"/>
          <w:szCs w:val="30"/>
        </w:rPr>
        <w:t xml:space="preserve"> </w:t>
      </w:r>
      <w:r w:rsidRPr="00947572">
        <w:rPr>
          <w:rFonts w:ascii="Angsana New" w:hAnsi="Angsana New" w:cs="Angsana New" w:hint="cs"/>
          <w:sz w:val="30"/>
          <w:szCs w:val="30"/>
          <w:cs/>
        </w:rPr>
        <w:t>ผู้ถือหุ้นมีมติ</w:t>
      </w:r>
      <w:r w:rsidR="008747E2" w:rsidRPr="00947572">
        <w:rPr>
          <w:rFonts w:ascii="Angsana New" w:hAnsi="Angsana New" w:cs="Angsana New" w:hint="cs"/>
          <w:sz w:val="30"/>
          <w:szCs w:val="30"/>
          <w:cs/>
        </w:rPr>
        <w:t>รายการดังต่อไปนี้</w:t>
      </w:r>
    </w:p>
    <w:p w14:paraId="07181544" w14:textId="77777777" w:rsidR="008747E2" w:rsidRPr="00947572" w:rsidRDefault="008747E2" w:rsidP="0063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6860E32" w14:textId="77777777" w:rsidR="00947572" w:rsidRPr="00C12B94" w:rsidRDefault="00634CEC" w:rsidP="00CD0666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C12B94">
        <w:rPr>
          <w:rFonts w:ascii="Angsana New" w:hAnsi="Angsana New" w:hint="cs"/>
          <w:sz w:val="30"/>
          <w:szCs w:val="30"/>
          <w:cs/>
        </w:rPr>
        <w:t>จ่ายเงินปันผลสำหรับผลการดำเนินงานประจำปี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/>
          <w:sz w:val="30"/>
          <w:szCs w:val="30"/>
        </w:rPr>
        <w:t>256</w:t>
      </w:r>
      <w:r w:rsidR="008747E2" w:rsidRPr="00C12B94">
        <w:rPr>
          <w:rFonts w:ascii="Angsana New" w:hAnsi="Angsana New"/>
          <w:sz w:val="30"/>
          <w:szCs w:val="30"/>
        </w:rPr>
        <w:t>4</w:t>
      </w:r>
      <w:r w:rsidRPr="00C12B94">
        <w:rPr>
          <w:rFonts w:ascii="Angsana New" w:hAnsi="Angsana New" w:hint="cs"/>
          <w:sz w:val="30"/>
          <w:szCs w:val="30"/>
          <w:cs/>
        </w:rPr>
        <w:t xml:space="preserve"> ในอัตราหุ้นละ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/>
          <w:sz w:val="30"/>
          <w:szCs w:val="30"/>
        </w:rPr>
        <w:t>0.0</w:t>
      </w:r>
      <w:r w:rsidR="008747E2" w:rsidRPr="00C12B94">
        <w:rPr>
          <w:rFonts w:ascii="Angsana New" w:hAnsi="Angsana New"/>
          <w:sz w:val="30"/>
          <w:szCs w:val="30"/>
        </w:rPr>
        <w:t>133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บาท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="008747E2" w:rsidRPr="00C12B94">
        <w:rPr>
          <w:rFonts w:ascii="Angsana New" w:hAnsi="Angsana New"/>
          <w:sz w:val="30"/>
          <w:szCs w:val="30"/>
        </w:rPr>
        <w:t>8</w:t>
      </w:r>
      <w:r w:rsidRPr="00C12B94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เงินปันผลดังกล่าวมีกำหนดจ่ายแก่ผู้ถือหุ้นในเดือนพฤษภาคม </w:t>
      </w:r>
      <w:r w:rsidRPr="00C12B94">
        <w:rPr>
          <w:rFonts w:ascii="Angsana New" w:hAnsi="Angsana New"/>
          <w:sz w:val="30"/>
          <w:szCs w:val="30"/>
        </w:rPr>
        <w:t>256</w:t>
      </w:r>
      <w:r w:rsidR="00947572" w:rsidRPr="00C12B94">
        <w:rPr>
          <w:rFonts w:ascii="Angsana New" w:hAnsi="Angsana New"/>
          <w:sz w:val="30"/>
          <w:szCs w:val="30"/>
        </w:rPr>
        <w:t>5</w:t>
      </w:r>
    </w:p>
    <w:p w14:paraId="56337705" w14:textId="77777777" w:rsidR="00947572" w:rsidRPr="00C12B94" w:rsidRDefault="00947572" w:rsidP="00CD0666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C12B94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การออกและเสนอขายใบสำคัญแสดงสิทธิที่จะซื้อหุ้นสามัญเพิ่มทุนให้แก่กรรมการ</w:t>
      </w:r>
      <w:r w:rsidRPr="00C12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2B94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Pr="00C12B94">
        <w:rPr>
          <w:rFonts w:asciiTheme="majorBidi" w:hAnsiTheme="majorBidi" w:cstheme="majorBidi"/>
          <w:sz w:val="30"/>
          <w:szCs w:val="30"/>
        </w:rPr>
        <w:t>/</w:t>
      </w:r>
      <w:r w:rsidRPr="00C12B94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C12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2B9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C12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2B94">
        <w:rPr>
          <w:rFonts w:asciiTheme="majorBidi" w:hAnsiTheme="majorBidi" w:cstheme="majorBidi"/>
          <w:sz w:val="30"/>
          <w:szCs w:val="30"/>
        </w:rPr>
        <w:t>24</w:t>
      </w:r>
      <w:r w:rsidRPr="00C12B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2B94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5D5D551C" w14:textId="659AA319" w:rsidR="00947572" w:rsidRPr="002A3ED3" w:rsidRDefault="00947572" w:rsidP="00CD0666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2A3ED3">
        <w:rPr>
          <w:rFonts w:ascii="Angsana New" w:hAnsi="Angsana New" w:hint="cs"/>
          <w:sz w:val="30"/>
          <w:szCs w:val="30"/>
          <w:cs/>
        </w:rPr>
        <w:t>การเพิ่มทุนจดทะเบียน</w:t>
      </w:r>
      <w:r w:rsidRPr="00C12B94">
        <w:rPr>
          <w:rFonts w:ascii="Angsana New" w:hAnsi="Angsana New" w:hint="cs"/>
          <w:sz w:val="30"/>
          <w:szCs w:val="30"/>
          <w:cs/>
        </w:rPr>
        <w:t>ของบริษัทอีกจำนวน</w:t>
      </w:r>
      <w:r w:rsidRPr="00C12B94">
        <w:rPr>
          <w:sz w:val="30"/>
          <w:szCs w:val="30"/>
          <w:cs/>
        </w:rPr>
        <w:t xml:space="preserve"> 12 </w:t>
      </w:r>
      <w:r w:rsidRPr="00C12B94">
        <w:rPr>
          <w:rFonts w:ascii="Angsana New" w:hAnsi="Angsana New" w:hint="cs"/>
          <w:sz w:val="30"/>
          <w:szCs w:val="30"/>
          <w:cs/>
        </w:rPr>
        <w:t>ล้านบาท</w:t>
      </w:r>
      <w:r w:rsidRPr="00C12B94">
        <w:rPr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จากทุนจดทะเบียนเดิม</w:t>
      </w:r>
      <w:r w:rsidRPr="00C12B94">
        <w:rPr>
          <w:sz w:val="30"/>
          <w:szCs w:val="30"/>
          <w:cs/>
        </w:rPr>
        <w:t xml:space="preserve"> 300 </w:t>
      </w:r>
      <w:r w:rsidRPr="00C12B94">
        <w:rPr>
          <w:rFonts w:ascii="Angsana New" w:hAnsi="Angsana New" w:hint="cs"/>
          <w:sz w:val="30"/>
          <w:szCs w:val="30"/>
          <w:cs/>
        </w:rPr>
        <w:t>ล้านบาท</w:t>
      </w:r>
      <w:r w:rsidRPr="00C12B94">
        <w:rPr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เป็นจำนวน</w:t>
      </w:r>
      <w:r w:rsidRPr="00C12B94">
        <w:rPr>
          <w:sz w:val="30"/>
          <w:szCs w:val="30"/>
          <w:cs/>
        </w:rPr>
        <w:t xml:space="preserve"> 312 </w:t>
      </w:r>
      <w:r w:rsidRPr="00C12B94">
        <w:rPr>
          <w:rFonts w:ascii="Angsana New" w:hAnsi="Angsana New" w:hint="cs"/>
          <w:sz w:val="30"/>
          <w:szCs w:val="30"/>
          <w:cs/>
        </w:rPr>
        <w:t>ล้านบาท</w:t>
      </w:r>
      <w:r w:rsidRPr="00C12B94">
        <w:rPr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โดยออกหุ้นสามัญเพิ่มทุนจำนวน</w:t>
      </w:r>
      <w:r w:rsidRPr="00C12B94">
        <w:rPr>
          <w:sz w:val="30"/>
          <w:szCs w:val="30"/>
          <w:cs/>
        </w:rPr>
        <w:t xml:space="preserve"> 24 </w:t>
      </w:r>
      <w:r w:rsidRPr="00C12B94">
        <w:rPr>
          <w:rFonts w:ascii="Angsana New" w:hAnsi="Angsana New" w:hint="cs"/>
          <w:sz w:val="30"/>
          <w:szCs w:val="30"/>
          <w:cs/>
        </w:rPr>
        <w:t>ล้านหุ้น</w:t>
      </w:r>
      <w:r w:rsidRPr="00C12B94">
        <w:rPr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C03250">
        <w:rPr>
          <w:rFonts w:ascii="Angsana New" w:hAnsi="Angsana New"/>
          <w:sz w:val="30"/>
          <w:szCs w:val="30"/>
          <w:cs/>
        </w:rPr>
        <w:t xml:space="preserve"> </w:t>
      </w:r>
      <w:r w:rsidR="00C03250" w:rsidRPr="00C03250">
        <w:rPr>
          <w:rFonts w:ascii="Angsana New" w:hAnsi="Angsana New"/>
          <w:sz w:val="30"/>
          <w:szCs w:val="30"/>
        </w:rPr>
        <w:t>0.5</w:t>
      </w:r>
      <w:r w:rsidRPr="00C03250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บาท</w:t>
      </w:r>
      <w:r w:rsidRPr="00C03250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C03250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ผู้บริหาร</w:t>
      </w:r>
      <w:r w:rsidRPr="002A3ED3">
        <w:rPr>
          <w:rFonts w:ascii="Angsana New" w:hAnsi="Angsana New"/>
          <w:sz w:val="30"/>
          <w:szCs w:val="30"/>
          <w:cs/>
        </w:rPr>
        <w:t xml:space="preserve"> </w:t>
      </w:r>
      <w:r w:rsidRPr="00C12B94">
        <w:rPr>
          <w:rFonts w:ascii="Angsana New" w:hAnsi="Angsana New" w:hint="cs"/>
          <w:sz w:val="30"/>
          <w:szCs w:val="30"/>
          <w:cs/>
        </w:rPr>
        <w:t>และพนักงานของบริษัทและ</w:t>
      </w:r>
      <w:r w:rsidRPr="002A3ED3">
        <w:rPr>
          <w:rFonts w:ascii="Angsana New" w:hAnsi="Angsana New"/>
          <w:sz w:val="30"/>
          <w:szCs w:val="30"/>
          <w:cs/>
        </w:rPr>
        <w:t>/</w:t>
      </w:r>
      <w:r w:rsidRPr="00C12B94">
        <w:rPr>
          <w:rFonts w:ascii="Angsana New" w:hAnsi="Angsana New" w:hint="cs"/>
          <w:sz w:val="30"/>
          <w:szCs w:val="30"/>
          <w:cs/>
        </w:rPr>
        <w:t>หรือบริษัทย่อย</w:t>
      </w:r>
      <w:r w:rsidR="00C01EAC">
        <w:rPr>
          <w:rFonts w:ascii="Angsana New" w:hAnsi="Angsana New" w:hint="cs"/>
          <w:sz w:val="30"/>
          <w:szCs w:val="30"/>
          <w:cs/>
        </w:rPr>
        <w:t xml:space="preserve"> </w:t>
      </w:r>
      <w:r w:rsidR="00C01EAC" w:rsidRPr="002A3ED3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="00C01EAC" w:rsidRPr="002A3ED3">
        <w:rPr>
          <w:rFonts w:ascii="Angsana New" w:hAnsi="Angsana New"/>
          <w:sz w:val="30"/>
          <w:szCs w:val="30"/>
        </w:rPr>
        <w:t xml:space="preserve"> 9 </w:t>
      </w:r>
      <w:r w:rsidR="00C01EAC" w:rsidRPr="002A3ED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01EAC" w:rsidRPr="002A3ED3">
        <w:rPr>
          <w:rFonts w:ascii="Angsana New" w:hAnsi="Angsana New"/>
          <w:sz w:val="30"/>
          <w:szCs w:val="30"/>
        </w:rPr>
        <w:t xml:space="preserve">2565 </w:t>
      </w:r>
      <w:r w:rsidR="00C01EAC" w:rsidRPr="002A3ED3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="002A3ED3" w:rsidRPr="002A3ED3">
        <w:rPr>
          <w:rFonts w:ascii="Angsana New" w:hAnsi="Angsana New"/>
          <w:sz w:val="30"/>
          <w:szCs w:val="30"/>
          <w:cs/>
        </w:rPr>
        <w:t>กระทรวงพาณิชย์</w:t>
      </w:r>
      <w:r w:rsidR="00C01EAC" w:rsidRPr="002A3ED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14:paraId="481E8BD1" w14:textId="77777777" w:rsidR="00947572" w:rsidRPr="002A3ED3" w:rsidRDefault="00947572" w:rsidP="00947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bookmarkEnd w:id="1"/>
    <w:p w14:paraId="1108BBF2" w14:textId="77777777" w:rsidR="00634CEC" w:rsidRPr="00634CEC" w:rsidRDefault="00634CEC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</w:p>
    <w:sectPr w:rsidR="00634CEC" w:rsidRPr="00634CEC" w:rsidSect="0023331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AAFD" w14:textId="77777777" w:rsidR="007F7998" w:rsidRDefault="007F7998">
      <w:r>
        <w:separator/>
      </w:r>
    </w:p>
  </w:endnote>
  <w:endnote w:type="continuationSeparator" w:id="0">
    <w:p w14:paraId="1042269D" w14:textId="77777777" w:rsidR="007F7998" w:rsidRDefault="007F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DE39" w14:textId="77777777" w:rsidR="007F7998" w:rsidRDefault="007F7998">
      <w:r>
        <w:separator/>
      </w:r>
    </w:p>
  </w:footnote>
  <w:footnote w:type="continuationSeparator" w:id="0">
    <w:p w14:paraId="23ED5AC3" w14:textId="77777777" w:rsidR="007F7998" w:rsidRDefault="007F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8CFD5ED" w14:textId="16635647" w:rsidR="00AB1BBB" w:rsidRPr="0034106F" w:rsidRDefault="00AB1BBB" w:rsidP="00A915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0C8"/>
    <w:rsid w:val="004853A0"/>
    <w:rsid w:val="00485C8E"/>
    <w:rsid w:val="00486814"/>
    <w:rsid w:val="00486A4F"/>
    <w:rsid w:val="004874A1"/>
    <w:rsid w:val="004874C3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BA2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374B4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1162</TotalTime>
  <Pages>10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73</cp:revision>
  <cp:lastPrinted>2022-05-10T08:25:00Z</cp:lastPrinted>
  <dcterms:created xsi:type="dcterms:W3CDTF">2022-04-20T09:51:00Z</dcterms:created>
  <dcterms:modified xsi:type="dcterms:W3CDTF">2022-05-11T01:24:00Z</dcterms:modified>
</cp:coreProperties>
</file>