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345D" w14:textId="50C74C46" w:rsidR="004956B4" w:rsidRPr="00BA79AB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A79AB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Pr="00BA79AB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73B15B0" w14:textId="465E56F7" w:rsidR="00066C93" w:rsidRPr="00BA79AB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C3B179A" w14:textId="77777777" w:rsidR="00EF4FAC" w:rsidRPr="00BA79AB" w:rsidRDefault="00EF4FAC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5483E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05B77BA0" w14:textId="785DEDF6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584E13E7" w:rsidR="001464A2" w:rsidRPr="00B10F95" w:rsidRDefault="00EF4FAC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02C3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464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32885" w:rsidRPr="0033288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E6E2F5D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6175B8" w:rsidRDefault="001464A2" w:rsidP="001464A2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CF0CD3" w:rsidRDefault="00CF0CD3" w:rsidP="00CF0CD3"/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5A3EEC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E9057D6" w14:textId="77777777" w:rsidR="001B613F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77777777"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03C8B2" w14:textId="77777777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BCC76D5" w14:textId="34998341" w:rsidR="00EF4FAC" w:rsidRPr="00624CB5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31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302C38">
        <w:rPr>
          <w:rFonts w:ascii="Angsana New" w:hAnsi="Angsana New" w:cs="Angsana New"/>
          <w:spacing w:val="-2"/>
          <w:sz w:val="30"/>
          <w:szCs w:val="30"/>
        </w:rPr>
        <w:t>31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/>
          <w:spacing w:val="-2"/>
          <w:sz w:val="30"/>
          <w:szCs w:val="30"/>
        </w:rPr>
        <w:t>256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90B34">
        <w:rPr>
          <w:rFonts w:ascii="Angsana New" w:hAnsi="Angsana New" w:cs="Angsana New"/>
          <w:spacing w:val="-2"/>
          <w:sz w:val="30"/>
          <w:szCs w:val="30"/>
        </w:rPr>
        <w:t>(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624CB5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จำกัด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 และของเฉพาะบริษัท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DF76DA5" w14:textId="77777777" w:rsidR="00EF4FAC" w:rsidRPr="00CE7151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836297C" w14:textId="77777777" w:rsidR="00EF4FAC" w:rsidRPr="00CE7151" w:rsidRDefault="00EF4FAC" w:rsidP="00EF4FA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0E24C05" w14:textId="77777777" w:rsidR="00EF4FAC" w:rsidRPr="00CE7151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8B2AB7" w14:textId="77777777" w:rsidR="00EF4FAC" w:rsidRPr="00CE7151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9F29296" w14:textId="77777777" w:rsidR="00EF4FAC" w:rsidRDefault="00EF4FAC" w:rsidP="00EF4FA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EF4FAC" w:rsidSect="00B3746D">
          <w:footerReference w:type="first" r:id="rId1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09EE51BF" w14:textId="77777777" w:rsidR="00EF4FAC" w:rsidRDefault="00EF4FAC" w:rsidP="00EF4FA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6C2CA48" w14:textId="77777777" w:rsidR="00EF4FAC" w:rsidRDefault="00EF4FAC" w:rsidP="00EF4FA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9D6E0FB" w14:textId="77777777" w:rsidR="00EF4FAC" w:rsidRDefault="00EF4FAC" w:rsidP="00EF4FA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381D932" w14:textId="77777777" w:rsidR="00EF4FAC" w:rsidRPr="00CE7151" w:rsidRDefault="00EF4FAC" w:rsidP="00EF4FA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7762F1A" w14:textId="77777777" w:rsidR="00EF4FAC" w:rsidRPr="00CE7151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F9CD6A" w14:textId="77777777" w:rsidR="00EF4FAC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94A3499" w14:textId="77777777" w:rsidR="00EF4FAC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D0AA4C" w14:textId="77777777" w:rsidR="00EF4FAC" w:rsidRPr="00CE7151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2201D8" w14:textId="77777777" w:rsidR="00EF4FAC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1ADAC50" w14:textId="77777777" w:rsidR="00EF4FAC" w:rsidRPr="00CE7151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B841AB" w14:textId="77777777" w:rsidR="00EF4FAC" w:rsidRPr="00732338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3DBC1756" w14:textId="77777777" w:rsidR="00EF4FAC" w:rsidRPr="00732338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3D80C64" w14:textId="77777777" w:rsidR="00EF4FAC" w:rsidRPr="00CE7151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9219</w:t>
      </w:r>
    </w:p>
    <w:p w14:paraId="4260437A" w14:textId="77777777" w:rsidR="00EF4FAC" w:rsidRPr="00CE7151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096F93" w14:textId="77777777" w:rsidR="00EF4FAC" w:rsidRPr="00CE7151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09FC1F" w14:textId="77777777" w:rsidR="00EF4FAC" w:rsidRPr="00CE7151" w:rsidRDefault="00EF4FAC" w:rsidP="00EF4FA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11D93029" w14:textId="142FCAD1" w:rsidR="00E26D5E" w:rsidRDefault="005D53C6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BC2E19">
        <w:rPr>
          <w:rFonts w:ascii="Angsana New" w:hAnsi="Angsana New" w:cs="Angsana New"/>
          <w:sz w:val="30"/>
          <w:szCs w:val="30"/>
        </w:rPr>
        <w:t>11</w:t>
      </w:r>
      <w:r w:rsidR="00EF4FAC" w:rsidRPr="00BC2E19">
        <w:rPr>
          <w:rFonts w:ascii="Angsana New" w:hAnsi="Angsana New" w:cs="Angsana New"/>
          <w:sz w:val="30"/>
          <w:szCs w:val="30"/>
        </w:rPr>
        <w:t xml:space="preserve"> </w:t>
      </w:r>
      <w:r w:rsidR="00EF4FAC" w:rsidRPr="00BC2E1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90D3E" w:rsidRPr="00BC2E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885" w:rsidRPr="00BC2E19">
        <w:rPr>
          <w:rFonts w:ascii="Angsana New" w:hAnsi="Angsana New" w:cs="Angsana New" w:hint="cs"/>
          <w:sz w:val="30"/>
          <w:szCs w:val="30"/>
        </w:rPr>
        <w:t>256</w:t>
      </w:r>
      <w:r w:rsidR="00EF4FAC" w:rsidRPr="00BC2E19">
        <w:rPr>
          <w:rFonts w:ascii="Angsana New" w:hAnsi="Angsana New" w:cs="Angsana New"/>
          <w:sz w:val="30"/>
          <w:szCs w:val="30"/>
        </w:rPr>
        <w:t>5</w:t>
      </w:r>
    </w:p>
    <w:sectPr w:rsidR="00E26D5E" w:rsidSect="00E55BF4">
      <w:headerReference w:type="default" r:id="rId11"/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5B487" w14:textId="77777777" w:rsidR="00ED1303" w:rsidRDefault="00ED1303" w:rsidP="004956B4">
      <w:r>
        <w:separator/>
      </w:r>
    </w:p>
  </w:endnote>
  <w:endnote w:type="continuationSeparator" w:id="0">
    <w:p w14:paraId="66B07866" w14:textId="77777777" w:rsidR="00ED1303" w:rsidRDefault="00ED130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4643" w14:textId="696DC60D" w:rsidR="007C476B" w:rsidRPr="009B4CE9" w:rsidRDefault="007C476B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5E9" w14:textId="77777777" w:rsidR="007C476B" w:rsidRPr="00CF0CD3" w:rsidRDefault="007C476B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9E73" w14:textId="77777777" w:rsidR="00EF4FAC" w:rsidRPr="00107788" w:rsidRDefault="00EF4FAC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15644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0E4AB4F" w14:textId="53E98202" w:rsidR="00E55BF4" w:rsidRPr="00E55BF4" w:rsidRDefault="00E55BF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55BF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55BF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55BF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55BF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55BF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F71F5" w14:textId="77777777" w:rsidR="00ED1303" w:rsidRDefault="00ED1303" w:rsidP="004956B4">
      <w:r>
        <w:separator/>
      </w:r>
    </w:p>
  </w:footnote>
  <w:footnote w:type="continuationSeparator" w:id="0">
    <w:p w14:paraId="61999A65" w14:textId="77777777" w:rsidR="00ED1303" w:rsidRDefault="00ED130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10D4" w14:textId="77777777" w:rsidR="007C476B" w:rsidRDefault="007C476B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7C476B" w:rsidRDefault="007C476B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76D8593" w14:textId="7468F306" w:rsidR="007C476B" w:rsidRPr="00B755EC" w:rsidRDefault="00EF4FAC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="007C476B">
      <w:rPr>
        <w:rFonts w:ascii="Angsana New" w:hAnsi="Angsana New" w:cs="Angsana New"/>
        <w:b/>
        <w:bCs/>
        <w:sz w:val="32"/>
        <w:szCs w:val="32"/>
      </w:rPr>
      <w:t xml:space="preserve"> </w:t>
    </w:r>
    <w:r w:rsidR="007C476B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FAA2534" w14:textId="77777777" w:rsidR="007C476B" w:rsidRPr="00C8434E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AB1FF" w14:textId="77777777" w:rsidR="00E55BF4" w:rsidRDefault="00E55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CBF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396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35F"/>
    <w:rsid w:val="00663650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9AB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5DB"/>
    <w:rsid w:val="00C87A2A"/>
    <w:rsid w:val="00C87D7D"/>
    <w:rsid w:val="00C87E53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7C9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380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3B21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2C8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583A"/>
    <w:rsid w:val="00E55BF4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65D3"/>
    <w:rsid w:val="00FB729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398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Klinsukon, Yendee</cp:lastModifiedBy>
  <cp:revision>3</cp:revision>
  <cp:lastPrinted>2022-05-09T12:57:00Z</cp:lastPrinted>
  <dcterms:created xsi:type="dcterms:W3CDTF">2022-05-10T08:25:00Z</dcterms:created>
  <dcterms:modified xsi:type="dcterms:W3CDTF">2022-05-10T08:27:00Z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