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3801" w14:textId="77777777" w:rsidR="00AF3B93" w:rsidRPr="00B10F95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หมายเหตุ</w:t>
      </w:r>
      <w:r w:rsidRPr="00B10F95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ab/>
        <w:t>สารบัญ</w:t>
      </w:r>
    </w:p>
    <w:p w14:paraId="70FE78DE" w14:textId="77777777" w:rsidR="00AF3B93" w:rsidRPr="00B0623E" w:rsidRDefault="00AF3B93" w:rsidP="00AF3B93">
      <w:pPr>
        <w:pStyle w:val="index"/>
        <w:tabs>
          <w:tab w:val="clear" w:pos="1134"/>
          <w:tab w:val="left" w:pos="144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Cs w:val="22"/>
        </w:rPr>
      </w:pPr>
    </w:p>
    <w:p w14:paraId="776169F9" w14:textId="37716E48" w:rsidR="004D4FDD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741636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17BA412" w14:textId="77777777" w:rsidR="009C002F" w:rsidRPr="00B10F95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F5231C3" w14:textId="77777777" w:rsidR="00AF3B93" w:rsidRPr="001A5C8D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138EFD7A" w14:textId="5F67AFD4" w:rsidR="00D01783" w:rsidRDefault="00117FF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5D0474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 w:rsidR="001F7AAA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</w:t>
      </w:r>
      <w:r w:rsidR="00D01783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า</w:t>
      </w:r>
    </w:p>
    <w:p w14:paraId="6E21BD07" w14:textId="745BC05E" w:rsidR="00A07A1C" w:rsidRPr="001A5C8D" w:rsidRDefault="00A07A1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เงินลงทุนระยะยาวอื่น</w:t>
      </w:r>
    </w:p>
    <w:p w14:paraId="1375BE94" w14:textId="15A0A3E4" w:rsidR="00C44260" w:rsidRPr="001A5C8D" w:rsidRDefault="00C44260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271D0271" w14:textId="77777777" w:rsidR="00B7788D" w:rsidRPr="001A5C8D" w:rsidRDefault="00B7788D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</w:t>
      </w:r>
      <w:r w:rsidR="00F17DB5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925D91"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5BB5E96A" w14:textId="4E024156" w:rsidR="00261320" w:rsidRPr="001A5C8D" w:rsidRDefault="0036747C" w:rsidP="00834F97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5C8D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A3B823A" w14:textId="22128F16" w:rsidR="00285A06" w:rsidRDefault="00285A06" w:rsidP="00285A06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E9C612D" w14:textId="77777777" w:rsidR="004D2DED" w:rsidRPr="009E3BC3" w:rsidRDefault="004D2DED" w:rsidP="004D2DED">
      <w:pPr>
        <w:pStyle w:val="index"/>
        <w:numPr>
          <w:ilvl w:val="0"/>
          <w:numId w:val="18"/>
        </w:numPr>
        <w:tabs>
          <w:tab w:val="clear" w:pos="720"/>
          <w:tab w:val="num" w:pos="1080"/>
        </w:tabs>
        <w:spacing w:after="0" w:line="240" w:lineRule="auto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9E3BC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C569676" w14:textId="77777777" w:rsidR="00991836" w:rsidRDefault="00991836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lang w:bidi="th-TH"/>
        </w:rPr>
      </w:pPr>
    </w:p>
    <w:p w14:paraId="4461A1A7" w14:textId="73AD2AEB" w:rsidR="003057D6" w:rsidRPr="009F3C1F" w:rsidRDefault="00117FF0" w:rsidP="00BD34FA">
      <w:pPr>
        <w:pStyle w:val="index"/>
        <w:tabs>
          <w:tab w:val="clear" w:pos="1134"/>
          <w:tab w:val="left" w:pos="1440"/>
        </w:tabs>
        <w:spacing w:after="0" w:line="240" w:lineRule="auto"/>
        <w:ind w:left="1620" w:hanging="108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34F97">
        <w:br w:type="page"/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B1744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1B613F">
        <w:rPr>
          <w:rFonts w:ascii="Angsana New" w:hAnsi="Angsana New" w:cs="Angsana New" w:hint="cs"/>
          <w:sz w:val="30"/>
          <w:szCs w:val="30"/>
          <w:cs/>
          <w:lang w:bidi="th-TH"/>
        </w:rPr>
        <w:t>กาล</w:t>
      </w:r>
      <w:r w:rsidR="003057D6" w:rsidRPr="009F3C1F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7083550A" w14:textId="77777777" w:rsidR="0083298D" w:rsidRPr="009F3C1F" w:rsidRDefault="0083298D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624482" w14:textId="2FAEFF90" w:rsidR="0083298D" w:rsidRPr="004C663D" w:rsidRDefault="00117FF0" w:rsidP="007E471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F3C1F">
        <w:rPr>
          <w:rFonts w:ascii="Angsana New" w:hAnsi="Angsana New" w:cs="Angsana New" w:hint="cs"/>
          <w:sz w:val="30"/>
          <w:szCs w:val="30"/>
          <w:cs/>
        </w:rPr>
        <w:t>คณะ</w:t>
      </w:r>
      <w:r w:rsidR="00323BAD" w:rsidRPr="009F3C1F">
        <w:rPr>
          <w:rFonts w:ascii="Angsana New" w:hAnsi="Angsana New" w:cs="Angsana New"/>
          <w:sz w:val="30"/>
          <w:szCs w:val="30"/>
          <w:cs/>
        </w:rPr>
        <w:t>กรรมการได้อนุมัติให้ออก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A2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3298D" w:rsidRPr="009F3C1F">
        <w:rPr>
          <w:rFonts w:ascii="Angsana New" w:hAnsi="Angsana New" w:cs="Angsana New"/>
          <w:sz w:val="30"/>
          <w:szCs w:val="30"/>
          <w:cs/>
        </w:rPr>
        <w:t>นี้</w:t>
      </w:r>
      <w:r w:rsidR="0083298D" w:rsidRPr="00846F1C">
        <w:rPr>
          <w:rFonts w:ascii="Angsana New" w:hAnsi="Angsana New" w:cs="Angsana New"/>
          <w:sz w:val="30"/>
          <w:szCs w:val="30"/>
          <w:cs/>
        </w:rPr>
        <w:t>เมื่อวัน</w:t>
      </w:r>
      <w:r w:rsidR="0083298D" w:rsidRPr="00BC2E19">
        <w:rPr>
          <w:rFonts w:ascii="Angsana New" w:hAnsi="Angsana New" w:cs="Angsana New"/>
          <w:sz w:val="30"/>
          <w:szCs w:val="30"/>
          <w:cs/>
        </w:rPr>
        <w:t>ที่</w:t>
      </w:r>
      <w:r w:rsidR="0078720C" w:rsidRPr="00BC2E19">
        <w:rPr>
          <w:rFonts w:ascii="Angsana New" w:hAnsi="Angsana New" w:cs="Angsana New"/>
          <w:sz w:val="30"/>
          <w:szCs w:val="30"/>
        </w:rPr>
        <w:t xml:space="preserve"> </w:t>
      </w:r>
      <w:r w:rsidR="005D53C6" w:rsidRPr="00BC2E19">
        <w:rPr>
          <w:rFonts w:ascii="Angsana New" w:hAnsi="Angsana New" w:cs="Angsana New"/>
          <w:sz w:val="30"/>
          <w:szCs w:val="30"/>
        </w:rPr>
        <w:t>11</w:t>
      </w:r>
      <w:r w:rsidR="00EF4FAC" w:rsidRPr="00BC2E19">
        <w:rPr>
          <w:rFonts w:ascii="Angsana New" w:hAnsi="Angsana New" w:cs="Angsana New"/>
          <w:sz w:val="30"/>
          <w:szCs w:val="30"/>
        </w:rPr>
        <w:t xml:space="preserve"> </w:t>
      </w:r>
      <w:r w:rsidR="00EF4FAC" w:rsidRPr="00BC2E19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EF4FAC" w:rsidRPr="00BC2E19">
        <w:rPr>
          <w:rFonts w:ascii="Angsana New" w:hAnsi="Angsana New" w:cs="Angsana New" w:hint="cs"/>
          <w:sz w:val="30"/>
          <w:szCs w:val="30"/>
        </w:rPr>
        <w:t>256</w:t>
      </w:r>
      <w:r w:rsidR="00EF4FAC" w:rsidRPr="00BC2E19">
        <w:rPr>
          <w:rFonts w:ascii="Angsana New" w:hAnsi="Angsana New" w:cs="Angsana New"/>
          <w:sz w:val="30"/>
          <w:szCs w:val="30"/>
        </w:rPr>
        <w:t>5</w:t>
      </w:r>
    </w:p>
    <w:p w14:paraId="49EB3460" w14:textId="77777777" w:rsidR="0083298D" w:rsidRPr="009F3C1F" w:rsidRDefault="0083298D" w:rsidP="0032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7A03B8F" w14:textId="5143B48E" w:rsidR="004D4FDD" w:rsidRPr="009F3C1F" w:rsidRDefault="006034AB" w:rsidP="00662FB8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F3C1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4A2387" w:rsidRPr="004A2387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29198796" w14:textId="77777777" w:rsidR="00D54AB4" w:rsidRPr="009F3C1F" w:rsidRDefault="00D54AB4" w:rsidP="00D54A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2081708D" w14:textId="0946E851" w:rsidR="000B42D5" w:rsidRPr="002109C2" w:rsidRDefault="000B42D5" w:rsidP="000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1418C">
        <w:rPr>
          <w:rFonts w:ascii="Angsana New" w:hAnsi="Angsana New" w:cs="Angsana New"/>
          <w:spacing w:val="-6"/>
          <w:sz w:val="30"/>
          <w:szCs w:val="30"/>
          <w:cs/>
        </w:rPr>
        <w:t>งบการเงินระหว่างกาลนี้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</w:t>
      </w:r>
      <w:r w:rsidR="0011418C"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ำ</w:t>
      </w:r>
      <w:r w:rsidRPr="0011418C">
        <w:rPr>
          <w:rFonts w:ascii="Angsana New" w:hAnsi="Angsana New" w:cs="Angsana New" w:hint="cs"/>
          <w:spacing w:val="-6"/>
          <w:sz w:val="30"/>
          <w:szCs w:val="30"/>
          <w:cs/>
        </w:rPr>
        <w:t>หมายเหตุ</w:t>
      </w:r>
      <w:r w:rsidR="0011418C">
        <w:rPr>
          <w:rFonts w:ascii="Angsana New" w:hAnsi="Angsana New" w:cs="Angsana New"/>
          <w:spacing w:val="1"/>
          <w:sz w:val="30"/>
          <w:szCs w:val="30"/>
        </w:rPr>
        <w:br/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ประกอบงบการเงินระหว่างกาลในรูปแบบย่อ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spacing w:val="1"/>
          <w:sz w:val="30"/>
          <w:szCs w:val="30"/>
        </w:rPr>
        <w:t>“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/>
          <w:spacing w:val="1"/>
          <w:sz w:val="30"/>
          <w:szCs w:val="30"/>
        </w:rPr>
        <w:t>”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)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ตามมาตรฐานการบัญชีฉบับที</w:t>
      </w:r>
      <w:r w:rsidRPr="00A42301">
        <w:rPr>
          <w:rFonts w:ascii="Angsana New" w:hAnsi="Angsana New" w:cs="Angsana New" w:hint="cs"/>
          <w:spacing w:val="1"/>
          <w:sz w:val="30"/>
          <w:szCs w:val="30"/>
          <w:cs/>
        </w:rPr>
        <w:t>่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="00332885" w:rsidRPr="00332885">
        <w:rPr>
          <w:rFonts w:ascii="Angsana New" w:hAnsi="Angsana New" w:cs="Angsana New"/>
          <w:spacing w:val="1"/>
          <w:sz w:val="30"/>
          <w:szCs w:val="30"/>
        </w:rPr>
        <w:t>34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เรื่อง</w:t>
      </w:r>
      <w:r w:rsidRPr="00A42301">
        <w:rPr>
          <w:rFonts w:ascii="Angsana New" w:hAnsi="Angsana New" w:cs="Angsana New"/>
          <w:spacing w:val="1"/>
          <w:sz w:val="30"/>
          <w:szCs w:val="30"/>
        </w:rPr>
        <w:t xml:space="preserve"> </w:t>
      </w:r>
      <w:r w:rsidRPr="00A42301">
        <w:rPr>
          <w:rFonts w:ascii="Angsana New" w:hAnsi="Angsana New" w:cs="Angsana New" w:hint="cs"/>
          <w:i/>
          <w:iCs/>
          <w:spacing w:val="1"/>
          <w:sz w:val="30"/>
          <w:szCs w:val="30"/>
          <w:cs/>
        </w:rPr>
        <w:t>การรายงานทาง</w:t>
      </w:r>
      <w:r w:rsidRPr="00A42301">
        <w:rPr>
          <w:rFonts w:ascii="Angsana New" w:hAnsi="Angsana New" w:cs="Angsana New"/>
          <w:i/>
          <w:iCs/>
          <w:spacing w:val="1"/>
          <w:sz w:val="30"/>
          <w:szCs w:val="30"/>
          <w:cs/>
        </w:rPr>
        <w:t>การเงินระหว่างกาล</w:t>
      </w:r>
      <w:r w:rsidR="0011418C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A42301">
        <w:rPr>
          <w:rFonts w:ascii="Angsana New" w:hAnsi="Angsana New" w:cs="Angsana New"/>
          <w:spacing w:val="1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172391">
        <w:rPr>
          <w:rFonts w:ascii="Angsana New" w:hAnsi="Angsana New" w:cs="Angsana New"/>
          <w:spacing w:val="1"/>
          <w:sz w:val="30"/>
          <w:szCs w:val="30"/>
        </w:rPr>
        <w:br/>
      </w:r>
      <w:r w:rsidRPr="00172391">
        <w:rPr>
          <w:rFonts w:ascii="Angsana New" w:hAnsi="Angsana New" w:cs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EF7ECF" w:rsidRPr="0017239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EF7ECF" w:rsidRPr="00172391">
        <w:rPr>
          <w:rFonts w:ascii="Angsana New" w:hAnsi="Angsana New" w:cs="Angsana New" w:hint="cs"/>
          <w:spacing w:val="-2"/>
          <w:sz w:val="30"/>
          <w:szCs w:val="30"/>
          <w:cs/>
        </w:rPr>
        <w:t>โดย</w:t>
      </w:r>
      <w:r w:rsidR="00EF7ECF" w:rsidRPr="00172391">
        <w:rPr>
          <w:rFonts w:ascii="Angsana New" w:hAnsi="Angsana New" w:cs="Angsana New"/>
          <w:spacing w:val="-2"/>
          <w:sz w:val="30"/>
          <w:szCs w:val="30"/>
          <w:cs/>
        </w:rPr>
        <w:t>งบการเงินระหว่างกาล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</w:t>
      </w:r>
      <w:r w:rsidR="00172391">
        <w:rPr>
          <w:rFonts w:ascii="Angsana New" w:hAnsi="Angsana New" w:cs="Angsana New"/>
          <w:sz w:val="30"/>
          <w:szCs w:val="30"/>
        </w:rPr>
        <w:br/>
      </w:r>
      <w:r w:rsidR="00EF7ECF" w:rsidRPr="002109C2">
        <w:rPr>
          <w:rFonts w:ascii="Angsana New" w:hAnsi="Angsana New" w:cs="Angsana New"/>
          <w:sz w:val="30"/>
          <w:szCs w:val="30"/>
          <w:cs/>
        </w:rPr>
        <w:t>ไปแล้วในงบการเงินประจำปี</w:t>
      </w:r>
      <w:r w:rsidR="00EF7ECF" w:rsidRPr="002109C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332885" w:rsidRPr="002109C2">
        <w:rPr>
          <w:rFonts w:ascii="Angsana New" w:hAnsi="Angsana New" w:cs="Angsana New"/>
          <w:sz w:val="30"/>
          <w:szCs w:val="30"/>
        </w:rPr>
        <w:t>31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EF7ECF" w:rsidRPr="002109C2">
        <w:rPr>
          <w:rFonts w:ascii="Angsana New" w:hAnsi="Angsana New" w:cs="Angsana New"/>
          <w:sz w:val="30"/>
          <w:szCs w:val="30"/>
          <w:cs/>
        </w:rPr>
        <w:t>ธันวาคม</w:t>
      </w:r>
      <w:r w:rsidR="00EF7ECF" w:rsidRPr="002109C2">
        <w:rPr>
          <w:rFonts w:ascii="Angsana New" w:hAnsi="Angsana New" w:cs="Angsana New"/>
          <w:sz w:val="30"/>
          <w:szCs w:val="30"/>
        </w:rPr>
        <w:t xml:space="preserve"> </w:t>
      </w:r>
      <w:r w:rsidR="00332885" w:rsidRPr="002109C2">
        <w:rPr>
          <w:rFonts w:ascii="Angsana New" w:hAnsi="Angsana New" w:cs="Angsana New"/>
          <w:sz w:val="30"/>
          <w:szCs w:val="30"/>
        </w:rPr>
        <w:t>256</w:t>
      </w:r>
      <w:r w:rsidR="005D53C6">
        <w:rPr>
          <w:rFonts w:ascii="Angsana New" w:hAnsi="Angsana New" w:cs="Angsana New"/>
          <w:sz w:val="30"/>
          <w:szCs w:val="30"/>
        </w:rPr>
        <w:t>4</w:t>
      </w:r>
    </w:p>
    <w:p w14:paraId="654BCD25" w14:textId="042C073F" w:rsidR="00595C3D" w:rsidRPr="002109C2" w:rsidRDefault="00595C3D" w:rsidP="00595C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7A3BEF6B" w14:textId="4F406DAF" w:rsidR="006E3887" w:rsidRDefault="006A664E" w:rsidP="006A66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A664E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</w:t>
      </w:r>
      <w:r w:rsidRPr="00F45E55">
        <w:rPr>
          <w:rFonts w:ascii="Angsana New" w:hAnsi="Angsana New" w:cs="Angsana New" w:hint="cs"/>
          <w:sz w:val="30"/>
          <w:szCs w:val="30"/>
          <w:cs/>
        </w:rPr>
        <w:t xml:space="preserve">อธิบายไว้ในงบการเงินสำหรับปีสิ้นสุดวันที่ </w:t>
      </w:r>
      <w:r w:rsidR="00332885" w:rsidRPr="00F45E55">
        <w:rPr>
          <w:rFonts w:ascii="Angsana New" w:hAnsi="Angsana New" w:cs="Angsana New" w:hint="cs"/>
          <w:sz w:val="30"/>
          <w:szCs w:val="30"/>
        </w:rPr>
        <w:t>31</w:t>
      </w:r>
      <w:r w:rsidRPr="00F45E55">
        <w:rPr>
          <w:rFonts w:ascii="Angsana New" w:hAnsi="Angsana New" w:cs="Angsana New" w:hint="cs"/>
          <w:sz w:val="30"/>
          <w:szCs w:val="30"/>
        </w:rPr>
        <w:t xml:space="preserve"> </w:t>
      </w:r>
      <w:r w:rsidRPr="00F45E5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332885" w:rsidRPr="00F45E55">
        <w:rPr>
          <w:rFonts w:ascii="Angsana New" w:hAnsi="Angsana New" w:cs="Angsana New" w:hint="cs"/>
          <w:sz w:val="30"/>
          <w:szCs w:val="30"/>
        </w:rPr>
        <w:t>256</w:t>
      </w:r>
      <w:r w:rsidR="00581BEF">
        <w:rPr>
          <w:rFonts w:ascii="Angsana New" w:hAnsi="Angsana New" w:cs="Angsana New"/>
          <w:sz w:val="30"/>
          <w:szCs w:val="30"/>
        </w:rPr>
        <w:t>4</w:t>
      </w:r>
    </w:p>
    <w:p w14:paraId="602D0032" w14:textId="144E652A" w:rsidR="00325AC0" w:rsidRDefault="00325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highlight w:val="yellow"/>
          <w:cs/>
        </w:rPr>
      </w:pPr>
    </w:p>
    <w:p w14:paraId="396D79DF" w14:textId="77777777" w:rsidR="001C7DF8" w:rsidRPr="008F0CA6" w:rsidRDefault="001C7DF8" w:rsidP="00B169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F0CA6">
        <w:rPr>
          <w:rFonts w:ascii="Angsana New" w:hAnsi="Angsana New" w:cs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E93595" w14:textId="77777777" w:rsidR="001C7DF8" w:rsidRPr="0064345F" w:rsidRDefault="001C7DF8" w:rsidP="00B16945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2D348A" w14:textId="7E179F08" w:rsidR="0064345F" w:rsidRPr="0064345F" w:rsidRDefault="0064345F" w:rsidP="0064345F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A5C8D">
        <w:rPr>
          <w:rFonts w:ascii="Angsana New" w:hAnsi="Angsana New" w:hint="cs"/>
          <w:b/>
          <w:sz w:val="30"/>
          <w:szCs w:val="30"/>
          <w:cs/>
        </w:rPr>
        <w:t>ความสัมพันธ์กับผู้บริหารสำคัญและ</w:t>
      </w:r>
      <w:r w:rsidRPr="001A5C8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บุคคลหรือกิจการที่เกี่ยวข้องกันอื่นที่มีรายการระหว่าง</w:t>
      </w:r>
      <w:r w:rsidRPr="0064345F">
        <w:rPr>
          <w:rFonts w:ascii="Angsana New" w:hAnsi="Angsana New"/>
          <w:b/>
          <w:sz w:val="30"/>
          <w:szCs w:val="30"/>
          <w:cs/>
        </w:rPr>
        <w:t>กันที่มีนัยสำคัญในระหว่างงวดมีดังต่อไปนี้</w:t>
      </w:r>
    </w:p>
    <w:p w14:paraId="39456DEC" w14:textId="77777777" w:rsidR="0064345F" w:rsidRPr="0064345F" w:rsidRDefault="0064345F" w:rsidP="00643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60" w:lineRule="atLeast"/>
        <w:jc w:val="thaiDistribute"/>
        <w:rPr>
          <w:rFonts w:ascii="Angsana New" w:hAnsi="Angsana New" w:cs="Angsana New"/>
          <w:b/>
          <w:sz w:val="30"/>
          <w:szCs w:val="30"/>
        </w:rPr>
      </w:pPr>
    </w:p>
    <w:tbl>
      <w:tblPr>
        <w:tblW w:w="9306" w:type="dxa"/>
        <w:tblInd w:w="414" w:type="dxa"/>
        <w:tblLook w:val="04A0" w:firstRow="1" w:lastRow="0" w:firstColumn="1" w:lastColumn="0" w:noHBand="0" w:noVBand="1"/>
      </w:tblPr>
      <w:tblGrid>
        <w:gridCol w:w="3744"/>
        <w:gridCol w:w="1440"/>
        <w:gridCol w:w="4122"/>
      </w:tblGrid>
      <w:tr w:rsidR="0064345F" w:rsidRPr="0064345F" w14:paraId="50688394" w14:textId="77777777" w:rsidTr="007A31D9">
        <w:trPr>
          <w:trHeight w:val="434"/>
          <w:tblHeader/>
        </w:trPr>
        <w:tc>
          <w:tcPr>
            <w:tcW w:w="3744" w:type="dxa"/>
          </w:tcPr>
          <w:p w14:paraId="3796BDC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/>
                <w:b/>
                <w:sz w:val="30"/>
                <w:szCs w:val="30"/>
                <w:cs/>
              </w:rPr>
              <w:br w:type="page"/>
            </w: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ชื่อกิจการหรือบุคคล</w:t>
            </w:r>
          </w:p>
        </w:tc>
        <w:tc>
          <w:tcPr>
            <w:tcW w:w="1440" w:type="dxa"/>
          </w:tcPr>
          <w:p w14:paraId="2CFAE989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ประเทศที่จัดตั้ง</w:t>
            </w:r>
          </w:p>
        </w:tc>
        <w:tc>
          <w:tcPr>
            <w:tcW w:w="4122" w:type="dxa"/>
          </w:tcPr>
          <w:p w14:paraId="30DE04B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ลักษณะความสัมพันธ์</w:t>
            </w:r>
          </w:p>
        </w:tc>
      </w:tr>
      <w:tr w:rsidR="0064345F" w:rsidRPr="0064345F" w14:paraId="2FCE1AC4" w14:textId="77777777" w:rsidTr="007A31D9">
        <w:trPr>
          <w:trHeight w:val="434"/>
          <w:tblHeader/>
        </w:trPr>
        <w:tc>
          <w:tcPr>
            <w:tcW w:w="3744" w:type="dxa"/>
          </w:tcPr>
          <w:p w14:paraId="548C921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40" w:type="dxa"/>
          </w:tcPr>
          <w:p w14:paraId="2FCD6794" w14:textId="77777777" w:rsidR="0064345F" w:rsidRPr="0064345F" w:rsidRDefault="0064345F" w:rsidP="007A31D9">
            <w:pPr>
              <w:pStyle w:val="BodyText2"/>
              <w:spacing w:line="260" w:lineRule="atLeast"/>
              <w:ind w:left="-108" w:right="-108" w:firstLine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/สัญชาติ</w:t>
            </w:r>
          </w:p>
        </w:tc>
        <w:tc>
          <w:tcPr>
            <w:tcW w:w="4122" w:type="dxa"/>
          </w:tcPr>
          <w:p w14:paraId="760B6FD4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</w:tr>
      <w:tr w:rsidR="0064345F" w:rsidRPr="0064345F" w14:paraId="5AFD872A" w14:textId="77777777" w:rsidTr="007A31D9">
        <w:tc>
          <w:tcPr>
            <w:tcW w:w="3744" w:type="dxa"/>
          </w:tcPr>
          <w:p w14:paraId="10E5A9B2" w14:textId="77777777" w:rsidR="0064345F" w:rsidRPr="0064345F" w:rsidRDefault="0064345F" w:rsidP="00083804">
            <w:pPr>
              <w:pStyle w:val="BodyText2"/>
              <w:tabs>
                <w:tab w:val="left" w:pos="540"/>
              </w:tabs>
              <w:spacing w:line="260" w:lineRule="atLeast"/>
              <w:ind w:left="0" w:firstLine="20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นายตัน ภาสกรนที</w:t>
            </w:r>
          </w:p>
        </w:tc>
        <w:tc>
          <w:tcPr>
            <w:tcW w:w="1440" w:type="dxa"/>
          </w:tcPr>
          <w:p w14:paraId="55ABD8FF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CB0857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บุคคลที่มีอำนาจและความรับผิดชอบในการ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            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วางแผน สั่งการและควบคุมกิจกรรมต่างๆ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64345F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กิจการไม่ว่าทางตรงหรือทางอ้อม ทั้งนี้รวมถึงเป็นผู้ถือหุ้นรายใหญ่และเป็นกรรมการของบริษัท</w:t>
            </w:r>
          </w:p>
        </w:tc>
      </w:tr>
      <w:tr w:rsidR="0064345F" w:rsidRPr="0064345F" w14:paraId="1DF571B2" w14:textId="77777777" w:rsidTr="007A31D9">
        <w:tc>
          <w:tcPr>
            <w:tcW w:w="3744" w:type="dxa"/>
          </w:tcPr>
          <w:p w14:paraId="4B373B09" w14:textId="77777777" w:rsidR="0064345F" w:rsidRPr="0064345F" w:rsidRDefault="0064345F" w:rsidP="00807746">
            <w:pPr>
              <w:pStyle w:val="BodyText2"/>
              <w:tabs>
                <w:tab w:val="left" w:pos="540"/>
              </w:tabs>
              <w:spacing w:line="260" w:lineRule="atLeast"/>
              <w:ind w:left="0" w:firstLine="19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นางอิง ภาสกรนที</w:t>
            </w:r>
          </w:p>
        </w:tc>
        <w:tc>
          <w:tcPr>
            <w:tcW w:w="1440" w:type="dxa"/>
          </w:tcPr>
          <w:p w14:paraId="20E0ADE0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667B298A" w14:textId="54A440EA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pacing w:val="2"/>
                <w:sz w:val="30"/>
                <w:szCs w:val="30"/>
                <w:cs/>
                <w:lang w:val="en-US" w:eastAsia="en-US"/>
              </w:rPr>
              <w:t>เป็นผู้ถือหุ้นรายใหญ่</w:t>
            </w:r>
          </w:p>
        </w:tc>
      </w:tr>
      <w:tr w:rsidR="0064345F" w:rsidRPr="0064345F" w14:paraId="69BF753A" w14:textId="77777777" w:rsidTr="007A31D9">
        <w:tc>
          <w:tcPr>
            <w:tcW w:w="3744" w:type="dxa"/>
          </w:tcPr>
          <w:p w14:paraId="6C1775F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lastRenderedPageBreak/>
              <w:t>บริษัท ไอ แอม กรีนที จำกัด</w:t>
            </w:r>
          </w:p>
        </w:tc>
        <w:tc>
          <w:tcPr>
            <w:tcW w:w="1440" w:type="dxa"/>
          </w:tcPr>
          <w:p w14:paraId="5B16007D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761DA13C" w14:textId="773A0AC9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มีผู้ถือหุ้นร่วมกันและญาติสนิทของกรรมการของบริษัทเป็นกรรมการ</w:t>
            </w:r>
            <w:r w:rsidR="00207510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ของบริษัทไอ แอม กรีนที จำกัด</w:t>
            </w:r>
          </w:p>
        </w:tc>
      </w:tr>
      <w:tr w:rsidR="0064345F" w:rsidRPr="0064345F" w14:paraId="6862526E" w14:textId="77777777" w:rsidTr="007A31D9">
        <w:tc>
          <w:tcPr>
            <w:tcW w:w="3744" w:type="dxa"/>
          </w:tcPr>
          <w:p w14:paraId="71012AC7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4" w:firstLine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ทีวัน บิวดิ้ง จำกัด</w:t>
            </w:r>
          </w:p>
        </w:tc>
        <w:tc>
          <w:tcPr>
            <w:tcW w:w="1440" w:type="dxa"/>
          </w:tcPr>
          <w:p w14:paraId="54D30608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0" w:firstLine="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ไทย</w:t>
            </w:r>
          </w:p>
        </w:tc>
        <w:tc>
          <w:tcPr>
            <w:tcW w:w="4122" w:type="dxa"/>
          </w:tcPr>
          <w:p w14:paraId="3E9B56EB" w14:textId="77777777" w:rsidR="0064345F" w:rsidRPr="0064345F" w:rsidRDefault="0064345F" w:rsidP="007A31D9">
            <w:pPr>
              <w:pStyle w:val="BodyText2"/>
              <w:tabs>
                <w:tab w:val="left" w:pos="540"/>
              </w:tabs>
              <w:spacing w:line="260" w:lineRule="atLeast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345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มีกรรมการและผู้ถือหุ้นร่วมกัน</w:t>
            </w:r>
          </w:p>
        </w:tc>
      </w:tr>
    </w:tbl>
    <w:p w14:paraId="717A6FC9" w14:textId="77777777" w:rsidR="008D15AF" w:rsidRPr="004F2A56" w:rsidRDefault="008D15AF" w:rsidP="008D15AF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545D1BD5" w14:textId="37ED3244" w:rsidR="008D15AF" w:rsidRPr="001A5C8D" w:rsidRDefault="008D15AF" w:rsidP="008D15AF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1A5C8D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บุคคลหรือกิจการที่เกี่ยวข้องกันสำหรับงวดสามเดือนสิ้นสุดวันที่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 New" w:hAnsi="Angsana New"/>
          <w:sz w:val="30"/>
          <w:szCs w:val="30"/>
          <w:lang w:val="en-US"/>
        </w:rPr>
        <w:t>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>
        <w:rPr>
          <w:rFonts w:ascii="Angsana New" w:hAnsi="Angsana New"/>
          <w:sz w:val="30"/>
          <w:szCs w:val="30"/>
          <w:lang w:val="en-US"/>
        </w:rPr>
        <w:t>2564</w:t>
      </w:r>
      <w:r w:rsidRPr="001A5C8D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531F7BC2" w14:textId="77777777" w:rsidR="00B52887" w:rsidRDefault="00B52887" w:rsidP="00E26D5E">
      <w:pPr>
        <w:pStyle w:val="BodyText2"/>
        <w:tabs>
          <w:tab w:val="left" w:pos="547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B52887" w:rsidRPr="005D0474" w14:paraId="69E340B4" w14:textId="77777777" w:rsidTr="00780DA2">
        <w:trPr>
          <w:tblHeader/>
        </w:trPr>
        <w:tc>
          <w:tcPr>
            <w:tcW w:w="4140" w:type="dxa"/>
          </w:tcPr>
          <w:p w14:paraId="3228D434" w14:textId="1EA79C40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361A6DB" w14:textId="77777777" w:rsidR="00B52887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344B0E57" w14:textId="77777777" w:rsidR="00B52887" w:rsidRPr="0002275D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230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71FB9E" w14:textId="77777777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5CEB856" w14:textId="77777777" w:rsidR="00B52887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  <w:p w14:paraId="56829036" w14:textId="77777777" w:rsidR="00B52887" w:rsidRPr="00D26AE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26A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887" w:rsidRPr="005D0474" w14:paraId="5F23C60D" w14:textId="77777777" w:rsidTr="00780DA2">
        <w:trPr>
          <w:tblHeader/>
        </w:trPr>
        <w:tc>
          <w:tcPr>
            <w:tcW w:w="4140" w:type="dxa"/>
          </w:tcPr>
          <w:p w14:paraId="4E363878" w14:textId="77777777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23D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30CC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11212FD5" w14:textId="06C08722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34C8DC" w14:textId="77777777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0A6888" w14:textId="3D4723F3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758DD42" w14:textId="77777777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CFB21" w14:textId="08D215D1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3AAE5C6" w14:textId="77777777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DAD07" w14:textId="36FD700D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52887" w:rsidRPr="005D0474" w14:paraId="1AB26AB6" w14:textId="77777777" w:rsidTr="00780DA2">
        <w:trPr>
          <w:tblHeader/>
        </w:trPr>
        <w:tc>
          <w:tcPr>
            <w:tcW w:w="4140" w:type="dxa"/>
          </w:tcPr>
          <w:p w14:paraId="7A71B8C3" w14:textId="77777777" w:rsidR="00B52887" w:rsidRPr="005D0474" w:rsidRDefault="00B5288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7C9FB16" w14:textId="77777777" w:rsidR="00B52887" w:rsidRPr="005D0474" w:rsidRDefault="00B52887" w:rsidP="00780D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D047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5D047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52887" w:rsidRPr="005D0474" w14:paraId="4374E126" w14:textId="77777777" w:rsidTr="00780DA2">
        <w:tc>
          <w:tcPr>
            <w:tcW w:w="4140" w:type="dxa"/>
          </w:tcPr>
          <w:p w14:paraId="4EFC2730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3A7830A8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F7D2A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A18FD3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743C7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9016FD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EBEC0" w14:textId="77777777" w:rsidR="00B52887" w:rsidRPr="0072618F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8B998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2887" w:rsidRPr="005D0474" w14:paraId="484FB884" w14:textId="77777777" w:rsidTr="00780DA2">
        <w:tc>
          <w:tcPr>
            <w:tcW w:w="4140" w:type="dxa"/>
          </w:tcPr>
          <w:p w14:paraId="75EE3BFA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F7FE978" w14:textId="39ACF3F9" w:rsidR="00B52887" w:rsidRPr="005D0474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115,720</w:t>
            </w:r>
          </w:p>
        </w:tc>
        <w:tc>
          <w:tcPr>
            <w:tcW w:w="270" w:type="dxa"/>
          </w:tcPr>
          <w:p w14:paraId="792C7FF9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367C6D" w14:textId="6B181050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34503CF0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3E86C7" w14:textId="3F34ACAB" w:rsidR="00B52887" w:rsidRPr="005D0474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115,720</w:t>
            </w:r>
          </w:p>
        </w:tc>
        <w:tc>
          <w:tcPr>
            <w:tcW w:w="270" w:type="dxa"/>
          </w:tcPr>
          <w:p w14:paraId="4AC52DA0" w14:textId="77777777" w:rsidR="00B52887" w:rsidRPr="0072618F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428D9" w14:textId="17E5320D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642</w:t>
            </w:r>
          </w:p>
        </w:tc>
      </w:tr>
      <w:tr w:rsidR="00B52887" w:rsidRPr="005D0474" w14:paraId="6238E92D" w14:textId="77777777" w:rsidTr="00780DA2">
        <w:tc>
          <w:tcPr>
            <w:tcW w:w="4140" w:type="dxa"/>
          </w:tcPr>
          <w:p w14:paraId="356675D2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36C2D946" w14:textId="187888A4" w:rsidR="00B52887" w:rsidRPr="005D0474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F40DD7"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6C16200E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D899D2" w14:textId="6E8DC824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  <w:tc>
          <w:tcPr>
            <w:tcW w:w="270" w:type="dxa"/>
          </w:tcPr>
          <w:p w14:paraId="3B91D3F2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7CCFC4" w14:textId="29C18A66" w:rsidR="00B52887" w:rsidRPr="005D0474" w:rsidRDefault="00F40DD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3,939</w:t>
            </w:r>
          </w:p>
        </w:tc>
        <w:tc>
          <w:tcPr>
            <w:tcW w:w="270" w:type="dxa"/>
          </w:tcPr>
          <w:p w14:paraId="233B7EC7" w14:textId="77777777" w:rsidR="00B52887" w:rsidRPr="0072618F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7B5356" w14:textId="66196178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265</w:t>
            </w:r>
          </w:p>
        </w:tc>
      </w:tr>
      <w:tr w:rsidR="00B52887" w:rsidRPr="005D0474" w14:paraId="01F41BAB" w14:textId="77777777" w:rsidTr="00780DA2">
        <w:tc>
          <w:tcPr>
            <w:tcW w:w="4140" w:type="dxa"/>
          </w:tcPr>
          <w:p w14:paraId="3C564282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4242ED" w14:textId="77777777" w:rsidR="00B52887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E65CD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642BEE" w14:textId="77777777" w:rsidR="00B52887" w:rsidRPr="00D16B2B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64E16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E68F2" w14:textId="77777777" w:rsidR="00B52887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D0CA4" w14:textId="77777777" w:rsidR="00B52887" w:rsidRPr="0072618F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ACBAA" w14:textId="77777777" w:rsidR="00B52887" w:rsidRPr="00D16B2B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2887" w:rsidRPr="005D0474" w14:paraId="7BE0D939" w14:textId="77777777" w:rsidTr="00780DA2">
        <w:tc>
          <w:tcPr>
            <w:tcW w:w="4140" w:type="dxa"/>
          </w:tcPr>
          <w:p w14:paraId="0CD6199C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CA128C7" w14:textId="77777777" w:rsidR="00B52887" w:rsidRPr="009F2EAE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6201F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AF493" w14:textId="77777777" w:rsidR="00B52887" w:rsidRPr="009F2EAE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F55789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BFC16" w14:textId="77777777" w:rsidR="00B52887" w:rsidRPr="009F2EAE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729F40" w14:textId="77777777" w:rsidR="00B52887" w:rsidRPr="0072618F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42A20" w14:textId="77777777" w:rsidR="00B52887" w:rsidRPr="009F2EAE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2887" w:rsidRPr="005D0474" w14:paraId="1CADFF9C" w14:textId="77777777" w:rsidTr="00780DA2">
        <w:tc>
          <w:tcPr>
            <w:tcW w:w="4140" w:type="dxa"/>
          </w:tcPr>
          <w:p w14:paraId="7BFA6A79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0D38D15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83279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152F9D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063D6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305B9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F6327" w14:textId="77777777" w:rsidR="00B52887" w:rsidRPr="0072618F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B7396" w14:textId="77777777" w:rsidR="00B52887" w:rsidRPr="005D0474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52887" w:rsidRPr="005D0474" w14:paraId="551B5D05" w14:textId="77777777" w:rsidTr="00780DA2">
        <w:tc>
          <w:tcPr>
            <w:tcW w:w="4140" w:type="dxa"/>
          </w:tcPr>
          <w:p w14:paraId="5A33CD66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0" w:type="dxa"/>
          </w:tcPr>
          <w:p w14:paraId="105BB812" w14:textId="0248F69C" w:rsidR="00B52887" w:rsidRPr="007707BC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8,863</w:t>
            </w:r>
          </w:p>
        </w:tc>
        <w:tc>
          <w:tcPr>
            <w:tcW w:w="270" w:type="dxa"/>
          </w:tcPr>
          <w:p w14:paraId="29B1413D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208B91" w14:textId="5A5D1BE7" w:rsidR="00B52887" w:rsidRPr="007707BC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4B96FB50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340A65" w14:textId="1FF896C7" w:rsidR="00B52887" w:rsidRPr="007707BC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8,863</w:t>
            </w:r>
          </w:p>
        </w:tc>
        <w:tc>
          <w:tcPr>
            <w:tcW w:w="270" w:type="dxa"/>
          </w:tcPr>
          <w:p w14:paraId="397FB8D5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E28BD5" w14:textId="513C1E2E" w:rsidR="00B52887" w:rsidRPr="007707BC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7707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966</w:t>
            </w:r>
          </w:p>
        </w:tc>
      </w:tr>
      <w:tr w:rsidR="00B52887" w:rsidRPr="005D0474" w14:paraId="67CFE4C1" w14:textId="77777777" w:rsidTr="00780DA2">
        <w:tc>
          <w:tcPr>
            <w:tcW w:w="4140" w:type="dxa"/>
          </w:tcPr>
          <w:p w14:paraId="15CC5F5D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4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31E64" w14:textId="02E570A9" w:rsidR="00B52887" w:rsidRPr="007707BC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4761D797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989FF7" w14:textId="600C44C1" w:rsidR="00B52887" w:rsidRPr="007707BC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6D3D6D9E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A32AA6" w14:textId="30CDBBAE" w:rsidR="00B52887" w:rsidRPr="007707BC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270" w:type="dxa"/>
          </w:tcPr>
          <w:p w14:paraId="56A82401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B7A2451" w14:textId="6F1761A5" w:rsidR="00B52887" w:rsidRPr="007707BC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334</w:t>
            </w:r>
          </w:p>
        </w:tc>
      </w:tr>
      <w:tr w:rsidR="00B52887" w:rsidRPr="005D0474" w14:paraId="09E8704E" w14:textId="77777777" w:rsidTr="00780DA2">
        <w:tc>
          <w:tcPr>
            <w:tcW w:w="4140" w:type="dxa"/>
          </w:tcPr>
          <w:p w14:paraId="2D87BC32" w14:textId="77777777" w:rsidR="00B52887" w:rsidRPr="005D0474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047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B9C36" w14:textId="6C717116" w:rsidR="00B52887" w:rsidRPr="007707BC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9,145</w:t>
            </w:r>
          </w:p>
        </w:tc>
        <w:tc>
          <w:tcPr>
            <w:tcW w:w="270" w:type="dxa"/>
          </w:tcPr>
          <w:p w14:paraId="2EB4997D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710A07" w14:textId="6212248F" w:rsidR="00B52887" w:rsidRPr="007707BC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770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489AA288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5A1C23" w14:textId="3F89A9C5" w:rsidR="00B52887" w:rsidRPr="007707BC" w:rsidRDefault="00AE0144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9,145</w:t>
            </w:r>
          </w:p>
        </w:tc>
        <w:tc>
          <w:tcPr>
            <w:tcW w:w="270" w:type="dxa"/>
          </w:tcPr>
          <w:p w14:paraId="6EF657A8" w14:textId="77777777" w:rsidR="00B52887" w:rsidRPr="007707BC" w:rsidRDefault="00B52887" w:rsidP="00B52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8DCC6D" w14:textId="6CA5D4D3" w:rsidR="00B52887" w:rsidRPr="007707BC" w:rsidRDefault="00B52887" w:rsidP="00B5288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7707B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300</w:t>
            </w:r>
          </w:p>
        </w:tc>
      </w:tr>
    </w:tbl>
    <w:p w14:paraId="352919CF" w14:textId="77777777" w:rsidR="00B52887" w:rsidRPr="0064345F" w:rsidRDefault="00B52887" w:rsidP="00B5288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23AA6D0" w14:textId="77777777" w:rsidR="00B52887" w:rsidRDefault="00B5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BF1003" w14:textId="4E85AE94" w:rsidR="00AA0B1E" w:rsidRPr="0064345F" w:rsidRDefault="00086213" w:rsidP="005D51CD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64345F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ณ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67487D" w:rsidRPr="00302C38">
        <w:rPr>
          <w:rFonts w:ascii="Angsana New" w:hAnsi="Angsana New"/>
          <w:sz w:val="30"/>
          <w:szCs w:val="30"/>
          <w:lang w:val="en-US"/>
        </w:rPr>
        <w:t>31</w:t>
      </w:r>
      <w:r w:rsidR="0067487D" w:rsidRPr="0064345F">
        <w:rPr>
          <w:rFonts w:ascii="Angsana New" w:hAnsi="Angsana New"/>
          <w:sz w:val="30"/>
          <w:szCs w:val="30"/>
          <w:lang w:val="en-US"/>
        </w:rPr>
        <w:t xml:space="preserve"> </w:t>
      </w:r>
      <w:r w:rsidR="0067487D" w:rsidRPr="0064345F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67487D"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</w:t>
      </w:r>
      <w:r w:rsidR="0067487D">
        <w:rPr>
          <w:rFonts w:ascii="Angsana New" w:hAnsi="Angsana New"/>
          <w:sz w:val="30"/>
          <w:szCs w:val="30"/>
          <w:lang w:val="en-US"/>
        </w:rPr>
        <w:t>5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และ</w:t>
      </w:r>
      <w:r w:rsidR="0064345F" w:rsidRPr="0064345F">
        <w:rPr>
          <w:rFonts w:ascii="Angsana New" w:hAnsi="Angsana New" w:hint="cs"/>
          <w:sz w:val="30"/>
          <w:szCs w:val="30"/>
          <w:cs/>
        </w:rPr>
        <w:t>วันที่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31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ธันวาคม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="00332885" w:rsidRPr="00332885">
        <w:rPr>
          <w:rFonts w:ascii="Angsana New" w:hAnsi="Angsana New"/>
          <w:sz w:val="30"/>
          <w:szCs w:val="30"/>
          <w:lang w:val="en-US"/>
        </w:rPr>
        <w:t>256</w:t>
      </w:r>
      <w:r w:rsidR="0067487D">
        <w:rPr>
          <w:rFonts w:ascii="Angsana New" w:hAnsi="Angsana New"/>
          <w:sz w:val="30"/>
          <w:szCs w:val="30"/>
          <w:lang w:val="en-US"/>
        </w:rPr>
        <w:t>4</w:t>
      </w:r>
      <w:r w:rsidRPr="0064345F">
        <w:rPr>
          <w:rFonts w:ascii="Angsana New" w:hAnsi="Angsana New"/>
          <w:sz w:val="30"/>
          <w:szCs w:val="30"/>
          <w:cs/>
        </w:rPr>
        <w:t xml:space="preserve"> </w:t>
      </w:r>
      <w:r w:rsidRPr="0064345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65D61835" w14:textId="77777777" w:rsidR="00086213" w:rsidRPr="0064345F" w:rsidRDefault="00086213" w:rsidP="007D65FB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DE36AB" w:rsidRPr="0064345F" w14:paraId="406A1350" w14:textId="77777777" w:rsidTr="001F5B38">
        <w:tc>
          <w:tcPr>
            <w:tcW w:w="4140" w:type="dxa"/>
          </w:tcPr>
          <w:p w14:paraId="415E73D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F8E4F1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7C7B8B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F9C7610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36AB" w:rsidRPr="0064345F" w14:paraId="081B9522" w14:textId="77777777" w:rsidTr="001F5B38">
        <w:tc>
          <w:tcPr>
            <w:tcW w:w="4140" w:type="dxa"/>
          </w:tcPr>
          <w:p w14:paraId="4073B330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AE0B16" w14:textId="57E26BFC" w:rsidR="00DE36AB" w:rsidRPr="00DE36AB" w:rsidRDefault="0067487D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CEC0BE0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09C1F" w14:textId="17946B16" w:rsidR="00DE36AB" w:rsidRPr="0064345F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36AB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4C1FB98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0DDE81C" w14:textId="550CFAD6" w:rsidR="00DE36AB" w:rsidRPr="0064345F" w:rsidRDefault="0067487D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C1E579B" w14:textId="77777777" w:rsidR="00DE36AB" w:rsidRPr="0064345F" w:rsidRDefault="00DE36AB" w:rsidP="00DE3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13C28D" w14:textId="4ED29196" w:rsidR="00DE36AB" w:rsidRPr="0064345F" w:rsidRDefault="00332885" w:rsidP="00DE3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E36AB"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36AB" w:rsidRPr="0064345F" w14:paraId="4831D8F7" w14:textId="77777777" w:rsidTr="001F5B38">
        <w:tc>
          <w:tcPr>
            <w:tcW w:w="4140" w:type="dxa"/>
          </w:tcPr>
          <w:p w14:paraId="2535012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D794FA3" w14:textId="56C6324A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7487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F11BB3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062B2" w14:textId="47042EB6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7487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496F0C6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D9FB8EB" w14:textId="1589219B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7487D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385D2CF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F514F6" w14:textId="10A1DBE0" w:rsidR="00DE36AB" w:rsidRPr="0064345F" w:rsidRDefault="00332885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7487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DE36AB" w:rsidRPr="0064345F" w14:paraId="70DC5EF8" w14:textId="77777777" w:rsidTr="001F5B38">
        <w:tc>
          <w:tcPr>
            <w:tcW w:w="4140" w:type="dxa"/>
          </w:tcPr>
          <w:p w14:paraId="3B5D4D07" w14:textId="77777777" w:rsidR="00DE36AB" w:rsidRPr="0064345F" w:rsidRDefault="00DE36AB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560E275" w14:textId="77777777" w:rsidR="00DE36AB" w:rsidRPr="0064345F" w:rsidRDefault="00DE36A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734CD" w:rsidRPr="0064345F" w14:paraId="12F18B22" w14:textId="77777777" w:rsidTr="001F5B38">
        <w:tc>
          <w:tcPr>
            <w:tcW w:w="4140" w:type="dxa"/>
          </w:tcPr>
          <w:p w14:paraId="51344056" w14:textId="77777777" w:rsidR="000734CD" w:rsidRPr="0064345F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C9500FA" w14:textId="0DCE8035" w:rsidR="000734CD" w:rsidRPr="0064345F" w:rsidRDefault="006873EE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35993" w14:textId="77777777" w:rsidR="000734CD" w:rsidRPr="0064345F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045AE" w14:textId="77777777" w:rsidR="000734CD" w:rsidRPr="0064345F" w:rsidRDefault="000734CD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9DDF8E" w14:textId="77777777" w:rsidR="000734CD" w:rsidRPr="0064345F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61F08" w14:textId="5409E952" w:rsidR="000734CD" w:rsidRPr="00BB31EB" w:rsidRDefault="006873EE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  <w:tc>
          <w:tcPr>
            <w:tcW w:w="270" w:type="dxa"/>
          </w:tcPr>
          <w:p w14:paraId="0B314496" w14:textId="77777777" w:rsidR="000734CD" w:rsidRPr="0064345F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20D753" w14:textId="32F42D04" w:rsidR="000734CD" w:rsidRPr="0064345F" w:rsidRDefault="000734CD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71,521</w:t>
            </w:r>
          </w:p>
        </w:tc>
      </w:tr>
      <w:tr w:rsidR="000734CD" w:rsidRPr="0077563C" w14:paraId="006A1CF6" w14:textId="77777777" w:rsidTr="001F5B38">
        <w:tc>
          <w:tcPr>
            <w:tcW w:w="4140" w:type="dxa"/>
          </w:tcPr>
          <w:p w14:paraId="5773541E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7563C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EE8A6" w14:textId="277A6724" w:rsidR="000734CD" w:rsidRPr="0077563C" w:rsidRDefault="006873EE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="Angsana New" w:hAnsi="Angsana New" w:cs="Angsana New"/>
                <w:sz w:val="30"/>
                <w:szCs w:val="30"/>
              </w:rPr>
              <w:t>67,</w:t>
            </w:r>
            <w:r w:rsidR="00D75511" w:rsidRPr="0077563C">
              <w:rPr>
                <w:rFonts w:ascii="Angsana New" w:hAnsi="Angsana New" w:cs="Angsana New"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7FE01BC4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962AF5" w14:textId="7E5CC897" w:rsidR="000734CD" w:rsidRPr="0077563C" w:rsidRDefault="000734CD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42FAE37A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F59D6F" w14:textId="11B7D442" w:rsidR="000734CD" w:rsidRPr="0077563C" w:rsidRDefault="006873EE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="Angsana New" w:hAnsi="Angsana New" w:cs="Angsana New"/>
                <w:sz w:val="30"/>
                <w:szCs w:val="30"/>
              </w:rPr>
              <w:t>67,660</w:t>
            </w:r>
          </w:p>
        </w:tc>
        <w:tc>
          <w:tcPr>
            <w:tcW w:w="270" w:type="dxa"/>
          </w:tcPr>
          <w:p w14:paraId="42A56432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01A6D5" w14:textId="439EFD3A" w:rsidR="000734CD" w:rsidRPr="0077563C" w:rsidRDefault="000734CD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sz w:val="30"/>
                <w:szCs w:val="30"/>
              </w:rPr>
              <w:t>67,390</w:t>
            </w:r>
          </w:p>
        </w:tc>
      </w:tr>
      <w:tr w:rsidR="000734CD" w:rsidRPr="0077563C" w14:paraId="66DAE9B5" w14:textId="77777777" w:rsidTr="00B37D11">
        <w:tc>
          <w:tcPr>
            <w:tcW w:w="4140" w:type="dxa"/>
          </w:tcPr>
          <w:p w14:paraId="01E5CC35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6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7D7C1A1" w14:textId="138B1565" w:rsidR="000734CD" w:rsidRPr="0077563C" w:rsidRDefault="006873EE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6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</w:t>
            </w:r>
            <w:r w:rsidR="00D75511" w:rsidRPr="007756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5B2C218D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100A92" w14:textId="307B89C8" w:rsidR="000734CD" w:rsidRPr="0077563C" w:rsidRDefault="000734CD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4D724F8A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24C6E" w14:textId="649BAEEC" w:rsidR="000734CD" w:rsidRPr="0077563C" w:rsidRDefault="006873EE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63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140,026</w:t>
            </w:r>
          </w:p>
        </w:tc>
        <w:tc>
          <w:tcPr>
            <w:tcW w:w="270" w:type="dxa"/>
          </w:tcPr>
          <w:p w14:paraId="171AF600" w14:textId="77777777" w:rsidR="000734CD" w:rsidRPr="0077563C" w:rsidRDefault="000734CD" w:rsidP="000734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5C0FE8" w14:textId="5ED1F230" w:rsidR="000734CD" w:rsidRPr="0077563C" w:rsidRDefault="000734CD" w:rsidP="000734C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138,911</w:t>
            </w:r>
          </w:p>
        </w:tc>
      </w:tr>
      <w:tr w:rsidR="006873EE" w:rsidRPr="0077563C" w14:paraId="0696B2A7" w14:textId="77777777" w:rsidTr="00B37D11">
        <w:tc>
          <w:tcPr>
            <w:tcW w:w="4140" w:type="dxa"/>
          </w:tcPr>
          <w:p w14:paraId="7744A7F5" w14:textId="77777777" w:rsidR="006873EE" w:rsidRPr="0077563C" w:rsidRDefault="006873EE" w:rsidP="0068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="Angsana New"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756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7563C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1FEC5D1D" w14:textId="373EFC87" w:rsidR="006873EE" w:rsidRPr="0077563C" w:rsidRDefault="006873EE" w:rsidP="0068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7563C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77563C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0442DE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EC888CA" w14:textId="618636AF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34AABE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86EA27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3D1BDAD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6651B8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533CCE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01B9CB" w14:textId="35426E39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  <w:tc>
          <w:tcPr>
            <w:tcW w:w="270" w:type="dxa"/>
          </w:tcPr>
          <w:p w14:paraId="264198EF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797FD5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ind w:left="-81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0E105E" w14:textId="6929EF7C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sz w:val="30"/>
                <w:szCs w:val="30"/>
              </w:rPr>
              <w:t>(71,521)</w:t>
            </w:r>
          </w:p>
        </w:tc>
      </w:tr>
      <w:tr w:rsidR="006873EE" w:rsidRPr="0077563C" w14:paraId="0B831E97" w14:textId="77777777" w:rsidTr="001F5B38">
        <w:tc>
          <w:tcPr>
            <w:tcW w:w="4140" w:type="dxa"/>
          </w:tcPr>
          <w:p w14:paraId="5E50759A" w14:textId="77777777" w:rsidR="006873EE" w:rsidRPr="0077563C" w:rsidRDefault="006873EE" w:rsidP="0068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6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BC72FB" w14:textId="3BF483B1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7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</w:t>
            </w:r>
            <w:r w:rsidR="00D75511" w:rsidRPr="0077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70" w:type="dxa"/>
          </w:tcPr>
          <w:p w14:paraId="0B93DF74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F01791" w14:textId="3DFA1092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0" w:type="dxa"/>
          </w:tcPr>
          <w:p w14:paraId="0FC4F8E2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8CBC76" w14:textId="3F58F665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67,660</w:t>
            </w:r>
          </w:p>
        </w:tc>
        <w:tc>
          <w:tcPr>
            <w:tcW w:w="270" w:type="dxa"/>
          </w:tcPr>
          <w:p w14:paraId="3C26C3D9" w14:textId="77777777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343286" w14:textId="7AA3583C" w:rsidR="006873EE" w:rsidRPr="0077563C" w:rsidRDefault="006873EE" w:rsidP="006873E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56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67,390</w:t>
            </w:r>
          </w:p>
        </w:tc>
      </w:tr>
    </w:tbl>
    <w:p w14:paraId="2CB763A0" w14:textId="77777777" w:rsidR="0088278E" w:rsidRPr="0077563C" w:rsidRDefault="0088278E">
      <w:pPr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620899" w:rsidRPr="0064345F" w14:paraId="3721BE30" w14:textId="77777777" w:rsidTr="00C03610">
        <w:tc>
          <w:tcPr>
            <w:tcW w:w="4140" w:type="dxa"/>
          </w:tcPr>
          <w:p w14:paraId="40B3D9AF" w14:textId="236F79AF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EB2EB8F" w14:textId="77777777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03B6C0" w14:textId="77777777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686A982" w14:textId="77777777" w:rsidR="00620899" w:rsidRPr="0064345F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0899" w:rsidRPr="0064345F" w14:paraId="361C2D26" w14:textId="77777777" w:rsidTr="00C03610">
        <w:tc>
          <w:tcPr>
            <w:tcW w:w="4140" w:type="dxa"/>
          </w:tcPr>
          <w:p w14:paraId="26D6168E" w14:textId="4516C8F4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434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7E2C1C46" w14:textId="534B1B7A" w:rsidR="00620899" w:rsidRPr="00332885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D45AFB3" w14:textId="77777777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72530C" w14:textId="14D3A6DC" w:rsidR="00620899" w:rsidRPr="00332885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E8D84A" w14:textId="77777777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BE5C23" w14:textId="389F866A" w:rsidR="00620899" w:rsidRPr="00332885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E1689B" w14:textId="77777777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76DD7F" w14:textId="6F165930" w:rsidR="00620899" w:rsidRPr="00332885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20899" w:rsidRPr="0064345F" w14:paraId="6A007883" w14:textId="77777777" w:rsidTr="00C03610">
        <w:tc>
          <w:tcPr>
            <w:tcW w:w="4140" w:type="dxa"/>
          </w:tcPr>
          <w:p w14:paraId="71FCE6BD" w14:textId="77777777" w:rsidR="00620899" w:rsidRPr="0064345F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E2CDBFF" w14:textId="77777777" w:rsidR="00620899" w:rsidRPr="0064345F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620899" w:rsidRPr="0064345F" w14:paraId="3468B6AF" w14:textId="77777777" w:rsidTr="004B38C6">
        <w:tc>
          <w:tcPr>
            <w:tcW w:w="4140" w:type="dxa"/>
          </w:tcPr>
          <w:p w14:paraId="650DBE84" w14:textId="4EC58106" w:rsidR="00620899" w:rsidRPr="00DB16D5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1DA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B52BF8B" w14:textId="091BBF9A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8B1F6D" w14:textId="77777777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41499A" w14:textId="68643A92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DE762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16AD8" w14:textId="77777777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5CA867" w14:textId="5DA31A9A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2,400</w:t>
            </w:r>
          </w:p>
        </w:tc>
        <w:tc>
          <w:tcPr>
            <w:tcW w:w="270" w:type="dxa"/>
          </w:tcPr>
          <w:p w14:paraId="59B53947" w14:textId="77777777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34C09" w14:textId="2422B71D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620899" w:rsidRPr="00DB16D5" w14:paraId="055CAD68" w14:textId="77777777" w:rsidTr="00D54DC2">
        <w:tc>
          <w:tcPr>
            <w:tcW w:w="4140" w:type="dxa"/>
            <w:shd w:val="clear" w:color="auto" w:fill="auto"/>
          </w:tcPr>
          <w:p w14:paraId="6176FF03" w14:textId="77777777" w:rsidR="00620899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4"/>
              <w:rPr>
                <w:rFonts w:asciiTheme="majorBidi" w:hAnsiTheme="majorBidi" w:cs="Angsana New"/>
                <w:sz w:val="30"/>
                <w:szCs w:val="30"/>
              </w:rPr>
            </w:pPr>
            <w:r w:rsidRPr="001E14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E14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ผลขาดทุนด้านเครดิต</w:t>
            </w:r>
          </w:p>
          <w:p w14:paraId="30352101" w14:textId="2D220CA1" w:rsidR="00620899" w:rsidRPr="00DB16D5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Pr="001E1427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D05F57" w14:textId="77777777" w:rsidR="00620899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013FFD82" w14:textId="0EE64D59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050C" w14:textId="77777777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46AC02" w14:textId="77777777" w:rsidR="00620899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35E76644" w14:textId="1B41D033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4B19EF" w14:textId="77777777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132523" w14:textId="77777777" w:rsidR="00620899" w:rsidRPr="00257FBA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E8BBD" w14:textId="47847BEB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  <w:tc>
          <w:tcPr>
            <w:tcW w:w="270" w:type="dxa"/>
            <w:shd w:val="clear" w:color="auto" w:fill="auto"/>
          </w:tcPr>
          <w:p w14:paraId="11B3A80E" w14:textId="77777777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551B44" w14:textId="77777777" w:rsidR="00620899" w:rsidRPr="00257FBA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2E51F" w14:textId="7703D678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(2,400)</w:t>
            </w:r>
          </w:p>
        </w:tc>
      </w:tr>
      <w:tr w:rsidR="00620899" w:rsidRPr="00DB16D5" w14:paraId="341E064D" w14:textId="77777777" w:rsidTr="00D54DC2">
        <w:tc>
          <w:tcPr>
            <w:tcW w:w="4140" w:type="dxa"/>
            <w:shd w:val="clear" w:color="auto" w:fill="auto"/>
          </w:tcPr>
          <w:p w14:paraId="7BD1FE23" w14:textId="0E4B3D9B" w:rsidR="00620899" w:rsidRDefault="00620899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F904E" w14:textId="7BE40491" w:rsidR="00620899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1FE975" w14:textId="77777777" w:rsidR="00620899" w:rsidRPr="0091386A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4C27A3" w14:textId="3463C1F1" w:rsidR="00620899" w:rsidRPr="00DB16D5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974E7" w14:textId="77777777" w:rsidR="00620899" w:rsidRPr="00DB16D5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68FD8" w14:textId="057C27BB" w:rsidR="00620899" w:rsidRPr="004B38C6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6927B5" w14:textId="77777777" w:rsidR="00620899" w:rsidRPr="00DB16D5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54D94" w14:textId="14DCDF3C" w:rsidR="00620899" w:rsidRDefault="00620899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825D7" w:rsidRPr="00DB16D5" w14:paraId="1D04ECE5" w14:textId="77777777" w:rsidTr="00B825D7">
        <w:tc>
          <w:tcPr>
            <w:tcW w:w="4140" w:type="dxa"/>
            <w:shd w:val="clear" w:color="auto" w:fill="auto"/>
          </w:tcPr>
          <w:p w14:paraId="7D968349" w14:textId="77777777" w:rsidR="00B825D7" w:rsidRDefault="00B825D7" w:rsidP="00620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378B79" w14:textId="77777777" w:rsidR="00B825D7" w:rsidRDefault="00B825D7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EE4F7C" w14:textId="77777777" w:rsidR="00B825D7" w:rsidRPr="0091386A" w:rsidRDefault="00B825D7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6C4089" w14:textId="77777777" w:rsidR="00B825D7" w:rsidRDefault="00B825D7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F47E3E" w14:textId="77777777" w:rsidR="00B825D7" w:rsidRPr="00DB16D5" w:rsidRDefault="00B825D7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9BEC63" w14:textId="77777777" w:rsidR="00B825D7" w:rsidRDefault="00B825D7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C85FF7" w14:textId="77777777" w:rsidR="00B825D7" w:rsidRPr="00DB16D5" w:rsidRDefault="00B825D7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1663F1" w14:textId="77777777" w:rsidR="00B825D7" w:rsidRDefault="00B825D7" w:rsidP="0062089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825D7" w:rsidRPr="009E3BC3" w14:paraId="5B29FFA1" w14:textId="77777777" w:rsidTr="00B825D7">
        <w:tc>
          <w:tcPr>
            <w:tcW w:w="4140" w:type="dxa"/>
          </w:tcPr>
          <w:p w14:paraId="229F9A5E" w14:textId="77777777" w:rsidR="00B825D7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กลับรายการค่าเผื่อ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ผลขาดทุนด้านเครดิตที่</w:t>
            </w:r>
          </w:p>
          <w:p w14:paraId="5FF1DD0A" w14:textId="52A4B549" w:rsidR="00B825D7" w:rsidRPr="009E3BC3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คาดว่าจะเกิดขึ้นสำหรับงวดสามเดือน</w:t>
            </w:r>
          </w:p>
        </w:tc>
        <w:tc>
          <w:tcPr>
            <w:tcW w:w="2430" w:type="dxa"/>
            <w:gridSpan w:val="3"/>
          </w:tcPr>
          <w:p w14:paraId="5CB9C11E" w14:textId="77777777" w:rsidR="00B825D7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D3278BC" w14:textId="77777777" w:rsidR="00B825D7" w:rsidRPr="000F7967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4EA028" w14:textId="77777777" w:rsidR="00B825D7" w:rsidRPr="009E3BC3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76312E6" w14:textId="77777777" w:rsidR="00B825D7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D8B879" w14:textId="77777777" w:rsidR="00B825D7" w:rsidRPr="000F7967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5D7" w:rsidRPr="009E3BC3" w14:paraId="5AC43051" w14:textId="77777777" w:rsidTr="00B825D7">
        <w:tc>
          <w:tcPr>
            <w:tcW w:w="4140" w:type="dxa"/>
          </w:tcPr>
          <w:p w14:paraId="75409F1F" w14:textId="0C5225B5" w:rsidR="00B825D7" w:rsidRPr="009E3BC3" w:rsidRDefault="00B825D7" w:rsidP="00B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4B256E15" w14:textId="57C0E7CA" w:rsidR="00B825D7" w:rsidRPr="009E3BC3" w:rsidRDefault="00B825D7" w:rsidP="00B8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5FD055A" w14:textId="77777777" w:rsidR="00B825D7" w:rsidRPr="009E3BC3" w:rsidRDefault="00B825D7" w:rsidP="00B8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C332DA" w14:textId="094EAA69" w:rsidR="00B825D7" w:rsidRPr="009E3BC3" w:rsidRDefault="00B825D7" w:rsidP="00B8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829111" w14:textId="77777777" w:rsidR="00B825D7" w:rsidRPr="009E3BC3" w:rsidRDefault="00B825D7" w:rsidP="00B8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9"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03F1AB" w14:textId="6518D3DB" w:rsidR="00B825D7" w:rsidRPr="009E3BC3" w:rsidRDefault="00B825D7" w:rsidP="00B8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5B2BAD" w14:textId="77777777" w:rsidR="00B825D7" w:rsidRPr="009E3BC3" w:rsidRDefault="00B825D7" w:rsidP="00B8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5DBF" w14:textId="6453F979" w:rsidR="00B825D7" w:rsidRPr="009E3BC3" w:rsidRDefault="00B825D7" w:rsidP="00B825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825D7" w:rsidRPr="009E3BC3" w14:paraId="294EF646" w14:textId="77777777" w:rsidTr="00B825D7">
        <w:tc>
          <w:tcPr>
            <w:tcW w:w="4140" w:type="dxa"/>
          </w:tcPr>
          <w:p w14:paraId="337E7BA7" w14:textId="77777777" w:rsidR="00B825D7" w:rsidRPr="009E3BC3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5A828C" w14:textId="77777777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25D7" w:rsidRPr="009E3BC3" w14:paraId="238326D6" w14:textId="77777777" w:rsidTr="00B825D7">
        <w:tc>
          <w:tcPr>
            <w:tcW w:w="4140" w:type="dxa"/>
          </w:tcPr>
          <w:p w14:paraId="554AA4DC" w14:textId="77777777" w:rsidR="00B825D7" w:rsidRPr="009E3BC3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BA36610" w14:textId="77777777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8F3AFF" w14:textId="77777777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D7118B" w14:textId="77777777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C8D138" w14:textId="77777777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0F355F" w14:textId="3BF86CAB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70" w:type="dxa"/>
          </w:tcPr>
          <w:p w14:paraId="117F6A29" w14:textId="77777777" w:rsidR="00B825D7" w:rsidRPr="009E3BC3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8690E" w14:textId="0FCB4BD5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(3,814)</w:t>
            </w:r>
          </w:p>
        </w:tc>
      </w:tr>
      <w:tr w:rsidR="00B825D7" w:rsidRPr="009E3BC3" w14:paraId="7920AE27" w14:textId="77777777" w:rsidTr="00B825D7">
        <w:tc>
          <w:tcPr>
            <w:tcW w:w="4140" w:type="dxa"/>
          </w:tcPr>
          <w:p w14:paraId="7975B708" w14:textId="77777777" w:rsidR="00B825D7" w:rsidRPr="00257FBA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FB9F33" w14:textId="77777777" w:rsidR="00B825D7" w:rsidRPr="00257FBA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173394" w14:textId="77777777" w:rsidR="00B825D7" w:rsidRPr="00257FBA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0229C9E" w14:textId="77777777" w:rsidR="00B825D7" w:rsidRPr="00257FBA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DF29CC" w14:textId="77777777" w:rsidR="00B825D7" w:rsidRPr="00257FBA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534D21" w14:textId="6B062F29" w:rsidR="00B825D7" w:rsidRPr="00257FBA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C2B28B" w14:textId="77777777" w:rsidR="00B825D7" w:rsidRPr="00257FBA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486A3E" w14:textId="77777777" w:rsidR="00B825D7" w:rsidRPr="00257FBA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7F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825D7" w:rsidRPr="009E3BC3" w14:paraId="7914F387" w14:textId="77777777" w:rsidTr="00B825D7">
        <w:tc>
          <w:tcPr>
            <w:tcW w:w="4140" w:type="dxa"/>
          </w:tcPr>
          <w:p w14:paraId="75C60201" w14:textId="77777777" w:rsidR="00B825D7" w:rsidRPr="009E3BC3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7D9AC" w14:textId="77777777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67853" w14:textId="77777777" w:rsidR="00B825D7" w:rsidRPr="002C494F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F2BDA6" w14:textId="77777777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27DAC" w14:textId="77777777" w:rsidR="00B825D7" w:rsidRPr="002C494F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81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BE656" w14:textId="235335D6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06402339" w14:textId="77777777" w:rsidR="00B825D7" w:rsidRPr="002C494F" w:rsidRDefault="00B825D7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93FB1A" w14:textId="45CF0198" w:rsidR="00B825D7" w:rsidRPr="009E3BC3" w:rsidRDefault="00B825D7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(3,814)</w:t>
            </w:r>
          </w:p>
        </w:tc>
      </w:tr>
    </w:tbl>
    <w:p w14:paraId="47F4E4A2" w14:textId="77777777" w:rsidR="009F1805" w:rsidRDefault="009F1805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4B38C6" w:rsidRPr="0064345F" w14:paraId="3252CB1A" w14:textId="77777777" w:rsidTr="001F5B38">
        <w:tc>
          <w:tcPr>
            <w:tcW w:w="4140" w:type="dxa"/>
          </w:tcPr>
          <w:p w14:paraId="4CE357E1" w14:textId="292649A0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48AF3B1D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7BADD1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4C7DC13" w14:textId="77777777" w:rsidR="004B38C6" w:rsidRPr="0064345F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8C6" w:rsidRPr="0064345F" w14:paraId="3D1DC903" w14:textId="77777777" w:rsidTr="001F5B38">
        <w:tc>
          <w:tcPr>
            <w:tcW w:w="4140" w:type="dxa"/>
          </w:tcPr>
          <w:p w14:paraId="2D466436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7F3533" w14:textId="689F9445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B28A73E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A4B477" w14:textId="73DB15B5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6AC0E63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B0C356" w14:textId="49646AC0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54265C6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474B3B" w14:textId="4CA98E7D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B38C6" w:rsidRPr="0064345F" w14:paraId="0AA2851D" w14:textId="77777777" w:rsidTr="001F5B38">
        <w:tc>
          <w:tcPr>
            <w:tcW w:w="4140" w:type="dxa"/>
          </w:tcPr>
          <w:p w14:paraId="3AB542DE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56D32320" w14:textId="3AB740A1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F772B7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8CC7E" w14:textId="3EC11FAF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C9DAE9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DFEE05" w14:textId="3F5475CD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BAF355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15E297" w14:textId="5043F5FE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B38C6" w:rsidRPr="0064345F" w14:paraId="483A08E7" w14:textId="77777777" w:rsidTr="001F5B38">
        <w:tc>
          <w:tcPr>
            <w:tcW w:w="4140" w:type="dxa"/>
          </w:tcPr>
          <w:p w14:paraId="17D95D3D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08DAAD61" w14:textId="77777777" w:rsidR="004B38C6" w:rsidRPr="0064345F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B38C6" w:rsidRPr="008A62DD" w14:paraId="68D4820B" w14:textId="77777777" w:rsidTr="001F5B38">
        <w:tc>
          <w:tcPr>
            <w:tcW w:w="4140" w:type="dxa"/>
          </w:tcPr>
          <w:p w14:paraId="75745544" w14:textId="52638981" w:rsidR="004B38C6" w:rsidRPr="008A62DD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A274C9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8A62DD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AF7F942" w14:textId="3E23FCF1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2,910</w:t>
            </w:r>
          </w:p>
        </w:tc>
        <w:tc>
          <w:tcPr>
            <w:tcW w:w="270" w:type="dxa"/>
          </w:tcPr>
          <w:p w14:paraId="66220DA6" w14:textId="77777777" w:rsidR="004B38C6" w:rsidRPr="007B1969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3728DBE" w14:textId="1870A2F4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  <w:tc>
          <w:tcPr>
            <w:tcW w:w="270" w:type="dxa"/>
          </w:tcPr>
          <w:p w14:paraId="1CB49634" w14:textId="77777777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F31D1C" w14:textId="54DCB3A9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2,910</w:t>
            </w:r>
          </w:p>
        </w:tc>
        <w:tc>
          <w:tcPr>
            <w:tcW w:w="270" w:type="dxa"/>
          </w:tcPr>
          <w:p w14:paraId="47B09B4E" w14:textId="77777777" w:rsidR="004B38C6" w:rsidRPr="007B1969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42DAE6" w14:textId="5BEE409A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2,531</w:t>
            </w:r>
          </w:p>
        </w:tc>
      </w:tr>
      <w:tr w:rsidR="004B38C6" w:rsidRPr="008A62DD" w14:paraId="53500314" w14:textId="77777777" w:rsidTr="00C03610">
        <w:tc>
          <w:tcPr>
            <w:tcW w:w="4140" w:type="dxa"/>
          </w:tcPr>
          <w:p w14:paraId="1BADDE84" w14:textId="77777777" w:rsidR="004B38C6" w:rsidRPr="008A62DD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83E2A58" w14:textId="77777777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B5B3F" w14:textId="77777777" w:rsidR="004B38C6" w:rsidRPr="007B1969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183B4D" w14:textId="77777777" w:rsidR="004B38C6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7FABF" w14:textId="77777777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4B624F" w14:textId="77777777" w:rsidR="004B38C6" w:rsidRPr="008A62DD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0719FD" w14:textId="77777777" w:rsidR="004B38C6" w:rsidRPr="007B1969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CB59D" w14:textId="77777777" w:rsidR="004B38C6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B38C6" w:rsidRPr="0064345F" w14:paraId="34B9B207" w14:textId="77777777" w:rsidTr="001F5B38">
        <w:tc>
          <w:tcPr>
            <w:tcW w:w="4140" w:type="dxa"/>
          </w:tcPr>
          <w:p w14:paraId="09E1CC28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661C83D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4B9E5B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006ECDD" w14:textId="77777777" w:rsidR="004B38C6" w:rsidRPr="0064345F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434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B38C6" w:rsidRPr="0064345F" w14:paraId="3913EB11" w14:textId="77777777" w:rsidTr="001F5B38">
        <w:tc>
          <w:tcPr>
            <w:tcW w:w="4140" w:type="dxa"/>
          </w:tcPr>
          <w:p w14:paraId="52EF84EB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CB050F" w14:textId="03D584B1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C8DFA8D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D1AE7E" w14:textId="63982414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01FE540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AA9B0C" w14:textId="2918FA5A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60AEA2E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C6EA36" w14:textId="76693398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B38C6" w:rsidRPr="0064345F" w14:paraId="569FD7F7" w14:textId="77777777" w:rsidTr="001F5B38">
        <w:tc>
          <w:tcPr>
            <w:tcW w:w="4140" w:type="dxa"/>
          </w:tcPr>
          <w:p w14:paraId="4C2DAFA9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FB8C0FC" w14:textId="6A2751EA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D04E2D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53EAE3" w14:textId="37CC7563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66FECC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49CD85" w14:textId="1CD263DF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5E595B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96E36F" w14:textId="7A29A858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B38C6" w:rsidRPr="0064345F" w14:paraId="33AE11D1" w14:textId="77777777" w:rsidTr="001F5B38">
        <w:tc>
          <w:tcPr>
            <w:tcW w:w="4140" w:type="dxa"/>
          </w:tcPr>
          <w:p w14:paraId="4D2CF2E0" w14:textId="77777777" w:rsidR="004B38C6" w:rsidRPr="0064345F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06E548A" w14:textId="77777777" w:rsidR="004B38C6" w:rsidRPr="0064345F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434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4345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4B38C6" w:rsidRPr="008A62DD" w14:paraId="0BE7BC3C" w14:textId="77777777" w:rsidTr="001F5B38">
        <w:tc>
          <w:tcPr>
            <w:tcW w:w="4140" w:type="dxa"/>
          </w:tcPr>
          <w:p w14:paraId="37EE570B" w14:textId="23B4513C" w:rsidR="004B38C6" w:rsidRPr="00443027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302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</w:t>
            </w:r>
            <w:r w:rsidR="00A274C9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 w:rsidRPr="00443027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D8E0BD9" w14:textId="48CA82F6" w:rsidR="004B38C6" w:rsidRPr="00536586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77,258</w:t>
            </w:r>
          </w:p>
        </w:tc>
        <w:tc>
          <w:tcPr>
            <w:tcW w:w="270" w:type="dxa"/>
          </w:tcPr>
          <w:p w14:paraId="5D696F47" w14:textId="77777777" w:rsidR="004B38C6" w:rsidRPr="007B1969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0DEE2C4" w14:textId="0A2AA8A4" w:rsidR="004B38C6" w:rsidRPr="00536586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  <w:tc>
          <w:tcPr>
            <w:tcW w:w="270" w:type="dxa"/>
          </w:tcPr>
          <w:p w14:paraId="71AE4939" w14:textId="77777777" w:rsidR="004B38C6" w:rsidRPr="00536586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3C0F9C" w14:textId="51A6CBAB" w:rsidR="004B38C6" w:rsidRPr="00536586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77,258</w:t>
            </w:r>
          </w:p>
        </w:tc>
        <w:tc>
          <w:tcPr>
            <w:tcW w:w="270" w:type="dxa"/>
          </w:tcPr>
          <w:p w14:paraId="092FAFEA" w14:textId="77777777" w:rsidR="004B38C6" w:rsidRPr="007B1969" w:rsidRDefault="004B38C6" w:rsidP="004B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7C4821" w14:textId="209A1E8B" w:rsidR="004B38C6" w:rsidRPr="00536586" w:rsidRDefault="004B38C6" w:rsidP="004B38C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80,079</w:t>
            </w:r>
          </w:p>
        </w:tc>
      </w:tr>
    </w:tbl>
    <w:p w14:paraId="77A812E9" w14:textId="77777777" w:rsidR="00CD2713" w:rsidRPr="00C916B2" w:rsidRDefault="00CD2713" w:rsidP="0003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2"/>
          <w:szCs w:val="22"/>
        </w:rPr>
      </w:pPr>
    </w:p>
    <w:p w14:paraId="145A6A61" w14:textId="225EC1BD" w:rsidR="00BB1C8F" w:rsidRPr="008A62DD" w:rsidRDefault="00BB1C8F" w:rsidP="00A26FFF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A62DD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ลูกหนี้การค้า</w:t>
      </w:r>
    </w:p>
    <w:p w14:paraId="6BAFD245" w14:textId="77777777" w:rsidR="00BD759D" w:rsidRPr="00C916B2" w:rsidRDefault="00BD759D" w:rsidP="00407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22"/>
          <w:szCs w:val="22"/>
        </w:rPr>
      </w:pPr>
      <w:bookmarkStart w:id="0" w:name="OLE_LINK1"/>
      <w:bookmarkStart w:id="1" w:name="OLE_LINK2"/>
    </w:p>
    <w:bookmarkEnd w:id="0"/>
    <w:bookmarkEnd w:id="1"/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8"/>
        <w:gridCol w:w="1169"/>
        <w:gridCol w:w="1167"/>
        <w:gridCol w:w="269"/>
        <w:gridCol w:w="1168"/>
        <w:gridCol w:w="274"/>
        <w:gridCol w:w="1169"/>
        <w:gridCol w:w="269"/>
        <w:gridCol w:w="1169"/>
      </w:tblGrid>
      <w:tr w:rsidR="00A26FFF" w:rsidRPr="00332885" w14:paraId="4FFBC9AB" w14:textId="77777777" w:rsidTr="00C916B2">
        <w:trPr>
          <w:trHeight w:val="431"/>
          <w:tblHeader/>
        </w:trPr>
        <w:tc>
          <w:tcPr>
            <w:tcW w:w="2608" w:type="dxa"/>
          </w:tcPr>
          <w:p w14:paraId="6A66676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599FE35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2FBA3A01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165010DB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</w:tcPr>
          <w:p w14:paraId="18A368E5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FFF" w:rsidRPr="00332885" w14:paraId="50B2A5BA" w14:textId="77777777" w:rsidTr="00C916B2">
        <w:trPr>
          <w:trHeight w:val="431"/>
          <w:tblHeader/>
        </w:trPr>
        <w:tc>
          <w:tcPr>
            <w:tcW w:w="2608" w:type="dxa"/>
          </w:tcPr>
          <w:p w14:paraId="097492F8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5836F282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4F024AD4" w14:textId="1E5CF469" w:rsidR="00A26FFF" w:rsidRPr="00332885" w:rsidRDefault="0055218B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25FD8C8C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B058F0F" w14:textId="0A6212CD" w:rsidR="00A26FFF" w:rsidRPr="00332885" w:rsidRDefault="00332885" w:rsidP="00A2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4" w:type="dxa"/>
          </w:tcPr>
          <w:p w14:paraId="6F4DEEC4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1BCDB783" w14:textId="248321BE" w:rsidR="00A26FFF" w:rsidRPr="00332885" w:rsidRDefault="0055218B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/>
                <w:sz w:val="30"/>
                <w:szCs w:val="30"/>
              </w:rPr>
              <w:t>31</w:t>
            </w:r>
            <w:r w:rsidRPr="0064345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4345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69" w:type="dxa"/>
          </w:tcPr>
          <w:p w14:paraId="3E05DC0E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1D7D929" w14:textId="1F82C5CF" w:rsidR="00A26FFF" w:rsidRPr="00332885" w:rsidRDefault="00332885" w:rsidP="00A26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26FFF" w:rsidRPr="003328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6FFF" w:rsidRPr="00332885" w14:paraId="074054B8" w14:textId="77777777" w:rsidTr="00C916B2">
        <w:trPr>
          <w:trHeight w:val="431"/>
          <w:tblHeader/>
        </w:trPr>
        <w:tc>
          <w:tcPr>
            <w:tcW w:w="2608" w:type="dxa"/>
          </w:tcPr>
          <w:p w14:paraId="708CB460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60F0B59E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7" w:type="dxa"/>
          </w:tcPr>
          <w:p w14:paraId="0D745A39" w14:textId="2F4AE109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21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43B5FECB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37FC9387" w14:textId="511E1197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218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6FB47D74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A3DBC0E" w14:textId="4B8EBD83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218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D645B19" w14:textId="77777777" w:rsidR="00A26FFF" w:rsidRPr="00332885" w:rsidRDefault="00A26FFF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7E07AB37" w14:textId="7E51B271" w:rsidR="00A26FFF" w:rsidRPr="00332885" w:rsidRDefault="00332885" w:rsidP="00A26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5218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A26FFF" w:rsidRPr="00332885" w14:paraId="3057DAC7" w14:textId="77777777" w:rsidTr="00C916B2">
        <w:trPr>
          <w:trHeight w:val="418"/>
          <w:tblHeader/>
        </w:trPr>
        <w:tc>
          <w:tcPr>
            <w:tcW w:w="2608" w:type="dxa"/>
          </w:tcPr>
          <w:p w14:paraId="49FED482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502B6BD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85" w:type="dxa"/>
            <w:gridSpan w:val="7"/>
          </w:tcPr>
          <w:p w14:paraId="2CD63263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A26FFF" w:rsidRPr="00332885" w14:paraId="2655AF69" w14:textId="77777777" w:rsidTr="00C916B2">
        <w:trPr>
          <w:trHeight w:val="418"/>
        </w:trPr>
        <w:tc>
          <w:tcPr>
            <w:tcW w:w="2608" w:type="dxa"/>
          </w:tcPr>
          <w:p w14:paraId="3570E3D4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</w:tcPr>
          <w:p w14:paraId="46E1063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1B77F4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799F1AD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D94680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726F5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27654F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663A59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D96071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6FFF" w:rsidRPr="00332885" w14:paraId="7AE93BF5" w14:textId="77777777" w:rsidTr="00C916B2">
        <w:trPr>
          <w:trHeight w:val="406"/>
        </w:trPr>
        <w:tc>
          <w:tcPr>
            <w:tcW w:w="2608" w:type="dxa"/>
          </w:tcPr>
          <w:p w14:paraId="40371940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9" w:type="dxa"/>
          </w:tcPr>
          <w:p w14:paraId="1CD07861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4A6E9B3" w14:textId="61ED792B" w:rsidR="00A26FFF" w:rsidRPr="00CA2C83" w:rsidRDefault="00A44C5C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67,660</w:t>
            </w:r>
          </w:p>
        </w:tc>
        <w:tc>
          <w:tcPr>
            <w:tcW w:w="269" w:type="dxa"/>
          </w:tcPr>
          <w:p w14:paraId="12601DF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C697CF2" w14:textId="23FBC4EC" w:rsidR="00A26FFF" w:rsidRPr="00332885" w:rsidRDefault="0055218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67,390</w:t>
            </w:r>
          </w:p>
        </w:tc>
        <w:tc>
          <w:tcPr>
            <w:tcW w:w="274" w:type="dxa"/>
          </w:tcPr>
          <w:p w14:paraId="45EB13F3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69286B" w14:textId="3CD73580" w:rsidR="00A26FFF" w:rsidRPr="00332885" w:rsidRDefault="00A44C5C" w:rsidP="00AD1F8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67,660</w:t>
            </w:r>
          </w:p>
        </w:tc>
        <w:tc>
          <w:tcPr>
            <w:tcW w:w="269" w:type="dxa"/>
          </w:tcPr>
          <w:p w14:paraId="6B407439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B7A95E" w14:textId="7249BBFE" w:rsidR="00A26FFF" w:rsidRPr="00332885" w:rsidRDefault="0055218B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67,390</w:t>
            </w:r>
          </w:p>
        </w:tc>
      </w:tr>
      <w:tr w:rsidR="00A26FFF" w:rsidRPr="00332885" w14:paraId="4ACA0156" w14:textId="77777777" w:rsidTr="00C916B2">
        <w:trPr>
          <w:trHeight w:val="406"/>
        </w:trPr>
        <w:tc>
          <w:tcPr>
            <w:tcW w:w="2608" w:type="dxa"/>
          </w:tcPr>
          <w:p w14:paraId="60AE2AC6" w14:textId="77777777" w:rsidR="00A26FFF" w:rsidRPr="00CA2C83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9" w:type="dxa"/>
          </w:tcPr>
          <w:p w14:paraId="14ABE90A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217E8D2" w14:textId="77777777" w:rsidR="00A26FFF" w:rsidRPr="00CA2C83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4B7F02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D54247B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008315C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55A9CD9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3FDF38" w14:textId="77777777" w:rsidR="00A26FFF" w:rsidRPr="00332885" w:rsidRDefault="00A26FFF" w:rsidP="001F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D63052B" w14:textId="77777777" w:rsidR="00A26FFF" w:rsidRPr="00332885" w:rsidRDefault="00A26FFF" w:rsidP="001F5B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C5C" w:rsidRPr="00332885" w14:paraId="33280B16" w14:textId="77777777" w:rsidTr="00C916B2">
        <w:trPr>
          <w:trHeight w:val="406"/>
        </w:trPr>
        <w:tc>
          <w:tcPr>
            <w:tcW w:w="2608" w:type="dxa"/>
          </w:tcPr>
          <w:p w14:paraId="6486FF71" w14:textId="77777777" w:rsidR="00A44C5C" w:rsidRPr="002255EA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2255EA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2255EA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69" w:type="dxa"/>
          </w:tcPr>
          <w:p w14:paraId="2A028C69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3ED1635F" w14:textId="672989A0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1DE1B71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CF6F0E" w14:textId="3EC898AC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0E43DFB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F2ACB7A" w14:textId="2820145F" w:rsidR="00A44C5C" w:rsidRPr="00D51269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F5F88">
              <w:rPr>
                <w:rFonts w:ascii="Angsana New" w:hAnsi="Angsana New" w:cs="Angsana New"/>
                <w:sz w:val="30"/>
                <w:szCs w:val="30"/>
              </w:rPr>
              <w:t>72,366</w:t>
            </w:r>
          </w:p>
        </w:tc>
        <w:tc>
          <w:tcPr>
            <w:tcW w:w="269" w:type="dxa"/>
          </w:tcPr>
          <w:p w14:paraId="27CD0CEB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075681F" w14:textId="763B8902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71,521</w:t>
            </w:r>
          </w:p>
        </w:tc>
      </w:tr>
      <w:tr w:rsidR="00A44C5C" w:rsidRPr="00332885" w14:paraId="24BB6CC9" w14:textId="77777777" w:rsidTr="00C916B2">
        <w:trPr>
          <w:trHeight w:val="418"/>
        </w:trPr>
        <w:tc>
          <w:tcPr>
            <w:tcW w:w="2608" w:type="dxa"/>
          </w:tcPr>
          <w:p w14:paraId="16E66E1B" w14:textId="77777777" w:rsidR="00A44C5C" w:rsidRPr="00CA2C83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211ABD9B" w14:textId="066A2BA2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9E894D7" w14:textId="6F6FBA86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67,660</w:t>
            </w:r>
          </w:p>
        </w:tc>
        <w:tc>
          <w:tcPr>
            <w:tcW w:w="269" w:type="dxa"/>
          </w:tcPr>
          <w:p w14:paraId="0AA2B20F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E959489" w14:textId="71CC0B1B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67,390</w:t>
            </w:r>
          </w:p>
        </w:tc>
        <w:tc>
          <w:tcPr>
            <w:tcW w:w="274" w:type="dxa"/>
          </w:tcPr>
          <w:p w14:paraId="6B701040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52C6834" w14:textId="3F1F1B16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140,026</w:t>
            </w:r>
          </w:p>
        </w:tc>
        <w:tc>
          <w:tcPr>
            <w:tcW w:w="269" w:type="dxa"/>
          </w:tcPr>
          <w:p w14:paraId="53A65D98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0616DBB" w14:textId="4C93A8D8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138,911</w:t>
            </w:r>
          </w:p>
        </w:tc>
      </w:tr>
      <w:tr w:rsidR="00A44C5C" w:rsidRPr="00332885" w14:paraId="2DE5D3CE" w14:textId="77777777" w:rsidTr="00C916B2">
        <w:trPr>
          <w:trHeight w:val="308"/>
        </w:trPr>
        <w:tc>
          <w:tcPr>
            <w:tcW w:w="2608" w:type="dxa"/>
          </w:tcPr>
          <w:p w14:paraId="45492A4B" w14:textId="77777777" w:rsidR="00A44C5C" w:rsidRPr="00C916B2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</w:tcPr>
          <w:p w14:paraId="22E85FD5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7B12706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232F74E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8465B48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289B05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6CFDBB1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2BFD13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598B1B2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C5C" w:rsidRPr="00C307CD" w14:paraId="29DE644B" w14:textId="77777777" w:rsidTr="00C916B2">
        <w:trPr>
          <w:trHeight w:val="308"/>
        </w:trPr>
        <w:tc>
          <w:tcPr>
            <w:tcW w:w="2608" w:type="dxa"/>
          </w:tcPr>
          <w:p w14:paraId="64FB4D04" w14:textId="16E97E58" w:rsidR="00A44C5C" w:rsidRPr="00CA2C83" w:rsidRDefault="0029277B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br w:type="page"/>
            </w:r>
            <w:r w:rsidR="00A44C5C"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69" w:type="dxa"/>
          </w:tcPr>
          <w:p w14:paraId="17C681B9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56B65EF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323F7D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6BA8B0E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D75809C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D3C96D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E30BAE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43C4B7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C5C" w:rsidRPr="00332885" w14:paraId="70B714A9" w14:textId="77777777" w:rsidTr="00C916B2">
        <w:trPr>
          <w:trHeight w:val="406"/>
        </w:trPr>
        <w:tc>
          <w:tcPr>
            <w:tcW w:w="2608" w:type="dxa"/>
          </w:tcPr>
          <w:p w14:paraId="53BA537B" w14:textId="77777777" w:rsidR="00A44C5C" w:rsidRPr="00CA2C83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69" w:type="dxa"/>
          </w:tcPr>
          <w:p w14:paraId="2E218567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079396" w14:textId="6368703F" w:rsidR="00A44C5C" w:rsidRPr="00CA2C83" w:rsidRDefault="001B3019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1,083,307</w:t>
            </w:r>
          </w:p>
        </w:tc>
        <w:tc>
          <w:tcPr>
            <w:tcW w:w="269" w:type="dxa"/>
          </w:tcPr>
          <w:p w14:paraId="58B5D328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272946D" w14:textId="32B82931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876,217</w:t>
            </w:r>
          </w:p>
        </w:tc>
        <w:tc>
          <w:tcPr>
            <w:tcW w:w="274" w:type="dxa"/>
          </w:tcPr>
          <w:p w14:paraId="10B4ECD9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EEECBE" w14:textId="7A5A92D1" w:rsidR="00A44C5C" w:rsidRPr="00332885" w:rsidRDefault="001B3019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1,083,307</w:t>
            </w:r>
          </w:p>
        </w:tc>
        <w:tc>
          <w:tcPr>
            <w:tcW w:w="269" w:type="dxa"/>
          </w:tcPr>
          <w:p w14:paraId="73FCF96E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AF9EAF2" w14:textId="72F3E01C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876,217</w:t>
            </w:r>
          </w:p>
        </w:tc>
      </w:tr>
      <w:tr w:rsidR="00A44C5C" w:rsidRPr="00332885" w14:paraId="46D22AE3" w14:textId="77777777" w:rsidTr="00C916B2">
        <w:trPr>
          <w:trHeight w:val="418"/>
        </w:trPr>
        <w:tc>
          <w:tcPr>
            <w:tcW w:w="2608" w:type="dxa"/>
          </w:tcPr>
          <w:p w14:paraId="3AA093ED" w14:textId="77777777" w:rsidR="00A44C5C" w:rsidRPr="00CA2C83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D57C0BE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6A8A0419" w14:textId="26846F98" w:rsidR="00A44C5C" w:rsidRPr="00CA2C83" w:rsidRDefault="001B3019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1,083,307</w:t>
            </w:r>
          </w:p>
        </w:tc>
        <w:tc>
          <w:tcPr>
            <w:tcW w:w="269" w:type="dxa"/>
          </w:tcPr>
          <w:p w14:paraId="4BCC336F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3DE08EE" w14:textId="02AC67F0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876,217</w:t>
            </w:r>
          </w:p>
        </w:tc>
        <w:tc>
          <w:tcPr>
            <w:tcW w:w="274" w:type="dxa"/>
          </w:tcPr>
          <w:p w14:paraId="280989F9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10FEE482" w14:textId="41B9D51D" w:rsidR="00A44C5C" w:rsidRPr="00332885" w:rsidRDefault="001B3019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1,083,307</w:t>
            </w:r>
          </w:p>
        </w:tc>
        <w:tc>
          <w:tcPr>
            <w:tcW w:w="269" w:type="dxa"/>
          </w:tcPr>
          <w:p w14:paraId="1D911AE8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2C1FB4A" w14:textId="7D47ABA8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876,217</w:t>
            </w:r>
          </w:p>
        </w:tc>
      </w:tr>
      <w:tr w:rsidR="00A44C5C" w:rsidRPr="00332885" w14:paraId="42A9B6A1" w14:textId="77777777" w:rsidTr="00C916B2">
        <w:trPr>
          <w:trHeight w:val="431"/>
        </w:trPr>
        <w:tc>
          <w:tcPr>
            <w:tcW w:w="2608" w:type="dxa"/>
          </w:tcPr>
          <w:p w14:paraId="07C41A9D" w14:textId="77777777" w:rsidR="00A44C5C" w:rsidRPr="00CA2C83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</w:tcPr>
          <w:p w14:paraId="093DABD7" w14:textId="77777777" w:rsidR="00A44C5C" w:rsidRPr="00CA2C83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1DF6106E" w14:textId="41613665" w:rsidR="00A44C5C" w:rsidRPr="00CA2C83" w:rsidRDefault="001B3019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1,150,967</w:t>
            </w:r>
          </w:p>
        </w:tc>
        <w:tc>
          <w:tcPr>
            <w:tcW w:w="269" w:type="dxa"/>
          </w:tcPr>
          <w:p w14:paraId="03E0FDB8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9722055" w14:textId="458C6C0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74" w:type="dxa"/>
          </w:tcPr>
          <w:p w14:paraId="5A4F4853" w14:textId="77777777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E968420" w14:textId="47CFB9A7" w:rsidR="00A44C5C" w:rsidRPr="00332885" w:rsidRDefault="001B3019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1,223,333</w:t>
            </w:r>
          </w:p>
        </w:tc>
        <w:tc>
          <w:tcPr>
            <w:tcW w:w="269" w:type="dxa"/>
          </w:tcPr>
          <w:p w14:paraId="5F578FA6" w14:textId="77777777" w:rsidR="00A44C5C" w:rsidRPr="00332885" w:rsidRDefault="00A44C5C" w:rsidP="00A4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D2EACD8" w14:textId="7C114596" w:rsidR="00A44C5C" w:rsidRPr="00332885" w:rsidRDefault="00A44C5C" w:rsidP="00A44C5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1,015,128</w:t>
            </w:r>
          </w:p>
        </w:tc>
      </w:tr>
      <w:tr w:rsidR="001B3019" w:rsidRPr="00332885" w14:paraId="41BDE126" w14:textId="77777777" w:rsidTr="00C916B2">
        <w:trPr>
          <w:trHeight w:val="431"/>
        </w:trPr>
        <w:tc>
          <w:tcPr>
            <w:tcW w:w="2608" w:type="dxa"/>
          </w:tcPr>
          <w:p w14:paraId="03D0285E" w14:textId="77777777" w:rsidR="001B3019" w:rsidRPr="00CA2C83" w:rsidRDefault="001B3019" w:rsidP="001B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2C8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</w:p>
          <w:p w14:paraId="63A94483" w14:textId="77777777" w:rsidR="001B3019" w:rsidRPr="00CA2C83" w:rsidRDefault="001B3019" w:rsidP="001B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Pr="00CA2C83">
              <w:rPr>
                <w:rFonts w:ascii="Angsana New" w:hAnsi="Angsana New" w:cs="Angsana New" w:hint="cs"/>
                <w:sz w:val="30"/>
                <w:szCs w:val="30"/>
                <w:cs/>
              </w:rPr>
              <w:t>เครดิต</w:t>
            </w:r>
            <w:r w:rsidRPr="00CA2C83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69" w:type="dxa"/>
          </w:tcPr>
          <w:p w14:paraId="6FB62F6D" w14:textId="77777777" w:rsidR="001B3019" w:rsidRPr="00CA2C83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</w:tcPr>
          <w:p w14:paraId="08D5B6FE" w14:textId="7777777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15F60065" w14:textId="09D9EA4B" w:rsidR="001B3019" w:rsidRPr="00CA2C83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79D87E" w14:textId="7777777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2287FB00" w14:textId="7777777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4537463F" w14:textId="55B4E9AB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48EB8B9" w14:textId="7777777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686573BF" w14:textId="77777777" w:rsidR="001B3019" w:rsidRPr="0005754D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2D0AE910" w14:textId="51DA07F0" w:rsidR="001B3019" w:rsidRPr="0005754D" w:rsidRDefault="00D75511" w:rsidP="009F3F8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5754D">
              <w:rPr>
                <w:rFonts w:asciiTheme="majorBidi" w:hAnsiTheme="majorBidi" w:cstheme="majorBidi"/>
                <w:sz w:val="30"/>
                <w:szCs w:val="30"/>
              </w:rPr>
              <w:t>(72,366)</w:t>
            </w:r>
          </w:p>
        </w:tc>
        <w:tc>
          <w:tcPr>
            <w:tcW w:w="269" w:type="dxa"/>
          </w:tcPr>
          <w:p w14:paraId="169BE6FA" w14:textId="77777777" w:rsidR="001B3019" w:rsidRPr="00332885" w:rsidRDefault="001B3019" w:rsidP="001B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5F8C854" w14:textId="7777777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14:paraId="642A319B" w14:textId="555E41C6" w:rsidR="001B3019" w:rsidRPr="00332885" w:rsidRDefault="004E3E0B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(71,521)</w:t>
            </w:r>
          </w:p>
        </w:tc>
      </w:tr>
      <w:tr w:rsidR="001B3019" w:rsidRPr="00332885" w14:paraId="760D7205" w14:textId="77777777" w:rsidTr="00C916B2">
        <w:trPr>
          <w:trHeight w:val="431"/>
        </w:trPr>
        <w:tc>
          <w:tcPr>
            <w:tcW w:w="2608" w:type="dxa"/>
          </w:tcPr>
          <w:p w14:paraId="2C73407A" w14:textId="77777777" w:rsidR="001B3019" w:rsidRPr="00CA2C83" w:rsidRDefault="001B3019" w:rsidP="001B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9" w:type="dxa"/>
          </w:tcPr>
          <w:p w14:paraId="5C7D61B5" w14:textId="77777777" w:rsidR="001B3019" w:rsidRPr="00CA2C83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11A5157" w14:textId="7850D31C" w:rsidR="001B3019" w:rsidRPr="00CA2C83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1,150,967</w:t>
            </w:r>
          </w:p>
        </w:tc>
        <w:tc>
          <w:tcPr>
            <w:tcW w:w="269" w:type="dxa"/>
          </w:tcPr>
          <w:p w14:paraId="79AF68B8" w14:textId="7777777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9514D2F" w14:textId="3C784B00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943,607</w:t>
            </w:r>
          </w:p>
        </w:tc>
        <w:tc>
          <w:tcPr>
            <w:tcW w:w="274" w:type="dxa"/>
          </w:tcPr>
          <w:p w14:paraId="1F0AE51C" w14:textId="7777777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0041F45" w14:textId="6B91F567" w:rsidR="001B3019" w:rsidRPr="00332885" w:rsidRDefault="001B3019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D755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75511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967</w:t>
            </w:r>
          </w:p>
        </w:tc>
        <w:tc>
          <w:tcPr>
            <w:tcW w:w="269" w:type="dxa"/>
          </w:tcPr>
          <w:p w14:paraId="3930411B" w14:textId="77777777" w:rsidR="001B3019" w:rsidRPr="00332885" w:rsidRDefault="001B3019" w:rsidP="001B30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0B3E74A4" w14:textId="661EEB01" w:rsidR="001B3019" w:rsidRPr="00332885" w:rsidRDefault="00FB07E2" w:rsidP="001B301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07E2">
              <w:rPr>
                <w:rFonts w:ascii="Angsana New" w:hAnsi="Angsana New" w:cs="Angsana New"/>
                <w:b/>
                <w:bCs/>
                <w:sz w:val="30"/>
                <w:szCs w:val="30"/>
              </w:rPr>
              <w:t>943,607</w:t>
            </w:r>
          </w:p>
        </w:tc>
      </w:tr>
    </w:tbl>
    <w:p w14:paraId="28610B96" w14:textId="77777777" w:rsidR="00C916B2" w:rsidRDefault="00C916B2">
      <w:pPr>
        <w:rPr>
          <w:rFonts w:cs="Angsana New"/>
          <w:cs/>
        </w:rPr>
        <w:sectPr w:rsidR="00C916B2" w:rsidSect="00C916B2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3"/>
          <w:cols w:space="720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1167"/>
        <w:gridCol w:w="269"/>
        <w:gridCol w:w="1168"/>
        <w:gridCol w:w="274"/>
        <w:gridCol w:w="1169"/>
        <w:gridCol w:w="269"/>
        <w:gridCol w:w="1084"/>
      </w:tblGrid>
      <w:tr w:rsidR="00293090" w:rsidRPr="00332885" w14:paraId="3121868F" w14:textId="77777777" w:rsidTr="00293090">
        <w:trPr>
          <w:trHeight w:val="431"/>
          <w:tblHeader/>
        </w:trPr>
        <w:tc>
          <w:tcPr>
            <w:tcW w:w="2880" w:type="dxa"/>
          </w:tcPr>
          <w:p w14:paraId="02194FBB" w14:textId="77777777" w:rsidR="00293090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ผลขาดทุนด้านเครดิตที่คาดว่า  </w:t>
            </w:r>
          </w:p>
          <w:p w14:paraId="5C7439CD" w14:textId="28E3AB69" w:rsidR="00293090" w:rsidRPr="00293090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จะเกิดขึ้น</w:t>
            </w:r>
            <w:r w:rsidRPr="009573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900" w:type="dxa"/>
          </w:tcPr>
          <w:p w14:paraId="71DA4403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4" w:type="dxa"/>
            <w:gridSpan w:val="3"/>
          </w:tcPr>
          <w:p w14:paraId="5D701F6C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317267A6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</w:tcPr>
          <w:p w14:paraId="0CFF16FC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33288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3090" w:rsidRPr="00332885" w14:paraId="27E6637F" w14:textId="77777777" w:rsidTr="00293090">
        <w:trPr>
          <w:trHeight w:val="431"/>
          <w:tblHeader/>
        </w:trPr>
        <w:tc>
          <w:tcPr>
            <w:tcW w:w="2880" w:type="dxa"/>
          </w:tcPr>
          <w:p w14:paraId="032B8BFC" w14:textId="25956C3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9573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573D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C3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9573D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73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14:paraId="38A5E9A9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7" w:type="dxa"/>
          </w:tcPr>
          <w:p w14:paraId="5001CB31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6FDCFCA0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BD48090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4" w:type="dxa"/>
          </w:tcPr>
          <w:p w14:paraId="7254C04B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3861EEFD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01A2F90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79F5E03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293090" w:rsidRPr="00332885" w14:paraId="3B089724" w14:textId="77777777" w:rsidTr="00293090">
        <w:trPr>
          <w:trHeight w:val="418"/>
          <w:tblHeader/>
        </w:trPr>
        <w:tc>
          <w:tcPr>
            <w:tcW w:w="2880" w:type="dxa"/>
          </w:tcPr>
          <w:p w14:paraId="4C83C0C6" w14:textId="77777777" w:rsidR="00293090" w:rsidRPr="00332885" w:rsidRDefault="00293090" w:rsidP="002B4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5874A43" w14:textId="77777777" w:rsidR="00293090" w:rsidRPr="00332885" w:rsidRDefault="00293090" w:rsidP="002B4C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6238E07A" w14:textId="77777777" w:rsidR="00293090" w:rsidRPr="00332885" w:rsidRDefault="00293090" w:rsidP="002B4C2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33288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3328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E3616" w:rsidRPr="00332885" w14:paraId="4B8DF725" w14:textId="77777777" w:rsidTr="00F767D9">
        <w:trPr>
          <w:trHeight w:val="406"/>
        </w:trPr>
        <w:tc>
          <w:tcPr>
            <w:tcW w:w="2880" w:type="dxa"/>
            <w:vAlign w:val="bottom"/>
          </w:tcPr>
          <w:p w14:paraId="73FA5B80" w14:textId="422E131F" w:rsidR="00DE3616" w:rsidRPr="00CA2C83" w:rsidRDefault="00DE3616" w:rsidP="00DE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75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669543C5" w14:textId="77777777" w:rsidR="00DE3616" w:rsidRPr="00CA2C83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0755C997" w14:textId="46DF34F3" w:rsidR="00DE3616" w:rsidRPr="00CA2C83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123645A" w14:textId="77777777" w:rsidR="00DE3616" w:rsidRPr="00332885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5CD708A" w14:textId="544CB930" w:rsidR="00DE3616" w:rsidRPr="00332885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5633F8A" w14:textId="77777777" w:rsidR="00DE3616" w:rsidRPr="00332885" w:rsidRDefault="00DE3616" w:rsidP="00DE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897B87" w14:textId="346B5A1B" w:rsidR="00DE3616" w:rsidRPr="00332885" w:rsidRDefault="00DE3616" w:rsidP="00CC5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F417E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269" w:type="dxa"/>
          </w:tcPr>
          <w:p w14:paraId="6454E78C" w14:textId="77777777" w:rsidR="00DE3616" w:rsidRPr="00332885" w:rsidRDefault="00DE3616" w:rsidP="00DE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843C94A" w14:textId="156C988D" w:rsidR="00DE3616" w:rsidRPr="00332885" w:rsidRDefault="00DE3616" w:rsidP="00CC5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F41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3616" w:rsidRPr="00332885" w14:paraId="27C90993" w14:textId="77777777" w:rsidTr="006742C1">
        <w:trPr>
          <w:trHeight w:val="406"/>
        </w:trPr>
        <w:tc>
          <w:tcPr>
            <w:tcW w:w="2880" w:type="dxa"/>
          </w:tcPr>
          <w:p w14:paraId="204F296D" w14:textId="7CA06B58" w:rsidR="00DE3616" w:rsidRPr="002255EA" w:rsidRDefault="00DE3616" w:rsidP="00DE361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754D">
              <w:rPr>
                <w:rFonts w:asciiTheme="majorBidi" w:hAnsiTheme="majorBidi" w:cstheme="majorBidi" w:hint="cs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900" w:type="dxa"/>
          </w:tcPr>
          <w:p w14:paraId="17F4EC0E" w14:textId="77777777" w:rsidR="00DE3616" w:rsidRPr="00CA2C83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A108411" w14:textId="7BFF172E" w:rsidR="00DE3616" w:rsidRPr="00CA2C83" w:rsidRDefault="00DE3616" w:rsidP="006557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A755BE" w14:textId="77777777" w:rsidR="00DE3616" w:rsidRPr="00332885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C91447F" w14:textId="1E694094" w:rsidR="00DE3616" w:rsidRPr="00332885" w:rsidRDefault="00DE3616" w:rsidP="0065572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BFD9A40" w14:textId="77777777" w:rsidR="00DE3616" w:rsidRPr="00332885" w:rsidRDefault="00DE3616" w:rsidP="00DE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B13421E" w14:textId="02250B6E" w:rsidR="00DE3616" w:rsidRPr="00D51269" w:rsidRDefault="00DE3616" w:rsidP="00CC5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CDC73EE" w14:textId="77777777" w:rsidR="00DE3616" w:rsidRPr="00332885" w:rsidRDefault="00DE3616" w:rsidP="00DE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0585532" w14:textId="623422E5" w:rsidR="00DE3616" w:rsidRPr="00332885" w:rsidRDefault="00DE3616" w:rsidP="00CC5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5754D">
              <w:rPr>
                <w:rFonts w:asciiTheme="majorBidi" w:hAnsiTheme="majorBidi" w:cstheme="majorBidi"/>
                <w:sz w:val="30"/>
                <w:szCs w:val="30"/>
              </w:rPr>
              <w:t>(3,814)</w:t>
            </w:r>
          </w:p>
        </w:tc>
      </w:tr>
      <w:tr w:rsidR="00DE3616" w:rsidRPr="00332885" w14:paraId="26D716D7" w14:textId="77777777" w:rsidTr="00D82380">
        <w:trPr>
          <w:trHeight w:val="418"/>
        </w:trPr>
        <w:tc>
          <w:tcPr>
            <w:tcW w:w="2880" w:type="dxa"/>
          </w:tcPr>
          <w:p w14:paraId="66811EE5" w14:textId="3142FC11" w:rsidR="00DE3616" w:rsidRPr="00CA2C83" w:rsidRDefault="00DE3616" w:rsidP="00DE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75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28B36E0" w14:textId="77777777" w:rsidR="00DE3616" w:rsidRPr="00CA2C83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C83">
              <w:rPr>
                <w:rFonts w:ascii="Angsana New" w:hAnsi="Angsana New" w:cs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31C4D045" w14:textId="042935CD" w:rsidR="00DE3616" w:rsidRPr="00DE3616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6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676B6F1" w14:textId="77777777" w:rsidR="00DE3616" w:rsidRPr="00DE3616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3551E27" w14:textId="3C01B724" w:rsidR="00DE3616" w:rsidRPr="00DE3616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36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372BFDF" w14:textId="77777777" w:rsidR="00DE3616" w:rsidRPr="00332885" w:rsidRDefault="00DE3616" w:rsidP="00DE361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81" w:right="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791AD" w14:textId="052BA448" w:rsidR="00DE3616" w:rsidRPr="00332885" w:rsidRDefault="00DE3616" w:rsidP="00CC5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75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69" w:type="dxa"/>
          </w:tcPr>
          <w:p w14:paraId="62DC4E25" w14:textId="77777777" w:rsidR="00DE3616" w:rsidRPr="00332885" w:rsidRDefault="00DE3616" w:rsidP="00DE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D967" w14:textId="764A16A6" w:rsidR="00DE3616" w:rsidRPr="00332885" w:rsidRDefault="00DE3616" w:rsidP="00CC5D0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3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(3,814)</w:t>
            </w:r>
          </w:p>
        </w:tc>
      </w:tr>
    </w:tbl>
    <w:p w14:paraId="54515152" w14:textId="77777777" w:rsidR="00293090" w:rsidRDefault="00293090" w:rsidP="00272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jc w:val="thaiDistribute"/>
        <w:rPr>
          <w:rFonts w:ascii="Angsana New" w:hAnsi="Angsana New" w:cs="Angsana New"/>
          <w:b/>
          <w:bCs/>
          <w:cs/>
        </w:rPr>
      </w:pPr>
    </w:p>
    <w:p w14:paraId="6D694816" w14:textId="5D02DDF6" w:rsidR="005A1C4E" w:rsidRPr="001E72A9" w:rsidRDefault="000B7744" w:rsidP="001E72A9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B237F">
        <w:rPr>
          <w:rFonts w:ascii="Angsana New" w:hAnsi="Angsana New" w:cs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38EC4CE4" w14:textId="77777777" w:rsidR="00BB237F" w:rsidRPr="00BB237F" w:rsidRDefault="00BB237F" w:rsidP="00BB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</w:rPr>
      </w:pPr>
    </w:p>
    <w:p w14:paraId="4089371F" w14:textId="161B5235" w:rsidR="00866233" w:rsidRPr="000D56BE" w:rsidRDefault="00866233" w:rsidP="005A1C4E">
      <w:pPr>
        <w:pStyle w:val="BodyText2"/>
        <w:spacing w:line="260" w:lineRule="atLeast"/>
        <w:ind w:left="0"/>
        <w:jc w:val="thaiDistribute"/>
        <w:rPr>
          <w:rFonts w:ascii="Angsana New" w:hAnsi="Angsana New"/>
          <w:sz w:val="30"/>
          <w:szCs w:val="30"/>
        </w:rPr>
      </w:pPr>
      <w:r w:rsidRPr="000D56BE">
        <w:rPr>
          <w:rFonts w:ascii="Angsana New" w:hAnsi="Angsana New"/>
          <w:sz w:val="30"/>
          <w:szCs w:val="30"/>
          <w:cs/>
        </w:rPr>
        <w:t>รายการเคลื่อนไหว</w:t>
      </w:r>
      <w:r w:rsidRPr="000D56B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0D56BE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0D56B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02C38">
        <w:rPr>
          <w:rFonts w:ascii="Angsana New" w:hAnsi="Angsana New" w:hint="cs"/>
          <w:sz w:val="30"/>
          <w:szCs w:val="30"/>
          <w:lang w:val="en-US"/>
        </w:rPr>
        <w:t>3</w:t>
      </w:r>
      <w:r w:rsidRPr="00302C38">
        <w:rPr>
          <w:rFonts w:ascii="Angsana New" w:hAnsi="Angsana New"/>
          <w:sz w:val="30"/>
          <w:szCs w:val="30"/>
          <w:lang w:val="en-US"/>
        </w:rPr>
        <w:t>1</w:t>
      </w:r>
      <w:r w:rsidRPr="000D56BE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2C3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 xml:space="preserve">และ </w:t>
      </w:r>
      <w:r w:rsidRPr="00302C38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4</w:t>
      </w:r>
      <w:r w:rsidRPr="000D56BE">
        <w:rPr>
          <w:rFonts w:ascii="Angsana New" w:hAnsi="Angsana New"/>
          <w:sz w:val="30"/>
          <w:szCs w:val="30"/>
        </w:rPr>
        <w:t xml:space="preserve"> </w:t>
      </w:r>
      <w:r w:rsidRPr="000D56BE">
        <w:rPr>
          <w:rFonts w:ascii="Angsana New" w:hAnsi="Angsana New"/>
          <w:sz w:val="30"/>
          <w:szCs w:val="30"/>
          <w:cs/>
        </w:rPr>
        <w:t>มีดังนี้</w:t>
      </w:r>
    </w:p>
    <w:p w14:paraId="6B146A24" w14:textId="77777777" w:rsidR="00866233" w:rsidRPr="00CF2F9D" w:rsidRDefault="00866233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18"/>
          <w:szCs w:val="18"/>
          <w:lang w:val="en-US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23"/>
        <w:gridCol w:w="270"/>
        <w:gridCol w:w="1127"/>
      </w:tblGrid>
      <w:tr w:rsidR="00866233" w:rsidRPr="000D56BE" w14:paraId="66DEBC34" w14:textId="77777777" w:rsidTr="00780DA2">
        <w:tc>
          <w:tcPr>
            <w:tcW w:w="3780" w:type="dxa"/>
          </w:tcPr>
          <w:p w14:paraId="0938C4AB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1DD82A6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EA12CB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3DFAC37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6233" w:rsidRPr="000D56BE" w14:paraId="02FEC4F8" w14:textId="77777777" w:rsidTr="00780DA2">
        <w:tc>
          <w:tcPr>
            <w:tcW w:w="3780" w:type="dxa"/>
          </w:tcPr>
          <w:p w14:paraId="09E70B68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AD5990" w14:textId="35E6FA2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51DFC6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028F83" w14:textId="12C91996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5487399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57879AB5" w14:textId="111A5213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84701B3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2718F1BE" w14:textId="4AB1C268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66233" w:rsidRPr="000D56BE" w14:paraId="432EE11F" w14:textId="77777777" w:rsidTr="00780DA2">
        <w:tc>
          <w:tcPr>
            <w:tcW w:w="3780" w:type="dxa"/>
          </w:tcPr>
          <w:p w14:paraId="02D70164" w14:textId="77777777" w:rsidR="00866233" w:rsidRPr="00CF2F9D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400" w:type="dxa"/>
            <w:gridSpan w:val="7"/>
          </w:tcPr>
          <w:p w14:paraId="0D5CFBA7" w14:textId="77777777" w:rsidR="00866233" w:rsidRPr="000D56BE" w:rsidRDefault="00866233" w:rsidP="00780D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0D56B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0D56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866233" w:rsidRPr="000D56BE" w14:paraId="63CA2210" w14:textId="77777777" w:rsidTr="00780DA2">
        <w:tc>
          <w:tcPr>
            <w:tcW w:w="3780" w:type="dxa"/>
          </w:tcPr>
          <w:p w14:paraId="787F41F6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451270FB" w14:textId="77777777" w:rsidR="00866233" w:rsidRPr="000D56BE" w:rsidRDefault="00866233" w:rsidP="00780D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851556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90815F" w14:textId="77777777" w:rsidR="00866233" w:rsidRPr="000D56BE" w:rsidRDefault="00866233" w:rsidP="00780D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0008A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1E17E9A" w14:textId="77777777" w:rsidR="00866233" w:rsidRPr="000D56BE" w:rsidRDefault="00866233" w:rsidP="00780D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C2DD4B" w14:textId="77777777" w:rsidR="00866233" w:rsidRPr="000D56BE" w:rsidRDefault="00866233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8B0701F" w14:textId="77777777" w:rsidR="00866233" w:rsidRPr="000D56BE" w:rsidRDefault="00866233" w:rsidP="00780D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6233" w:rsidRPr="000D56BE" w14:paraId="3807C9A7" w14:textId="77777777" w:rsidTr="00780DA2">
        <w:tc>
          <w:tcPr>
            <w:tcW w:w="3780" w:type="dxa"/>
          </w:tcPr>
          <w:p w14:paraId="5C89A09E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6E3C150" w14:textId="3978FCA5" w:rsidR="00866233" w:rsidRPr="000D56BE" w:rsidRDefault="005A1C4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253,91</w:t>
            </w:r>
            <w:r w:rsidR="009B43D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7BF3D5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5D6B8" w14:textId="7E0F76F8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179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9B43D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24B2E5B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93E26E9" w14:textId="4E01F54F" w:rsidR="00866233" w:rsidRPr="000D56BE" w:rsidRDefault="0024036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206787EC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ED622F4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sz w:val="30"/>
                <w:szCs w:val="30"/>
              </w:rPr>
              <w:t>153</w:t>
            </w:r>
            <w:r w:rsidRPr="000D56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sz w:val="30"/>
                <w:szCs w:val="30"/>
              </w:rPr>
              <w:t>770</w:t>
            </w:r>
          </w:p>
        </w:tc>
      </w:tr>
      <w:tr w:rsidR="005A1C4E" w:rsidRPr="000D56BE" w14:paraId="7CE45BE3" w14:textId="77777777" w:rsidTr="00780DA2">
        <w:tc>
          <w:tcPr>
            <w:tcW w:w="3780" w:type="dxa"/>
          </w:tcPr>
          <w:p w14:paraId="3B2A5F2D" w14:textId="64579FA8" w:rsidR="005A1C4E" w:rsidRPr="000D56BE" w:rsidRDefault="00EF417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</w:t>
            </w:r>
            <w:r w:rsidR="005A1C4E">
              <w:rPr>
                <w:rFonts w:ascii="Angsana New" w:hAnsi="Angsana New" w:cs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170" w:type="dxa"/>
          </w:tcPr>
          <w:p w14:paraId="63921EC8" w14:textId="5A62394A" w:rsidR="005A1C4E" w:rsidRDefault="005A1C4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</w:t>
            </w:r>
            <w:r w:rsidR="0024036E">
              <w:rPr>
                <w:rFonts w:ascii="Angsana New" w:hAnsi="Angsana New" w:cs="Angsana New"/>
                <w:sz w:val="30"/>
                <w:szCs w:val="30"/>
              </w:rPr>
              <w:t>39</w:t>
            </w:r>
            <w:r w:rsidR="009B43D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B3CBE6" w14:textId="77777777" w:rsidR="005A1C4E" w:rsidRPr="000D56BE" w:rsidRDefault="005A1C4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23050" w14:textId="25E3496A" w:rsidR="005A1C4E" w:rsidRPr="00302C38" w:rsidRDefault="005A1C4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244D59" w14:textId="77777777" w:rsidR="005A1C4E" w:rsidRPr="000D56BE" w:rsidRDefault="005A1C4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6FB81277" w14:textId="04D3832E" w:rsidR="005A1C4E" w:rsidRPr="000D56BE" w:rsidRDefault="0024036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(97,39</w:t>
            </w:r>
            <w:r w:rsidR="009B43D2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A955D9" w14:textId="77777777" w:rsidR="005A1C4E" w:rsidRPr="000D56BE" w:rsidRDefault="005A1C4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24F07A1" w14:textId="642B7237" w:rsidR="005A1C4E" w:rsidRPr="00302C38" w:rsidRDefault="005A1C4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6233" w:rsidRPr="000D56BE" w14:paraId="0159698B" w14:textId="77777777" w:rsidTr="00780DA2">
        <w:tc>
          <w:tcPr>
            <w:tcW w:w="3780" w:type="dxa"/>
          </w:tcPr>
          <w:p w14:paraId="1DCFCB6F" w14:textId="77777777" w:rsidR="00866233" w:rsidRPr="005A1C4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ของการร่วมค้า</w:t>
            </w:r>
          </w:p>
        </w:tc>
        <w:tc>
          <w:tcPr>
            <w:tcW w:w="1170" w:type="dxa"/>
          </w:tcPr>
          <w:p w14:paraId="47BC2AE7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C6C7FF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F34094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1376C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8B7F2EA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EDC32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D820DD4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6233" w:rsidRPr="000D56BE" w14:paraId="06F5803D" w14:textId="77777777" w:rsidTr="00780DA2">
        <w:tc>
          <w:tcPr>
            <w:tcW w:w="3780" w:type="dxa"/>
          </w:tcPr>
          <w:p w14:paraId="5E329FC8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170" w:type="dxa"/>
          </w:tcPr>
          <w:p w14:paraId="5728B4E4" w14:textId="49A21D21" w:rsidR="00866233" w:rsidRPr="000D56BE" w:rsidRDefault="005A1C4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29,958</w:t>
            </w:r>
          </w:p>
        </w:tc>
        <w:tc>
          <w:tcPr>
            <w:tcW w:w="270" w:type="dxa"/>
          </w:tcPr>
          <w:p w14:paraId="4FB07016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8CCFD" w14:textId="6EACA07B" w:rsidR="00866233" w:rsidRPr="000D56BE" w:rsidRDefault="003E4EFD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13,599</w:t>
            </w:r>
          </w:p>
        </w:tc>
        <w:tc>
          <w:tcPr>
            <w:tcW w:w="270" w:type="dxa"/>
          </w:tcPr>
          <w:p w14:paraId="386CED50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5D8E304" w14:textId="528FF66A" w:rsidR="00866233" w:rsidRPr="000D56BE" w:rsidRDefault="0024036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89D8D6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3F504F0D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A1C4E" w:rsidRPr="000D56BE" w14:paraId="3B0C3F49" w14:textId="77777777" w:rsidTr="00780DA2">
        <w:tc>
          <w:tcPr>
            <w:tcW w:w="3780" w:type="dxa"/>
          </w:tcPr>
          <w:p w14:paraId="6A5D2E85" w14:textId="27E8DF11" w:rsidR="005A1C4E" w:rsidRPr="000D56BE" w:rsidRDefault="005A1C4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5A1C4E"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170" w:type="dxa"/>
          </w:tcPr>
          <w:p w14:paraId="13CEA067" w14:textId="3C229257" w:rsidR="005A1C4E" w:rsidRDefault="00E320AC" w:rsidP="00E320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EC3B19" w14:textId="77777777" w:rsidR="005A1C4E" w:rsidRPr="000D56BE" w:rsidRDefault="005A1C4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42A51" w14:textId="77FC9A6C" w:rsidR="005A1C4E" w:rsidRDefault="005A1C4E" w:rsidP="00E320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F81F32" w14:textId="77777777" w:rsidR="005A1C4E" w:rsidRPr="000D56BE" w:rsidRDefault="005A1C4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ED19CBA" w14:textId="6D46FC22" w:rsidR="005A1C4E" w:rsidRPr="000D56BE" w:rsidRDefault="0024036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120,900</w:t>
            </w:r>
          </w:p>
        </w:tc>
        <w:tc>
          <w:tcPr>
            <w:tcW w:w="270" w:type="dxa"/>
          </w:tcPr>
          <w:p w14:paraId="5A76640F" w14:textId="77777777" w:rsidR="005A1C4E" w:rsidRPr="000D56BE" w:rsidRDefault="005A1C4E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0AE98126" w14:textId="30BD2B1B" w:rsidR="005A1C4E" w:rsidRPr="000D56BE" w:rsidRDefault="005A1C4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6233" w:rsidRPr="000D56BE" w14:paraId="51A54E44" w14:textId="77777777" w:rsidTr="00780DA2">
        <w:tc>
          <w:tcPr>
            <w:tcW w:w="3780" w:type="dxa"/>
          </w:tcPr>
          <w:p w14:paraId="134567D3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ผลต่างของอัตราแลกเปลี่ยนจากการ</w:t>
            </w:r>
          </w:p>
        </w:tc>
        <w:tc>
          <w:tcPr>
            <w:tcW w:w="1170" w:type="dxa"/>
          </w:tcPr>
          <w:p w14:paraId="68ACBDF3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00B3D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BBF596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92779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2AFC3EB3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FE2887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1665922C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6233" w:rsidRPr="000D56BE" w14:paraId="4EBC71A7" w14:textId="77777777" w:rsidTr="00780DA2">
        <w:tc>
          <w:tcPr>
            <w:tcW w:w="3780" w:type="dxa"/>
          </w:tcPr>
          <w:p w14:paraId="4DB86DF4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56B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แปลงค่าหน่วยงานต่างประเทศ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5F0F05" w14:textId="738CB4EA" w:rsidR="00866233" w:rsidRPr="000D56BE" w:rsidRDefault="005A1C4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(9,140)</w:t>
            </w:r>
          </w:p>
        </w:tc>
        <w:tc>
          <w:tcPr>
            <w:tcW w:w="270" w:type="dxa"/>
          </w:tcPr>
          <w:p w14:paraId="54D00370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20CA9C" w14:textId="2AA94A8D" w:rsidR="00866233" w:rsidRPr="000D56BE" w:rsidRDefault="003E4EFD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2,158</w:t>
            </w:r>
          </w:p>
        </w:tc>
        <w:tc>
          <w:tcPr>
            <w:tcW w:w="270" w:type="dxa"/>
          </w:tcPr>
          <w:p w14:paraId="4409A43B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40EE31F1" w14:textId="5E3E8546" w:rsidR="00866233" w:rsidRPr="000D56BE" w:rsidRDefault="0024036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EC179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450E70C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66233" w:rsidRPr="000D56BE" w14:paraId="1C613E6F" w14:textId="77777777" w:rsidTr="00EF417E">
        <w:tc>
          <w:tcPr>
            <w:tcW w:w="3780" w:type="dxa"/>
          </w:tcPr>
          <w:p w14:paraId="2E60F9A6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95610F2" w14:textId="14A288AC" w:rsidR="00866233" w:rsidRPr="000D56BE" w:rsidRDefault="003E4EFD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177,341</w:t>
            </w:r>
          </w:p>
        </w:tc>
        <w:tc>
          <w:tcPr>
            <w:tcW w:w="270" w:type="dxa"/>
          </w:tcPr>
          <w:p w14:paraId="55D5043B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102FFC" w14:textId="3FEA9486" w:rsidR="00866233" w:rsidRPr="000D56BE" w:rsidRDefault="003E4EFD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195,196</w:t>
            </w:r>
          </w:p>
        </w:tc>
        <w:tc>
          <w:tcPr>
            <w:tcW w:w="270" w:type="dxa"/>
          </w:tcPr>
          <w:p w14:paraId="500DCD9B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3C95A533" w14:textId="20E68C22" w:rsidR="00866233" w:rsidRPr="000D56BE" w:rsidRDefault="0024036E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177,27</w:t>
            </w:r>
            <w:r w:rsidR="003E4E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EF72F6" w14:textId="77777777" w:rsidR="00866233" w:rsidRPr="000D56BE" w:rsidRDefault="00866233" w:rsidP="00866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41A349D" w14:textId="77777777" w:rsidR="00866233" w:rsidRPr="000D56BE" w:rsidRDefault="00866233" w:rsidP="0086623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81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153</w:t>
            </w:r>
            <w:r w:rsidRPr="000D56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</w:tr>
    </w:tbl>
    <w:p w14:paraId="59A4E22B" w14:textId="77777777" w:rsidR="00866233" w:rsidRPr="00915C4E" w:rsidRDefault="00866233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63689FA5" w14:textId="10C5B0E7" w:rsidR="00FC00E6" w:rsidRPr="004C4352" w:rsidRDefault="00FC00E6" w:rsidP="00A7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เมื่อวันที่ </w:t>
      </w:r>
      <w:r w:rsidRPr="000E76E3">
        <w:rPr>
          <w:rFonts w:ascii="Angsana New" w:hAnsi="Angsana New" w:cs="Angsana New"/>
          <w:sz w:val="30"/>
          <w:szCs w:val="30"/>
          <w:lang w:val="x-none" w:eastAsia="x-none"/>
        </w:rPr>
        <w:t>1</w:t>
      </w:r>
      <w:r w:rsidR="00D35250" w:rsidRPr="000E76E3">
        <w:rPr>
          <w:rFonts w:ascii="Angsana New" w:hAnsi="Angsana New" w:cs="Angsana New"/>
          <w:sz w:val="30"/>
          <w:szCs w:val="30"/>
          <w:lang w:eastAsia="x-none"/>
        </w:rPr>
        <w:t>6</w:t>
      </w:r>
      <w:r w:rsidRPr="000E76E3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ธันวาคม </w:t>
      </w:r>
      <w:r w:rsidRPr="000E76E3">
        <w:rPr>
          <w:rFonts w:ascii="Angsana New" w:hAnsi="Angsana New" w:cs="Angsana New"/>
          <w:sz w:val="30"/>
          <w:szCs w:val="30"/>
          <w:lang w:val="x-none" w:eastAsia="x-none"/>
        </w:rPr>
        <w:t xml:space="preserve">2564 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>ที่ประชุม</w:t>
      </w:r>
      <w:r w:rsidR="00D35250" w:rsidRPr="000E76E3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ผู้ถือหุ้น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>ของ</w:t>
      </w:r>
      <w:r w:rsidR="00D35250"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บริษัท </w:t>
      </w:r>
      <w:r w:rsidR="00D35250" w:rsidRPr="000E76E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พีที อิชิตัน อินโด</w:t>
      </w:r>
      <w:r w:rsidR="00D35250" w:rsidRPr="000E76E3">
        <w:rPr>
          <w:rFonts w:asciiTheme="majorBidi" w:hAnsiTheme="majorBidi" w:cstheme="majorBidi" w:hint="cs"/>
          <w:sz w:val="30"/>
          <w:szCs w:val="30"/>
          <w:cs/>
          <w:lang w:eastAsia="x-none"/>
        </w:rPr>
        <w:t>นี</w:t>
      </w:r>
      <w:r w:rsidR="00D35250" w:rsidRPr="000E76E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เซีย</w:t>
      </w:r>
      <w:r w:rsidR="00BA4B8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AD1DC8">
        <w:rPr>
          <w:rFonts w:asciiTheme="majorBidi" w:hAnsiTheme="majorBidi" w:cstheme="majorBidi"/>
          <w:sz w:val="30"/>
          <w:szCs w:val="30"/>
          <w:lang w:eastAsia="x-none"/>
        </w:rPr>
        <w:t>(“PTI”)</w:t>
      </w:r>
      <w:r w:rsidR="00AD1DC8" w:rsidRPr="00915C4E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="00827682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ผู้ถือหุ้น </w:t>
      </w:r>
      <w:r w:rsidR="00827682">
        <w:rPr>
          <w:rFonts w:ascii="Angsana New" w:hAnsi="Angsana New" w:cs="Angsana New"/>
          <w:sz w:val="30"/>
          <w:szCs w:val="30"/>
          <w:lang w:eastAsia="x-none"/>
        </w:rPr>
        <w:t xml:space="preserve">PTI </w:t>
      </w:r>
      <w:r w:rsidR="00827682">
        <w:rPr>
          <w:rFonts w:ascii="Angsana New" w:hAnsi="Angsana New" w:cs="Angsana New" w:hint="cs"/>
          <w:sz w:val="30"/>
          <w:szCs w:val="30"/>
          <w:cs/>
          <w:lang w:eastAsia="x-none"/>
        </w:rPr>
        <w:t>ได้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>อนุมัติการลดทุน</w:t>
      </w:r>
      <w:r w:rsidR="00827682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ที่ออกและชำระแล้ว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เป็นจำนวนเงิน </w:t>
      </w:r>
      <w:r w:rsidR="00BA4B88">
        <w:rPr>
          <w:rFonts w:ascii="Angsana New" w:hAnsi="Angsana New" w:cs="Angsana New"/>
          <w:sz w:val="30"/>
          <w:szCs w:val="30"/>
          <w:lang w:eastAsia="x-none"/>
        </w:rPr>
        <w:t xml:space="preserve">90,000 </w:t>
      </w:r>
      <w:r w:rsidR="00BA4B88"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ล้านรูเปียอินโดนีเซีย </w:t>
      </w:r>
      <w:r w:rsidR="00BA4B88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ซึ่งเป็นการลดทุนในส่วนของ</w:t>
      </w:r>
      <w:r w:rsidR="00827682" w:rsidRPr="00827682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บริษัท </w:t>
      </w:r>
      <w:r w:rsidR="00827682" w:rsidRPr="00827682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อิชิตัน กรุ๊ป จำกัด</w:t>
      </w:r>
      <w:r w:rsidR="00827682" w:rsidRPr="00827682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="00827682" w:rsidRPr="00827682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(มหาชน) </w:t>
      </w:r>
      <w:r w:rsidR="00544A0D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จำนวน </w:t>
      </w:r>
      <w:r w:rsidR="00544A0D">
        <w:rPr>
          <w:rFonts w:ascii="Angsana New" w:hAnsi="Angsana New" w:cs="Angsana New"/>
          <w:sz w:val="30"/>
          <w:szCs w:val="30"/>
          <w:lang w:eastAsia="x-none"/>
        </w:rPr>
        <w:t xml:space="preserve">45 </w:t>
      </w:r>
      <w:r w:rsidR="00544A0D">
        <w:rPr>
          <w:rFonts w:ascii="Angsana New" w:hAnsi="Angsana New" w:cs="Angsana New" w:hint="cs"/>
          <w:sz w:val="30"/>
          <w:szCs w:val="30"/>
          <w:cs/>
          <w:lang w:eastAsia="x-none"/>
        </w:rPr>
        <w:t>ล้านหุ้น</w:t>
      </w:r>
      <w:r w:rsidR="00951165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BA4B88">
        <w:rPr>
          <w:rFonts w:ascii="Angsana New" w:hAnsi="Angsana New" w:cs="Angsana New" w:hint="cs"/>
          <w:sz w:val="30"/>
          <w:szCs w:val="30"/>
          <w:cs/>
          <w:lang w:val="x-none" w:eastAsia="x-none"/>
        </w:rPr>
        <w:t xml:space="preserve">เป็นจำนวนเงิน </w:t>
      </w:r>
      <w:r w:rsidRPr="000E76E3">
        <w:rPr>
          <w:rFonts w:ascii="Angsana New" w:hAnsi="Angsana New" w:cs="Angsana New"/>
          <w:sz w:val="30"/>
          <w:szCs w:val="30"/>
          <w:lang w:val="x-none" w:eastAsia="x-none"/>
        </w:rPr>
        <w:t xml:space="preserve">45,000 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ล้านรูเปียอินโดนีเซีย (หรือเทียบเท่า </w:t>
      </w:r>
      <w:r w:rsidR="004C4352" w:rsidRPr="000E76E3">
        <w:rPr>
          <w:rFonts w:ascii="Angsana New" w:hAnsi="Angsana New" w:cs="Angsana New"/>
          <w:sz w:val="30"/>
          <w:szCs w:val="30"/>
          <w:lang w:eastAsia="x-none"/>
        </w:rPr>
        <w:t>97.4</w:t>
      </w:r>
      <w:r w:rsidRPr="000E76E3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>ล้านบาท) และการร่วมค้าได้จดทะเบียน</w:t>
      </w:r>
      <w:r w:rsidR="004C4352" w:rsidRPr="000E76E3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ลด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ทุนกับ </w:t>
      </w:r>
      <w:r w:rsidR="004D41F3">
        <w:rPr>
          <w:rFonts w:ascii="Angsana New" w:hAnsi="Angsana New" w:cs="Angsana New"/>
          <w:sz w:val="30"/>
          <w:szCs w:val="30"/>
          <w:lang w:eastAsia="x-none"/>
        </w:rPr>
        <w:t xml:space="preserve">Ministry of Law and Human Rights 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แล้วเมื่อวันที่ </w:t>
      </w:r>
      <w:r w:rsidR="004C4352" w:rsidRPr="000E76E3">
        <w:rPr>
          <w:rFonts w:ascii="Angsana New" w:hAnsi="Angsana New" w:cs="Angsana New"/>
          <w:sz w:val="30"/>
          <w:szCs w:val="30"/>
          <w:lang w:eastAsia="x-none"/>
        </w:rPr>
        <w:t>16</w:t>
      </w:r>
      <w:r w:rsidRPr="000E76E3">
        <w:rPr>
          <w:rFonts w:ascii="Angsana New" w:hAnsi="Angsana New" w:cs="Angsana New"/>
          <w:sz w:val="30"/>
          <w:szCs w:val="30"/>
          <w:lang w:val="x-none" w:eastAsia="x-none"/>
        </w:rPr>
        <w:t xml:space="preserve"> </w:t>
      </w:r>
      <w:r w:rsidR="004C4352" w:rsidRPr="000E76E3">
        <w:rPr>
          <w:rFonts w:ascii="Angsana New" w:hAnsi="Angsana New" w:cs="Angsana New" w:hint="cs"/>
          <w:sz w:val="30"/>
          <w:szCs w:val="30"/>
          <w:cs/>
          <w:lang w:val="x-none" w:eastAsia="x-none"/>
        </w:rPr>
        <w:t>กุมภาพันธ์</w:t>
      </w:r>
      <w:r w:rsidRPr="000E76E3">
        <w:rPr>
          <w:rFonts w:ascii="Angsana New" w:hAnsi="Angsana New" w:cs="Angsana New"/>
          <w:sz w:val="30"/>
          <w:szCs w:val="30"/>
          <w:cs/>
          <w:lang w:val="x-none" w:eastAsia="x-none"/>
        </w:rPr>
        <w:t xml:space="preserve"> </w:t>
      </w:r>
      <w:r w:rsidRPr="000E76E3">
        <w:rPr>
          <w:rFonts w:ascii="Angsana New" w:hAnsi="Angsana New" w:cs="Angsana New"/>
          <w:sz w:val="30"/>
          <w:szCs w:val="30"/>
          <w:lang w:val="x-none" w:eastAsia="x-none"/>
        </w:rPr>
        <w:t>25</w:t>
      </w:r>
      <w:r w:rsidR="004C4352" w:rsidRPr="000E76E3">
        <w:rPr>
          <w:rFonts w:ascii="Angsana New" w:hAnsi="Angsana New" w:cs="Angsana New"/>
          <w:sz w:val="30"/>
          <w:szCs w:val="30"/>
          <w:lang w:eastAsia="x-none"/>
        </w:rPr>
        <w:t>65</w:t>
      </w:r>
      <w:r w:rsidR="00D35250" w:rsidRPr="000E76E3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="00537AE3">
        <w:rPr>
          <w:rFonts w:ascii="Angsana New" w:hAnsi="Angsana New" w:cs="Angsana New"/>
          <w:sz w:val="30"/>
          <w:szCs w:val="30"/>
          <w:cs/>
          <w:lang w:eastAsia="x-none"/>
        </w:rPr>
        <w:br/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จากการลดทุนและการประเมินมูลค่าที่คาดว่าจะได้รับคื</w:t>
      </w:r>
      <w:r w:rsidR="00BA4B88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น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และดุลยพินิจของผู้บริหาร</w:t>
      </w:r>
      <w:r w:rsidR="00D35250" w:rsidRPr="000E76E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ณ</w:t>
      </w:r>
      <w:r w:rsidR="00D35250" w:rsidRPr="000E76E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วันที่</w:t>
      </w:r>
      <w:r w:rsidR="00D35250" w:rsidRPr="000E76E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D35250" w:rsidRPr="000E76E3">
        <w:rPr>
          <w:rFonts w:asciiTheme="majorBidi" w:hAnsiTheme="majorBidi" w:cstheme="majorBidi"/>
          <w:sz w:val="30"/>
          <w:szCs w:val="30"/>
          <w:lang w:eastAsia="x-none"/>
        </w:rPr>
        <w:t xml:space="preserve">31 </w:t>
      </w:r>
      <w:r w:rsidR="00D35250" w:rsidRPr="000E76E3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มีนาคม </w:t>
      </w:r>
      <w:r w:rsidR="00D35250" w:rsidRPr="000E76E3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="00D35250" w:rsidRPr="000E76E3">
        <w:rPr>
          <w:rFonts w:asciiTheme="majorBidi" w:hAnsiTheme="majorBidi" w:cs="Angsana New"/>
          <w:sz w:val="30"/>
          <w:szCs w:val="30"/>
          <w:cs/>
          <w:lang w:val="x-none" w:eastAsia="x-none"/>
        </w:rPr>
        <w:t xml:space="preserve"> 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บริษัทได้กลับรายการค่าเผื่อผลขาดทุนจากการด้อยค่า</w:t>
      </w:r>
      <w:r w:rsidR="00D35250" w:rsidRPr="000E76E3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D35250" w:rsidRPr="000E76E3">
        <w:rPr>
          <w:rFonts w:ascii="Angsana New" w:hAnsi="Angsana New" w:hint="cs"/>
          <w:sz w:val="30"/>
          <w:szCs w:val="30"/>
        </w:rPr>
        <w:t xml:space="preserve">31 </w:t>
      </w:r>
      <w:r w:rsidR="00D35250" w:rsidRPr="000E76E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35250" w:rsidRPr="000E76E3">
        <w:rPr>
          <w:rFonts w:ascii="Angsana New" w:hAnsi="Angsana New" w:hint="cs"/>
          <w:sz w:val="30"/>
          <w:szCs w:val="30"/>
        </w:rPr>
        <w:t>256</w:t>
      </w:r>
      <w:r w:rsidR="00D35250" w:rsidRPr="000E76E3">
        <w:rPr>
          <w:rFonts w:ascii="Angsana New" w:hAnsi="Angsana New"/>
          <w:sz w:val="30"/>
          <w:szCs w:val="30"/>
        </w:rPr>
        <w:t>5</w:t>
      </w:r>
      <w:r w:rsidR="00D35250" w:rsidRPr="000E76E3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 xml:space="preserve">เป็นจำนวนเงิน </w:t>
      </w:r>
      <w:r w:rsidR="00D35250" w:rsidRPr="000E76E3">
        <w:rPr>
          <w:rFonts w:asciiTheme="majorBidi" w:hAnsiTheme="majorBidi" w:cs="Angsana New"/>
          <w:sz w:val="30"/>
          <w:szCs w:val="30"/>
          <w:lang w:val="x-none" w:eastAsia="x-none"/>
        </w:rPr>
        <w:t xml:space="preserve">120.9 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ล้านบาท</w:t>
      </w:r>
      <w:r w:rsidR="00D35250" w:rsidRPr="000E76E3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eastAsia="x-none"/>
        </w:rPr>
        <w:t>ในงบการเงินเฉพาะกิจการ</w:t>
      </w:r>
      <w:r w:rsidR="00D35250" w:rsidRPr="000E76E3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 xml:space="preserve"> </w:t>
      </w:r>
    </w:p>
    <w:p w14:paraId="2EB979F4" w14:textId="12A61B5E" w:rsidR="00FC00E6" w:rsidRDefault="00820CDD" w:rsidP="00820C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  <w:lang w:val="x-none" w:eastAsia="x-none"/>
        </w:rPr>
      </w:pPr>
      <w:r>
        <w:rPr>
          <w:rFonts w:asciiTheme="majorBidi" w:hAnsiTheme="majorBidi" w:cs="Angsana New"/>
          <w:sz w:val="30"/>
          <w:szCs w:val="30"/>
          <w:lang w:val="x-none" w:eastAsia="x-none"/>
        </w:rPr>
        <w:br w:type="page"/>
      </w:r>
    </w:p>
    <w:p w14:paraId="6A27156E" w14:textId="025EA871" w:rsidR="001E72A9" w:rsidRDefault="001E72A9" w:rsidP="00866233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  <w:sectPr w:rsidR="001E72A9" w:rsidSect="00AB5E53"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tbl>
      <w:tblPr>
        <w:tblW w:w="1432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1"/>
        <w:gridCol w:w="2160"/>
        <w:gridCol w:w="126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866"/>
        <w:gridCol w:w="214"/>
        <w:gridCol w:w="900"/>
        <w:gridCol w:w="180"/>
        <w:gridCol w:w="899"/>
      </w:tblGrid>
      <w:tr w:rsidR="004572F4" w:rsidRPr="004D55E4" w14:paraId="6C06AD59" w14:textId="77777777" w:rsidTr="000749D0">
        <w:trPr>
          <w:cantSplit/>
        </w:trPr>
        <w:tc>
          <w:tcPr>
            <w:tcW w:w="14320" w:type="dxa"/>
            <w:gridSpan w:val="18"/>
          </w:tcPr>
          <w:p w14:paraId="21F5C155" w14:textId="7A974988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lastRenderedPageBreak/>
              <w:t xml:space="preserve">เงินลงทุนในการร่วมค้า ณ วันที่ </w:t>
            </w:r>
            <w:r w:rsidR="00866233"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="00866233"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="00866233"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332885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866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และวันที่ 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332885"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 xml:space="preserve"> </w:t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</w:tc>
      </w:tr>
      <w:tr w:rsidR="004572F4" w:rsidRPr="004D55E4" w14:paraId="570ABCD4" w14:textId="77777777" w:rsidTr="000749D0">
        <w:trPr>
          <w:cantSplit/>
        </w:trPr>
        <w:tc>
          <w:tcPr>
            <w:tcW w:w="2441" w:type="dxa"/>
          </w:tcPr>
          <w:p w14:paraId="57351682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  <w:lang w:val="x-none"/>
              </w:rPr>
            </w:pPr>
          </w:p>
        </w:tc>
        <w:tc>
          <w:tcPr>
            <w:tcW w:w="11879" w:type="dxa"/>
            <w:gridSpan w:val="17"/>
          </w:tcPr>
          <w:p w14:paraId="2AAD57B6" w14:textId="77777777" w:rsidR="004572F4" w:rsidRPr="004D55E4" w:rsidRDefault="004572F4" w:rsidP="001F5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4D55E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572F4" w:rsidRPr="004D55E4" w14:paraId="7C5B1EFD" w14:textId="77777777" w:rsidTr="000749D0">
        <w:trPr>
          <w:cantSplit/>
          <w:tblHeader/>
        </w:trPr>
        <w:tc>
          <w:tcPr>
            <w:tcW w:w="2441" w:type="dxa"/>
          </w:tcPr>
          <w:p w14:paraId="51FAF771" w14:textId="77777777" w:rsidR="004572F4" w:rsidRPr="004D55E4" w:rsidRDefault="004572F4" w:rsidP="000F5807">
            <w:pPr>
              <w:ind w:firstLine="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3F38F81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51D51F74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78248BF0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980" w:type="dxa"/>
            <w:gridSpan w:val="3"/>
          </w:tcPr>
          <w:p w14:paraId="2D197E7C" w14:textId="77777777" w:rsidR="004572F4" w:rsidRPr="004D55E4" w:rsidRDefault="004572F4" w:rsidP="001F5B38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</w:t>
            </w:r>
            <w:r w:rsidRPr="004D55E4">
              <w:rPr>
                <w:rFonts w:ascii="Angsana New" w:hAnsi="Angsana New" w:cs="Angsana New" w:hint="cs"/>
                <w:sz w:val="28"/>
                <w:szCs w:val="28"/>
              </w:rPr>
              <w:br/>
            </w:r>
            <w:r w:rsidRPr="004D55E4">
              <w:rPr>
                <w:rFonts w:ascii="Angsana New" w:hAnsi="Angsana New" w:cs="Angsana New" w:hint="cs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46161E1C" w14:textId="77777777" w:rsidR="004572F4" w:rsidRPr="004D55E4" w:rsidRDefault="004572F4" w:rsidP="001F5B38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</w:tcPr>
          <w:p w14:paraId="598DE173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0EEB58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5E675E64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946" w:type="dxa"/>
            <w:gridSpan w:val="3"/>
          </w:tcPr>
          <w:p w14:paraId="3E9D10D9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A9C2B9A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14" w:type="dxa"/>
          </w:tcPr>
          <w:p w14:paraId="44417375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979" w:type="dxa"/>
            <w:gridSpan w:val="3"/>
          </w:tcPr>
          <w:p w14:paraId="1DF73868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303BACA6" w14:textId="77777777" w:rsidR="004572F4" w:rsidRPr="004D55E4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4D55E4">
              <w:rPr>
                <w:rFonts w:ascii="Angsana New" w:hAnsi="Angsana New" w:cs="Angsana New" w:hint="cs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572F4" w:rsidRPr="004D55E4" w14:paraId="7B83A165" w14:textId="77777777" w:rsidTr="000749D0">
        <w:trPr>
          <w:cantSplit/>
          <w:tblHeader/>
        </w:trPr>
        <w:tc>
          <w:tcPr>
            <w:tcW w:w="2441" w:type="dxa"/>
          </w:tcPr>
          <w:p w14:paraId="4EC0C313" w14:textId="77777777" w:rsidR="004572F4" w:rsidRPr="004D55E4" w:rsidRDefault="004572F4" w:rsidP="004572F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160" w:type="dxa"/>
          </w:tcPr>
          <w:p w14:paraId="540890C9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7A74389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D6DAC7" w14:textId="53A56864" w:rsidR="004572F4" w:rsidRPr="004D55E4" w:rsidRDefault="00866233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B93CF5F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74981" w14:textId="2313D931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11B931B" w14:textId="77777777" w:rsidR="004572F4" w:rsidRPr="004D55E4" w:rsidRDefault="004572F4" w:rsidP="004572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9E76A51" w14:textId="7090C966" w:rsidR="004572F4" w:rsidRPr="004D55E4" w:rsidRDefault="00866233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DE6A63A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83E233" w14:textId="275793BC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289A447" w14:textId="77777777" w:rsidR="004572F4" w:rsidRPr="004D55E4" w:rsidRDefault="004572F4" w:rsidP="004572F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5702B42" w14:textId="0A454E9A" w:rsidR="004572F4" w:rsidRPr="004D55E4" w:rsidRDefault="00866233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4B38594B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4BC675AD" w14:textId="789D9F66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214" w:type="dxa"/>
          </w:tcPr>
          <w:p w14:paraId="179D491D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0A9A28" w14:textId="47EE4ED9" w:rsidR="004572F4" w:rsidRPr="004D55E4" w:rsidRDefault="00866233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302C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31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 </w:t>
            </w:r>
            <w:r w:rsidRPr="002A160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19C8A1FD" w14:textId="77777777" w:rsidR="004572F4" w:rsidRPr="004D55E4" w:rsidRDefault="004572F4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0FB15E4" w14:textId="02942B4B" w:rsidR="004572F4" w:rsidRPr="004D55E4" w:rsidRDefault="00332885" w:rsidP="004572F4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D55E4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4572F4" w:rsidRPr="004D55E4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4572F4" w:rsidRPr="004D55E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4572F4" w:rsidRPr="000B78FC" w14:paraId="7E91B6CF" w14:textId="77777777" w:rsidTr="000749D0">
        <w:trPr>
          <w:cantSplit/>
          <w:tblHeader/>
        </w:trPr>
        <w:tc>
          <w:tcPr>
            <w:tcW w:w="2441" w:type="dxa"/>
          </w:tcPr>
          <w:p w14:paraId="03D38A2B" w14:textId="77777777" w:rsidR="004572F4" w:rsidRPr="004D55E4" w:rsidRDefault="004572F4" w:rsidP="001F5B38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14:paraId="65684B71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14:paraId="6D231440" w14:textId="77777777" w:rsidR="004572F4" w:rsidRPr="004D55E4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CCD229" w14:textId="78A23A28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DA02C8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DA752EC" w14:textId="77777777" w:rsidR="004572F4" w:rsidRPr="000B78FC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251475" w14:textId="3FAC10EA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548E957C" w14:textId="77777777" w:rsidR="004572F4" w:rsidRPr="000B78FC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098CBC" w14:textId="0C7C5C8E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2690E91" w14:textId="77777777" w:rsidR="004572F4" w:rsidRPr="000B78FC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0BDB2" w14:textId="4125DA69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715A3A97" w14:textId="77777777" w:rsidR="004572F4" w:rsidRPr="000B78FC" w:rsidRDefault="004572F4" w:rsidP="001F5B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D86A665" w14:textId="7157EFC2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1AA4E21" w14:textId="77777777" w:rsidR="004572F4" w:rsidRPr="000B78FC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D840EDF" w14:textId="70D00A71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14" w:type="dxa"/>
          </w:tcPr>
          <w:p w14:paraId="6E3B5468" w14:textId="77777777" w:rsidR="004572F4" w:rsidRPr="000B78FC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521F9FC" w14:textId="078ED7EA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3804171" w14:textId="77777777" w:rsidR="004572F4" w:rsidRPr="000B78FC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A5B607E" w14:textId="5D1D849E" w:rsidR="004572F4" w:rsidRPr="000B78FC" w:rsidRDefault="00332885" w:rsidP="001F5B38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4572F4" w:rsidRPr="000B78FC" w14:paraId="5607DA47" w14:textId="77777777" w:rsidTr="000749D0">
        <w:trPr>
          <w:cantSplit/>
          <w:trHeight w:val="270"/>
        </w:trPr>
        <w:tc>
          <w:tcPr>
            <w:tcW w:w="2441" w:type="dxa"/>
          </w:tcPr>
          <w:p w14:paraId="371F18C3" w14:textId="77777777" w:rsidR="004572F4" w:rsidRPr="000B78FC" w:rsidRDefault="004572F4" w:rsidP="001F5B38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F05CA88" w14:textId="77777777" w:rsidR="004572F4" w:rsidRPr="000B78FC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378724" w14:textId="77777777" w:rsidR="004572F4" w:rsidRPr="000B78FC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</w:tcPr>
          <w:p w14:paraId="594851B5" w14:textId="77777777" w:rsidR="004572F4" w:rsidRPr="000B78FC" w:rsidRDefault="004572F4" w:rsidP="001F5B38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6738098" w14:textId="77777777" w:rsidR="004572F4" w:rsidRPr="000B78FC" w:rsidRDefault="004572F4" w:rsidP="001F5B38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299" w:type="dxa"/>
            <w:gridSpan w:val="11"/>
          </w:tcPr>
          <w:p w14:paraId="58191A03" w14:textId="77777777" w:rsidR="004572F4" w:rsidRPr="000B78FC" w:rsidRDefault="004572F4" w:rsidP="001F5B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B78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94B14" w:rsidRPr="000B78FC" w14:paraId="4F01A4C4" w14:textId="77777777" w:rsidTr="000749D0">
        <w:trPr>
          <w:cantSplit/>
        </w:trPr>
        <w:tc>
          <w:tcPr>
            <w:tcW w:w="2441" w:type="dxa"/>
          </w:tcPr>
          <w:p w14:paraId="064DB2EF" w14:textId="77777777" w:rsidR="00194B14" w:rsidRPr="000B78FC" w:rsidRDefault="00194B14" w:rsidP="00194B14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160" w:type="dxa"/>
          </w:tcPr>
          <w:p w14:paraId="6DD625D5" w14:textId="313981C3" w:rsidR="00194B14" w:rsidRPr="000B78FC" w:rsidRDefault="00194B14" w:rsidP="00194B1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764042" w14:textId="77777777" w:rsidR="00194B14" w:rsidRPr="000B78FC" w:rsidRDefault="00194B14" w:rsidP="00194B1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28C02C4" w14:textId="77777777" w:rsidR="00194B14" w:rsidRPr="000B78FC" w:rsidRDefault="00194B14" w:rsidP="0019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52C410" w14:textId="77777777" w:rsidR="00194B14" w:rsidRPr="000B78FC" w:rsidRDefault="00194B14" w:rsidP="00194B1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2386FC2" w14:textId="77777777" w:rsidR="00194B14" w:rsidRPr="000B78FC" w:rsidRDefault="00194B14" w:rsidP="00194B14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242610" w14:textId="77777777" w:rsidR="00194B14" w:rsidRPr="000B78FC" w:rsidRDefault="00194B14" w:rsidP="00194B1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7D523AF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6C6AB52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A72BD9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4A137A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9FB87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93131A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1050BAF8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04216C80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14C2B04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1AFAFE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01BA123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94B14" w:rsidRPr="000B78FC" w14:paraId="026AD84A" w14:textId="77777777" w:rsidTr="000749D0">
        <w:trPr>
          <w:cantSplit/>
        </w:trPr>
        <w:tc>
          <w:tcPr>
            <w:tcW w:w="2441" w:type="dxa"/>
          </w:tcPr>
          <w:p w14:paraId="0415C010" w14:textId="77777777" w:rsidR="00194B14" w:rsidRPr="000B78FC" w:rsidRDefault="00194B14" w:rsidP="00194B14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175DF82" w14:textId="6BF97F5E" w:rsidR="00194B14" w:rsidRPr="000B78FC" w:rsidRDefault="00194B14" w:rsidP="00194B14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</w:rPr>
              <w:t>ผลิตและจำหน่าย</w:t>
            </w:r>
          </w:p>
        </w:tc>
        <w:tc>
          <w:tcPr>
            <w:tcW w:w="1260" w:type="dxa"/>
          </w:tcPr>
          <w:p w14:paraId="320C52D2" w14:textId="77777777" w:rsidR="00194B14" w:rsidRPr="000B78FC" w:rsidRDefault="00194B14" w:rsidP="00194B1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DD21EE7" w14:textId="77777777" w:rsidR="00194B14" w:rsidRPr="000B78FC" w:rsidRDefault="00194B14" w:rsidP="0019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F84AE1" w14:textId="77777777" w:rsidR="00194B14" w:rsidRPr="000B78FC" w:rsidRDefault="00194B14" w:rsidP="00194B1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05D4DBC" w14:textId="77777777" w:rsidR="00194B14" w:rsidRPr="000B78FC" w:rsidRDefault="00194B14" w:rsidP="00194B14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67C27BF" w14:textId="77777777" w:rsidR="00194B14" w:rsidRPr="000B78FC" w:rsidRDefault="00194B14" w:rsidP="00194B1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0DAD5E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BC0C6F7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9DC712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8EAF978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715B37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C53908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</w:tcPr>
          <w:p w14:paraId="55299889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14" w:type="dxa"/>
          </w:tcPr>
          <w:p w14:paraId="37CD9530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4E12EF9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DD3ECCF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36309FAF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194B14" w:rsidRPr="000B78FC" w14:paraId="711DC6B4" w14:textId="77777777" w:rsidTr="00194B14">
        <w:trPr>
          <w:cantSplit/>
        </w:trPr>
        <w:tc>
          <w:tcPr>
            <w:tcW w:w="2441" w:type="dxa"/>
          </w:tcPr>
          <w:p w14:paraId="0D1AC002" w14:textId="77777777" w:rsidR="00194B14" w:rsidRPr="000B78FC" w:rsidRDefault="00194B14" w:rsidP="00194B14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2160" w:type="dxa"/>
          </w:tcPr>
          <w:p w14:paraId="5644C72B" w14:textId="7FF35B58" w:rsidR="00194B14" w:rsidRPr="000B78FC" w:rsidRDefault="00194B14" w:rsidP="00194B14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1260" w:type="dxa"/>
          </w:tcPr>
          <w:p w14:paraId="2799B089" w14:textId="77777777" w:rsidR="00194B14" w:rsidRPr="000B78FC" w:rsidRDefault="00194B14" w:rsidP="00194B14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900" w:type="dxa"/>
          </w:tcPr>
          <w:p w14:paraId="4E165188" w14:textId="1FF2966C" w:rsidR="00194B14" w:rsidRPr="000B78FC" w:rsidRDefault="00194B14" w:rsidP="0019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4942BF79" w14:textId="77777777" w:rsidR="00194B14" w:rsidRPr="000B78FC" w:rsidRDefault="00194B14" w:rsidP="00194B14">
            <w:pPr>
              <w:tabs>
                <w:tab w:val="clear" w:pos="454"/>
                <w:tab w:val="decimal" w:pos="461"/>
              </w:tabs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B86278" w14:textId="45AD678A" w:rsidR="00194B14" w:rsidRPr="000B78FC" w:rsidRDefault="00194B14" w:rsidP="00194B14">
            <w:pPr>
              <w:tabs>
                <w:tab w:val="clear" w:pos="454"/>
                <w:tab w:val="decimal" w:pos="28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</w:rPr>
              <w:t>50</w:t>
            </w:r>
          </w:p>
        </w:tc>
        <w:tc>
          <w:tcPr>
            <w:tcW w:w="180" w:type="dxa"/>
          </w:tcPr>
          <w:p w14:paraId="5CA66371" w14:textId="77777777" w:rsidR="00194B14" w:rsidRPr="000B78FC" w:rsidRDefault="00194B14" w:rsidP="00194B14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641DBAF" w14:textId="7287FEC6" w:rsidR="00194B14" w:rsidRPr="000B78FC" w:rsidRDefault="00194B14" w:rsidP="00194B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1,075,954</w:t>
            </w:r>
          </w:p>
        </w:tc>
        <w:tc>
          <w:tcPr>
            <w:tcW w:w="180" w:type="dxa"/>
          </w:tcPr>
          <w:p w14:paraId="5795CF85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470067" w14:textId="1FAFAE18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80" w:type="dxa"/>
          </w:tcPr>
          <w:p w14:paraId="23E73627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153BA0" w14:textId="3B5A7D41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619D5193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6B4F5655" w14:textId="4364D460" w:rsidR="00194B14" w:rsidRPr="000B78FC" w:rsidRDefault="00194B14" w:rsidP="00194B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214" w:type="dxa"/>
          </w:tcPr>
          <w:p w14:paraId="5DAFE43A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D36DE5" w14:textId="0661D7EA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177,341</w:t>
            </w:r>
          </w:p>
        </w:tc>
        <w:tc>
          <w:tcPr>
            <w:tcW w:w="180" w:type="dxa"/>
          </w:tcPr>
          <w:p w14:paraId="2D2BC874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3B5D0F4" w14:textId="6BAB1584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253,916</w:t>
            </w:r>
          </w:p>
        </w:tc>
      </w:tr>
      <w:tr w:rsidR="00194B14" w:rsidRPr="000B78FC" w14:paraId="72EFFFF1" w14:textId="77777777" w:rsidTr="00194B14">
        <w:trPr>
          <w:cantSplit/>
        </w:trPr>
        <w:tc>
          <w:tcPr>
            <w:tcW w:w="2441" w:type="dxa"/>
          </w:tcPr>
          <w:p w14:paraId="7E5FB12C" w14:textId="77777777" w:rsidR="00194B14" w:rsidRPr="000B78FC" w:rsidRDefault="00194B14" w:rsidP="00194B14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</w:tcPr>
          <w:p w14:paraId="381CCEDC" w14:textId="77777777" w:rsidR="00194B14" w:rsidRPr="000B78FC" w:rsidRDefault="00194B14" w:rsidP="00194B1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389AB9" w14:textId="77777777" w:rsidR="00194B14" w:rsidRPr="000B78FC" w:rsidRDefault="00194B14" w:rsidP="00194B1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948C04" w14:textId="77777777" w:rsidR="00194B14" w:rsidRPr="000B78FC" w:rsidRDefault="00194B14" w:rsidP="0019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FCC4301" w14:textId="77777777" w:rsidR="00194B14" w:rsidRPr="000B78FC" w:rsidRDefault="00194B14" w:rsidP="00194B1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335721" w14:textId="77777777" w:rsidR="00194B14" w:rsidRPr="000B78FC" w:rsidRDefault="00194B14" w:rsidP="00194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257B1" w14:textId="77777777" w:rsidR="00194B14" w:rsidRPr="000B78FC" w:rsidRDefault="00194B14" w:rsidP="00194B14">
            <w:pPr>
              <w:tabs>
                <w:tab w:val="clear" w:pos="454"/>
                <w:tab w:val="decimal" w:pos="461"/>
              </w:tabs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50AFECF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DE3F6A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63394DC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3E27D1D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2E67610" w14:textId="3C138AAD" w:rsidR="00194B14" w:rsidRPr="000B78FC" w:rsidRDefault="00194B14" w:rsidP="00194B14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537,977</w:t>
            </w:r>
          </w:p>
        </w:tc>
        <w:tc>
          <w:tcPr>
            <w:tcW w:w="180" w:type="dxa"/>
          </w:tcPr>
          <w:p w14:paraId="7E4C03F3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45406DB3" w14:textId="3364E67F" w:rsidR="00194B14" w:rsidRPr="000B78FC" w:rsidRDefault="00194B14" w:rsidP="00194B14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635,370</w:t>
            </w:r>
          </w:p>
        </w:tc>
        <w:tc>
          <w:tcPr>
            <w:tcW w:w="214" w:type="dxa"/>
          </w:tcPr>
          <w:p w14:paraId="53BD3F92" w14:textId="77777777" w:rsidR="00194B14" w:rsidRPr="000B78FC" w:rsidRDefault="00194B14" w:rsidP="00194B1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3CB230" w14:textId="7C36FC8E" w:rsidR="00194B14" w:rsidRPr="000B78FC" w:rsidRDefault="00194B14" w:rsidP="00194B1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177,341</w:t>
            </w:r>
          </w:p>
        </w:tc>
        <w:tc>
          <w:tcPr>
            <w:tcW w:w="180" w:type="dxa"/>
          </w:tcPr>
          <w:p w14:paraId="198C8F5E" w14:textId="77777777" w:rsidR="00194B14" w:rsidRPr="000B78FC" w:rsidRDefault="00194B14" w:rsidP="00194B14">
            <w:pPr>
              <w:pStyle w:val="acctfourfigures"/>
              <w:tabs>
                <w:tab w:val="decimal" w:pos="551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064B7E7" w14:textId="23FD6D38" w:rsidR="00194B14" w:rsidRPr="000B78FC" w:rsidRDefault="00194B14" w:rsidP="00194B14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253,916</w:t>
            </w:r>
          </w:p>
        </w:tc>
      </w:tr>
    </w:tbl>
    <w:p w14:paraId="4DA9A3AF" w14:textId="77777777" w:rsidR="0050125F" w:rsidRPr="000B78FC" w:rsidRDefault="0050125F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tbl>
      <w:tblPr>
        <w:tblW w:w="14321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1001"/>
        <w:gridCol w:w="180"/>
        <w:gridCol w:w="994"/>
        <w:gridCol w:w="180"/>
        <w:gridCol w:w="885"/>
        <w:gridCol w:w="180"/>
        <w:gridCol w:w="990"/>
        <w:gridCol w:w="178"/>
        <w:gridCol w:w="992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79"/>
        <w:gridCol w:w="11"/>
      </w:tblGrid>
      <w:tr w:rsidR="000F5807" w:rsidRPr="000B78FC" w14:paraId="3A5F0398" w14:textId="77777777" w:rsidTr="000F5807">
        <w:trPr>
          <w:cantSplit/>
          <w:tblHeader/>
        </w:trPr>
        <w:tc>
          <w:tcPr>
            <w:tcW w:w="2981" w:type="dxa"/>
          </w:tcPr>
          <w:p w14:paraId="6E78F6EC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40" w:type="dxa"/>
            <w:gridSpan w:val="20"/>
          </w:tcPr>
          <w:p w14:paraId="31A5A2B0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F5807" w:rsidRPr="000B78FC" w14:paraId="4CABED65" w14:textId="77777777" w:rsidTr="00573D9A">
        <w:trPr>
          <w:cantSplit/>
          <w:tblHeader/>
        </w:trPr>
        <w:tc>
          <w:tcPr>
            <w:tcW w:w="2981" w:type="dxa"/>
          </w:tcPr>
          <w:p w14:paraId="6A19A6E6" w14:textId="77777777" w:rsidR="000F5807" w:rsidRPr="000B78FC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7524A6BC" w14:textId="77777777" w:rsidR="000F5807" w:rsidRPr="000B78FC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A1D6AB1" w14:textId="77777777" w:rsidR="000F5807" w:rsidRPr="000B78FC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55" w:type="dxa"/>
            <w:gridSpan w:val="3"/>
          </w:tcPr>
          <w:p w14:paraId="7592CD75" w14:textId="77777777" w:rsidR="000F5807" w:rsidRPr="000B78FC" w:rsidRDefault="000F5807" w:rsidP="00AE2B9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78" w:type="dxa"/>
          </w:tcPr>
          <w:p w14:paraId="1BE0F472" w14:textId="77777777" w:rsidR="000F5807" w:rsidRPr="000B78FC" w:rsidRDefault="000F5807" w:rsidP="00AE2B96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62" w:type="dxa"/>
            <w:gridSpan w:val="3"/>
          </w:tcPr>
          <w:p w14:paraId="200E8578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8230E14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23E00C07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53A3E8F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  <w:gridSpan w:val="4"/>
          </w:tcPr>
          <w:p w14:paraId="067EE1DF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ราคาทุน-สุทธิ</w:t>
            </w:r>
          </w:p>
        </w:tc>
      </w:tr>
      <w:tr w:rsidR="000F5807" w:rsidRPr="000B78FC" w14:paraId="41AB9F3B" w14:textId="77777777" w:rsidTr="00573D9A">
        <w:trPr>
          <w:cantSplit/>
          <w:tblHeader/>
        </w:trPr>
        <w:tc>
          <w:tcPr>
            <w:tcW w:w="2981" w:type="dxa"/>
          </w:tcPr>
          <w:p w14:paraId="7ABF1D2B" w14:textId="77777777" w:rsidR="000F5807" w:rsidRPr="000B78FC" w:rsidRDefault="000F5807" w:rsidP="000F5807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0CF06E4" w14:textId="7974EAAF" w:rsidR="000F5807" w:rsidRPr="000B78FC" w:rsidRDefault="00866233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71480D80" w14:textId="77777777" w:rsidR="000F5807" w:rsidRPr="000B78FC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743ADBF0" w14:textId="4BC6AE67" w:rsidR="000F5807" w:rsidRPr="000B78FC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1146A85" w14:textId="77777777" w:rsidR="000F5807" w:rsidRPr="000B78FC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57472C2F" w14:textId="63BCD75D" w:rsidR="000F5807" w:rsidRPr="000B78FC" w:rsidRDefault="00866233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6076E5EF" w14:textId="77777777" w:rsidR="000F5807" w:rsidRPr="000B78FC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FDA04" w14:textId="2C5EE2A3" w:rsidR="000F5807" w:rsidRPr="000B78FC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143B9D47" w14:textId="77777777" w:rsidR="000F5807" w:rsidRPr="000B78FC" w:rsidRDefault="000F5807" w:rsidP="000F58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E0D6DC1" w14:textId="252B180E" w:rsidR="000F5807" w:rsidRPr="000B78FC" w:rsidRDefault="00866233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74387175" w14:textId="77777777" w:rsidR="000F5807" w:rsidRPr="000B78FC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65885F" w14:textId="53DFC8BF" w:rsidR="000F5807" w:rsidRPr="000B78FC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2D6986" w14:textId="77777777" w:rsidR="000F5807" w:rsidRPr="000B78FC" w:rsidRDefault="000F5807" w:rsidP="000F580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35F853" w14:textId="23A40DEE" w:rsidR="000F5807" w:rsidRPr="000B78FC" w:rsidRDefault="00866233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3C8435EF" w14:textId="77777777" w:rsidR="000F5807" w:rsidRPr="000B78FC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15EAFD" w14:textId="7A878AD6" w:rsidR="000F5807" w:rsidRPr="000B78FC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EE4CB98" w14:textId="77777777" w:rsidR="000F5807" w:rsidRPr="000B78FC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635E57" w14:textId="19D8561A" w:rsidR="000F5807" w:rsidRPr="000B78FC" w:rsidRDefault="00866233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 xml:space="preserve">31 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2126D419" w14:textId="77777777" w:rsidR="000F5807" w:rsidRPr="000B78FC" w:rsidRDefault="000F5807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9A3882A" w14:textId="566E3FAB" w:rsidR="000F5807" w:rsidRPr="000B78FC" w:rsidRDefault="00332885" w:rsidP="000F5807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31</w:t>
            </w:r>
            <w:r w:rsidR="000F5807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 xml:space="preserve"> </w:t>
            </w:r>
            <w:r w:rsidR="000F5807" w:rsidRPr="000B78FC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0F5807" w:rsidRPr="000B78FC" w14:paraId="04A8382D" w14:textId="77777777" w:rsidTr="00573D9A">
        <w:trPr>
          <w:cantSplit/>
          <w:tblHeader/>
        </w:trPr>
        <w:tc>
          <w:tcPr>
            <w:tcW w:w="2981" w:type="dxa"/>
          </w:tcPr>
          <w:p w14:paraId="70086A74" w14:textId="77777777" w:rsidR="000F5807" w:rsidRPr="000B78FC" w:rsidRDefault="000F5807" w:rsidP="00AE2B9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DE8E40C" w14:textId="48DF82AB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B94F44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81563C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14:paraId="0ED60647" w14:textId="0AA55EB3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3BB9A66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0F1F1546" w14:textId="1F20D995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67FC638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E41720" w14:textId="45B56C24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6F581D16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260B581" w14:textId="35ED5103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31FC78A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36E362" w14:textId="62C0C8FE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45BDEFF5" w14:textId="77777777" w:rsidR="000F5807" w:rsidRPr="000B78FC" w:rsidRDefault="000F5807" w:rsidP="00AE2B9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2AB5D2D" w14:textId="51B2E23C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232252A7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C99932" w14:textId="034357CA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F070CC6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81DA47" w14:textId="09F67923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C9FA12B" w14:textId="77777777" w:rsidR="000F5807" w:rsidRPr="000B78FC" w:rsidRDefault="000F5807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2F6E47B" w14:textId="2984C9D0" w:rsidR="000F5807" w:rsidRPr="000B78FC" w:rsidRDefault="00332885" w:rsidP="00AE2B96">
            <w:pPr>
              <w:pStyle w:val="acctfourfigures"/>
              <w:tabs>
                <w:tab w:val="clear" w:pos="765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="00866233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</w:p>
        </w:tc>
      </w:tr>
      <w:tr w:rsidR="000F5807" w:rsidRPr="000B78FC" w14:paraId="666E1568" w14:textId="77777777" w:rsidTr="000F5807">
        <w:trPr>
          <w:cantSplit/>
          <w:trHeight w:val="270"/>
        </w:trPr>
        <w:tc>
          <w:tcPr>
            <w:tcW w:w="2981" w:type="dxa"/>
          </w:tcPr>
          <w:p w14:paraId="447FC2A1" w14:textId="77777777" w:rsidR="000F5807" w:rsidRPr="000B78FC" w:rsidRDefault="000F5807" w:rsidP="00AE2B96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</w:tcPr>
          <w:p w14:paraId="745A81BD" w14:textId="77777777" w:rsidR="000F5807" w:rsidRPr="000B78FC" w:rsidRDefault="000F5807" w:rsidP="00AE2B96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0B78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0" w:type="dxa"/>
          </w:tcPr>
          <w:p w14:paraId="4F30150A" w14:textId="77777777" w:rsidR="000F5807" w:rsidRPr="000B78FC" w:rsidRDefault="000F5807" w:rsidP="00AE2B96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85" w:type="dxa"/>
            <w:gridSpan w:val="16"/>
          </w:tcPr>
          <w:p w14:paraId="02A3F156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0B78FC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F5807" w:rsidRPr="000B78FC" w14:paraId="30EAC344" w14:textId="77777777" w:rsidTr="00CE6B25">
        <w:trPr>
          <w:gridAfter w:val="1"/>
          <w:wAfter w:w="11" w:type="dxa"/>
          <w:cantSplit/>
        </w:trPr>
        <w:tc>
          <w:tcPr>
            <w:tcW w:w="2981" w:type="dxa"/>
          </w:tcPr>
          <w:p w14:paraId="28381439" w14:textId="77777777" w:rsidR="000F5807" w:rsidRPr="000B78FC" w:rsidRDefault="000F5807" w:rsidP="00AE2B96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B78FC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01" w:type="dxa"/>
          </w:tcPr>
          <w:p w14:paraId="0A6C863C" w14:textId="77777777" w:rsidR="000F5807" w:rsidRPr="000B78FC" w:rsidRDefault="000F5807" w:rsidP="00AE2B96">
            <w:pPr>
              <w:tabs>
                <w:tab w:val="clear" w:pos="454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664FC4" w14:textId="77777777" w:rsidR="000F5807" w:rsidRPr="000B78FC" w:rsidRDefault="000F5807" w:rsidP="00AE2B96">
            <w:pPr>
              <w:tabs>
                <w:tab w:val="clear" w:pos="454"/>
                <w:tab w:val="clear" w:pos="907"/>
                <w:tab w:val="decimal" w:pos="821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</w:tcPr>
          <w:p w14:paraId="700ECCDF" w14:textId="77777777" w:rsidR="000F5807" w:rsidRPr="000B78FC" w:rsidRDefault="000F5807" w:rsidP="00AE2B96">
            <w:pPr>
              <w:tabs>
                <w:tab w:val="clear" w:pos="454"/>
                <w:tab w:val="clear" w:pos="907"/>
              </w:tabs>
              <w:ind w:right="-79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2D66979" w14:textId="77777777" w:rsidR="000F5807" w:rsidRPr="000B78FC" w:rsidRDefault="000F5807" w:rsidP="00AE2B96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885" w:type="dxa"/>
          </w:tcPr>
          <w:p w14:paraId="7698FC61" w14:textId="77777777" w:rsidR="000F5807" w:rsidRPr="000B78FC" w:rsidRDefault="000F5807" w:rsidP="00AE2B96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1702A2" w14:textId="77777777" w:rsidR="000F5807" w:rsidRPr="000B78FC" w:rsidRDefault="000F5807" w:rsidP="00AE2B96">
            <w:pPr>
              <w:tabs>
                <w:tab w:val="clear" w:pos="454"/>
                <w:tab w:val="decimal" w:pos="461"/>
              </w:tabs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BCCF944" w14:textId="77777777" w:rsidR="000F5807" w:rsidRPr="000B78FC" w:rsidRDefault="000F5807" w:rsidP="00AE2B96">
            <w:pPr>
              <w:tabs>
                <w:tab w:val="clear" w:pos="454"/>
              </w:tabs>
              <w:ind w:right="-79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1835536" w14:textId="77777777" w:rsidR="000F5807" w:rsidRPr="000B78FC" w:rsidRDefault="000F5807" w:rsidP="00AE2B96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668B23D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98A9BC9" w14:textId="77777777" w:rsidR="000F5807" w:rsidRPr="000B78FC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874EC1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508B3" w14:textId="77777777" w:rsidR="000F5807" w:rsidRPr="000B78FC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8B728D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B6558E" w14:textId="77777777" w:rsidR="000F5807" w:rsidRPr="000B78FC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FCFA43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198F5D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F9DD75F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55C49A0" w14:textId="77777777" w:rsidR="000F5807" w:rsidRPr="000B78FC" w:rsidRDefault="000F5807" w:rsidP="00AE2B96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9" w:type="dxa"/>
          </w:tcPr>
          <w:p w14:paraId="70817177" w14:textId="77777777" w:rsidR="000F5807" w:rsidRPr="000B78FC" w:rsidRDefault="000F5807" w:rsidP="00AE2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6A5001" w:rsidRPr="000B78FC" w14:paraId="42FCA91F" w14:textId="77777777" w:rsidTr="00573D9A">
        <w:trPr>
          <w:cantSplit/>
        </w:trPr>
        <w:tc>
          <w:tcPr>
            <w:tcW w:w="2981" w:type="dxa"/>
          </w:tcPr>
          <w:p w14:paraId="3951C3DF" w14:textId="77777777" w:rsidR="006A5001" w:rsidRPr="000B78FC" w:rsidRDefault="006A5001" w:rsidP="006A5001">
            <w:pPr>
              <w:rPr>
                <w:rFonts w:ascii="Angsana New" w:hAnsi="Angsana New" w:cs="Angsana New"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พีที อิชิ ตัน อินโดนีเซีย</w:t>
            </w:r>
          </w:p>
        </w:tc>
        <w:tc>
          <w:tcPr>
            <w:tcW w:w="1001" w:type="dxa"/>
          </w:tcPr>
          <w:p w14:paraId="10D41662" w14:textId="62B7E420" w:rsidR="006A5001" w:rsidRPr="000B78FC" w:rsidRDefault="006A5001" w:rsidP="006A50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336B754F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3C802B05" w14:textId="279EC2FD" w:rsidR="006A5001" w:rsidRPr="000B78FC" w:rsidRDefault="006A5001" w:rsidP="006A50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BFF380F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291657BD" w14:textId="7D04F054" w:rsidR="006A5001" w:rsidRPr="000B78FC" w:rsidRDefault="007D5DAC" w:rsidP="006A50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1,075,954</w:t>
            </w:r>
          </w:p>
        </w:tc>
        <w:tc>
          <w:tcPr>
            <w:tcW w:w="180" w:type="dxa"/>
          </w:tcPr>
          <w:p w14:paraId="5930C1A7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821542" w14:textId="703AFD93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1,270,741</w:t>
            </w:r>
          </w:p>
        </w:tc>
        <w:tc>
          <w:tcPr>
            <w:tcW w:w="178" w:type="dxa"/>
          </w:tcPr>
          <w:p w14:paraId="1F766CE8" w14:textId="77777777" w:rsidR="006A5001" w:rsidRPr="000B78FC" w:rsidRDefault="006A5001" w:rsidP="006A50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D3CB149" w14:textId="7DE75273" w:rsidR="006A5001" w:rsidRPr="000B78FC" w:rsidRDefault="007D5DAC" w:rsidP="006A50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537,97</w:t>
            </w:r>
            <w:r w:rsidR="00B94F44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C6A0F6B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DE43CD" w14:textId="32615C5A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635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28DBF7B3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BA5AE8" w14:textId="2046651E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 w:rsidR="007D5DAC" w:rsidRPr="000B78F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360,700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D3E37B2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EB7117" w14:textId="3450B473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(481,600)</w:t>
            </w:r>
          </w:p>
        </w:tc>
        <w:tc>
          <w:tcPr>
            <w:tcW w:w="180" w:type="dxa"/>
          </w:tcPr>
          <w:p w14:paraId="415E7FDC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5BE22D" w14:textId="3505FAC5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/>
                <w:sz w:val="28"/>
                <w:szCs w:val="28"/>
                <w:lang w:bidi="th-TH"/>
              </w:rPr>
              <w:t>177,27</w:t>
            </w:r>
            <w:r w:rsidR="00B94F44" w:rsidRPr="000B78FC">
              <w:rPr>
                <w:rFonts w:ascii="Angsana New" w:hAnsi="Angsana New" w:cs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1D00CE96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3021C18" w14:textId="7DE207B0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153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 w:rsidRPr="000B78FC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770</w:t>
            </w:r>
          </w:p>
        </w:tc>
      </w:tr>
      <w:tr w:rsidR="006A5001" w:rsidRPr="004D55E4" w14:paraId="58C6FADD" w14:textId="77777777" w:rsidTr="00573D9A">
        <w:trPr>
          <w:cantSplit/>
        </w:trPr>
        <w:tc>
          <w:tcPr>
            <w:tcW w:w="2981" w:type="dxa"/>
          </w:tcPr>
          <w:p w14:paraId="71F0F362" w14:textId="77777777" w:rsidR="006A5001" w:rsidRPr="000B78FC" w:rsidRDefault="006A5001" w:rsidP="006A5001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1" w:type="dxa"/>
          </w:tcPr>
          <w:p w14:paraId="43B5F0BC" w14:textId="77777777" w:rsidR="006A5001" w:rsidRPr="000B78FC" w:rsidRDefault="006A5001" w:rsidP="006A50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5E13922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4" w:type="dxa"/>
          </w:tcPr>
          <w:p w14:paraId="1C59A937" w14:textId="77777777" w:rsidR="006A5001" w:rsidRPr="000B78FC" w:rsidRDefault="006A5001" w:rsidP="006A50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6BD70FB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885" w:type="dxa"/>
          </w:tcPr>
          <w:p w14:paraId="1CA42A66" w14:textId="77777777" w:rsidR="006A5001" w:rsidRPr="000B78FC" w:rsidRDefault="006A5001" w:rsidP="006A50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FB3D08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613BAB" w14:textId="77777777" w:rsidR="006A5001" w:rsidRPr="000B78FC" w:rsidRDefault="006A5001" w:rsidP="006A500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2A3AC7D8" w14:textId="77777777" w:rsidR="006A5001" w:rsidRPr="000B78FC" w:rsidRDefault="006A5001" w:rsidP="006A5001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C117034" w14:textId="3F86FD9F" w:rsidR="006A5001" w:rsidRPr="000B78FC" w:rsidRDefault="007D5DAC" w:rsidP="006A50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537,97</w:t>
            </w:r>
            <w:r w:rsidR="00B94F44" w:rsidRPr="000B78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40A405A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537EC9" w14:textId="655C9DBD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635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370</w:t>
            </w:r>
          </w:p>
        </w:tc>
        <w:tc>
          <w:tcPr>
            <w:tcW w:w="180" w:type="dxa"/>
          </w:tcPr>
          <w:p w14:paraId="0633A071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9EC41B" w14:textId="73830BB1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="007D5DAC" w:rsidRPr="000B78FC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360,700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6D5E400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98A393" w14:textId="26CBCACD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(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600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8C8147E" w14:textId="77777777" w:rsidR="006A5001" w:rsidRPr="000B78FC" w:rsidRDefault="006A5001" w:rsidP="006A500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EC71AA9" w14:textId="5559CEE4" w:rsidR="006A5001" w:rsidRPr="000B78FC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177,27</w:t>
            </w:r>
            <w:r w:rsidR="00B94F44" w:rsidRPr="000B78FC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1756AD06" w14:textId="77777777" w:rsidR="006A5001" w:rsidRPr="000B78FC" w:rsidRDefault="006A5001" w:rsidP="006A500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387AAC" w14:textId="140A491D" w:rsidR="006A5001" w:rsidRPr="004D55E4" w:rsidRDefault="006A5001" w:rsidP="006A500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B78FC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 w:bidi="th-TH"/>
              </w:rPr>
              <w:t>770</w:t>
            </w:r>
          </w:p>
        </w:tc>
      </w:tr>
    </w:tbl>
    <w:p w14:paraId="7FF95B1E" w14:textId="77777777" w:rsidR="009E578E" w:rsidRPr="004D55E4" w:rsidRDefault="009E578E" w:rsidP="00B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atLeast"/>
        <w:ind w:left="547"/>
        <w:jc w:val="thaiDistribute"/>
        <w:rPr>
          <w:rFonts w:ascii="Angsana New" w:hAnsi="Angsana New" w:cs="Angsana New"/>
          <w:sz w:val="22"/>
          <w:szCs w:val="22"/>
        </w:rPr>
      </w:pPr>
    </w:p>
    <w:p w14:paraId="32BF1AFE" w14:textId="77777777" w:rsidR="007F4B07" w:rsidRDefault="00AE2B39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="Angsana New" w:hAnsi="Angsana New" w:cs="Angsana New"/>
          <w:sz w:val="30"/>
          <w:szCs w:val="30"/>
        </w:rPr>
      </w:pPr>
      <w:r w:rsidRPr="004D55E4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CF09BB" w:rsidRPr="004D55E4">
        <w:rPr>
          <w:rFonts w:ascii="Angsana New" w:hAnsi="Angsana New" w:cs="Angsana New" w:hint="cs"/>
          <w:sz w:val="30"/>
          <w:szCs w:val="30"/>
          <w:cs/>
        </w:rPr>
        <w:t>การร่วม</w:t>
      </w:r>
      <w:r w:rsidR="009D0C49" w:rsidRPr="004D55E4">
        <w:rPr>
          <w:rFonts w:ascii="Angsana New" w:hAnsi="Angsana New" w:cs="Angsana New" w:hint="cs"/>
          <w:sz w:val="30"/>
          <w:szCs w:val="30"/>
          <w:cs/>
        </w:rPr>
        <w:t>ค้า</w:t>
      </w:r>
      <w:r w:rsidRPr="004D55E4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696EF29C" w14:textId="5C679A4A" w:rsidR="00107AA1" w:rsidRDefault="00107AA1" w:rsidP="004D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firstLine="90"/>
        <w:jc w:val="thaiDistribute"/>
        <w:rPr>
          <w:rFonts w:ascii="Angsana New" w:hAnsi="Angsana New" w:cs="Angsana New"/>
          <w:sz w:val="30"/>
          <w:szCs w:val="30"/>
        </w:rPr>
        <w:sectPr w:rsidR="00107AA1" w:rsidSect="003A6AF1">
          <w:footerReference w:type="default" r:id="rId12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2C3137E9" w14:textId="7FDDDD16" w:rsidR="00533393" w:rsidRPr="00533393" w:rsidRDefault="00533393" w:rsidP="00332861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60" w:lineRule="atLeast"/>
        <w:ind w:left="630" w:hanging="63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33393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เงินลงทุนระยะยาวอื่น</w:t>
      </w:r>
    </w:p>
    <w:p w14:paraId="245503C6" w14:textId="77777777" w:rsidR="00533393" w:rsidRDefault="00533393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="Angsana New" w:hAnsi="Angsana New" w:cs="Angsana New"/>
          <w:sz w:val="30"/>
          <w:szCs w:val="30"/>
        </w:rPr>
      </w:pPr>
    </w:p>
    <w:p w14:paraId="19BC1B3C" w14:textId="773AC2ED" w:rsidR="0078574E" w:rsidRPr="00673805" w:rsidRDefault="00673805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firstLine="630"/>
        <w:jc w:val="thaiDistribute"/>
        <w:rPr>
          <w:rFonts w:ascii="Angsana New" w:hAnsi="Angsana New" w:cs="Angsana New"/>
          <w:sz w:val="30"/>
          <w:szCs w:val="30"/>
        </w:rPr>
      </w:pPr>
      <w:r w:rsidRPr="00673805">
        <w:rPr>
          <w:rFonts w:ascii="Angsana New" w:hAnsi="Angsana New" w:cs="Angsana New"/>
          <w:sz w:val="30"/>
          <w:szCs w:val="30"/>
          <w:cs/>
        </w:rPr>
        <w:t xml:space="preserve">เงินลงทุนระยะยาวอื่น ณ วันที่ </w:t>
      </w:r>
      <w:r w:rsidRPr="00673805">
        <w:rPr>
          <w:rFonts w:ascii="Angsana New" w:hAnsi="Angsana New" w:cs="Angsana New"/>
          <w:sz w:val="30"/>
          <w:szCs w:val="30"/>
        </w:rPr>
        <w:t xml:space="preserve">31 </w:t>
      </w:r>
      <w:r w:rsidRPr="0067380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73805">
        <w:rPr>
          <w:rFonts w:ascii="Angsana New" w:hAnsi="Angsana New" w:cs="Angsana New"/>
          <w:sz w:val="30"/>
          <w:szCs w:val="30"/>
        </w:rPr>
        <w:t xml:space="preserve">2565 </w:t>
      </w:r>
      <w:r w:rsidRPr="00673805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673805">
        <w:rPr>
          <w:rFonts w:ascii="Angsana New" w:hAnsi="Angsana New" w:cs="Angsana New"/>
          <w:sz w:val="30"/>
          <w:szCs w:val="30"/>
        </w:rPr>
        <w:t xml:space="preserve">31 </w:t>
      </w:r>
      <w:r w:rsidRPr="006738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73805">
        <w:rPr>
          <w:rFonts w:ascii="Angsana New" w:hAnsi="Angsana New" w:cs="Angsana New"/>
          <w:sz w:val="30"/>
          <w:szCs w:val="30"/>
        </w:rPr>
        <w:t xml:space="preserve">2564 </w:t>
      </w:r>
      <w:r w:rsidRPr="00673805">
        <w:rPr>
          <w:rFonts w:ascii="Angsana New" w:hAnsi="Angsana New" w:cs="Angsana New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Pr="00673805">
        <w:rPr>
          <w:rFonts w:ascii="Angsana New" w:hAnsi="Angsana New" w:cs="Angsana New"/>
          <w:sz w:val="30"/>
          <w:szCs w:val="30"/>
        </w:rPr>
        <w:t xml:space="preserve">31 </w:t>
      </w:r>
      <w:r w:rsidRPr="00673805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673805">
        <w:rPr>
          <w:rFonts w:ascii="Angsana New" w:hAnsi="Angsana New" w:cs="Angsana New"/>
          <w:sz w:val="30"/>
          <w:szCs w:val="30"/>
        </w:rPr>
        <w:t xml:space="preserve">2565 </w:t>
      </w:r>
      <w:r w:rsidRPr="00673805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673805">
        <w:rPr>
          <w:rFonts w:ascii="Angsana New" w:hAnsi="Angsana New" w:cs="Angsana New"/>
          <w:sz w:val="30"/>
          <w:szCs w:val="30"/>
        </w:rPr>
        <w:t xml:space="preserve">2564 </w:t>
      </w:r>
      <w:r w:rsidRPr="00673805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459D9F2" w14:textId="77777777" w:rsidR="00673805" w:rsidRPr="00673805" w:rsidRDefault="00673805" w:rsidP="00332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60" w:lineRule="atLeast"/>
        <w:ind w:firstLine="63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22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890"/>
        <w:gridCol w:w="1260"/>
        <w:gridCol w:w="900"/>
        <w:gridCol w:w="180"/>
        <w:gridCol w:w="990"/>
        <w:gridCol w:w="180"/>
        <w:gridCol w:w="900"/>
        <w:gridCol w:w="182"/>
        <w:gridCol w:w="1078"/>
        <w:gridCol w:w="180"/>
        <w:gridCol w:w="990"/>
        <w:gridCol w:w="180"/>
        <w:gridCol w:w="990"/>
        <w:gridCol w:w="180"/>
        <w:gridCol w:w="988"/>
        <w:gridCol w:w="182"/>
        <w:gridCol w:w="990"/>
      </w:tblGrid>
      <w:tr w:rsidR="001E4673" w:rsidRPr="00673805" w14:paraId="5BE4DDF5" w14:textId="77777777" w:rsidTr="006906B0">
        <w:trPr>
          <w:cantSplit/>
        </w:trPr>
        <w:tc>
          <w:tcPr>
            <w:tcW w:w="1980" w:type="dxa"/>
          </w:tcPr>
          <w:p w14:paraId="444107FE" w14:textId="77777777" w:rsidR="001E4673" w:rsidRPr="00673805" w:rsidRDefault="001E4673" w:rsidP="00332861">
            <w:pPr>
              <w:tabs>
                <w:tab w:val="left" w:pos="630"/>
              </w:tabs>
              <w:rPr>
                <w:rFonts w:ascii="Angsana New" w:hAnsi="Angsana New" w:cs="Angsana New"/>
                <w:sz w:val="30"/>
                <w:szCs w:val="30"/>
                <w:lang w:val="x-none"/>
              </w:rPr>
            </w:pPr>
          </w:p>
        </w:tc>
        <w:tc>
          <w:tcPr>
            <w:tcW w:w="12240" w:type="dxa"/>
            <w:gridSpan w:val="17"/>
          </w:tcPr>
          <w:p w14:paraId="0DDC6A40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1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738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67380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6738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906B0" w:rsidRPr="00673805" w14:paraId="3E89F4DD" w14:textId="77777777" w:rsidTr="00230FBF">
        <w:trPr>
          <w:cantSplit/>
          <w:tblHeader/>
        </w:trPr>
        <w:tc>
          <w:tcPr>
            <w:tcW w:w="1980" w:type="dxa"/>
          </w:tcPr>
          <w:p w14:paraId="7623EF7F" w14:textId="77777777" w:rsidR="001E4673" w:rsidRPr="00673805" w:rsidRDefault="001E4673" w:rsidP="00332861">
            <w:pPr>
              <w:tabs>
                <w:tab w:val="left" w:pos="630"/>
              </w:tabs>
              <w:ind w:firstLine="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A7BFC4" w14:textId="77777777" w:rsidR="001E4673" w:rsidRPr="00673805" w:rsidRDefault="001E4673" w:rsidP="00332861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D7499F2" w14:textId="77777777" w:rsidR="001E4673" w:rsidRPr="00673805" w:rsidRDefault="001E4673" w:rsidP="00332861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0D42A74B" w14:textId="77777777" w:rsidR="001E4673" w:rsidRPr="00673805" w:rsidRDefault="001E4673" w:rsidP="00332861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</w:t>
            </w:r>
            <w:r w:rsidRPr="00BE7EC6">
              <w:rPr>
                <w:rFonts w:ascii="Angsana New" w:hAnsi="Angsana New" w:cs="Angsana New"/>
                <w:spacing w:val="14"/>
                <w:sz w:val="30"/>
                <w:szCs w:val="30"/>
                <w:cs/>
              </w:rPr>
              <w:t>ดำเนิน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ธุรกิจ</w:t>
            </w:r>
          </w:p>
        </w:tc>
        <w:tc>
          <w:tcPr>
            <w:tcW w:w="2070" w:type="dxa"/>
            <w:gridSpan w:val="3"/>
          </w:tcPr>
          <w:p w14:paraId="51189B92" w14:textId="77777777" w:rsidR="001E4673" w:rsidRPr="00673805" w:rsidRDefault="001E4673" w:rsidP="00332861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</w:t>
            </w:r>
            <w:r w:rsidRPr="0067380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38151A23" w14:textId="77777777" w:rsidR="001E4673" w:rsidRPr="00673805" w:rsidRDefault="001E4673" w:rsidP="00332861">
            <w:pPr>
              <w:tabs>
                <w:tab w:val="left" w:pos="63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1C989259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4332DCF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673805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A7130FE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43717576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2B40D00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063B0BD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334B005" w14:textId="77777777" w:rsidR="00B15110" w:rsidRPr="00673805" w:rsidRDefault="00B15110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เงินปันผลรับสำหรับ</w:t>
            </w:r>
          </w:p>
          <w:p w14:paraId="48995CCD" w14:textId="27518430" w:rsidR="001E4673" w:rsidRPr="00275E3F" w:rsidRDefault="00B15110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275E3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งวดสามเดือนสิ้นสุดวันที่</w:t>
            </w:r>
          </w:p>
        </w:tc>
      </w:tr>
      <w:tr w:rsidR="006906B0" w:rsidRPr="00673805" w14:paraId="284532B0" w14:textId="77777777" w:rsidTr="00230FBF">
        <w:trPr>
          <w:cantSplit/>
          <w:tblHeader/>
        </w:trPr>
        <w:tc>
          <w:tcPr>
            <w:tcW w:w="1980" w:type="dxa"/>
          </w:tcPr>
          <w:p w14:paraId="4D838904" w14:textId="77777777" w:rsidR="001E4673" w:rsidRPr="00673805" w:rsidRDefault="001E4673" w:rsidP="00332861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0" w:type="dxa"/>
          </w:tcPr>
          <w:p w14:paraId="4A2C4A46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202A47E2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146486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56611DBA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E597C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F7BDFFC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E4C9CA4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2" w:type="dxa"/>
          </w:tcPr>
          <w:p w14:paraId="1C220E1B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83E312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1BAB0B66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E10413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0" w:type="dxa"/>
          </w:tcPr>
          <w:p w14:paraId="52661356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009A31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F281C5E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0D548CB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31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82" w:type="dxa"/>
          </w:tcPr>
          <w:p w14:paraId="51567D52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128A01" w14:textId="3991CA99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="00925C75" w:rsidRPr="0067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6906B0" w:rsidRPr="00673805" w14:paraId="34998933" w14:textId="77777777" w:rsidTr="00230FBF">
        <w:trPr>
          <w:cantSplit/>
          <w:tblHeader/>
        </w:trPr>
        <w:tc>
          <w:tcPr>
            <w:tcW w:w="1980" w:type="dxa"/>
          </w:tcPr>
          <w:p w14:paraId="01B65A31" w14:textId="77777777" w:rsidR="001E4673" w:rsidRPr="00673805" w:rsidRDefault="001E4673" w:rsidP="00332861">
            <w:pPr>
              <w:pStyle w:val="acctfourfigures"/>
              <w:tabs>
                <w:tab w:val="left" w:pos="630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AEAB85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06F6DD1F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8DA389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FC79E3B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E00A5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C3B9128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3C95DA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534DC2BB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934678F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1A75BACF" w14:textId="77777777" w:rsidR="001E4673" w:rsidRPr="00673805" w:rsidRDefault="001E4673" w:rsidP="00332861">
            <w:pPr>
              <w:pStyle w:val="acctmergecolhdg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C5338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6F6151C6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B0F3F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8D4902C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5DABA8DF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2" w:type="dxa"/>
          </w:tcPr>
          <w:p w14:paraId="1D7A5864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DC4F3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97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6906B0" w:rsidRPr="00673805" w14:paraId="313EFB83" w14:textId="77777777" w:rsidTr="006906B0">
        <w:trPr>
          <w:cantSplit/>
          <w:trHeight w:val="270"/>
        </w:trPr>
        <w:tc>
          <w:tcPr>
            <w:tcW w:w="1980" w:type="dxa"/>
          </w:tcPr>
          <w:p w14:paraId="01314B2A" w14:textId="77777777" w:rsidR="001E4673" w:rsidRPr="00673805" w:rsidRDefault="001E4673" w:rsidP="00332861">
            <w:pPr>
              <w:tabs>
                <w:tab w:val="left" w:pos="6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B1D315E" w14:textId="77777777" w:rsidR="001E4673" w:rsidRPr="00673805" w:rsidRDefault="001E4673" w:rsidP="00332861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FBDC50" w14:textId="77777777" w:rsidR="001E4673" w:rsidRPr="00673805" w:rsidRDefault="001E4673" w:rsidP="00332861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1E3F9CFD" w14:textId="77777777" w:rsidR="001E4673" w:rsidRPr="00673805" w:rsidRDefault="001E4673" w:rsidP="00332861">
            <w:pPr>
              <w:tabs>
                <w:tab w:val="left" w:pos="630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09766B08" w14:textId="77777777" w:rsidR="001E4673" w:rsidRPr="00673805" w:rsidRDefault="001E4673" w:rsidP="00332861">
            <w:pPr>
              <w:tabs>
                <w:tab w:val="left" w:pos="63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1EF4D292" w14:textId="77777777" w:rsidR="001E4673" w:rsidRPr="00673805" w:rsidRDefault="001E467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67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906B0" w:rsidRPr="00673805" w14:paraId="75445B6D" w14:textId="77777777" w:rsidTr="00230FBF">
        <w:trPr>
          <w:cantSplit/>
        </w:trPr>
        <w:tc>
          <w:tcPr>
            <w:tcW w:w="1980" w:type="dxa"/>
          </w:tcPr>
          <w:p w14:paraId="7544AD4C" w14:textId="77777777" w:rsidR="00533393" w:rsidRPr="00673805" w:rsidRDefault="00533393" w:rsidP="00332861">
            <w:pPr>
              <w:tabs>
                <w:tab w:val="clear" w:pos="454"/>
                <w:tab w:val="left" w:pos="630"/>
              </w:tabs>
              <w:ind w:left="458" w:hanging="44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บริษัท พรีดิกทิฟ จำกัด</w:t>
            </w:r>
          </w:p>
        </w:tc>
        <w:tc>
          <w:tcPr>
            <w:tcW w:w="1890" w:type="dxa"/>
          </w:tcPr>
          <w:p w14:paraId="66B942CE" w14:textId="134AD512" w:rsidR="00533393" w:rsidRPr="00673805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ให้คำปรึกษาด้าน</w:t>
            </w:r>
          </w:p>
        </w:tc>
        <w:tc>
          <w:tcPr>
            <w:tcW w:w="1260" w:type="dxa"/>
          </w:tcPr>
          <w:p w14:paraId="6C44BEF6" w14:textId="77777777" w:rsidR="00533393" w:rsidRPr="00673805" w:rsidRDefault="00533393" w:rsidP="00332861">
            <w:pPr>
              <w:tabs>
                <w:tab w:val="clear" w:pos="454"/>
                <w:tab w:val="clear" w:pos="907"/>
                <w:tab w:val="decimal" w:pos="461"/>
                <w:tab w:val="left" w:pos="630"/>
                <w:tab w:val="decimal" w:pos="821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245ED350" w14:textId="4F779391" w:rsidR="00533393" w:rsidRPr="00673805" w:rsidRDefault="00533393" w:rsidP="0033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</w:rPr>
              <w:t>20.12</w:t>
            </w:r>
          </w:p>
        </w:tc>
        <w:tc>
          <w:tcPr>
            <w:tcW w:w="180" w:type="dxa"/>
          </w:tcPr>
          <w:p w14:paraId="64DD65EC" w14:textId="77777777" w:rsidR="00533393" w:rsidRPr="00673805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C01FA" w14:textId="77777777" w:rsidR="00533393" w:rsidRPr="00D22A6A" w:rsidRDefault="00533393" w:rsidP="00D22A6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2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04953C" w14:textId="77777777" w:rsidR="00533393" w:rsidRPr="00D22A6A" w:rsidRDefault="00533393" w:rsidP="00332861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2DDE83A" w14:textId="0B00EF7B" w:rsidR="00533393" w:rsidRPr="00D22A6A" w:rsidRDefault="00533393" w:rsidP="00D22A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2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2,504</w:t>
            </w:r>
          </w:p>
        </w:tc>
        <w:tc>
          <w:tcPr>
            <w:tcW w:w="182" w:type="dxa"/>
          </w:tcPr>
          <w:p w14:paraId="2622D336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10D85CD" w14:textId="77777777" w:rsidR="00533393" w:rsidRPr="00D22A6A" w:rsidRDefault="00533393" w:rsidP="00D22A6A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2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ED2D261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DDA2F7" w14:textId="77777777" w:rsidR="00533393" w:rsidRPr="00D22A6A" w:rsidRDefault="00533393" w:rsidP="00D22A6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22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92,600</w:t>
            </w:r>
          </w:p>
        </w:tc>
        <w:tc>
          <w:tcPr>
            <w:tcW w:w="180" w:type="dxa"/>
          </w:tcPr>
          <w:p w14:paraId="09C19B66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35E56" w14:textId="77777777" w:rsidR="00533393" w:rsidRPr="00D22A6A" w:rsidRDefault="00533393" w:rsidP="00D22A6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2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F6F19E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</w:tcPr>
          <w:p w14:paraId="2BA01537" w14:textId="3CA0127C" w:rsidR="00533393" w:rsidRPr="00D22A6A" w:rsidRDefault="00533393" w:rsidP="00D22A6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2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75A9827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98BDA59" w14:textId="77777777" w:rsidR="00533393" w:rsidRPr="00D22A6A" w:rsidRDefault="00533393" w:rsidP="00D22A6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22A6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06B0" w:rsidRPr="00673805" w14:paraId="071C68D6" w14:textId="77777777" w:rsidTr="00230FBF">
        <w:trPr>
          <w:cantSplit/>
        </w:trPr>
        <w:tc>
          <w:tcPr>
            <w:tcW w:w="1980" w:type="dxa"/>
          </w:tcPr>
          <w:p w14:paraId="2AEF9BDF" w14:textId="77777777" w:rsidR="00533393" w:rsidRPr="00673805" w:rsidRDefault="00533393" w:rsidP="00332861">
            <w:pPr>
              <w:tabs>
                <w:tab w:val="left" w:pos="63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53B8B89" w14:textId="38DCD16E" w:rsidR="00533393" w:rsidRPr="00673805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67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673805">
              <w:rPr>
                <w:rFonts w:ascii="Angsana New" w:hAnsi="Angsana New" w:cs="Angsana New"/>
                <w:sz w:val="30"/>
                <w:szCs w:val="30"/>
                <w:cs/>
              </w:rPr>
              <w:t>การบริหารจัดการ</w:t>
            </w:r>
          </w:p>
        </w:tc>
        <w:tc>
          <w:tcPr>
            <w:tcW w:w="1260" w:type="dxa"/>
          </w:tcPr>
          <w:p w14:paraId="1864D23A" w14:textId="77777777" w:rsidR="00533393" w:rsidRPr="00673805" w:rsidRDefault="00533393" w:rsidP="00332861">
            <w:pPr>
              <w:tabs>
                <w:tab w:val="clear" w:pos="454"/>
                <w:tab w:val="clear" w:pos="907"/>
                <w:tab w:val="decimal" w:pos="461"/>
                <w:tab w:val="left" w:pos="630"/>
                <w:tab w:val="decimal" w:pos="821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EE1AB2C" w14:textId="77777777" w:rsidR="00533393" w:rsidRPr="00673805" w:rsidRDefault="00533393" w:rsidP="0033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70A859" w14:textId="77777777" w:rsidR="00533393" w:rsidRPr="00673805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F757CB" w14:textId="77777777" w:rsidR="00533393" w:rsidRPr="00D22A6A" w:rsidRDefault="00533393" w:rsidP="00332861">
            <w:pPr>
              <w:tabs>
                <w:tab w:val="clear" w:pos="454"/>
                <w:tab w:val="decimal" w:pos="281"/>
                <w:tab w:val="left" w:pos="630"/>
              </w:tabs>
              <w:ind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EFCB15" w14:textId="77777777" w:rsidR="00533393" w:rsidRPr="00D22A6A" w:rsidRDefault="00533393" w:rsidP="00332861">
            <w:pPr>
              <w:tabs>
                <w:tab w:val="clear" w:pos="454"/>
                <w:tab w:val="decimal" w:pos="281"/>
                <w:tab w:val="decimal" w:pos="461"/>
                <w:tab w:val="left" w:pos="630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4EB147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8F3EA07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065E47D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FB4FFF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38D982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AFD195B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C29CB1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  <w:tab w:val="decimal" w:pos="70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01E3AD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E885896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5FBB4C2E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F666AD0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  <w:tab w:val="decimal" w:pos="742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06B0" w:rsidRPr="00673805" w14:paraId="0F5F289C" w14:textId="77777777" w:rsidTr="00230FBF">
        <w:trPr>
          <w:cantSplit/>
        </w:trPr>
        <w:tc>
          <w:tcPr>
            <w:tcW w:w="1980" w:type="dxa"/>
          </w:tcPr>
          <w:p w14:paraId="2D73C6FE" w14:textId="77777777" w:rsidR="00533393" w:rsidRPr="00673805" w:rsidRDefault="00533393" w:rsidP="00332861">
            <w:pPr>
              <w:tabs>
                <w:tab w:val="left" w:pos="630"/>
              </w:tabs>
              <w:ind w:firstLine="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4DA5D244" w14:textId="77777777" w:rsidR="00533393" w:rsidRPr="00673805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06C4B" w14:textId="77777777" w:rsidR="00533393" w:rsidRPr="00673805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2C7612B" w14:textId="77777777" w:rsidR="00533393" w:rsidRPr="00673805" w:rsidRDefault="00533393" w:rsidP="0033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E7AC6C" w14:textId="77777777" w:rsidR="00533393" w:rsidRPr="00673805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EAA8B" w14:textId="77777777" w:rsidR="00533393" w:rsidRPr="00D22A6A" w:rsidRDefault="00533393" w:rsidP="00332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A713AEA" w14:textId="77777777" w:rsidR="00533393" w:rsidRPr="00D22A6A" w:rsidRDefault="00533393" w:rsidP="00332861">
            <w:pPr>
              <w:tabs>
                <w:tab w:val="clear" w:pos="454"/>
                <w:tab w:val="decimal" w:pos="461"/>
                <w:tab w:val="left" w:pos="63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DE11F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</w:tcPr>
          <w:p w14:paraId="44E2525B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7E3CB5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EBC8D1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83C455" w14:textId="77777777" w:rsidR="00533393" w:rsidRPr="00D22A6A" w:rsidRDefault="00533393" w:rsidP="00D22A6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22A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92,600</w:t>
            </w:r>
          </w:p>
        </w:tc>
        <w:tc>
          <w:tcPr>
            <w:tcW w:w="180" w:type="dxa"/>
          </w:tcPr>
          <w:p w14:paraId="140FB285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40504A" w14:textId="77777777" w:rsidR="00533393" w:rsidRPr="00D22A6A" w:rsidRDefault="00533393" w:rsidP="00D22A6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22A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550BA9" w14:textId="77777777" w:rsidR="00533393" w:rsidRPr="00D22A6A" w:rsidRDefault="00533393" w:rsidP="00332861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20AD3800" w14:textId="541FA572" w:rsidR="00533393" w:rsidRPr="00D22A6A" w:rsidRDefault="00533393" w:rsidP="00D22A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2A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04A172A" w14:textId="77777777" w:rsidR="00533393" w:rsidRPr="00D22A6A" w:rsidRDefault="00533393" w:rsidP="00332861">
            <w:pPr>
              <w:pStyle w:val="acctfourfigures"/>
              <w:tabs>
                <w:tab w:val="left" w:pos="63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56784D2" w14:textId="77777777" w:rsidR="00533393" w:rsidRPr="00D22A6A" w:rsidRDefault="00533393" w:rsidP="00D22A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D22A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936F622" w14:textId="63AA41D3" w:rsidR="00916B35" w:rsidRDefault="00916B35" w:rsidP="00332861">
      <w:pPr>
        <w:tabs>
          <w:tab w:val="left" w:pos="630"/>
        </w:tabs>
        <w:rPr>
          <w:rFonts w:ascii="Angsana New" w:hAnsi="Angsana New" w:cs="Angsana New"/>
          <w:sz w:val="30"/>
          <w:szCs w:val="30"/>
        </w:rPr>
      </w:pPr>
    </w:p>
    <w:p w14:paraId="0AF226DE" w14:textId="58183744" w:rsidR="00840E41" w:rsidRPr="00CE6B25" w:rsidRDefault="00840E41" w:rsidP="00CE6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60" w:lineRule="atLeast"/>
        <w:ind w:left="630"/>
        <w:jc w:val="thaiDistribute"/>
        <w:rPr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 xml:space="preserve">28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2565 </w:t>
      </w:r>
      <w:r>
        <w:rPr>
          <w:rFonts w:ascii="Angsana New" w:hAnsi="Angsana New" w:cs="Angsana New" w:hint="cs"/>
          <w:sz w:val="30"/>
          <w:szCs w:val="30"/>
          <w:cs/>
        </w:rPr>
        <w:t>บริษัทได้ลงทุนในหุ้นสามัญเพิ่มทุนของบริษัท พรีดิ</w:t>
      </w:r>
      <w:r w:rsidR="00A530D2">
        <w:rPr>
          <w:rFonts w:ascii="Angsana New" w:hAnsi="Angsana New" w:cs="Angsana New" w:hint="cs"/>
          <w:sz w:val="30"/>
          <w:szCs w:val="30"/>
          <w:cs/>
        </w:rPr>
        <w:t>ก</w:t>
      </w:r>
      <w:r>
        <w:rPr>
          <w:rFonts w:ascii="Angsana New" w:hAnsi="Angsana New" w:cs="Angsana New" w:hint="cs"/>
          <w:sz w:val="30"/>
          <w:szCs w:val="30"/>
          <w:cs/>
        </w:rPr>
        <w:t xml:space="preserve">ทิฟ จำกัด </w:t>
      </w:r>
      <w:r>
        <w:rPr>
          <w:rFonts w:ascii="Angsana New" w:hAnsi="Angsana New" w:cs="Angsana New"/>
          <w:sz w:val="30"/>
          <w:szCs w:val="30"/>
        </w:rPr>
        <w:t xml:space="preserve">(“PDT”) </w:t>
      </w:r>
      <w:r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 xml:space="preserve">5,036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หุ้น โดยมีมูลค่าหุ้นที่ตราไว้หุ้นละ </w:t>
      </w:r>
      <w:r>
        <w:rPr>
          <w:rFonts w:ascii="Angsana New" w:hAnsi="Angsana New" w:cs="Angsana New"/>
          <w:sz w:val="30"/>
          <w:szCs w:val="30"/>
        </w:rPr>
        <w:t xml:space="preserve">100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ในราคาหุ้นละ </w:t>
      </w:r>
      <w:r>
        <w:rPr>
          <w:rFonts w:ascii="Angsana New" w:hAnsi="Angsana New" w:cs="Angsana New"/>
          <w:sz w:val="30"/>
          <w:szCs w:val="30"/>
        </w:rPr>
        <w:t xml:space="preserve">18,389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บาท เป็นจำนวนเงินรวม </w:t>
      </w:r>
      <w:r>
        <w:rPr>
          <w:rFonts w:ascii="Angsana New" w:hAnsi="Angsana New" w:cs="Angsana New"/>
          <w:sz w:val="30"/>
          <w:szCs w:val="30"/>
        </w:rPr>
        <w:t xml:space="preserve">92.6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FF6A77">
        <w:rPr>
          <w:rFonts w:ascii="Angsana New" w:hAnsi="Angsana New" w:cs="Angsana New" w:hint="cs"/>
          <w:sz w:val="30"/>
          <w:szCs w:val="30"/>
          <w:cs/>
        </w:rPr>
        <w:t xml:space="preserve"> โดยบริษัทมีสิทธิในการขายหุ้นคืนตามเงื่อนไขและระยะเวลาที่กำหนดไว้ในสัญญา</w:t>
      </w:r>
    </w:p>
    <w:p w14:paraId="331C670E" w14:textId="77777777" w:rsidR="00533393" w:rsidRDefault="00533393" w:rsidP="00332861">
      <w:pPr>
        <w:tabs>
          <w:tab w:val="left" w:pos="630"/>
        </w:tabs>
        <w:ind w:hanging="90"/>
        <w:rPr>
          <w:rFonts w:ascii="Angsana New" w:hAnsi="Angsana New" w:cs="Angsana New"/>
          <w:sz w:val="30"/>
          <w:szCs w:val="30"/>
        </w:rPr>
      </w:pPr>
    </w:p>
    <w:p w14:paraId="5C740F59" w14:textId="5C8D4852" w:rsidR="00533393" w:rsidRPr="00916B35" w:rsidRDefault="00533393" w:rsidP="00332861">
      <w:pPr>
        <w:tabs>
          <w:tab w:val="clear" w:pos="680"/>
          <w:tab w:val="left" w:pos="630"/>
        </w:tabs>
        <w:rPr>
          <w:rFonts w:ascii="Angsana New" w:hAnsi="Angsana New" w:cs="Angsana New"/>
          <w:sz w:val="30"/>
          <w:szCs w:val="30"/>
        </w:rPr>
        <w:sectPr w:rsidR="00533393" w:rsidRPr="00916B35" w:rsidSect="00EF4FAC">
          <w:head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D9E00" w14:textId="77777777" w:rsidR="00460BCC" w:rsidRPr="00DF6FE3" w:rsidRDefault="00E322DE" w:rsidP="00505013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F6FE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ที่ดิน อาคาร</w:t>
      </w:r>
      <w:r w:rsidR="00460BCC" w:rsidRPr="00DF6FE3">
        <w:rPr>
          <w:rFonts w:ascii="Angsana New" w:hAnsi="Angsana New" w:cs="Angsana New"/>
          <w:b/>
          <w:bCs/>
          <w:sz w:val="30"/>
          <w:szCs w:val="30"/>
          <w:cs/>
        </w:rPr>
        <w:t>และอุปกรณ์</w:t>
      </w:r>
    </w:p>
    <w:p w14:paraId="4D234994" w14:textId="77FB23F3" w:rsidR="00DD6D33" w:rsidRPr="00CB67E7" w:rsidRDefault="00DD6D33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0AC049D9" w14:textId="002F9BE2" w:rsidR="00AC7AE9" w:rsidRPr="00700018" w:rsidRDefault="00AC7AE9" w:rsidP="001E467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700018">
        <w:rPr>
          <w:rFonts w:ascii="Angsana New" w:hAnsi="Angsana New"/>
          <w:b/>
          <w:sz w:val="30"/>
          <w:szCs w:val="30"/>
          <w:cs/>
        </w:rPr>
        <w:t>ก</w:t>
      </w:r>
      <w:r w:rsidRPr="0070001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120366">
        <w:rPr>
          <w:rFonts w:ascii="Angsana New" w:hAnsi="Angsana New" w:hint="cs"/>
          <w:sz w:val="30"/>
          <w:szCs w:val="30"/>
          <w:cs/>
        </w:rPr>
        <w:t>สาม</w:t>
      </w:r>
      <w:r w:rsidRPr="00700018"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 w:rsidR="00120366" w:rsidRPr="00302C38">
        <w:rPr>
          <w:rFonts w:ascii="Angsana New" w:hAnsi="Angsana New"/>
          <w:sz w:val="30"/>
          <w:szCs w:val="30"/>
          <w:lang w:val="en-US"/>
        </w:rPr>
        <w:t>31</w:t>
      </w:r>
      <w:r w:rsidR="00120366" w:rsidRPr="00973F4D">
        <w:rPr>
          <w:rFonts w:ascii="Angsana New" w:hAnsi="Angsana New"/>
          <w:sz w:val="30"/>
          <w:szCs w:val="30"/>
          <w:cs/>
        </w:rPr>
        <w:t xml:space="preserve"> </w:t>
      </w:r>
      <w:r w:rsidR="00120366" w:rsidRPr="00973F4D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02C38">
        <w:rPr>
          <w:rFonts w:ascii="Angsana New" w:hAnsi="Angsana New"/>
          <w:sz w:val="30"/>
          <w:szCs w:val="30"/>
          <w:lang w:val="en-US"/>
        </w:rPr>
        <w:t>256</w:t>
      </w:r>
      <w:r w:rsidR="00120366">
        <w:rPr>
          <w:rFonts w:ascii="Angsana New" w:hAnsi="Angsana New"/>
          <w:sz w:val="30"/>
          <w:szCs w:val="30"/>
          <w:lang w:val="en-US"/>
        </w:rPr>
        <w:t>5</w:t>
      </w:r>
      <w:r w:rsidRPr="0070001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DDCFE5" w14:textId="77777777" w:rsidR="00AC7AE9" w:rsidRPr="00A5438F" w:rsidRDefault="00AC7AE9" w:rsidP="00AC7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highlight w:val="cyan"/>
        </w:rPr>
      </w:pPr>
    </w:p>
    <w:tbl>
      <w:tblPr>
        <w:tblW w:w="9099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5589"/>
        <w:gridCol w:w="1620"/>
        <w:gridCol w:w="269"/>
        <w:gridCol w:w="1621"/>
      </w:tblGrid>
      <w:tr w:rsidR="00AC7AE9" w14:paraId="4572586E" w14:textId="77777777" w:rsidTr="00936458">
        <w:trPr>
          <w:tblHeader/>
        </w:trPr>
        <w:tc>
          <w:tcPr>
            <w:tcW w:w="3071" w:type="pct"/>
          </w:tcPr>
          <w:p w14:paraId="117D314D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0AD917CA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Pr="006B01D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7AE9" w14:paraId="4A9E90D0" w14:textId="77777777" w:rsidTr="00936458">
        <w:trPr>
          <w:tblHeader/>
        </w:trPr>
        <w:tc>
          <w:tcPr>
            <w:tcW w:w="3071" w:type="pct"/>
          </w:tcPr>
          <w:p w14:paraId="4EB748B4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86D0BF0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3A6FDB44" w14:textId="77777777" w:rsidR="00AC7AE9" w:rsidRDefault="00AC7AE9" w:rsidP="009364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  <w:hideMark/>
          </w:tcPr>
          <w:p w14:paraId="703B9AD0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39AF18F8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</w:p>
          <w:p w14:paraId="0D5DC23B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" w:type="pct"/>
          </w:tcPr>
          <w:p w14:paraId="60F106A2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hideMark/>
          </w:tcPr>
          <w:p w14:paraId="19984D58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02DBF04E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AC7AE9" w14:paraId="42B68ED9" w14:textId="77777777" w:rsidTr="00936458">
        <w:trPr>
          <w:tblHeader/>
        </w:trPr>
        <w:tc>
          <w:tcPr>
            <w:tcW w:w="3071" w:type="pct"/>
          </w:tcPr>
          <w:p w14:paraId="40266969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29" w:type="pct"/>
            <w:gridSpan w:val="3"/>
            <w:hideMark/>
          </w:tcPr>
          <w:p w14:paraId="1CA6B691" w14:textId="77777777" w:rsidR="00AC7AE9" w:rsidRDefault="00AC7AE9" w:rsidP="009364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5387"/>
                <w:tab w:val="left" w:pos="720"/>
                <w:tab w:val="left" w:pos="5348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38AC" w:rsidRPr="002F1B10" w14:paraId="6D949D61" w14:textId="77777777" w:rsidTr="002F1B1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3800BDD1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0" w:type="pct"/>
            <w:shd w:val="clear" w:color="auto" w:fill="auto"/>
          </w:tcPr>
          <w:p w14:paraId="0F7EDE5C" w14:textId="223F4AAB" w:rsidR="003C38AC" w:rsidRPr="002F1B10" w:rsidRDefault="00812D39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148" w:type="pct"/>
            <w:shd w:val="clear" w:color="auto" w:fill="auto"/>
          </w:tcPr>
          <w:p w14:paraId="11252453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58EF40C5" w14:textId="25C8FF4C" w:rsidR="003C38AC" w:rsidRPr="002F1B10" w:rsidRDefault="00812D39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(16)</w:t>
            </w:r>
          </w:p>
        </w:tc>
      </w:tr>
      <w:tr w:rsidR="003C38AC" w14:paraId="048073C8" w14:textId="77777777" w:rsidTr="002F1B10">
        <w:trPr>
          <w:tblHeader/>
        </w:trPr>
        <w:tc>
          <w:tcPr>
            <w:tcW w:w="3071" w:type="pct"/>
            <w:shd w:val="clear" w:color="auto" w:fill="auto"/>
            <w:hideMark/>
          </w:tcPr>
          <w:p w14:paraId="79668DF1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2F1B10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เครื่องมือและเครื่องใช้</w:t>
            </w:r>
          </w:p>
        </w:tc>
        <w:tc>
          <w:tcPr>
            <w:tcW w:w="890" w:type="pct"/>
            <w:shd w:val="clear" w:color="auto" w:fill="auto"/>
          </w:tcPr>
          <w:p w14:paraId="6E60528E" w14:textId="712042B5" w:rsidR="003C38AC" w:rsidRPr="002F1B10" w:rsidRDefault="003E473A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2,178</w:t>
            </w:r>
          </w:p>
        </w:tc>
        <w:tc>
          <w:tcPr>
            <w:tcW w:w="148" w:type="pct"/>
            <w:shd w:val="clear" w:color="auto" w:fill="auto"/>
          </w:tcPr>
          <w:p w14:paraId="004C031B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7F1FDD79" w14:textId="338C56A8" w:rsidR="003C38AC" w:rsidRPr="009F4182" w:rsidRDefault="00812D39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41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2E09A6" w:rsidRPr="009F41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601F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F41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C38AC" w14:paraId="3470E773" w14:textId="77777777" w:rsidTr="002F1B10">
        <w:trPr>
          <w:tblHeader/>
        </w:trPr>
        <w:tc>
          <w:tcPr>
            <w:tcW w:w="3071" w:type="pct"/>
            <w:shd w:val="clear" w:color="auto" w:fill="auto"/>
          </w:tcPr>
          <w:p w14:paraId="5C5AF8DA" w14:textId="27F2C541" w:rsidR="003C38AC" w:rsidRPr="00C93A8F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3A8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90" w:type="pct"/>
            <w:shd w:val="clear" w:color="auto" w:fill="auto"/>
          </w:tcPr>
          <w:p w14:paraId="2909A9D9" w14:textId="3F0D22F2" w:rsidR="003C38AC" w:rsidRPr="00C93A8F" w:rsidRDefault="00812D39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  <w:r w:rsidR="00601FE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8" w:type="pct"/>
            <w:shd w:val="clear" w:color="auto" w:fill="auto"/>
          </w:tcPr>
          <w:p w14:paraId="72C5BDD3" w14:textId="77777777" w:rsidR="003C38AC" w:rsidRPr="002F1B10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2710393F" w14:textId="357F5811" w:rsidR="003C38AC" w:rsidRPr="009F4182" w:rsidRDefault="00812D39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41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(1,679)</w:t>
            </w:r>
          </w:p>
        </w:tc>
      </w:tr>
      <w:tr w:rsidR="003C38AC" w14:paraId="1463BAEC" w14:textId="77777777" w:rsidTr="00936458">
        <w:trPr>
          <w:tblHeader/>
        </w:trPr>
        <w:tc>
          <w:tcPr>
            <w:tcW w:w="3071" w:type="pct"/>
            <w:hideMark/>
          </w:tcPr>
          <w:p w14:paraId="4EE67514" w14:textId="77777777" w:rsidR="003C38AC" w:rsidRPr="00C93A8F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3A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66DA8" w14:textId="54B86B11" w:rsidR="003C38AC" w:rsidRPr="00C93A8F" w:rsidRDefault="003E473A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3,21</w:t>
            </w:r>
            <w:r w:rsidR="00601FE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</w:tcPr>
          <w:p w14:paraId="2F49CDBA" w14:textId="77777777" w:rsidR="003C38AC" w:rsidRDefault="003C38AC" w:rsidP="003C38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6309D" w14:textId="4DFB2541" w:rsidR="003C38AC" w:rsidRPr="009F4182" w:rsidRDefault="009F70CF" w:rsidP="003C38AC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F41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12D39" w:rsidRPr="009F41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</w:t>
            </w:r>
            <w:r w:rsidR="002E09A6" w:rsidRPr="009F41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Pr="009F41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789F1A49" w14:textId="77777777" w:rsidR="00AC7AE9" w:rsidRPr="00CB67E7" w:rsidRDefault="00AC7AE9" w:rsidP="00DD6D3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DE50530" w14:textId="4072E9A1" w:rsidR="00EE7657" w:rsidRPr="00451245" w:rsidRDefault="00EE7657" w:rsidP="0045124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1245">
        <w:rPr>
          <w:rFonts w:asciiTheme="majorBidi" w:hAnsiTheme="majorBidi" w:cstheme="majorBidi"/>
          <w:b/>
          <w:bCs/>
          <w:sz w:val="30"/>
          <w:szCs w:val="30"/>
          <w:cs/>
        </w:rPr>
        <w:t>ส่วนงาน</w:t>
      </w:r>
      <w:r w:rsidR="00E15423" w:rsidRPr="00451245">
        <w:rPr>
          <w:rFonts w:asciiTheme="majorBidi" w:hAnsiTheme="majorBidi" w:cstheme="majorBidi"/>
          <w:b/>
          <w:bCs/>
          <w:sz w:val="30"/>
          <w:szCs w:val="30"/>
          <w:cs/>
        </w:rPr>
        <w:t>ดำเนินงาน</w:t>
      </w:r>
      <w:r w:rsidR="000961F9" w:rsidRPr="00451245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3604EC50" w14:textId="77777777" w:rsidR="00E56364" w:rsidRPr="00D419A2" w:rsidRDefault="00E56364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</w:rPr>
      </w:pPr>
    </w:p>
    <w:p w14:paraId="75EA85C9" w14:textId="15448B06" w:rsidR="002C4507" w:rsidRPr="00451245" w:rsidRDefault="002C4507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</w:t>
      </w:r>
      <w:r w:rsidR="00B23A3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ที่รายงาน</w:t>
      </w:r>
    </w:p>
    <w:p w14:paraId="411B7039" w14:textId="77777777" w:rsidR="002C4507" w:rsidRPr="00D419A2" w:rsidRDefault="002C4507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</w:rPr>
      </w:pPr>
    </w:p>
    <w:p w14:paraId="54AD0C74" w14:textId="16791475" w:rsidR="00CC4941" w:rsidRDefault="00CC4941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ผู้บริหารเห็นว่า</w:t>
      </w:r>
      <w:r w:rsidR="00F6780E" w:rsidRPr="0045124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pacing w:val="-4"/>
          <w:sz w:val="30"/>
          <w:szCs w:val="30"/>
          <w:cs/>
        </w:rPr>
        <w:t>บริษัทดำเนินกิจการหลักในส่วนงานธุรกิจเดียว</w:t>
      </w:r>
      <w:r w:rsidRPr="00451245">
        <w:rPr>
          <w:rFonts w:asciiTheme="majorBidi" w:hAnsiTheme="majorBidi" w:cstheme="majorBidi"/>
          <w:spacing w:val="-6"/>
          <w:sz w:val="30"/>
          <w:szCs w:val="30"/>
          <w:cs/>
        </w:rPr>
        <w:t>คือ ธุรกิจเครื่องดื่ม ดังนั้นฝ่ายบริหารจึง</w:t>
      </w:r>
      <w:r w:rsidRPr="00451245">
        <w:rPr>
          <w:rFonts w:asciiTheme="majorBidi" w:hAnsiTheme="majorBidi" w:cstheme="majorBidi"/>
          <w:sz w:val="30"/>
          <w:szCs w:val="30"/>
          <w:cs/>
        </w:rPr>
        <w:t>พิจารณาว่า</w:t>
      </w:r>
      <w:r w:rsidR="00F6780E" w:rsidRPr="00451245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51245">
        <w:rPr>
          <w:rFonts w:asciiTheme="majorBidi" w:hAnsiTheme="majorBidi" w:cstheme="majorBidi"/>
          <w:sz w:val="30"/>
          <w:szCs w:val="30"/>
          <w:cs/>
        </w:rPr>
        <w:t>บริษัทมีส่วนงานที่รายงานเพียงส่วนงานเดียว</w:t>
      </w:r>
    </w:p>
    <w:p w14:paraId="3E128659" w14:textId="77777777" w:rsidR="004E0DB3" w:rsidRPr="004E0DB3" w:rsidRDefault="004E0DB3" w:rsidP="004E0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68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14:paraId="0DC39E80" w14:textId="77777777" w:rsidR="00396A2A" w:rsidRPr="00451245" w:rsidRDefault="00994CDC" w:rsidP="0045124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ข้อมูลเกี่ยวกับ</w:t>
      </w:r>
      <w:r w:rsidR="00396A2A" w:rsidRPr="0045124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24A45E9B" w14:textId="77777777" w:rsidR="00396A2A" w:rsidRPr="00D419A2" w:rsidRDefault="00396A2A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  <w:lang w:val="en-US"/>
        </w:rPr>
      </w:pPr>
    </w:p>
    <w:p w14:paraId="50CE2C6F" w14:textId="77777777" w:rsidR="00E32AAF" w:rsidRPr="00451245" w:rsidRDefault="00E32AAF" w:rsidP="00451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1245">
        <w:rPr>
          <w:rFonts w:asciiTheme="majorBidi" w:hAnsiTheme="majorBidi" w:cstheme="majorBidi"/>
          <w:sz w:val="30"/>
          <w:szCs w:val="30"/>
          <w:cs/>
        </w:rPr>
        <w:t>ในการนำเสนอข้อมูลทางการเงินจำแนกตามเขตภูมิศาสตร์นั้น รายได้จะจำแนกโดยใช้สถานที่ตั้งของลูกค้า</w:t>
      </w:r>
    </w:p>
    <w:p w14:paraId="108B8D25" w14:textId="77777777" w:rsidR="0063381F" w:rsidRPr="00D419A2" w:rsidRDefault="0063381F" w:rsidP="004E0DB3">
      <w:pPr>
        <w:pStyle w:val="BodyText2"/>
        <w:tabs>
          <w:tab w:val="left" w:pos="540"/>
        </w:tabs>
        <w:spacing w:line="168" w:lineRule="auto"/>
        <w:ind w:left="547" w:firstLine="0"/>
        <w:jc w:val="thaiDistribute"/>
        <w:rPr>
          <w:rFonts w:asciiTheme="majorBidi" w:hAnsiTheme="majorBidi" w:cstheme="majorBidi"/>
        </w:rPr>
      </w:pPr>
    </w:p>
    <w:p w14:paraId="07DE260A" w14:textId="402641A1" w:rsidR="00120366" w:rsidRDefault="00120366" w:rsidP="0012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154E">
        <w:rPr>
          <w:rFonts w:ascii="Angsana New" w:hAnsi="Angsana New" w:cs="Angsana New"/>
          <w:sz w:val="30"/>
          <w:szCs w:val="30"/>
          <w:cs/>
        </w:rPr>
        <w:t>รายได้</w:t>
      </w:r>
      <w:r w:rsidRPr="00B9154E">
        <w:rPr>
          <w:rFonts w:ascii="Angsana New" w:hAnsi="Angsana New" w:cs="Angsana New" w:hint="cs"/>
          <w:sz w:val="30"/>
          <w:szCs w:val="30"/>
          <w:cs/>
        </w:rPr>
        <w:t>จำแนกตาม</w:t>
      </w:r>
      <w:r w:rsidRPr="00B9154E">
        <w:rPr>
          <w:rFonts w:ascii="Angsana New" w:hAnsi="Angsana New" w:cs="Angsana New"/>
          <w:sz w:val="30"/>
          <w:szCs w:val="30"/>
          <w:cs/>
        </w:rPr>
        <w:t>เขตภูมิศาสตร์</w:t>
      </w:r>
      <w:r w:rsidRPr="00B9154E">
        <w:rPr>
          <w:rFonts w:ascii="Angsana New" w:hAnsi="Angsana New" w:cs="Angsana New" w:hint="cs"/>
          <w:sz w:val="30"/>
          <w:szCs w:val="30"/>
          <w:cs/>
        </w:rPr>
        <w:t>หลักและจังหวะเวลาในการรับรู้รายได้</w:t>
      </w:r>
      <w:r w:rsidRPr="00B9154E">
        <w:rPr>
          <w:rFonts w:ascii="Angsana New" w:hAnsi="Angsana New" w:cs="Angsana New"/>
          <w:sz w:val="30"/>
          <w:szCs w:val="30"/>
          <w:cs/>
        </w:rPr>
        <w:t>ของกลุ่มบริษัท</w:t>
      </w:r>
      <w:r w:rsidRPr="00B9154E">
        <w:rPr>
          <w:rFonts w:ascii="Angsana New" w:hAnsi="Angsana New" w:cs="Angsana New" w:hint="cs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B9154E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B915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02C38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 w:rsidRPr="00B9154E">
        <w:rPr>
          <w:rFonts w:ascii="Angsana New" w:hAnsi="Angsana New" w:cs="Angsana New"/>
          <w:sz w:val="30"/>
          <w:szCs w:val="30"/>
        </w:rPr>
        <w:t xml:space="preserve"> 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02C38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B9154E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14:paraId="70660CF2" w14:textId="77777777" w:rsidR="00120366" w:rsidRPr="00120366" w:rsidRDefault="00120366" w:rsidP="0012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73"/>
        <w:gridCol w:w="270"/>
        <w:gridCol w:w="1170"/>
        <w:gridCol w:w="270"/>
        <w:gridCol w:w="1123"/>
        <w:gridCol w:w="270"/>
        <w:gridCol w:w="1127"/>
      </w:tblGrid>
      <w:tr w:rsidR="00120366" w:rsidRPr="0046749D" w14:paraId="60C0D738" w14:textId="77777777" w:rsidTr="00780DA2">
        <w:tc>
          <w:tcPr>
            <w:tcW w:w="3777" w:type="dxa"/>
          </w:tcPr>
          <w:p w14:paraId="160B8C6A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54167295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36A12E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6D266DC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0366" w:rsidRPr="005C7F0F" w14:paraId="24F852BB" w14:textId="77777777" w:rsidTr="00780DA2">
        <w:tc>
          <w:tcPr>
            <w:tcW w:w="3777" w:type="dxa"/>
          </w:tcPr>
          <w:p w14:paraId="610D5C41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65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3" w:type="dxa"/>
          </w:tcPr>
          <w:p w14:paraId="58990C71" w14:textId="0D124111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27F3B4C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1289D4" w14:textId="6E397166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03E8533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2988D7AF" w14:textId="68CB5E61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1C72C9E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1076D48" w14:textId="17FA7A10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20366" w:rsidRPr="005C7F0F" w14:paraId="33BE7BD1" w14:textId="77777777" w:rsidTr="00780DA2">
        <w:tc>
          <w:tcPr>
            <w:tcW w:w="3777" w:type="dxa"/>
          </w:tcPr>
          <w:p w14:paraId="658A85CE" w14:textId="77777777" w:rsidR="00120366" w:rsidRPr="0086559C" w:rsidRDefault="00120366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0E3C20AE" w14:textId="77777777" w:rsidR="00120366" w:rsidRPr="0086559C" w:rsidRDefault="00120366" w:rsidP="00780D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655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32A41" w:rsidRPr="005C7F0F" w14:paraId="1CBE36AE" w14:textId="77777777" w:rsidTr="00780DA2">
        <w:tc>
          <w:tcPr>
            <w:tcW w:w="3777" w:type="dxa"/>
          </w:tcPr>
          <w:p w14:paraId="2DA0DB24" w14:textId="77777777" w:rsidR="00932A41" w:rsidRPr="0086559C" w:rsidRDefault="00932A41" w:rsidP="00932A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3" w:type="dxa"/>
          </w:tcPr>
          <w:p w14:paraId="0F03C23B" w14:textId="23C96620" w:rsidR="00932A41" w:rsidRPr="0086559C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1,308,664</w:t>
            </w:r>
          </w:p>
        </w:tc>
        <w:tc>
          <w:tcPr>
            <w:tcW w:w="270" w:type="dxa"/>
          </w:tcPr>
          <w:p w14:paraId="1E3F1638" w14:textId="77777777" w:rsidR="00932A41" w:rsidRPr="0086559C" w:rsidRDefault="00932A41" w:rsidP="00932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43270" w14:textId="41B2908C" w:rsidR="00932A41" w:rsidRPr="0086559C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1,114,180</w:t>
            </w:r>
          </w:p>
        </w:tc>
        <w:tc>
          <w:tcPr>
            <w:tcW w:w="270" w:type="dxa"/>
          </w:tcPr>
          <w:p w14:paraId="544FF98F" w14:textId="77777777" w:rsidR="00932A41" w:rsidRPr="0086559C" w:rsidRDefault="00932A41" w:rsidP="00932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</w:tcPr>
          <w:p w14:paraId="1B25BAFE" w14:textId="6B88D5E6" w:rsidR="00932A41" w:rsidRPr="0086559C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1,308,664</w:t>
            </w:r>
          </w:p>
        </w:tc>
        <w:tc>
          <w:tcPr>
            <w:tcW w:w="270" w:type="dxa"/>
          </w:tcPr>
          <w:p w14:paraId="11836629" w14:textId="77777777" w:rsidR="00932A41" w:rsidRPr="0086559C" w:rsidRDefault="00932A41" w:rsidP="00932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</w:tcPr>
          <w:p w14:paraId="78F2FC19" w14:textId="5417C45E" w:rsidR="00932A41" w:rsidRPr="0086559C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1,113,884</w:t>
            </w:r>
          </w:p>
        </w:tc>
      </w:tr>
      <w:tr w:rsidR="00C875DB" w:rsidRPr="005C7F0F" w14:paraId="25CF18CA" w14:textId="77777777" w:rsidTr="00780DA2">
        <w:tc>
          <w:tcPr>
            <w:tcW w:w="3777" w:type="dxa"/>
          </w:tcPr>
          <w:p w14:paraId="484484C1" w14:textId="77777777" w:rsidR="00C875DB" w:rsidRPr="0086559C" w:rsidRDefault="00C875DB" w:rsidP="00C8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7A5CE43" w14:textId="56FF994B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133,68</w:t>
            </w:r>
            <w:r w:rsidR="00B709D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EE69443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2C9D2" w14:textId="53C90B94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173,602</w:t>
            </w:r>
          </w:p>
        </w:tc>
        <w:tc>
          <w:tcPr>
            <w:tcW w:w="270" w:type="dxa"/>
          </w:tcPr>
          <w:p w14:paraId="27956451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293647FA" w14:textId="14511353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133,68</w:t>
            </w:r>
            <w:r w:rsidR="00B709D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73FF6A" w14:textId="77777777" w:rsidR="00C875DB" w:rsidRPr="0086559C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71A44D2" w14:textId="422E6E72" w:rsidR="00C875DB" w:rsidRPr="0086559C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173,602</w:t>
            </w:r>
          </w:p>
        </w:tc>
      </w:tr>
      <w:tr w:rsidR="00C875DB" w:rsidRPr="005C7F0F" w14:paraId="25CCCD2B" w14:textId="77777777" w:rsidTr="00780DA2">
        <w:tc>
          <w:tcPr>
            <w:tcW w:w="3777" w:type="dxa"/>
          </w:tcPr>
          <w:p w14:paraId="14F6B176" w14:textId="77777777" w:rsidR="00C875DB" w:rsidRPr="0086559C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702B88F" w14:textId="2E0F16A6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 w:rsidR="00B709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1E6F24BC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E11185" w14:textId="18BD0D7F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1,287,782</w:t>
            </w:r>
          </w:p>
        </w:tc>
        <w:tc>
          <w:tcPr>
            <w:tcW w:w="270" w:type="dxa"/>
          </w:tcPr>
          <w:p w14:paraId="5D69F142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445957EE" w14:textId="41D44423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 w:rsidR="00B709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28F0EF7" w14:textId="77777777" w:rsidR="00C875DB" w:rsidRPr="0086559C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353DFAD7" w14:textId="33859E08" w:rsidR="00C875DB" w:rsidRPr="0086559C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1,287,486</w:t>
            </w:r>
          </w:p>
        </w:tc>
      </w:tr>
      <w:tr w:rsidR="00932A41" w:rsidRPr="005C7F0F" w14:paraId="5F08388E" w14:textId="77777777" w:rsidTr="00780DA2">
        <w:tc>
          <w:tcPr>
            <w:tcW w:w="3777" w:type="dxa"/>
          </w:tcPr>
          <w:p w14:paraId="3CE7B3E7" w14:textId="77777777" w:rsidR="00932A41" w:rsidRPr="0086559C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</w:tcPr>
          <w:p w14:paraId="1FED711F" w14:textId="77777777" w:rsidR="00932A41" w:rsidRPr="00314B6A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981AF" w14:textId="77777777" w:rsidR="00932A41" w:rsidRPr="00314B6A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910518" w14:textId="77777777" w:rsidR="00932A41" w:rsidRPr="00314B6A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D4090" w14:textId="77777777" w:rsidR="00932A41" w:rsidRPr="00314B6A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</w:tcPr>
          <w:p w14:paraId="72229BCB" w14:textId="77777777" w:rsidR="00932A41" w:rsidRPr="00314B6A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F9F87" w14:textId="77777777" w:rsidR="00932A41" w:rsidRPr="0086559C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657BD5C" w14:textId="77777777" w:rsidR="00932A41" w:rsidRPr="0086559C" w:rsidRDefault="00932A41" w:rsidP="00932A41">
            <w:pPr>
              <w:pStyle w:val="BodyText2"/>
              <w:tabs>
                <w:tab w:val="left" w:pos="540"/>
              </w:tabs>
              <w:spacing w:line="260" w:lineRule="atLeast"/>
              <w:ind w:left="547" w:firstLine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FED" w:rsidRPr="0046749D" w14:paraId="2EFA1D22" w14:textId="77777777" w:rsidTr="00590D78">
        <w:tc>
          <w:tcPr>
            <w:tcW w:w="3777" w:type="dxa"/>
          </w:tcPr>
          <w:p w14:paraId="7D83C151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3"/>
          </w:tcPr>
          <w:p w14:paraId="429C2D99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8E1315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17EF7EC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FED" w:rsidRPr="005C7F0F" w14:paraId="43CCA249" w14:textId="77777777" w:rsidTr="00590D78">
        <w:tc>
          <w:tcPr>
            <w:tcW w:w="3777" w:type="dxa"/>
          </w:tcPr>
          <w:p w14:paraId="4C3C79B1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655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865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3" w:type="dxa"/>
          </w:tcPr>
          <w:p w14:paraId="47155B0F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9532D89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06A781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554C552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3" w:type="dxa"/>
          </w:tcPr>
          <w:p w14:paraId="6022C33D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0A8DCF1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930E4F6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01FED" w:rsidRPr="005C7F0F" w14:paraId="266CDA17" w14:textId="77777777" w:rsidTr="00590D78">
        <w:tc>
          <w:tcPr>
            <w:tcW w:w="3777" w:type="dxa"/>
          </w:tcPr>
          <w:p w14:paraId="1C7A9A19" w14:textId="77777777" w:rsidR="00601FED" w:rsidRPr="0086559C" w:rsidRDefault="00601FED" w:rsidP="00590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3" w:type="dxa"/>
            <w:gridSpan w:val="7"/>
          </w:tcPr>
          <w:p w14:paraId="267660D0" w14:textId="77777777" w:rsidR="00601FED" w:rsidRPr="0086559C" w:rsidRDefault="00601FED" w:rsidP="00590D7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655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655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32A41" w:rsidRPr="005C7F0F" w14:paraId="582B8B57" w14:textId="77777777" w:rsidTr="00780DA2">
        <w:tc>
          <w:tcPr>
            <w:tcW w:w="3777" w:type="dxa"/>
          </w:tcPr>
          <w:p w14:paraId="596E7A06" w14:textId="77777777" w:rsidR="00932A41" w:rsidRPr="0086559C" w:rsidRDefault="00932A41" w:rsidP="00932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3" w:type="dxa"/>
          </w:tcPr>
          <w:p w14:paraId="7E4C1B3B" w14:textId="77777777" w:rsidR="00932A41" w:rsidRPr="00314B6A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AB95" w14:textId="77777777" w:rsidR="00932A41" w:rsidRPr="00314B6A" w:rsidRDefault="00932A41" w:rsidP="00932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6C446D" w14:textId="77777777" w:rsidR="00932A41" w:rsidRPr="00314B6A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89E682" w14:textId="77777777" w:rsidR="00932A41" w:rsidRPr="00314B6A" w:rsidRDefault="00932A41" w:rsidP="00932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</w:tcPr>
          <w:p w14:paraId="305CEC0F" w14:textId="77777777" w:rsidR="00932A41" w:rsidRPr="00314B6A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8C553" w14:textId="77777777" w:rsidR="00932A41" w:rsidRPr="0086559C" w:rsidRDefault="00932A41" w:rsidP="00932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</w:tcPr>
          <w:p w14:paraId="5217051A" w14:textId="77777777" w:rsidR="00932A41" w:rsidRPr="0086559C" w:rsidRDefault="00932A41" w:rsidP="00932A4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75DB" w:rsidRPr="005C7F0F" w14:paraId="738DD2D5" w14:textId="77777777" w:rsidTr="00780DA2">
        <w:tc>
          <w:tcPr>
            <w:tcW w:w="3777" w:type="dxa"/>
          </w:tcPr>
          <w:p w14:paraId="198D5ABB" w14:textId="77777777" w:rsidR="00C875DB" w:rsidRPr="0086559C" w:rsidRDefault="00C875DB" w:rsidP="00C875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center" w:pos="2668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86559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6559C">
              <w:rPr>
                <w:rFonts w:ascii="Angsana New" w:hAnsi="Angsana New" w:cs="Angsana New" w:hint="cs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EDE6E68" w14:textId="6A201499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1,442,3</w:t>
            </w:r>
            <w:r w:rsidR="00B709D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163E67A5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1AF2F0" w14:textId="5DA93A61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1,287,782</w:t>
            </w:r>
          </w:p>
        </w:tc>
        <w:tc>
          <w:tcPr>
            <w:tcW w:w="270" w:type="dxa"/>
          </w:tcPr>
          <w:p w14:paraId="6BE6E4C2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3E2E52F" w14:textId="7E36E98F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sz w:val="30"/>
                <w:szCs w:val="30"/>
              </w:rPr>
              <w:t>1,442,3</w:t>
            </w:r>
            <w:r w:rsidR="00B709D5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27EF58C" w14:textId="77777777" w:rsidR="00C875DB" w:rsidRPr="0086559C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B9EBB8C" w14:textId="7EDA6F3B" w:rsidR="00C875DB" w:rsidRPr="0086559C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sz w:val="30"/>
                <w:szCs w:val="30"/>
              </w:rPr>
              <w:t>1,287,486</w:t>
            </w:r>
          </w:p>
        </w:tc>
      </w:tr>
      <w:tr w:rsidR="00C875DB" w:rsidRPr="005C7F0F" w14:paraId="201B700E" w14:textId="77777777" w:rsidTr="00780DA2">
        <w:tc>
          <w:tcPr>
            <w:tcW w:w="3777" w:type="dxa"/>
          </w:tcPr>
          <w:p w14:paraId="22DE3895" w14:textId="77777777" w:rsidR="00C875DB" w:rsidRPr="0086559C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55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22D61B4" w14:textId="41DF8B4F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 w:rsidR="00B709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20A0B5C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62A183" w14:textId="44B5CE51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1,287,782</w:t>
            </w:r>
          </w:p>
        </w:tc>
        <w:tc>
          <w:tcPr>
            <w:tcW w:w="270" w:type="dxa"/>
          </w:tcPr>
          <w:p w14:paraId="00DAF74F" w14:textId="77777777" w:rsidR="00C875DB" w:rsidRPr="00314B6A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B4E4792" w14:textId="12E67D41" w:rsidR="00C875DB" w:rsidRPr="00314B6A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B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1,442,3</w:t>
            </w:r>
            <w:r w:rsidR="00B709D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351C9CE2" w14:textId="77777777" w:rsidR="00C875DB" w:rsidRPr="0086559C" w:rsidRDefault="00C875DB" w:rsidP="00C87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5BB5E3F" w14:textId="5CFCD1C6" w:rsidR="00C875DB" w:rsidRPr="0086559C" w:rsidRDefault="00C875DB" w:rsidP="00C875D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559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1,287,486</w:t>
            </w:r>
          </w:p>
        </w:tc>
      </w:tr>
    </w:tbl>
    <w:p w14:paraId="2DC55F1A" w14:textId="77777777" w:rsidR="00120366" w:rsidRDefault="00120366" w:rsidP="00270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50AF9" w14:textId="3E90D4C6" w:rsidR="00396A2A" w:rsidRPr="0046749D" w:rsidRDefault="00396A2A" w:rsidP="003A1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B354D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6D02BF7B" w14:textId="77777777" w:rsidR="00396A2A" w:rsidRPr="00BE21DC" w:rsidRDefault="00396A2A" w:rsidP="00396A2A">
      <w:pPr>
        <w:pStyle w:val="BodyText2"/>
        <w:tabs>
          <w:tab w:val="left" w:pos="540"/>
        </w:tabs>
        <w:spacing w:line="260" w:lineRule="atLeast"/>
        <w:ind w:left="547" w:firstLine="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223BBA0E" w14:textId="0BDD3281" w:rsidR="006B354D" w:rsidRDefault="00120366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x-none"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บริษัทมีรายได้จากลูกค้ารายหนึ่งของกลุ่มบริษัทและบริษัทสำหรับงวดสามเดือนสิ้นสุดวันที่ </w:t>
      </w:r>
      <w:r w:rsidRPr="00302C38">
        <w:rPr>
          <w:rFonts w:ascii="Angsana New" w:hAnsi="Angsana New" w:cs="Angsana New" w:hint="cs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02C38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ในงบการเงินรวมและงบการเงินเฉพาะกิจการเป็นจำนวนเงินประมาณ </w:t>
      </w:r>
      <w:r w:rsidR="00A357AF">
        <w:rPr>
          <w:rFonts w:ascii="Angsana New" w:hAnsi="Angsana New" w:cs="Angsana New"/>
          <w:sz w:val="30"/>
          <w:szCs w:val="30"/>
        </w:rPr>
        <w:t>1,</w:t>
      </w:r>
      <w:r w:rsidR="00DB2F7D">
        <w:rPr>
          <w:rFonts w:ascii="Angsana New" w:hAnsi="Angsana New" w:cs="Angsana New"/>
          <w:sz w:val="30"/>
          <w:szCs w:val="30"/>
        </w:rPr>
        <w:t>199.6</w:t>
      </w:r>
      <w:r w:rsidR="00A357A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A357AF">
        <w:rPr>
          <w:rFonts w:ascii="Angsana New" w:hAnsi="Angsana New" w:cs="Angsana New"/>
          <w:sz w:val="30"/>
          <w:szCs w:val="30"/>
        </w:rPr>
        <w:t xml:space="preserve"> 1</w:t>
      </w:r>
      <w:r w:rsidR="00DB2F7D">
        <w:rPr>
          <w:rFonts w:ascii="Angsana New" w:hAnsi="Angsana New" w:cs="Angsana New"/>
          <w:sz w:val="30"/>
          <w:szCs w:val="30"/>
        </w:rPr>
        <w:t>,199.6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>
        <w:rPr>
          <w:rFonts w:ascii="Angsana New" w:hAnsi="Angsana New" w:cs="Angsana New" w:hint="cs"/>
          <w:i/>
          <w:iCs/>
          <w:sz w:val="30"/>
          <w:szCs w:val="30"/>
        </w:rPr>
        <w:t>(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สำหรับงวดสามเดือนสิ้นสุดวันที่ </w:t>
      </w:r>
      <w:r w:rsidRPr="00302C38">
        <w:rPr>
          <w:rFonts w:ascii="Angsana New" w:hAnsi="Angsana New" w:cs="Angsana New" w:hint="cs"/>
          <w:i/>
          <w:iCs/>
          <w:sz w:val="30"/>
          <w:szCs w:val="30"/>
        </w:rPr>
        <w:t>31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มีนาคม </w:t>
      </w:r>
      <w:r w:rsidRPr="00302C38">
        <w:rPr>
          <w:rFonts w:ascii="Angsana New" w:hAnsi="Angsana New" w:cs="Angsana New" w:hint="cs"/>
          <w:i/>
          <w:iCs/>
          <w:sz w:val="30"/>
          <w:szCs w:val="30"/>
        </w:rPr>
        <w:t>256</w:t>
      </w:r>
      <w:r>
        <w:rPr>
          <w:rFonts w:ascii="Angsana New" w:hAnsi="Angsana New" w:cs="Angsana New"/>
          <w:i/>
          <w:iCs/>
          <w:sz w:val="30"/>
          <w:szCs w:val="30"/>
        </w:rPr>
        <w:t>4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ในงบการเงินรวมและงบการเงินเฉพาะกิจการเป็นจำนวนเงิน</w:t>
      </w:r>
      <w:r w:rsidRPr="00120366">
        <w:rPr>
          <w:rFonts w:ascii="Angsana New" w:hAnsi="Angsana New" w:cs="Angsana New" w:hint="cs"/>
          <w:i/>
          <w:iCs/>
          <w:sz w:val="30"/>
          <w:szCs w:val="30"/>
          <w:cs/>
        </w:rPr>
        <w:t>ประมาณ</w:t>
      </w:r>
      <w:r w:rsidRPr="00120366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120366">
        <w:rPr>
          <w:rFonts w:ascii="Angsana New" w:hAnsi="Angsana New" w:cs="Angsana New"/>
          <w:i/>
          <w:iCs/>
          <w:sz w:val="30"/>
          <w:szCs w:val="30"/>
        </w:rPr>
        <w:t xml:space="preserve">1,025.9 </w:t>
      </w:r>
      <w:r w:rsidRPr="00120366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และ</w:t>
      </w:r>
      <w:r w:rsidRPr="00120366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Pr="00120366">
        <w:rPr>
          <w:rFonts w:ascii="Angsana New" w:hAnsi="Angsana New" w:cs="Angsana New"/>
          <w:i/>
          <w:iCs/>
          <w:sz w:val="30"/>
          <w:szCs w:val="30"/>
        </w:rPr>
        <w:t>1,025.9</w:t>
      </w:r>
      <w:r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ตามลำดับ)</w:t>
      </w:r>
      <w:r>
        <w:rPr>
          <w:rFonts w:ascii="Angsana New" w:hAnsi="Angsana New" w:cs="Angsana New" w:hint="cs"/>
          <w:sz w:val="30"/>
          <w:szCs w:val="30"/>
          <w:cs/>
        </w:rPr>
        <w:t xml:space="preserve"> จากรายได้รวมของกลุ่มบริษัทและบริษัท</w:t>
      </w:r>
    </w:p>
    <w:p w14:paraId="0CED4058" w14:textId="77777777" w:rsidR="003A1279" w:rsidRDefault="003A1279" w:rsidP="006B354D">
      <w:pPr>
        <w:tabs>
          <w:tab w:val="clear" w:pos="227"/>
          <w:tab w:val="clear" w:pos="454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D50A7A" w14:textId="0D5198C3" w:rsidR="00F24F74" w:rsidRPr="004343F6" w:rsidRDefault="0036747C" w:rsidP="007F14C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6C3F28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</w:t>
      </w:r>
      <w:r w:rsidRPr="004343F6">
        <w:rPr>
          <w:rFonts w:ascii="Angsana New" w:hAnsi="Angsana New" w:cs="Angsana New" w:hint="cs"/>
          <w:b/>
          <w:bCs/>
          <w:sz w:val="30"/>
          <w:szCs w:val="30"/>
          <w:cs/>
        </w:rPr>
        <w:t>ทางการเงิน</w:t>
      </w:r>
    </w:p>
    <w:p w14:paraId="591D29C2" w14:textId="06751A99" w:rsidR="00453AB5" w:rsidRDefault="00453AB5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58A02DF" w14:textId="46609339" w:rsidR="007F14C5" w:rsidRDefault="007F14C5" w:rsidP="007F14C5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C5E8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1FCBD50" w14:textId="2250337B" w:rsidR="007F14C5" w:rsidRDefault="007F14C5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26B7DF" w14:textId="64F09B92" w:rsidR="008E7801" w:rsidRDefault="008E7801" w:rsidP="00A01C04">
      <w:pPr>
        <w:pStyle w:val="BodyText2"/>
        <w:tabs>
          <w:tab w:val="left" w:pos="540"/>
          <w:tab w:val="left" w:pos="630"/>
        </w:tabs>
        <w:spacing w:line="260" w:lineRule="atLeast"/>
        <w:ind w:left="540" w:right="-25" w:firstLine="0"/>
        <w:jc w:val="thaiDistribute"/>
        <w:rPr>
          <w:rFonts w:ascii="Angsana New" w:hAnsi="Angsana New"/>
          <w:spacing w:val="-6"/>
          <w:sz w:val="30"/>
          <w:szCs w:val="30"/>
        </w:rPr>
      </w:pPr>
      <w:r w:rsidRPr="00F217F4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</w:t>
      </w:r>
      <w:r w:rsidR="00F217F4">
        <w:rPr>
          <w:rFonts w:ascii="Angsana New" w:hAnsi="Angsana New" w:hint="cs"/>
          <w:sz w:val="30"/>
          <w:szCs w:val="30"/>
          <w:cs/>
        </w:rPr>
        <w:t xml:space="preserve"> </w:t>
      </w:r>
      <w:r w:rsidRPr="00F217F4">
        <w:rPr>
          <w:rFonts w:ascii="Angsana New" w:hAnsi="Angsana New"/>
          <w:sz w:val="30"/>
          <w:szCs w:val="30"/>
          <w:cs/>
        </w:rPr>
        <w:t>แต่ไม่รวมถึง</w:t>
      </w:r>
      <w:r w:rsidRPr="008E7801">
        <w:rPr>
          <w:rFonts w:ascii="Angsana New" w:hAnsi="Angsana New"/>
          <w:spacing w:val="-6"/>
          <w:sz w:val="30"/>
          <w:szCs w:val="30"/>
          <w:cs/>
        </w:rPr>
        <w:t>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A7787E" w14:textId="77777777" w:rsidR="0051386F" w:rsidRPr="008E7801" w:rsidRDefault="0051386F" w:rsidP="00AA03E3">
      <w:pPr>
        <w:pStyle w:val="BodyText2"/>
        <w:tabs>
          <w:tab w:val="left" w:pos="540"/>
        </w:tabs>
        <w:spacing w:line="260" w:lineRule="atLeast"/>
        <w:ind w:left="540" w:right="-25" w:firstLine="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6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990"/>
        <w:gridCol w:w="180"/>
        <w:gridCol w:w="270"/>
        <w:gridCol w:w="1530"/>
        <w:gridCol w:w="270"/>
        <w:gridCol w:w="990"/>
        <w:gridCol w:w="270"/>
        <w:gridCol w:w="1170"/>
        <w:gridCol w:w="270"/>
        <w:gridCol w:w="1144"/>
      </w:tblGrid>
      <w:tr w:rsidR="00F63D23" w:rsidRPr="00F63D23" w14:paraId="51681C6D" w14:textId="77777777" w:rsidTr="00F63D23">
        <w:trPr>
          <w:trHeight w:val="261"/>
          <w:tblHeader/>
        </w:trPr>
        <w:tc>
          <w:tcPr>
            <w:tcW w:w="2340" w:type="dxa"/>
            <w:vAlign w:val="bottom"/>
          </w:tcPr>
          <w:p w14:paraId="2FACCA4F" w14:textId="77777777" w:rsidR="00F63D23" w:rsidRPr="00F63D23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171061E" w14:textId="77777777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990" w:type="dxa"/>
          </w:tcPr>
          <w:p w14:paraId="16456219" w14:textId="77777777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094" w:type="dxa"/>
            <w:gridSpan w:val="9"/>
            <w:vAlign w:val="bottom"/>
          </w:tcPr>
          <w:p w14:paraId="12DA07C0" w14:textId="01EDAE53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63D2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 xml:space="preserve">งบการเงินรวม </w:t>
            </w:r>
            <w:r w:rsidRPr="00F63D2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lang w:eastAsia="en-GB"/>
              </w:rPr>
              <w:t xml:space="preserve">/ </w:t>
            </w:r>
            <w:r w:rsidRPr="00F63D23">
              <w:rPr>
                <w:rFonts w:asciiTheme="majorBidi" w:eastAsia="AngsanaNew" w:hAnsiTheme="majorBidi" w:cstheme="majorBidi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F63D23" w:rsidRPr="00F63D23" w14:paraId="3FD9EA87" w14:textId="77777777" w:rsidTr="00962570">
        <w:trPr>
          <w:trHeight w:val="261"/>
          <w:tblHeader/>
        </w:trPr>
        <w:tc>
          <w:tcPr>
            <w:tcW w:w="2340" w:type="dxa"/>
            <w:vAlign w:val="bottom"/>
          </w:tcPr>
          <w:p w14:paraId="22176CF9" w14:textId="77777777" w:rsidR="00F63D23" w:rsidRPr="00F63D23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36A79DEF" w14:textId="67DE59AC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63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4114" w:type="dxa"/>
            <w:gridSpan w:val="6"/>
            <w:vAlign w:val="bottom"/>
          </w:tcPr>
          <w:p w14:paraId="46016DB1" w14:textId="7ED1188C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63D2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63D23" w:rsidRPr="00F63D23" w14:paraId="070F518F" w14:textId="77777777" w:rsidTr="00F63D23">
        <w:trPr>
          <w:trHeight w:val="261"/>
          <w:tblHeader/>
        </w:trPr>
        <w:tc>
          <w:tcPr>
            <w:tcW w:w="2340" w:type="dxa"/>
            <w:vAlign w:val="bottom"/>
            <w:hideMark/>
          </w:tcPr>
          <w:p w14:paraId="260724F8" w14:textId="7CEBEC97" w:rsidR="00F63D23" w:rsidRPr="00F63D23" w:rsidRDefault="00F63D23" w:rsidP="00D13196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14:paraId="7B221575" w14:textId="77777777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617A184" w14:textId="77777777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190FFF5" w14:textId="77456170" w:rsidR="00F63D23" w:rsidRPr="00F63D23" w:rsidRDefault="00F63D23" w:rsidP="00F63D23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E152F23" w14:textId="77777777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6423A88" w14:textId="5762A307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63D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3D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59E21C3" w14:textId="4DD8EE7E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7E822435" w14:textId="28DA563A" w:rsidR="00F63D23" w:rsidRPr="00F63D23" w:rsidRDefault="00F63D23" w:rsidP="00D13196">
            <w:pPr>
              <w:pStyle w:val="acctfourfigures"/>
              <w:tabs>
                <w:tab w:val="left" w:pos="9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63D2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63D2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61B3F472" w14:textId="77777777" w:rsidR="00F63D23" w:rsidRPr="00F63D23" w:rsidRDefault="00F63D23" w:rsidP="00D13196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  <w:hideMark/>
          </w:tcPr>
          <w:p w14:paraId="4FB5A888" w14:textId="77777777" w:rsidR="00F63D23" w:rsidRPr="00F63D23" w:rsidRDefault="00F63D23" w:rsidP="00D1319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63D23" w:rsidRPr="00F63D23" w14:paraId="5B2326E3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71B8A0DB" w14:textId="77777777" w:rsidR="00F63D23" w:rsidRPr="00F63D23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1DE4267" w14:textId="77777777" w:rsidR="00F63D23" w:rsidRPr="00F63D23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86800FB" w14:textId="77777777" w:rsidR="00F63D23" w:rsidRPr="00F63D23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6094" w:type="dxa"/>
            <w:gridSpan w:val="9"/>
            <w:vAlign w:val="bottom"/>
          </w:tcPr>
          <w:p w14:paraId="3B2A26E6" w14:textId="0DBE4BA0" w:rsidR="00F63D23" w:rsidRPr="00F63D23" w:rsidRDefault="00F63D23" w:rsidP="00AA6A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63D23" w:rsidRPr="00F63D23" w14:paraId="62C24F5E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6E97AA6E" w14:textId="7220F4A3" w:rsidR="00F63D23" w:rsidRPr="00F63D23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63D2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440" w:type="dxa"/>
            <w:gridSpan w:val="3"/>
            <w:vAlign w:val="bottom"/>
          </w:tcPr>
          <w:p w14:paraId="4B72213E" w14:textId="77777777" w:rsidR="00F63D23" w:rsidRPr="00F63D23" w:rsidRDefault="00F63D23" w:rsidP="00D131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6CDAD2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D1860D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7214EC" w14:textId="28FA7E71" w:rsidR="00F63D23" w:rsidRPr="00F63D23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9993ED" w14:textId="77777777" w:rsidR="00F63D23" w:rsidRPr="00F63D23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9CCBE0B" w14:textId="77777777" w:rsidR="00F63D23" w:rsidRPr="00F63D23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EA388C1" w14:textId="77777777" w:rsidR="00F63D23" w:rsidRPr="00F63D23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F63D23" w14:paraId="0AFD1611" w14:textId="77777777" w:rsidTr="00F63D23">
        <w:trPr>
          <w:trHeight w:val="261"/>
        </w:trPr>
        <w:tc>
          <w:tcPr>
            <w:tcW w:w="2340" w:type="dxa"/>
            <w:vAlign w:val="bottom"/>
            <w:hideMark/>
          </w:tcPr>
          <w:p w14:paraId="536BC1B5" w14:textId="77777777" w:rsidR="00F63D23" w:rsidRPr="00F63D23" w:rsidRDefault="00F63D23" w:rsidP="00D1319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gridSpan w:val="3"/>
            <w:vAlign w:val="bottom"/>
          </w:tcPr>
          <w:p w14:paraId="67F3208E" w14:textId="77777777" w:rsidR="00F63D23" w:rsidRPr="00F63D23" w:rsidRDefault="00F63D23" w:rsidP="00D13196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F24381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8342CA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534E5B0" w14:textId="7D1061C2" w:rsidR="00F63D23" w:rsidRPr="00F63D23" w:rsidRDefault="00F63D23" w:rsidP="00D1319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95C85AE" w14:textId="77777777" w:rsidR="00F63D23" w:rsidRPr="00F63D23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8117B0" w14:textId="77777777" w:rsidR="00F63D23" w:rsidRPr="00F63D23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C768C9D" w14:textId="77777777" w:rsidR="00F63D23" w:rsidRPr="00F63D23" w:rsidRDefault="00F63D23" w:rsidP="00D1319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F63D23" w14:paraId="54C7659D" w14:textId="77777777" w:rsidTr="00F63D23">
        <w:trPr>
          <w:trHeight w:val="261"/>
        </w:trPr>
        <w:tc>
          <w:tcPr>
            <w:tcW w:w="2340" w:type="dxa"/>
            <w:vAlign w:val="bottom"/>
            <w:hideMark/>
          </w:tcPr>
          <w:p w14:paraId="2A44320A" w14:textId="77777777" w:rsidR="00F63D23" w:rsidRPr="00F63D23" w:rsidRDefault="00F63D23" w:rsidP="00D131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440" w:type="dxa"/>
            <w:gridSpan w:val="3"/>
            <w:vAlign w:val="bottom"/>
          </w:tcPr>
          <w:p w14:paraId="15407563" w14:textId="573599B2" w:rsidR="00F63D23" w:rsidRPr="00F63D23" w:rsidRDefault="00F63D23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481,478</w:t>
            </w:r>
          </w:p>
        </w:tc>
        <w:tc>
          <w:tcPr>
            <w:tcW w:w="270" w:type="dxa"/>
          </w:tcPr>
          <w:p w14:paraId="00ED6383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393CB42" w14:textId="4E4AEF68" w:rsidR="00F63D23" w:rsidRPr="00F63D23" w:rsidRDefault="00181498" w:rsidP="00181498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8474D3F" w14:textId="77777777" w:rsidR="00F63D23" w:rsidRPr="00F63D23" w:rsidRDefault="00F63D23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CFC2F5" w14:textId="5EA62E33" w:rsidR="00F63D23" w:rsidRPr="00F63D23" w:rsidRDefault="00F63D23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481,478</w:t>
            </w:r>
          </w:p>
        </w:tc>
        <w:tc>
          <w:tcPr>
            <w:tcW w:w="270" w:type="dxa"/>
            <w:vAlign w:val="bottom"/>
          </w:tcPr>
          <w:p w14:paraId="64E422F1" w14:textId="52524938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1D586F" w14:textId="7BEB8A9B" w:rsidR="00F63D23" w:rsidRPr="00F63D23" w:rsidRDefault="00F63D23" w:rsidP="003835B1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D66ED8" w14:textId="77777777" w:rsidR="00F63D23" w:rsidRPr="00F63D23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4672A1D" w14:textId="4010C846" w:rsidR="00F63D23" w:rsidRPr="00F63D23" w:rsidRDefault="00F63D23" w:rsidP="003835B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481,478</w:t>
            </w:r>
          </w:p>
        </w:tc>
      </w:tr>
      <w:tr w:rsidR="00F63D23" w:rsidRPr="00F63D23" w14:paraId="275AD6DC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00921207" w14:textId="4CFD3F8C" w:rsidR="00F63D23" w:rsidRPr="00F63D23" w:rsidRDefault="00F63D23" w:rsidP="00D131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3D2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440" w:type="dxa"/>
            <w:gridSpan w:val="3"/>
            <w:vAlign w:val="bottom"/>
          </w:tcPr>
          <w:p w14:paraId="7ECA4FC9" w14:textId="45545B99" w:rsidR="00F63D23" w:rsidRPr="00F63D23" w:rsidRDefault="00181498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78EA47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24D259E" w14:textId="0EAC70CE" w:rsidR="00F63D23" w:rsidRPr="00181498" w:rsidRDefault="00181498" w:rsidP="0018149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8149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92,600</w:t>
            </w:r>
          </w:p>
        </w:tc>
        <w:tc>
          <w:tcPr>
            <w:tcW w:w="270" w:type="dxa"/>
          </w:tcPr>
          <w:p w14:paraId="72D96460" w14:textId="77777777" w:rsidR="00F63D23" w:rsidRPr="00F63D23" w:rsidRDefault="00F63D23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78A7C8" w14:textId="526B20E2" w:rsidR="00F63D23" w:rsidRPr="00F63D23" w:rsidRDefault="00F63D23" w:rsidP="003835B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43" w:right="-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263C988" w14:textId="12563695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93740FF" w14:textId="4F972CCC" w:rsidR="00F63D23" w:rsidRPr="00F63D23" w:rsidRDefault="00F63D23" w:rsidP="003835B1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92,600</w:t>
            </w:r>
          </w:p>
        </w:tc>
        <w:tc>
          <w:tcPr>
            <w:tcW w:w="270" w:type="dxa"/>
            <w:vAlign w:val="bottom"/>
          </w:tcPr>
          <w:p w14:paraId="17C54145" w14:textId="77777777" w:rsidR="00F63D23" w:rsidRPr="00F63D23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565A440" w14:textId="0587606C" w:rsidR="00F63D23" w:rsidRPr="00F63D23" w:rsidRDefault="00F63D23" w:rsidP="003835B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43" w:right="1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92,600</w:t>
            </w:r>
          </w:p>
        </w:tc>
      </w:tr>
      <w:tr w:rsidR="00F63D23" w:rsidRPr="00F63D23" w14:paraId="7CB1EBBC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62F184D2" w14:textId="29249EC6" w:rsidR="00F63D23" w:rsidRPr="00F63D23" w:rsidRDefault="00F63D23" w:rsidP="00D13196">
            <w:pPr>
              <w:ind w:left="166" w:right="-90" w:hanging="16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2564</w:t>
            </w:r>
          </w:p>
        </w:tc>
        <w:tc>
          <w:tcPr>
            <w:tcW w:w="1440" w:type="dxa"/>
            <w:gridSpan w:val="3"/>
            <w:vAlign w:val="bottom"/>
          </w:tcPr>
          <w:p w14:paraId="66815064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C77255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DF2FF2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F5FFF2" w14:textId="18ECB4C2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D68A4CE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2874E05" w14:textId="77777777" w:rsidR="00F63D23" w:rsidRPr="00F63D23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BC91831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F63D23" w14:paraId="58256385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50AD86A1" w14:textId="77777777" w:rsidR="00F63D23" w:rsidRPr="00F63D23" w:rsidRDefault="00F63D23" w:rsidP="00D13196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3D2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gridSpan w:val="3"/>
            <w:vAlign w:val="bottom"/>
          </w:tcPr>
          <w:p w14:paraId="2C12A7BB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76C2C1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12B8B5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2B97138" w14:textId="4C3F3CF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F396BB3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E5A39E" w14:textId="77777777" w:rsidR="00F63D23" w:rsidRPr="00F63D23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CC2CC52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3D23" w:rsidRPr="00F63D23" w14:paraId="18EB735E" w14:textId="77777777" w:rsidTr="00F63D23">
        <w:trPr>
          <w:trHeight w:val="261"/>
        </w:trPr>
        <w:tc>
          <w:tcPr>
            <w:tcW w:w="2340" w:type="dxa"/>
            <w:vAlign w:val="bottom"/>
          </w:tcPr>
          <w:p w14:paraId="2D67B75D" w14:textId="77777777" w:rsidR="00F63D23" w:rsidRPr="00F63D23" w:rsidRDefault="00F63D23" w:rsidP="00D13196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หน่วยลงทุนในตราสารหนี้</w:t>
            </w:r>
          </w:p>
        </w:tc>
        <w:tc>
          <w:tcPr>
            <w:tcW w:w="1440" w:type="dxa"/>
            <w:gridSpan w:val="3"/>
            <w:vAlign w:val="bottom"/>
          </w:tcPr>
          <w:p w14:paraId="7EF240A6" w14:textId="12A3970D" w:rsidR="00F63D23" w:rsidRPr="00F63D23" w:rsidRDefault="00F63D23" w:rsidP="00D1319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  <w:tc>
          <w:tcPr>
            <w:tcW w:w="270" w:type="dxa"/>
          </w:tcPr>
          <w:p w14:paraId="47B66EA4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C6F4335" w14:textId="313EF2E7" w:rsidR="00F63D23" w:rsidRPr="00F63D23" w:rsidRDefault="002A0378" w:rsidP="002A0378">
            <w:pPr>
              <w:pStyle w:val="acctfourfigures"/>
              <w:tabs>
                <w:tab w:val="clear" w:pos="765"/>
                <w:tab w:val="decimal" w:pos="436"/>
                <w:tab w:val="decimal" w:pos="595"/>
              </w:tabs>
              <w:spacing w:line="240" w:lineRule="atLeast"/>
              <w:ind w:left="-43"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2A086D" w14:textId="77777777" w:rsidR="00F63D23" w:rsidRPr="00F63D23" w:rsidRDefault="00F63D23" w:rsidP="00D131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EA726A7" w14:textId="14823692" w:rsidR="00F63D23" w:rsidRPr="00F63D23" w:rsidRDefault="00B242CF" w:rsidP="002A0378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  <w:tc>
          <w:tcPr>
            <w:tcW w:w="1170" w:type="dxa"/>
            <w:vAlign w:val="bottom"/>
          </w:tcPr>
          <w:p w14:paraId="5D82A25E" w14:textId="16AABFE5" w:rsidR="00F63D23" w:rsidRPr="00F63D23" w:rsidRDefault="00B242CF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9BD7D9" w14:textId="77777777" w:rsidR="00F63D23" w:rsidRPr="00F63D23" w:rsidRDefault="00F63D23" w:rsidP="00D131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0B488A8" w14:textId="0B4973BB" w:rsidR="00F63D23" w:rsidRPr="00F63D23" w:rsidRDefault="00F63D23" w:rsidP="00D131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2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63D23">
              <w:rPr>
                <w:rFonts w:asciiTheme="majorBidi" w:hAnsiTheme="majorBidi" w:cstheme="majorBidi"/>
                <w:sz w:val="26"/>
                <w:szCs w:val="26"/>
              </w:rPr>
              <w:t>296,362</w:t>
            </w:r>
          </w:p>
        </w:tc>
      </w:tr>
    </w:tbl>
    <w:p w14:paraId="79D3BDD6" w14:textId="36AC40BD" w:rsidR="008E7801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3FBBB6" w14:textId="77777777" w:rsidR="00AA03E3" w:rsidRPr="00AA03E3" w:rsidRDefault="00AA03E3" w:rsidP="00AA03E3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  <w:r w:rsidRPr="00AA03E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0B018A45" w14:textId="77777777" w:rsidR="008E7801" w:rsidRPr="006C3F28" w:rsidRDefault="008E7801" w:rsidP="00453AB5">
      <w:pPr>
        <w:pStyle w:val="BodyText2"/>
        <w:spacing w:line="260" w:lineRule="atLeast"/>
        <w:ind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424"/>
      </w:tblGrid>
      <w:tr w:rsidR="00453AB5" w:rsidRPr="006C3F28" w14:paraId="2C5D06D4" w14:textId="77777777" w:rsidTr="004343F6">
        <w:trPr>
          <w:tblHeader/>
        </w:trPr>
        <w:tc>
          <w:tcPr>
            <w:tcW w:w="2520" w:type="dxa"/>
            <w:hideMark/>
          </w:tcPr>
          <w:p w14:paraId="4ED7EDA3" w14:textId="1389CC61" w:rsidR="00453AB5" w:rsidRPr="006C3F28" w:rsidRDefault="00453AB5" w:rsidP="007F14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108" w:hanging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3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CC47136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7380D25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C3F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53AB5" w:rsidRPr="000B1506" w14:paraId="61E1ACFB" w14:textId="77777777" w:rsidTr="004343F6">
        <w:tc>
          <w:tcPr>
            <w:tcW w:w="2520" w:type="dxa"/>
            <w:hideMark/>
          </w:tcPr>
          <w:p w14:paraId="07DBCA50" w14:textId="1C48703A" w:rsidR="00453AB5" w:rsidRPr="006C3F28" w:rsidRDefault="00453AB5" w:rsidP="00AE2B9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เงินลงทุนในหน่วยลงทุนใน</w:t>
            </w:r>
            <w:r w:rsidR="00132B1E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มูลค่ายุติธรรมผ่านกำไรหรือขาดทุน </w:t>
            </w:r>
          </w:p>
        </w:tc>
        <w:tc>
          <w:tcPr>
            <w:tcW w:w="236" w:type="dxa"/>
          </w:tcPr>
          <w:p w14:paraId="15ED03A1" w14:textId="77777777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40B1038A" w14:textId="75AC124B" w:rsidR="00453AB5" w:rsidRPr="006C3F28" w:rsidRDefault="00453AB5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6C3F28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F217F4" w:rsidRPr="000B1506" w14:paraId="1B8CADE6" w14:textId="77777777" w:rsidTr="004343F6">
        <w:tc>
          <w:tcPr>
            <w:tcW w:w="2520" w:type="dxa"/>
          </w:tcPr>
          <w:p w14:paraId="3FAA5369" w14:textId="15418FDE" w:rsidR="00F217F4" w:rsidRPr="006C3F28" w:rsidRDefault="00F217F4" w:rsidP="00AE2B96">
            <w:pPr>
              <w:pStyle w:val="block"/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17F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236" w:type="dxa"/>
          </w:tcPr>
          <w:p w14:paraId="044EC887" w14:textId="77777777" w:rsidR="00F217F4" w:rsidRPr="006C3F28" w:rsidRDefault="00F217F4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</w:tcPr>
          <w:p w14:paraId="5D6F8D4D" w14:textId="459BB3DC" w:rsidR="00F217F4" w:rsidRPr="006C3F28" w:rsidRDefault="00F217F4" w:rsidP="00AE2B9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10" w:right="-20" w:hanging="11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ราคาซื้อขายหุ้น</w:t>
            </w:r>
          </w:p>
        </w:tc>
      </w:tr>
    </w:tbl>
    <w:p w14:paraId="520C8DCB" w14:textId="0BF9A9B7" w:rsidR="00AA03E3" w:rsidRDefault="00AA0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x-none" w:eastAsia="x-none"/>
        </w:rPr>
      </w:pPr>
    </w:p>
    <w:p w14:paraId="5F0E536F" w14:textId="3B89C4A8" w:rsidR="00453AB5" w:rsidRPr="00EE1067" w:rsidRDefault="00453AB5" w:rsidP="004343F6">
      <w:pPr>
        <w:pStyle w:val="BodyText2"/>
        <w:spacing w:line="260" w:lineRule="atLeast"/>
        <w:ind w:left="450" w:firstLine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Pr="0036747C">
        <w:rPr>
          <w:rFonts w:ascii="Angsana New" w:hAnsi="Angsana New"/>
          <w:b/>
          <w:bCs/>
          <w:i/>
          <w:iCs/>
          <w:sz w:val="30"/>
          <w:szCs w:val="30"/>
          <w:cs/>
        </w:rPr>
        <w:t>เคลื่อนไหวของ</w:t>
      </w: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หน่วยลงทุนใน</w:t>
      </w:r>
      <w:r w:rsidRPr="0036747C">
        <w:rPr>
          <w:rFonts w:ascii="Angsana New" w:hAnsi="Angsana New"/>
          <w:b/>
          <w:bCs/>
          <w:i/>
          <w:iCs/>
          <w:sz w:val="30"/>
          <w:szCs w:val="30"/>
          <w:cs/>
        </w:rPr>
        <w:t>ตราสาร</w:t>
      </w:r>
      <w:r w:rsidRPr="0036747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</w:t>
      </w:r>
      <w:r w:rsidR="00EE1067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ที่อยู่ในความต้องการของตลาด</w:t>
      </w:r>
    </w:p>
    <w:p w14:paraId="572E52A3" w14:textId="77777777" w:rsidR="00120366" w:rsidRDefault="00120366" w:rsidP="00120366">
      <w:pPr>
        <w:pStyle w:val="BodyText2"/>
        <w:spacing w:line="260" w:lineRule="atLeast"/>
        <w:ind w:left="547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21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1087"/>
        <w:gridCol w:w="246"/>
        <w:gridCol w:w="1016"/>
        <w:gridCol w:w="239"/>
        <w:gridCol w:w="1101"/>
        <w:gridCol w:w="231"/>
        <w:gridCol w:w="1082"/>
        <w:gridCol w:w="231"/>
        <w:gridCol w:w="1116"/>
      </w:tblGrid>
      <w:tr w:rsidR="00120366" w:rsidRPr="007A39D6" w14:paraId="1E1305AF" w14:textId="77777777" w:rsidTr="00482041">
        <w:trPr>
          <w:tblHeader/>
        </w:trPr>
        <w:tc>
          <w:tcPr>
            <w:tcW w:w="2864" w:type="dxa"/>
          </w:tcPr>
          <w:p w14:paraId="2725175A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9" w:type="dxa"/>
            <w:gridSpan w:val="9"/>
            <w:hideMark/>
          </w:tcPr>
          <w:p w14:paraId="54FD8CE5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E848F7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E848F7">
              <w:rPr>
                <w:rFonts w:asciiTheme="majorBidi" w:eastAsia="AngsanaNew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120366" w:rsidRPr="007A39D6" w14:paraId="595486D8" w14:textId="77777777" w:rsidTr="00482041">
        <w:trPr>
          <w:tblHeader/>
        </w:trPr>
        <w:tc>
          <w:tcPr>
            <w:tcW w:w="2864" w:type="dxa"/>
            <w:vAlign w:val="bottom"/>
            <w:hideMark/>
          </w:tcPr>
          <w:p w14:paraId="5ACDD1E8" w14:textId="77777777" w:rsidR="00120366" w:rsidRPr="007A39D6" w:rsidRDefault="00120366" w:rsidP="00780DA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</w:t>
            </w:r>
            <w:r w:rsidRPr="00E848F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สารหนี้ที่อยู่</w:t>
            </w: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24FA8820" w14:textId="77777777" w:rsidR="00120366" w:rsidRPr="007A39D6" w:rsidRDefault="00120366" w:rsidP="00780DA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3A44FB1B" w14:textId="77777777" w:rsidR="00120366" w:rsidRPr="007A39D6" w:rsidRDefault="00120366" w:rsidP="00780DA2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03621F97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6" w:type="dxa"/>
            <w:vAlign w:val="bottom"/>
            <w:hideMark/>
          </w:tcPr>
          <w:p w14:paraId="6662A318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7117B53E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35911072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1930C83F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vAlign w:val="bottom"/>
            <w:hideMark/>
          </w:tcPr>
          <w:p w14:paraId="7F7EE2C3" w14:textId="77777777" w:rsidR="00120366" w:rsidRPr="007A39D6" w:rsidRDefault="00120366" w:rsidP="00780DA2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41CE56CA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  <w:hideMark/>
          </w:tcPr>
          <w:p w14:paraId="23E45847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0A1B6DEB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</w:t>
            </w:r>
            <w:r w:rsidRPr="007A39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คม </w:t>
            </w:r>
          </w:p>
        </w:tc>
      </w:tr>
      <w:tr w:rsidR="00120366" w:rsidRPr="007A39D6" w14:paraId="779CDEF2" w14:textId="77777777" w:rsidTr="00482041">
        <w:trPr>
          <w:tblHeader/>
        </w:trPr>
        <w:tc>
          <w:tcPr>
            <w:tcW w:w="2864" w:type="dxa"/>
          </w:tcPr>
          <w:p w14:paraId="1AC5E855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349" w:type="dxa"/>
            <w:gridSpan w:val="9"/>
            <w:vAlign w:val="bottom"/>
            <w:hideMark/>
          </w:tcPr>
          <w:p w14:paraId="356ED2E1" w14:textId="77777777" w:rsidR="00120366" w:rsidRPr="007A39D6" w:rsidRDefault="00120366" w:rsidP="00780DA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นบาท</w:t>
            </w:r>
            <w:r w:rsidRPr="007A39D6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120366" w:rsidRPr="007A39D6" w14:paraId="420843E6" w14:textId="77777777" w:rsidTr="00482041">
        <w:tc>
          <w:tcPr>
            <w:tcW w:w="2864" w:type="dxa"/>
            <w:hideMark/>
          </w:tcPr>
          <w:p w14:paraId="5821E89E" w14:textId="2B70DB3D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E916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7" w:type="dxa"/>
          </w:tcPr>
          <w:p w14:paraId="27E5D53C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7321E7D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8C86406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AB20003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9B75804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9B884FF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6D2E1B6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329C9FF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5373565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366" w:rsidRPr="007A39D6" w14:paraId="46826479" w14:textId="77777777" w:rsidTr="00482041">
        <w:tc>
          <w:tcPr>
            <w:tcW w:w="2864" w:type="dxa"/>
            <w:hideMark/>
          </w:tcPr>
          <w:p w14:paraId="5221B116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71936D5C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3FD7507E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4237C52B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093E2D4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7471C18B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B1AEC4E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2E83B15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022F912A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5E0A762" w14:textId="77777777" w:rsidR="00120366" w:rsidRPr="007A39D6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366" w:rsidRPr="0048553C" w14:paraId="0198CE6E" w14:textId="77777777" w:rsidTr="00482041">
        <w:tc>
          <w:tcPr>
            <w:tcW w:w="2864" w:type="dxa"/>
            <w:shd w:val="clear" w:color="auto" w:fill="auto"/>
          </w:tcPr>
          <w:p w14:paraId="135548E8" w14:textId="77777777" w:rsidR="00120366" w:rsidRPr="0048553C" w:rsidRDefault="00120366" w:rsidP="00780DA2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49DAA2AE" w14:textId="77777777" w:rsidR="00120366" w:rsidRPr="0048553C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7" w:type="dxa"/>
            <w:shd w:val="clear" w:color="auto" w:fill="auto"/>
          </w:tcPr>
          <w:p w14:paraId="639FC21A" w14:textId="77777777" w:rsidR="00120366" w:rsidRPr="0025409C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02E657EF" w14:textId="77777777" w:rsidR="00120366" w:rsidRPr="0025409C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59C8224C" w14:textId="77777777" w:rsidR="00120366" w:rsidRPr="0025409C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DD89979" w14:textId="77777777" w:rsidR="00120366" w:rsidRPr="0025409C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29849BF6" w14:textId="77777777" w:rsidR="00120366" w:rsidRPr="0025409C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5F600083" w14:textId="77777777" w:rsidR="00120366" w:rsidRPr="0025409C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1007AC2" w14:textId="77777777" w:rsidR="00120366" w:rsidRPr="0025409C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0A721DCD" w14:textId="77777777" w:rsidR="00120366" w:rsidRPr="0025409C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6EDF33A" w14:textId="77777777" w:rsidR="00120366" w:rsidRPr="0025409C" w:rsidRDefault="00120366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366" w:rsidRPr="007A39D6" w14:paraId="46CB49A0" w14:textId="77777777" w:rsidTr="00482041">
        <w:tc>
          <w:tcPr>
            <w:tcW w:w="2864" w:type="dxa"/>
            <w:shd w:val="clear" w:color="auto" w:fill="auto"/>
            <w:hideMark/>
          </w:tcPr>
          <w:p w14:paraId="5E33FF5E" w14:textId="77777777" w:rsidR="00120366" w:rsidRPr="0048553C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512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0BD895D7" w14:textId="1B4D6BCB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296,362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F90C23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03534295" w14:textId="383A714B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570,000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C2DF385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9E4014B" w14:textId="4CA79B5B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(384,98</w:t>
            </w:r>
            <w:r w:rsidR="00EE106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0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B129222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27CEDCE" w14:textId="3B233277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DBBCE4E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E65157" w14:textId="13BC9CB3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sz w:val="30"/>
                <w:szCs w:val="30"/>
              </w:rPr>
              <w:t>481,47</w:t>
            </w:r>
            <w:r w:rsidR="00EE106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20366" w:rsidRPr="007A39D6" w14:paraId="2609ED8E" w14:textId="77777777" w:rsidTr="00482041">
        <w:tc>
          <w:tcPr>
            <w:tcW w:w="2864" w:type="dxa"/>
            <w:hideMark/>
          </w:tcPr>
          <w:p w14:paraId="7FD462DA" w14:textId="77777777" w:rsidR="00120366" w:rsidRPr="007A39D6" w:rsidRDefault="00120366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13C56" w14:textId="056940D2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296,362</w:t>
            </w:r>
          </w:p>
        </w:tc>
        <w:tc>
          <w:tcPr>
            <w:tcW w:w="246" w:type="dxa"/>
            <w:vAlign w:val="bottom"/>
          </w:tcPr>
          <w:p w14:paraId="08D45B87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80AEE" w14:textId="7FC07BF4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570,000</w:t>
            </w:r>
          </w:p>
        </w:tc>
        <w:tc>
          <w:tcPr>
            <w:tcW w:w="239" w:type="dxa"/>
            <w:vAlign w:val="bottom"/>
          </w:tcPr>
          <w:p w14:paraId="765831D6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7CD5BB" w14:textId="7734E615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(384,98</w:t>
            </w:r>
            <w:r w:rsidR="00EE1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40202B7E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316255" w14:textId="4107C5CF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31" w:type="dxa"/>
            <w:vAlign w:val="bottom"/>
          </w:tcPr>
          <w:p w14:paraId="5A961D63" w14:textId="77777777" w:rsidR="00120366" w:rsidRPr="0025409C" w:rsidRDefault="00120366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235E2" w14:textId="7BF80A1F" w:rsidR="00120366" w:rsidRPr="0025409C" w:rsidRDefault="00BF4F1D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0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481,47</w:t>
            </w:r>
            <w:r w:rsidR="00EE1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E91690" w:rsidRPr="007A39D6" w14:paraId="5A8C4721" w14:textId="77777777" w:rsidTr="00482041">
        <w:tc>
          <w:tcPr>
            <w:tcW w:w="2864" w:type="dxa"/>
            <w:hideMark/>
          </w:tcPr>
          <w:p w14:paraId="1709AA52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2C3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302C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7" w:type="dxa"/>
          </w:tcPr>
          <w:p w14:paraId="68D7C136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81C2203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2A51AE6C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A9D3D34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D41B0CF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C28C286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BB79E7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D406A10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31A4CF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690" w:rsidRPr="007A39D6" w14:paraId="0F2C57C5" w14:textId="77777777" w:rsidTr="00482041">
        <w:tc>
          <w:tcPr>
            <w:tcW w:w="2864" w:type="dxa"/>
            <w:hideMark/>
          </w:tcPr>
          <w:p w14:paraId="5291A417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สินทรัพย์ทางการเงินหมุนเวียน</w:t>
            </w:r>
          </w:p>
        </w:tc>
        <w:tc>
          <w:tcPr>
            <w:tcW w:w="1087" w:type="dxa"/>
          </w:tcPr>
          <w:p w14:paraId="3850DDCC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1159B3FA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95A41A2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694A616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FB489B6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C13DE49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143882F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26CC620B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DA1A37" w14:textId="77777777" w:rsidR="00E91690" w:rsidRPr="007A39D6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690" w:rsidRPr="0048553C" w14:paraId="089E3A8B" w14:textId="77777777" w:rsidTr="00482041">
        <w:tc>
          <w:tcPr>
            <w:tcW w:w="2864" w:type="dxa"/>
            <w:shd w:val="clear" w:color="auto" w:fill="auto"/>
          </w:tcPr>
          <w:p w14:paraId="332FE55A" w14:textId="77777777" w:rsidR="00E91690" w:rsidRPr="0048553C" w:rsidRDefault="00E91690" w:rsidP="00780DA2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หน่วยลงทุนในตราสาร</w:t>
            </w:r>
            <w:r w:rsidRPr="00E848F7">
              <w:rPr>
                <w:rFonts w:ascii="Angsana New" w:hAnsi="Angsana New" w:cs="Angsana New" w:hint="cs"/>
                <w:sz w:val="30"/>
                <w:szCs w:val="30"/>
                <w:cs/>
              </w:rPr>
              <w:t>หนี้</w:t>
            </w:r>
          </w:p>
          <w:p w14:paraId="4F7E7DCB" w14:textId="77777777" w:rsidR="00E91690" w:rsidRPr="0048553C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553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087" w:type="dxa"/>
            <w:shd w:val="clear" w:color="auto" w:fill="auto"/>
          </w:tcPr>
          <w:p w14:paraId="42ACB541" w14:textId="77777777" w:rsidR="00E91690" w:rsidRPr="0048553C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  <w:shd w:val="clear" w:color="auto" w:fill="auto"/>
          </w:tcPr>
          <w:p w14:paraId="76B256A7" w14:textId="77777777" w:rsidR="00E91690" w:rsidRPr="0048553C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32B32EEB" w14:textId="77777777" w:rsidR="00E91690" w:rsidRPr="0048553C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F1BB6BA" w14:textId="77777777" w:rsidR="00E91690" w:rsidRPr="0048553C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053DD0BF" w14:textId="77777777" w:rsidR="00E91690" w:rsidRPr="0048553C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2F7DD454" w14:textId="77777777" w:rsidR="00E91690" w:rsidRPr="0048553C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0947630D" w14:textId="77777777" w:rsidR="00E91690" w:rsidRPr="0048553C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</w:tcPr>
          <w:p w14:paraId="12AF969C" w14:textId="77777777" w:rsidR="00E91690" w:rsidRPr="0048553C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75318A94" w14:textId="77777777" w:rsidR="00E91690" w:rsidRPr="0048553C" w:rsidRDefault="00E91690" w:rsidP="00780DA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1690" w:rsidRPr="00A46563" w14:paraId="6190CAC5" w14:textId="77777777" w:rsidTr="00482041">
        <w:tc>
          <w:tcPr>
            <w:tcW w:w="2864" w:type="dxa"/>
            <w:shd w:val="clear" w:color="auto" w:fill="auto"/>
            <w:hideMark/>
          </w:tcPr>
          <w:p w14:paraId="393893D4" w14:textId="77777777" w:rsidR="00E91690" w:rsidRPr="0048553C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48553C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512AE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4A8C01BC" w14:textId="77777777" w:rsidR="00E91690" w:rsidRPr="00E848F7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4855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sz w:val="30"/>
                <w:szCs w:val="30"/>
              </w:rPr>
              <w:t>795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2B5B57" w14:textId="77777777" w:rsidR="00E91690" w:rsidRPr="0048553C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325C14D6" w14:textId="69336971" w:rsidR="00E91690" w:rsidRPr="0048553C" w:rsidRDefault="00EE106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9835E1" w14:textId="77777777" w:rsidR="00E91690" w:rsidRPr="0048553C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757ADF1" w14:textId="0D06CB2B" w:rsidR="00E91690" w:rsidRPr="0048553C" w:rsidRDefault="006615A1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1067">
              <w:rPr>
                <w:rFonts w:asciiTheme="majorBidi" w:hAnsiTheme="majorBidi" w:cstheme="majorBidi"/>
                <w:sz w:val="30"/>
                <w:szCs w:val="30"/>
              </w:rPr>
              <w:t>426,390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9B8A8AE" w14:textId="77777777" w:rsidR="00E91690" w:rsidRPr="0048553C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C2BE28B" w14:textId="64C2AF8C" w:rsidR="00E91690" w:rsidRPr="0048553C" w:rsidRDefault="00EE106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A9EC557" w14:textId="77777777" w:rsidR="00E91690" w:rsidRPr="0048553C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8056216" w14:textId="5A9C11D1" w:rsidR="00E91690" w:rsidRPr="00A46563" w:rsidRDefault="00EE106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208,355</w:t>
            </w:r>
          </w:p>
        </w:tc>
      </w:tr>
      <w:tr w:rsidR="00E91690" w:rsidRPr="00A46563" w14:paraId="183C464E" w14:textId="77777777" w:rsidTr="00482041">
        <w:tc>
          <w:tcPr>
            <w:tcW w:w="2864" w:type="dxa"/>
            <w:hideMark/>
          </w:tcPr>
          <w:p w14:paraId="0ABFCD2C" w14:textId="77777777" w:rsidR="00E91690" w:rsidRPr="007A39D6" w:rsidRDefault="00E91690" w:rsidP="00780DA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39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ED025" w14:textId="77777777" w:rsidR="00E91690" w:rsidRPr="00E848F7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Pr="00A465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2C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46" w:type="dxa"/>
            <w:vAlign w:val="bottom"/>
          </w:tcPr>
          <w:p w14:paraId="4DF4205D" w14:textId="77777777" w:rsidR="00E91690" w:rsidRPr="00E848F7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A729E" w14:textId="691999FA" w:rsidR="00E91690" w:rsidRPr="00E848F7" w:rsidRDefault="00EE106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450,000</w:t>
            </w:r>
          </w:p>
        </w:tc>
        <w:tc>
          <w:tcPr>
            <w:tcW w:w="239" w:type="dxa"/>
            <w:vAlign w:val="bottom"/>
          </w:tcPr>
          <w:p w14:paraId="3F5BE147" w14:textId="77777777" w:rsidR="00E91690" w:rsidRPr="00E848F7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DE3E61" w14:textId="0875600E" w:rsidR="00E91690" w:rsidRPr="00E848F7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E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E1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426,390</w:t>
            </w:r>
            <w:r w:rsidR="006615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1" w:type="dxa"/>
            <w:vAlign w:val="bottom"/>
          </w:tcPr>
          <w:p w14:paraId="630BE40E" w14:textId="77777777" w:rsidR="00E91690" w:rsidRPr="00E848F7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38DE9A" w14:textId="763791E6" w:rsidR="00E91690" w:rsidRPr="00E848F7" w:rsidRDefault="00EE1067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(50)</w:t>
            </w:r>
          </w:p>
        </w:tc>
        <w:tc>
          <w:tcPr>
            <w:tcW w:w="231" w:type="dxa"/>
            <w:vAlign w:val="bottom"/>
          </w:tcPr>
          <w:p w14:paraId="52C09AE7" w14:textId="77777777" w:rsidR="00E91690" w:rsidRPr="00A46563" w:rsidRDefault="00E91690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36B68" w14:textId="210F2604" w:rsidR="00E91690" w:rsidRPr="00A46563" w:rsidRDefault="006615A1" w:rsidP="0078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E10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08,355</w:t>
            </w:r>
          </w:p>
        </w:tc>
      </w:tr>
    </w:tbl>
    <w:p w14:paraId="3EAACDC2" w14:textId="77777777" w:rsidR="005B7475" w:rsidRPr="00601FED" w:rsidRDefault="005B7475" w:rsidP="00453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71184D2E" w14:textId="360D3048" w:rsidR="00273916" w:rsidRPr="00453AB5" w:rsidRDefault="00A22316" w:rsidP="00453AB5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53AB5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Pr="00453AB5">
        <w:rPr>
          <w:rFonts w:ascii="Angsana New" w:hAnsi="Angsana New" w:cs="Angsana New" w:hint="cs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4C55DF56" w14:textId="00F3D985" w:rsidR="00273916" w:rsidRPr="00601FED" w:rsidRDefault="00273916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4E500C" w:rsidRPr="00755CCE" w14:paraId="2AAE756D" w14:textId="77777777" w:rsidTr="00AE2B96">
        <w:trPr>
          <w:trHeight w:val="490"/>
        </w:trPr>
        <w:tc>
          <w:tcPr>
            <w:tcW w:w="7020" w:type="dxa"/>
          </w:tcPr>
          <w:p w14:paraId="7D6D8635" w14:textId="77777777" w:rsidR="004E500C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6DC292D4" w14:textId="3089CC03" w:rsidR="004E500C" w:rsidRPr="00F60A3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1690"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91690"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1690"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916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5C87C314" w14:textId="77777777" w:rsidR="004E500C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5F53BE0A" w14:textId="77777777" w:rsidR="004E500C" w:rsidRPr="00755CCE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00C" w:rsidRPr="001E33BD" w14:paraId="093E6C61" w14:textId="77777777" w:rsidTr="00C57ECE">
        <w:trPr>
          <w:trHeight w:val="74"/>
        </w:trPr>
        <w:tc>
          <w:tcPr>
            <w:tcW w:w="7020" w:type="dxa"/>
          </w:tcPr>
          <w:p w14:paraId="01DBB0BE" w14:textId="77777777" w:rsidR="004E500C" w:rsidRPr="00097B06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641809D7" w14:textId="77777777" w:rsidR="004E500C" w:rsidRPr="00097B06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4E500C" w:rsidRPr="001E33BD" w14:paraId="277A94C1" w14:textId="77777777" w:rsidTr="00AE2B96">
        <w:trPr>
          <w:trHeight w:val="431"/>
        </w:trPr>
        <w:tc>
          <w:tcPr>
            <w:tcW w:w="7020" w:type="dxa"/>
          </w:tcPr>
          <w:p w14:paraId="3AD0859A" w14:textId="77777777" w:rsidR="004E500C" w:rsidRPr="007973F3" w:rsidRDefault="004E500C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2160" w:type="dxa"/>
          </w:tcPr>
          <w:p w14:paraId="6CA23FE8" w14:textId="77777777" w:rsidR="004E500C" w:rsidRPr="00097B06" w:rsidRDefault="004E500C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4E500C" w:rsidRPr="001E33BD" w14:paraId="7F5F7838" w14:textId="77777777" w:rsidTr="00C57ECE">
        <w:trPr>
          <w:trHeight w:val="290"/>
        </w:trPr>
        <w:tc>
          <w:tcPr>
            <w:tcW w:w="7020" w:type="dxa"/>
          </w:tcPr>
          <w:p w14:paraId="24A97221" w14:textId="28CF5F40" w:rsidR="004E500C" w:rsidRPr="00097B06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</w:tcPr>
          <w:p w14:paraId="138C1071" w14:textId="2A7518AA" w:rsidR="004E500C" w:rsidRPr="008847E4" w:rsidRDefault="00482041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524</w:t>
            </w:r>
          </w:p>
        </w:tc>
      </w:tr>
      <w:tr w:rsidR="004E500C" w:rsidRPr="001E33BD" w14:paraId="18767F64" w14:textId="77777777" w:rsidTr="00C57ECE">
        <w:trPr>
          <w:trHeight w:val="245"/>
        </w:trPr>
        <w:tc>
          <w:tcPr>
            <w:tcW w:w="7020" w:type="dxa"/>
          </w:tcPr>
          <w:p w14:paraId="0C93ECE4" w14:textId="47E4D5A1" w:rsidR="004E500C" w:rsidRPr="00415D24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ภายหลังจาก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 แต่ไม่เกิน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32885" w:rsidRPr="0033288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15D2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15D24"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1F393B6" w14:textId="2E9D2C22" w:rsidR="004E500C" w:rsidRPr="008847E4" w:rsidRDefault="00482041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E500C" w:rsidRPr="001E33BD" w14:paraId="54C0A1E8" w14:textId="77777777" w:rsidTr="00C57ECE">
        <w:trPr>
          <w:trHeight w:val="190"/>
        </w:trPr>
        <w:tc>
          <w:tcPr>
            <w:tcW w:w="7020" w:type="dxa"/>
          </w:tcPr>
          <w:p w14:paraId="1501E3BE" w14:textId="77777777" w:rsidR="004E500C" w:rsidRPr="00097B06" w:rsidRDefault="004E500C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8A9D49" w14:textId="1EA25BA8" w:rsidR="004E500C" w:rsidRPr="008847E4" w:rsidRDefault="00482041" w:rsidP="00E91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532</w:t>
            </w:r>
          </w:p>
        </w:tc>
      </w:tr>
    </w:tbl>
    <w:p w14:paraId="25EC8315" w14:textId="77777777" w:rsidR="004E500C" w:rsidRPr="00601FED" w:rsidRDefault="004E500C" w:rsidP="00273916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85F6234" w14:textId="43A042A8" w:rsidR="008F6CEA" w:rsidRPr="00BD67B2" w:rsidRDefault="008F6CEA" w:rsidP="008F6CEA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546F93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546F93">
        <w:rPr>
          <w:rFonts w:ascii="Angsana New" w:hAnsi="Angsana New"/>
          <w:spacing w:val="-6"/>
          <w:sz w:val="30"/>
          <w:szCs w:val="30"/>
          <w:cs/>
        </w:rPr>
        <w:t>บริษัทมีสัญญาเช่าหลายฉบับกับ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บริษัทในประเทศบางแห่ง</w:t>
      </w:r>
      <w:r w:rsidRPr="00546F93">
        <w:rPr>
          <w:rFonts w:ascii="Angsana New" w:hAnsi="Angsana New"/>
          <w:spacing w:val="-6"/>
          <w:sz w:val="30"/>
          <w:szCs w:val="30"/>
          <w:cs/>
        </w:rPr>
        <w:t xml:space="preserve"> ซึ่งครอบคลุมการเช่า</w:t>
      </w:r>
      <w:r w:rsidRPr="00546F93">
        <w:rPr>
          <w:rFonts w:ascii="Angsana New" w:hAnsi="Angsana New" w:hint="cs"/>
          <w:spacing w:val="-6"/>
          <w:sz w:val="30"/>
          <w:szCs w:val="30"/>
          <w:cs/>
        </w:rPr>
        <w:t>เครื่องใช้</w:t>
      </w:r>
      <w:r w:rsidRPr="0025409C">
        <w:rPr>
          <w:rFonts w:ascii="Angsana New" w:hAnsi="Angsana New"/>
          <w:spacing w:val="-6"/>
          <w:sz w:val="30"/>
          <w:szCs w:val="30"/>
          <w:cs/>
        </w:rPr>
        <w:t>สำนักงาน</w:t>
      </w:r>
      <w:r w:rsidRPr="0025409C">
        <w:rPr>
          <w:rFonts w:ascii="Angsana New" w:hAnsi="Angsana New" w:hint="cs"/>
          <w:spacing w:val="-6"/>
          <w:sz w:val="30"/>
          <w:szCs w:val="30"/>
          <w:cs/>
        </w:rPr>
        <w:t xml:space="preserve"> รถโฟล์คลิฟท์</w:t>
      </w:r>
      <w:r w:rsidRPr="0025409C">
        <w:rPr>
          <w:rFonts w:ascii="Angsana New" w:hAnsi="Angsana New"/>
          <w:spacing w:val="-6"/>
          <w:sz w:val="30"/>
          <w:szCs w:val="30"/>
          <w:cs/>
        </w:rPr>
        <w:br/>
      </w:r>
      <w:r w:rsidRPr="0025409C">
        <w:rPr>
          <w:rFonts w:ascii="Angsana New" w:hAnsi="Angsana New"/>
          <w:sz w:val="30"/>
          <w:szCs w:val="30"/>
          <w:cs/>
        </w:rPr>
        <w:t>และอื่นๆ</w:t>
      </w:r>
      <w:r w:rsidRPr="0025409C">
        <w:rPr>
          <w:rFonts w:ascii="Angsana New" w:hAnsi="Angsana New"/>
          <w:sz w:val="30"/>
          <w:szCs w:val="30"/>
          <w:lang w:val="en-US"/>
        </w:rPr>
        <w:t xml:space="preserve"> </w:t>
      </w:r>
      <w:r w:rsidRPr="0025409C">
        <w:rPr>
          <w:rFonts w:ascii="Angsana New" w:hAnsi="Angsana New" w:hint="cs"/>
          <w:sz w:val="30"/>
          <w:szCs w:val="30"/>
          <w:cs/>
        </w:rPr>
        <w:t>ซึ่งเป็นการเช่าสินทรัพย์ที่มีมูลค่าต่ำ</w:t>
      </w:r>
      <w:r w:rsidRPr="0025409C">
        <w:rPr>
          <w:rFonts w:ascii="Angsana New" w:hAnsi="Angsana New"/>
          <w:sz w:val="30"/>
          <w:szCs w:val="30"/>
          <w:cs/>
        </w:rPr>
        <w:t xml:space="preserve"> โดยมีระยะเวลา </w:t>
      </w:r>
      <w:r w:rsidR="00BB02C1">
        <w:rPr>
          <w:rFonts w:ascii="Angsana New" w:hAnsi="Angsana New"/>
          <w:sz w:val="30"/>
          <w:szCs w:val="30"/>
          <w:lang w:val="en-US"/>
        </w:rPr>
        <w:t>1</w:t>
      </w:r>
      <w:r w:rsidRPr="0025409C">
        <w:rPr>
          <w:rFonts w:ascii="Angsana New" w:hAnsi="Angsana New"/>
          <w:sz w:val="30"/>
          <w:szCs w:val="30"/>
          <w:cs/>
        </w:rPr>
        <w:t xml:space="preserve"> </w:t>
      </w:r>
      <w:r w:rsidRPr="0025409C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Pr="0025409C">
        <w:rPr>
          <w:rFonts w:ascii="Angsana New" w:hAnsi="Angsana New"/>
          <w:sz w:val="30"/>
          <w:szCs w:val="30"/>
          <w:cs/>
        </w:rPr>
        <w:t xml:space="preserve">ถึง </w:t>
      </w:r>
      <w:r w:rsidR="00482041">
        <w:rPr>
          <w:rFonts w:ascii="Angsana New" w:hAnsi="Angsana New"/>
          <w:sz w:val="30"/>
          <w:szCs w:val="30"/>
          <w:lang w:val="en-US"/>
        </w:rPr>
        <w:t>2</w:t>
      </w:r>
      <w:r w:rsidRPr="0025409C">
        <w:rPr>
          <w:rFonts w:ascii="Angsana New" w:hAnsi="Angsana New" w:hint="cs"/>
          <w:sz w:val="30"/>
          <w:szCs w:val="30"/>
          <w:cs/>
        </w:rPr>
        <w:t xml:space="preserve"> ปี ซึ่งจะสิ้นสุดในระหว่างปี </w:t>
      </w:r>
      <w:r w:rsidR="00332885" w:rsidRPr="0025409C">
        <w:rPr>
          <w:rFonts w:ascii="Angsana New" w:hAnsi="Angsana New"/>
          <w:sz w:val="30"/>
          <w:szCs w:val="30"/>
          <w:lang w:val="en-US"/>
        </w:rPr>
        <w:t>256</w:t>
      </w:r>
      <w:r w:rsidR="00C875DB" w:rsidRPr="0025409C">
        <w:rPr>
          <w:rFonts w:ascii="Angsana New" w:hAnsi="Angsana New"/>
          <w:sz w:val="30"/>
          <w:szCs w:val="30"/>
          <w:lang w:val="en-US"/>
        </w:rPr>
        <w:t>5</w:t>
      </w:r>
      <w:r w:rsidRPr="0025409C">
        <w:rPr>
          <w:rFonts w:ascii="Angsana New" w:hAnsi="Angsana New" w:hint="cs"/>
          <w:sz w:val="30"/>
          <w:szCs w:val="30"/>
          <w:cs/>
        </w:rPr>
        <w:t xml:space="preserve"> ถึง </w:t>
      </w:r>
      <w:r w:rsidR="00332885" w:rsidRPr="0025409C">
        <w:rPr>
          <w:rFonts w:ascii="Angsana New" w:hAnsi="Angsana New"/>
          <w:sz w:val="30"/>
          <w:szCs w:val="30"/>
          <w:lang w:val="en-US"/>
        </w:rPr>
        <w:t>256</w:t>
      </w:r>
      <w:r w:rsidR="00482041">
        <w:rPr>
          <w:rFonts w:ascii="Angsana New" w:hAnsi="Angsana New"/>
          <w:sz w:val="30"/>
          <w:szCs w:val="30"/>
          <w:lang w:val="en-US"/>
        </w:rPr>
        <w:t>6</w:t>
      </w:r>
    </w:p>
    <w:p w14:paraId="402B38B4" w14:textId="01799415" w:rsidR="00482041" w:rsidRDefault="00482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lang w:eastAsia="x-none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160"/>
      </w:tblGrid>
      <w:tr w:rsidR="008F6CEA" w:rsidRPr="00755CCE" w14:paraId="0E3B6A39" w14:textId="77777777" w:rsidTr="00AE2B96">
        <w:trPr>
          <w:trHeight w:val="465"/>
        </w:trPr>
        <w:tc>
          <w:tcPr>
            <w:tcW w:w="7020" w:type="dxa"/>
          </w:tcPr>
          <w:p w14:paraId="66224894" w14:textId="77777777" w:rsidR="008F6CEA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C474A6E" w14:textId="54ADF2E1" w:rsidR="008F6CEA" w:rsidRPr="00F60A3E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91690" w:rsidRPr="00302C3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91690" w:rsidRPr="00F60A3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1690" w:rsidRPr="00F60A3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332885" w:rsidRPr="0033288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E9169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160" w:type="dxa"/>
          </w:tcPr>
          <w:p w14:paraId="65FF30AE" w14:textId="77777777" w:rsidR="008F6CEA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</w:t>
            </w:r>
          </w:p>
          <w:p w14:paraId="09FB716F" w14:textId="77777777" w:rsidR="008F6CEA" w:rsidRPr="00755CCE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52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55C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6CEA" w:rsidRPr="001E33BD" w14:paraId="540055AD" w14:textId="77777777" w:rsidTr="00AE2B96">
        <w:trPr>
          <w:trHeight w:val="409"/>
        </w:trPr>
        <w:tc>
          <w:tcPr>
            <w:tcW w:w="7020" w:type="dxa"/>
          </w:tcPr>
          <w:p w14:paraId="1866B758" w14:textId="77777777" w:rsidR="008F6CEA" w:rsidRPr="00097B06" w:rsidRDefault="008F6CEA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7946C02" w14:textId="77777777" w:rsidR="008F6CEA" w:rsidRPr="00097B06" w:rsidRDefault="008F6CEA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097B0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F6CEA" w:rsidRPr="001E33BD" w14:paraId="196D8D8F" w14:textId="77777777" w:rsidTr="00AE2B96">
        <w:trPr>
          <w:trHeight w:val="409"/>
        </w:trPr>
        <w:tc>
          <w:tcPr>
            <w:tcW w:w="7020" w:type="dxa"/>
          </w:tcPr>
          <w:p w14:paraId="2BE3BC98" w14:textId="73BB8D14" w:rsidR="008F6CEA" w:rsidRPr="007973F3" w:rsidRDefault="00F27638" w:rsidP="00AE2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160" w:type="dxa"/>
          </w:tcPr>
          <w:p w14:paraId="5AC6D887" w14:textId="77777777" w:rsidR="008F6CEA" w:rsidRPr="00097B06" w:rsidRDefault="008F6CEA" w:rsidP="00AE2B9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6CEA" w:rsidRPr="001E33BD" w14:paraId="3F565DD7" w14:textId="77777777" w:rsidTr="00C57ECE">
        <w:trPr>
          <w:trHeight w:val="409"/>
        </w:trPr>
        <w:tc>
          <w:tcPr>
            <w:tcW w:w="7020" w:type="dxa"/>
          </w:tcPr>
          <w:p w14:paraId="1ADC6A9D" w14:textId="6546B04B" w:rsidR="008F6CEA" w:rsidRPr="00BA64D6" w:rsidRDefault="008F6CEA" w:rsidP="00F2763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เล</w:t>
            </w:r>
            <w:r w:rsidR="00601FED">
              <w:rPr>
                <w:rFonts w:ascii="Angsana New" w:hAnsi="Angsana New" w:cs="Angsana New" w:hint="cs"/>
                <w:sz w:val="30"/>
                <w:szCs w:val="30"/>
                <w:cs/>
              </w:rPr>
              <w:t>ต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เตอร์ออฟเครดิตที่ยังไม่ได้ใช้</w:t>
            </w:r>
          </w:p>
        </w:tc>
        <w:tc>
          <w:tcPr>
            <w:tcW w:w="2160" w:type="dxa"/>
          </w:tcPr>
          <w:p w14:paraId="14F2BD57" w14:textId="7D84F642" w:rsidR="008F6CEA" w:rsidRPr="004E0DB3" w:rsidRDefault="006A4836" w:rsidP="006A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45,056</w:t>
            </w:r>
          </w:p>
        </w:tc>
      </w:tr>
      <w:tr w:rsidR="008F6CEA" w:rsidRPr="00C57ECE" w14:paraId="47222BC8" w14:textId="77777777" w:rsidTr="00C57ECE">
        <w:trPr>
          <w:trHeight w:val="371"/>
        </w:trPr>
        <w:tc>
          <w:tcPr>
            <w:tcW w:w="7020" w:type="dxa"/>
          </w:tcPr>
          <w:p w14:paraId="6F5AD386" w14:textId="77777777" w:rsidR="008F6CEA" w:rsidRPr="00097B06" w:rsidRDefault="008F6CEA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2160" w:type="dxa"/>
          </w:tcPr>
          <w:p w14:paraId="0A71B465" w14:textId="60144D2C" w:rsidR="008F6CEA" w:rsidRPr="004E0DB3" w:rsidRDefault="006A4836" w:rsidP="006A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172,299</w:t>
            </w:r>
          </w:p>
        </w:tc>
      </w:tr>
      <w:tr w:rsidR="00C57ECE" w:rsidRPr="00C57ECE" w14:paraId="5E02C678" w14:textId="77777777" w:rsidTr="00482041">
        <w:trPr>
          <w:trHeight w:val="371"/>
        </w:trPr>
        <w:tc>
          <w:tcPr>
            <w:tcW w:w="7020" w:type="dxa"/>
          </w:tcPr>
          <w:p w14:paraId="7E8C743F" w14:textId="06B9CC67" w:rsidR="00C57ECE" w:rsidRPr="00F27638" w:rsidRDefault="00985D0F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2160" w:type="dxa"/>
          </w:tcPr>
          <w:p w14:paraId="6D5481C1" w14:textId="322A83BC" w:rsidR="00C57ECE" w:rsidRPr="006A4836" w:rsidRDefault="006A4836" w:rsidP="006A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18,050</w:t>
            </w:r>
          </w:p>
        </w:tc>
      </w:tr>
      <w:tr w:rsidR="00482041" w:rsidRPr="00C57ECE" w14:paraId="4230D0D9" w14:textId="77777777" w:rsidTr="00C57ECE">
        <w:trPr>
          <w:trHeight w:val="371"/>
        </w:trPr>
        <w:tc>
          <w:tcPr>
            <w:tcW w:w="7020" w:type="dxa"/>
          </w:tcPr>
          <w:p w14:paraId="69C79B68" w14:textId="0E4E4391" w:rsidR="00482041" w:rsidRDefault="00482041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9A1E091" w14:textId="761220F5" w:rsidR="00482041" w:rsidRDefault="00482041" w:rsidP="006A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25,382</w:t>
            </w:r>
          </w:p>
        </w:tc>
      </w:tr>
      <w:tr w:rsidR="008F6CEA" w:rsidRPr="001E33BD" w14:paraId="737ECF82" w14:textId="77777777" w:rsidTr="00C57ECE">
        <w:trPr>
          <w:trHeight w:val="208"/>
        </w:trPr>
        <w:tc>
          <w:tcPr>
            <w:tcW w:w="7020" w:type="dxa"/>
          </w:tcPr>
          <w:p w14:paraId="04F66E21" w14:textId="41433764" w:rsidR="008F6CEA" w:rsidRPr="00097B06" w:rsidRDefault="00F27638" w:rsidP="00AE2B9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7B06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CEB8CA0" w14:textId="27F0F739" w:rsidR="008F6CEA" w:rsidRPr="004E0DB3" w:rsidRDefault="00482041" w:rsidP="006A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260,787</w:t>
            </w:r>
          </w:p>
        </w:tc>
      </w:tr>
    </w:tbl>
    <w:p w14:paraId="15363C82" w14:textId="77777777" w:rsidR="00482041" w:rsidRDefault="00482041" w:rsidP="00482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37DC6E7" w14:textId="5CBC014B" w:rsidR="004A3554" w:rsidRPr="00576EEE" w:rsidRDefault="004A3554" w:rsidP="004A3554">
      <w:pPr>
        <w:numPr>
          <w:ilvl w:val="0"/>
          <w:numId w:val="19"/>
        </w:numPr>
        <w:tabs>
          <w:tab w:val="clear" w:pos="227"/>
          <w:tab w:val="clear" w:pos="36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76EEE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EA935C6" w14:textId="38E528E4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260587CA" w14:textId="7EAEF59E" w:rsidR="004A3554" w:rsidRPr="006167B2" w:rsidRDefault="004A3554" w:rsidP="004A355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A27881">
        <w:rPr>
          <w:rFonts w:ascii="Angsana New" w:hAnsi="Angsana New" w:hint="cs"/>
          <w:spacing w:val="-2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A278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>27</w:t>
      </w:r>
      <w:r w:rsidRPr="00A27881">
        <w:rPr>
          <w:rFonts w:ascii="Angsana New" w:hAnsi="Angsana New"/>
          <w:spacing w:val="-2"/>
          <w:sz w:val="30"/>
          <w:szCs w:val="30"/>
        </w:rPr>
        <w:t xml:space="preserve"> 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 xml:space="preserve">เมษายน 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060027" w:rsidRPr="00A27881">
        <w:rPr>
          <w:rFonts w:ascii="Angsana New" w:hAnsi="Angsana New"/>
          <w:spacing w:val="-2"/>
          <w:sz w:val="30"/>
          <w:szCs w:val="30"/>
          <w:lang w:val="en-US"/>
        </w:rPr>
        <w:t>5</w:t>
      </w:r>
      <w:r w:rsidRPr="00A27881">
        <w:rPr>
          <w:rFonts w:ascii="Angsana New" w:hAnsi="Angsana New"/>
          <w:spacing w:val="-2"/>
          <w:sz w:val="30"/>
          <w:szCs w:val="30"/>
        </w:rPr>
        <w:t xml:space="preserve"> 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>ที่ประชุมได้มีมติอนุมัติการ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 xml:space="preserve">        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 xml:space="preserve">จัดสรรกำไรเป็นเงินปันผลประจำปี 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060027" w:rsidRPr="00A27881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A27881">
        <w:rPr>
          <w:rFonts w:ascii="Angsana New" w:hAnsi="Angsana New"/>
          <w:spacing w:val="-2"/>
          <w:sz w:val="30"/>
          <w:szCs w:val="30"/>
        </w:rPr>
        <w:t xml:space="preserve"> 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 xml:space="preserve">ในอัตราหุ้นละ 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>0.50</w:t>
      </w:r>
      <w:r w:rsidRPr="00A27881">
        <w:rPr>
          <w:rFonts w:ascii="Angsana New" w:hAnsi="Angsana New"/>
          <w:spacing w:val="-2"/>
          <w:sz w:val="30"/>
          <w:szCs w:val="30"/>
        </w:rPr>
        <w:t xml:space="preserve"> 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เป็นจำนวนเงินทั้งสิ้น 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>650</w:t>
      </w:r>
      <w:r w:rsidRPr="00A27881">
        <w:rPr>
          <w:rFonts w:ascii="Angsana New" w:hAnsi="Angsana New"/>
          <w:spacing w:val="-2"/>
          <w:sz w:val="30"/>
          <w:szCs w:val="30"/>
        </w:rPr>
        <w:t xml:space="preserve"> 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>ล้านบาท มีกำหนดจ่าย</w:t>
      </w:r>
      <w:r w:rsidR="00257622">
        <w:rPr>
          <w:rFonts w:ascii="Angsana New" w:hAnsi="Angsana New" w:hint="cs"/>
          <w:spacing w:val="-2"/>
          <w:sz w:val="30"/>
          <w:szCs w:val="30"/>
          <w:cs/>
        </w:rPr>
        <w:t>ให้ผู้ถือหุ้นของบริษัท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 xml:space="preserve">ในวันที่ 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>2</w:t>
      </w:r>
      <w:r w:rsidR="00B012B7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A27881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A27881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AA0C0E" w:rsidRPr="00A27881">
        <w:rPr>
          <w:rFonts w:ascii="Angsana New" w:hAnsi="Angsana New"/>
          <w:spacing w:val="-2"/>
          <w:sz w:val="30"/>
          <w:szCs w:val="30"/>
          <w:lang w:val="en-US"/>
        </w:rPr>
        <w:t>5</w:t>
      </w:r>
    </w:p>
    <w:p w14:paraId="3D371A1D" w14:textId="77777777" w:rsidR="004A3554" w:rsidRPr="00973F4D" w:rsidRDefault="004A3554" w:rsidP="004A3554">
      <w:pPr>
        <w:pStyle w:val="BodyText2"/>
        <w:tabs>
          <w:tab w:val="left" w:pos="540"/>
        </w:tabs>
        <w:spacing w:line="260" w:lineRule="atLeast"/>
        <w:ind w:left="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A5E7D9B" w14:textId="77777777" w:rsidR="004A3554" w:rsidRPr="00453AB5" w:rsidRDefault="004A3554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</w:p>
    <w:p w14:paraId="41EEEFE9" w14:textId="0676A5B9" w:rsidR="002632CF" w:rsidRPr="00453AB5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0C06926" w14:textId="408EA076" w:rsidR="002632CF" w:rsidRDefault="002632CF" w:rsidP="000A2E14">
      <w:pPr>
        <w:pStyle w:val="BodyText2"/>
        <w:tabs>
          <w:tab w:val="left" w:pos="540"/>
        </w:tabs>
        <w:spacing w:line="260" w:lineRule="atLeast"/>
        <w:ind w:left="540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sectPr w:rsidR="002632CF" w:rsidSect="00B16945">
      <w:head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5B487" w14:textId="77777777" w:rsidR="00ED1303" w:rsidRDefault="00ED1303" w:rsidP="004956B4">
      <w:r>
        <w:separator/>
      </w:r>
    </w:p>
  </w:endnote>
  <w:endnote w:type="continuationSeparator" w:id="0">
    <w:p w14:paraId="66B07866" w14:textId="77777777" w:rsidR="00ED1303" w:rsidRDefault="00ED130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326668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5CF6F52" w14:textId="38B95385" w:rsidR="007C476B" w:rsidRPr="00991836" w:rsidRDefault="007C476B" w:rsidP="0099183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91836">
          <w:rPr>
            <w:rFonts w:ascii="Angsana New" w:hAnsi="Angsana New" w:hint="cs"/>
            <w:sz w:val="30"/>
            <w:szCs w:val="30"/>
          </w:rPr>
          <w:fldChar w:fldCharType="begin"/>
        </w:r>
        <w:r w:rsidRPr="0099183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91836">
          <w:rPr>
            <w:rFonts w:ascii="Angsana New" w:hAnsi="Angsana New" w:hint="cs"/>
            <w:sz w:val="30"/>
            <w:szCs w:val="30"/>
          </w:rPr>
          <w:fldChar w:fldCharType="separate"/>
        </w:r>
        <w:r w:rsidRPr="00332885">
          <w:rPr>
            <w:rFonts w:ascii="Angsana New" w:hAnsi="Angsana New" w:hint="cs"/>
            <w:noProof/>
            <w:sz w:val="30"/>
            <w:szCs w:val="30"/>
            <w:lang w:val="en-US"/>
          </w:rPr>
          <w:t>2</w:t>
        </w:r>
        <w:r w:rsidRPr="0099183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5841" w14:textId="1CBCC916" w:rsidR="007C476B" w:rsidRPr="00553844" w:rsidRDefault="007C476B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5AB9A2B" w14:textId="77777777" w:rsidR="007C476B" w:rsidRDefault="007C4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F952" w14:textId="0FA32476" w:rsidR="007C476B" w:rsidRPr="00E57DE8" w:rsidRDefault="007C476B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33288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3ED675DD" w14:textId="77777777" w:rsidR="007C476B" w:rsidRPr="00AE75D6" w:rsidRDefault="007C476B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1521E" w14:textId="3EC263CE" w:rsidR="007C476B" w:rsidRPr="00553844" w:rsidRDefault="007C476B" w:rsidP="0084424A">
    <w:pPr>
      <w:tabs>
        <w:tab w:val="left" w:pos="9000"/>
        <w:tab w:val="right" w:pos="9587"/>
      </w:tabs>
      <w:jc w:val="right"/>
      <w:rPr>
        <w:rFonts w:ascii="Angsana New" w:hAnsi="Angsana New" w:cs="Angsana New"/>
        <w:sz w:val="30"/>
        <w:szCs w:val="30"/>
      </w:rPr>
    </w:pP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>
      <w:rPr>
        <w:rStyle w:val="PageNumber"/>
        <w:rFonts w:ascii="Angsana New" w:hAnsi="Angsana New" w:cs="Angsana New"/>
        <w:sz w:val="30"/>
        <w:szCs w:val="30"/>
      </w:rPr>
      <w:tab/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53844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32885"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553844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5A8414F" w14:textId="77777777" w:rsidR="007C476B" w:rsidRDefault="007C4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F71F5" w14:textId="77777777" w:rsidR="00ED1303" w:rsidRDefault="00ED1303" w:rsidP="004956B4">
      <w:r>
        <w:separator/>
      </w:r>
    </w:p>
  </w:footnote>
  <w:footnote w:type="continuationSeparator" w:id="0">
    <w:p w14:paraId="61999A65" w14:textId="77777777" w:rsidR="00ED1303" w:rsidRDefault="00ED130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8C7D9" w14:textId="77777777" w:rsidR="007C476B" w:rsidRDefault="007C476B" w:rsidP="00E26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3A47AA92" w14:textId="5CF772A9" w:rsidR="007C476B" w:rsidRDefault="007C476B" w:rsidP="00E26D5E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D7AA1F2" w14:textId="6570F6D4" w:rsidR="007C476B" w:rsidRPr="00B755EC" w:rsidRDefault="00EF4FAC" w:rsidP="001464A2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มีนาคม</w:t>
    </w:r>
    <w:r w:rsidR="007C476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="007C476B"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="007C476B">
      <w:rPr>
        <w:rFonts w:ascii="Angsana New" w:hAnsi="Angsana New" w:cs="Angsana New"/>
        <w:b/>
        <w:bCs/>
        <w:sz w:val="32"/>
        <w:szCs w:val="32"/>
      </w:rPr>
      <w:t xml:space="preserve"> </w:t>
    </w:r>
    <w:r w:rsidR="007C476B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1EFDB79C" w14:textId="77777777" w:rsidR="007C476B" w:rsidRPr="00A65EF6" w:rsidRDefault="007C476B" w:rsidP="00E26D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4798" w14:textId="77777777" w:rsidR="007C476B" w:rsidRPr="00406DA7" w:rsidRDefault="007C476B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016C5F2D" w14:textId="77777777" w:rsidR="007C476B" w:rsidRPr="00406DA7" w:rsidRDefault="007C476B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358BE35E" w14:textId="77777777" w:rsidR="007C476B" w:rsidRPr="002E2783" w:rsidRDefault="007C476B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9E5275" w14:textId="34D416FE" w:rsidR="007C476B" w:rsidRPr="00A65EF6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1ECE387C" w14:textId="77777777" w:rsidR="007C476B" w:rsidRDefault="007C4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7928D" w14:textId="77777777" w:rsidR="00A37DCE" w:rsidRDefault="00A37DCE" w:rsidP="00BE7EC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4B5E165F" w14:textId="77777777" w:rsidR="00A37DCE" w:rsidRDefault="00A37DCE" w:rsidP="00BE7EC6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38D0A9B" w14:textId="77777777" w:rsidR="00A37DCE" w:rsidRPr="00B755EC" w:rsidRDefault="00A37DCE" w:rsidP="00BE7EC6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5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07323979" w14:textId="77777777" w:rsidR="007C476B" w:rsidRPr="00A65EF6" w:rsidRDefault="007C476B" w:rsidP="009E57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AF54B" w14:textId="77777777" w:rsidR="007C476B" w:rsidRPr="00406DA7" w:rsidRDefault="007C476B" w:rsidP="003E026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406DA7">
      <w:rPr>
        <w:rFonts w:ascii="Angsana New" w:hAnsi="Angsana New" w:cs="Angsana New" w:hint="cs"/>
        <w:b/>
        <w:bCs/>
        <w:sz w:val="32"/>
        <w:szCs w:val="32"/>
        <w:cs/>
      </w:rPr>
      <w:t>เอสเอพี ซิสเต็มส์ แอพพลิเคชั่นส์ แอนด์ โปรดักส์</w:t>
    </w:r>
  </w:p>
  <w:p w14:paraId="6A61177C" w14:textId="77777777" w:rsidR="007C476B" w:rsidRPr="00406DA7" w:rsidRDefault="007C476B" w:rsidP="003E026E">
    <w:pPr>
      <w:rPr>
        <w:rFonts w:ascii="Angsana New" w:hAnsi="Angsana New" w:cs="Angsana New"/>
        <w:b/>
        <w:bCs/>
        <w:sz w:val="32"/>
        <w:szCs w:val="32"/>
        <w:cs/>
      </w:rPr>
    </w:pPr>
    <w:r w:rsidRPr="00406DA7">
      <w:rPr>
        <w:rFonts w:ascii="Angsana New" w:hAnsi="Angsana New" w:cs="Angsana New" w:hint="cs"/>
        <w:b/>
        <w:bCs/>
        <w:sz w:val="32"/>
        <w:szCs w:val="32"/>
        <w:cs/>
      </w:rPr>
      <w:t>อิน ดาต้า โปรเซสซิ่ง (ไทยแลนด์)</w:t>
    </w: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</w:p>
  <w:p w14:paraId="29CED6B3" w14:textId="77777777" w:rsidR="007C476B" w:rsidRPr="002E2783" w:rsidRDefault="007C476B" w:rsidP="00B33A2A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7F0F6505" w14:textId="0212A91A" w:rsidR="007C476B" w:rsidRPr="00A65EF6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สำหรับแต่ละปีสิ้นสุดวันที่ </w:t>
    </w:r>
    <w:r w:rsidRPr="00332885">
      <w:rPr>
        <w:rFonts w:ascii="Angsana New" w:hAnsi="Angsana New" w:cs="Angsana New"/>
        <w:b/>
        <w:bCs/>
        <w:sz w:val="32"/>
        <w:szCs w:val="32"/>
      </w:rPr>
      <w:t>31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ธันวาคม </w:t>
    </w:r>
    <w:r w:rsidRPr="00332885">
      <w:rPr>
        <w:rFonts w:ascii="Angsana New" w:hAnsi="Angsana New" w:cs="Angsana New"/>
        <w:b/>
        <w:bCs/>
        <w:sz w:val="32"/>
        <w:szCs w:val="32"/>
      </w:rPr>
      <w:t>2550</w:t>
    </w:r>
    <w:r w:rsidRPr="002E2783">
      <w:rPr>
        <w:rFonts w:ascii="Angsana New" w:hAnsi="Angsana New" w:cs="Angsana New"/>
        <w:b/>
        <w:bCs/>
        <w:sz w:val="32"/>
        <w:szCs w:val="32"/>
      </w:rPr>
      <w:t xml:space="preserve"> </w:t>
    </w:r>
    <w:r w:rsidRPr="002E2783">
      <w:rPr>
        <w:rFonts w:ascii="Angsana New" w:hAnsi="Angsana New" w:cs="Angsana New"/>
        <w:b/>
        <w:bCs/>
        <w:sz w:val="32"/>
        <w:szCs w:val="32"/>
        <w:cs/>
      </w:rPr>
      <w:t xml:space="preserve">และ </w:t>
    </w:r>
    <w:r w:rsidRPr="00332885">
      <w:rPr>
        <w:rFonts w:ascii="Angsana New" w:hAnsi="Angsana New" w:cs="Angsana New"/>
        <w:b/>
        <w:bCs/>
        <w:sz w:val="32"/>
        <w:szCs w:val="32"/>
      </w:rPr>
      <w:t>2549</w:t>
    </w:r>
  </w:p>
  <w:p w14:paraId="0CA36269" w14:textId="77777777" w:rsidR="007C476B" w:rsidRDefault="007C47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D10D4" w14:textId="77777777" w:rsidR="007C476B" w:rsidRDefault="007C476B" w:rsidP="001B69B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406DA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อิชิตัน กรุ๊ป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635B7A3E" w14:textId="77777777" w:rsidR="007C476B" w:rsidRDefault="007C476B" w:rsidP="001B69B4">
    <w:pPr>
      <w:rPr>
        <w:rFonts w:ascii="Angsana New" w:hAnsi="Angsana New" w:cs="Angsana New"/>
        <w:b/>
        <w:bCs/>
        <w:sz w:val="32"/>
        <w:szCs w:val="32"/>
      </w:rPr>
    </w:pPr>
    <w:r w:rsidRPr="002E278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76D8593" w14:textId="7468F306" w:rsidR="007C476B" w:rsidRPr="00B755EC" w:rsidRDefault="00EF4FAC" w:rsidP="005E1C81">
    <w:pPr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302C38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 w:rsidRPr="00332885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="007C476B">
      <w:rPr>
        <w:rFonts w:ascii="Angsana New" w:hAnsi="Angsana New" w:cs="Angsana New"/>
        <w:b/>
        <w:bCs/>
        <w:sz w:val="32"/>
        <w:szCs w:val="32"/>
      </w:rPr>
      <w:t xml:space="preserve"> </w:t>
    </w:r>
    <w:r w:rsidR="007C476B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FAA2534" w14:textId="77777777" w:rsidR="007C476B" w:rsidRPr="00C8434E" w:rsidRDefault="007C476B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5E34CA"/>
    <w:multiLevelType w:val="hybridMultilevel"/>
    <w:tmpl w:val="E5A0C7C0"/>
    <w:lvl w:ilvl="0" w:tplc="78780EDA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793E9A"/>
    <w:multiLevelType w:val="hybridMultilevel"/>
    <w:tmpl w:val="15687508"/>
    <w:lvl w:ilvl="0" w:tplc="0E204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1080A16"/>
    <w:multiLevelType w:val="hybridMultilevel"/>
    <w:tmpl w:val="A9EC4A6A"/>
    <w:lvl w:ilvl="0" w:tplc="F14EBEC2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C20E73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36224AE"/>
    <w:multiLevelType w:val="hybridMultilevel"/>
    <w:tmpl w:val="708AF866"/>
    <w:lvl w:ilvl="0" w:tplc="2272C1C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1B5024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AB758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EBD091F"/>
    <w:multiLevelType w:val="multilevel"/>
    <w:tmpl w:val="EDA0CFE6"/>
    <w:lvl w:ilvl="0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0BA298E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CB67CC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97124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5DD02F56"/>
    <w:multiLevelType w:val="hybridMultilevel"/>
    <w:tmpl w:val="5F1630BC"/>
    <w:lvl w:ilvl="0" w:tplc="E6C4AC6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B089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FAB8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883F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820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611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E4E9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0B1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E22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8" w15:restartNumberingAfterBreak="0">
    <w:nsid w:val="6D0B1DB3"/>
    <w:multiLevelType w:val="hybridMultilevel"/>
    <w:tmpl w:val="639A9B48"/>
    <w:lvl w:ilvl="0" w:tplc="ACD034EA">
      <w:start w:val="31"/>
      <w:numFmt w:val="decimal"/>
      <w:lvlText w:val="%1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3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3067AC7"/>
    <w:multiLevelType w:val="hybridMultilevel"/>
    <w:tmpl w:val="D46CCD72"/>
    <w:lvl w:ilvl="0" w:tplc="DEDAF5EC">
      <w:start w:val="1"/>
      <w:numFmt w:val="decimal"/>
      <w:lvlText w:val="13.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B109CF"/>
    <w:multiLevelType w:val="hybridMultilevel"/>
    <w:tmpl w:val="FCDC39E0"/>
    <w:lvl w:ilvl="0" w:tplc="ECF40166">
      <w:start w:val="31"/>
      <w:numFmt w:val="decimal"/>
      <w:lvlText w:val="%1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6"/>
  </w:num>
  <w:num w:numId="14">
    <w:abstractNumId w:val="22"/>
  </w:num>
  <w:num w:numId="15">
    <w:abstractNumId w:val="26"/>
  </w:num>
  <w:num w:numId="16">
    <w:abstractNumId w:val="41"/>
  </w:num>
  <w:num w:numId="17">
    <w:abstractNumId w:val="43"/>
  </w:num>
  <w:num w:numId="18">
    <w:abstractNumId w:val="33"/>
  </w:num>
  <w:num w:numId="19">
    <w:abstractNumId w:val="39"/>
  </w:num>
  <w:num w:numId="20">
    <w:abstractNumId w:val="15"/>
  </w:num>
  <w:num w:numId="21">
    <w:abstractNumId w:val="21"/>
  </w:num>
  <w:num w:numId="22">
    <w:abstractNumId w:val="25"/>
  </w:num>
  <w:num w:numId="23">
    <w:abstractNumId w:val="27"/>
  </w:num>
  <w:num w:numId="24">
    <w:abstractNumId w:val="17"/>
  </w:num>
  <w:num w:numId="25">
    <w:abstractNumId w:val="18"/>
  </w:num>
  <w:num w:numId="26">
    <w:abstractNumId w:val="42"/>
  </w:num>
  <w:num w:numId="27">
    <w:abstractNumId w:val="32"/>
  </w:num>
  <w:num w:numId="28">
    <w:abstractNumId w:val="14"/>
  </w:num>
  <w:num w:numId="29">
    <w:abstractNumId w:val="13"/>
  </w:num>
  <w:num w:numId="30">
    <w:abstractNumId w:val="37"/>
  </w:num>
  <w:num w:numId="31">
    <w:abstractNumId w:val="11"/>
  </w:num>
  <w:num w:numId="32">
    <w:abstractNumId w:val="13"/>
  </w:num>
  <w:num w:numId="33">
    <w:abstractNumId w:val="20"/>
  </w:num>
  <w:num w:numId="34">
    <w:abstractNumId w:val="10"/>
  </w:num>
  <w:num w:numId="35">
    <w:abstractNumId w:val="40"/>
  </w:num>
  <w:num w:numId="36">
    <w:abstractNumId w:val="12"/>
  </w:num>
  <w:num w:numId="37">
    <w:abstractNumId w:val="16"/>
  </w:num>
  <w:num w:numId="38">
    <w:abstractNumId w:val="44"/>
  </w:num>
  <w:num w:numId="39">
    <w:abstractNumId w:val="38"/>
  </w:num>
  <w:num w:numId="40">
    <w:abstractNumId w:val="35"/>
  </w:num>
  <w:num w:numId="41">
    <w:abstractNumId w:val="29"/>
  </w:num>
  <w:num w:numId="42">
    <w:abstractNumId w:val="34"/>
  </w:num>
  <w:num w:numId="43">
    <w:abstractNumId w:val="28"/>
  </w:num>
  <w:num w:numId="44">
    <w:abstractNumId w:val="31"/>
  </w:num>
  <w:num w:numId="45">
    <w:abstractNumId w:val="30"/>
  </w:num>
  <w:num w:numId="4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BF1"/>
    <w:rsid w:val="00002E6E"/>
    <w:rsid w:val="0000325F"/>
    <w:rsid w:val="00003BF5"/>
    <w:rsid w:val="000040F3"/>
    <w:rsid w:val="0000419E"/>
    <w:rsid w:val="0000562C"/>
    <w:rsid w:val="0000598A"/>
    <w:rsid w:val="00005E1A"/>
    <w:rsid w:val="00006468"/>
    <w:rsid w:val="000067EA"/>
    <w:rsid w:val="00006CB7"/>
    <w:rsid w:val="00006F6D"/>
    <w:rsid w:val="00007666"/>
    <w:rsid w:val="00007B0D"/>
    <w:rsid w:val="00010281"/>
    <w:rsid w:val="0001028C"/>
    <w:rsid w:val="00010EA5"/>
    <w:rsid w:val="00010F6F"/>
    <w:rsid w:val="000115C7"/>
    <w:rsid w:val="000117D5"/>
    <w:rsid w:val="00011902"/>
    <w:rsid w:val="00011910"/>
    <w:rsid w:val="00011D6F"/>
    <w:rsid w:val="00012415"/>
    <w:rsid w:val="0001310C"/>
    <w:rsid w:val="0001322B"/>
    <w:rsid w:val="0001388D"/>
    <w:rsid w:val="00013C0F"/>
    <w:rsid w:val="00013CC3"/>
    <w:rsid w:val="00014341"/>
    <w:rsid w:val="00014E99"/>
    <w:rsid w:val="0001541F"/>
    <w:rsid w:val="000159FB"/>
    <w:rsid w:val="00015EBC"/>
    <w:rsid w:val="00015FE5"/>
    <w:rsid w:val="000166BF"/>
    <w:rsid w:val="00016B82"/>
    <w:rsid w:val="00016D8A"/>
    <w:rsid w:val="00016DFA"/>
    <w:rsid w:val="00016EDD"/>
    <w:rsid w:val="0001741F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E11"/>
    <w:rsid w:val="00023EAB"/>
    <w:rsid w:val="0002460E"/>
    <w:rsid w:val="000246AA"/>
    <w:rsid w:val="000249B4"/>
    <w:rsid w:val="000249EA"/>
    <w:rsid w:val="000251B2"/>
    <w:rsid w:val="00025C34"/>
    <w:rsid w:val="00025DB7"/>
    <w:rsid w:val="0003043E"/>
    <w:rsid w:val="000307FB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672"/>
    <w:rsid w:val="000358DB"/>
    <w:rsid w:val="00035AA5"/>
    <w:rsid w:val="00035E55"/>
    <w:rsid w:val="00035ECC"/>
    <w:rsid w:val="0003607B"/>
    <w:rsid w:val="000366BF"/>
    <w:rsid w:val="00037006"/>
    <w:rsid w:val="000374B2"/>
    <w:rsid w:val="0003766E"/>
    <w:rsid w:val="000376C3"/>
    <w:rsid w:val="00037B04"/>
    <w:rsid w:val="00040536"/>
    <w:rsid w:val="00040A6E"/>
    <w:rsid w:val="00040AB4"/>
    <w:rsid w:val="000411D1"/>
    <w:rsid w:val="000411DD"/>
    <w:rsid w:val="0004124D"/>
    <w:rsid w:val="00041268"/>
    <w:rsid w:val="00041622"/>
    <w:rsid w:val="000418CC"/>
    <w:rsid w:val="000423EA"/>
    <w:rsid w:val="0004247A"/>
    <w:rsid w:val="000425D8"/>
    <w:rsid w:val="00042835"/>
    <w:rsid w:val="00042A9F"/>
    <w:rsid w:val="00042E8F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A81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47DB7"/>
    <w:rsid w:val="00050254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2361"/>
    <w:rsid w:val="00052CCC"/>
    <w:rsid w:val="0005408B"/>
    <w:rsid w:val="00054118"/>
    <w:rsid w:val="000542CF"/>
    <w:rsid w:val="00054800"/>
    <w:rsid w:val="00054C0C"/>
    <w:rsid w:val="00054F77"/>
    <w:rsid w:val="0005530A"/>
    <w:rsid w:val="000557F1"/>
    <w:rsid w:val="00055960"/>
    <w:rsid w:val="00055AED"/>
    <w:rsid w:val="00055C1D"/>
    <w:rsid w:val="00055D63"/>
    <w:rsid w:val="00056899"/>
    <w:rsid w:val="000574DA"/>
    <w:rsid w:val="0005754D"/>
    <w:rsid w:val="00057A9F"/>
    <w:rsid w:val="00057E6D"/>
    <w:rsid w:val="00060027"/>
    <w:rsid w:val="000600BC"/>
    <w:rsid w:val="00060486"/>
    <w:rsid w:val="000604AB"/>
    <w:rsid w:val="0006088D"/>
    <w:rsid w:val="00060AFE"/>
    <w:rsid w:val="0006104E"/>
    <w:rsid w:val="000615D9"/>
    <w:rsid w:val="00061977"/>
    <w:rsid w:val="00061FAE"/>
    <w:rsid w:val="00062018"/>
    <w:rsid w:val="000622B0"/>
    <w:rsid w:val="000627FA"/>
    <w:rsid w:val="00062E36"/>
    <w:rsid w:val="0006325D"/>
    <w:rsid w:val="0006372F"/>
    <w:rsid w:val="0006385D"/>
    <w:rsid w:val="000638BB"/>
    <w:rsid w:val="00063E08"/>
    <w:rsid w:val="00063F75"/>
    <w:rsid w:val="00063FCF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52D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CEB"/>
    <w:rsid w:val="00072E48"/>
    <w:rsid w:val="000730CF"/>
    <w:rsid w:val="000733C5"/>
    <w:rsid w:val="000734CD"/>
    <w:rsid w:val="000736B4"/>
    <w:rsid w:val="00073A84"/>
    <w:rsid w:val="00073DFD"/>
    <w:rsid w:val="000744FA"/>
    <w:rsid w:val="000749D0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804"/>
    <w:rsid w:val="000839FB"/>
    <w:rsid w:val="00083A5C"/>
    <w:rsid w:val="00083D2B"/>
    <w:rsid w:val="0008473C"/>
    <w:rsid w:val="00084C37"/>
    <w:rsid w:val="00085139"/>
    <w:rsid w:val="00085608"/>
    <w:rsid w:val="000857D6"/>
    <w:rsid w:val="0008616A"/>
    <w:rsid w:val="00086213"/>
    <w:rsid w:val="0008621B"/>
    <w:rsid w:val="00086467"/>
    <w:rsid w:val="000865C6"/>
    <w:rsid w:val="00086CF8"/>
    <w:rsid w:val="000871C6"/>
    <w:rsid w:val="000872F5"/>
    <w:rsid w:val="00087B56"/>
    <w:rsid w:val="00087C9A"/>
    <w:rsid w:val="00087F52"/>
    <w:rsid w:val="000902A6"/>
    <w:rsid w:val="000903C4"/>
    <w:rsid w:val="00090776"/>
    <w:rsid w:val="0009090A"/>
    <w:rsid w:val="0009097B"/>
    <w:rsid w:val="00091012"/>
    <w:rsid w:val="00091081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C94"/>
    <w:rsid w:val="00093F94"/>
    <w:rsid w:val="0009449F"/>
    <w:rsid w:val="000948C2"/>
    <w:rsid w:val="00094B7D"/>
    <w:rsid w:val="00095887"/>
    <w:rsid w:val="00095B60"/>
    <w:rsid w:val="00095ECB"/>
    <w:rsid w:val="00096140"/>
    <w:rsid w:val="000961F9"/>
    <w:rsid w:val="000963CA"/>
    <w:rsid w:val="000971E5"/>
    <w:rsid w:val="000973DA"/>
    <w:rsid w:val="0009744D"/>
    <w:rsid w:val="00097512"/>
    <w:rsid w:val="00097536"/>
    <w:rsid w:val="0009756E"/>
    <w:rsid w:val="00097687"/>
    <w:rsid w:val="000977BB"/>
    <w:rsid w:val="00097C35"/>
    <w:rsid w:val="000A0615"/>
    <w:rsid w:val="000A07A0"/>
    <w:rsid w:val="000A07C2"/>
    <w:rsid w:val="000A094C"/>
    <w:rsid w:val="000A0CB9"/>
    <w:rsid w:val="000A1096"/>
    <w:rsid w:val="000A195D"/>
    <w:rsid w:val="000A1AF4"/>
    <w:rsid w:val="000A1C95"/>
    <w:rsid w:val="000A1D38"/>
    <w:rsid w:val="000A2230"/>
    <w:rsid w:val="000A2BD7"/>
    <w:rsid w:val="000A2E14"/>
    <w:rsid w:val="000A2E19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72D9"/>
    <w:rsid w:val="000B05E8"/>
    <w:rsid w:val="000B067D"/>
    <w:rsid w:val="000B0E74"/>
    <w:rsid w:val="000B149F"/>
    <w:rsid w:val="000B1506"/>
    <w:rsid w:val="000B1A92"/>
    <w:rsid w:val="000B1B44"/>
    <w:rsid w:val="000B1B4D"/>
    <w:rsid w:val="000B1F39"/>
    <w:rsid w:val="000B2289"/>
    <w:rsid w:val="000B2649"/>
    <w:rsid w:val="000B321E"/>
    <w:rsid w:val="000B3695"/>
    <w:rsid w:val="000B3A2B"/>
    <w:rsid w:val="000B3B59"/>
    <w:rsid w:val="000B3C38"/>
    <w:rsid w:val="000B42D5"/>
    <w:rsid w:val="000B47B9"/>
    <w:rsid w:val="000B4CAC"/>
    <w:rsid w:val="000B525F"/>
    <w:rsid w:val="000B5904"/>
    <w:rsid w:val="000B65AA"/>
    <w:rsid w:val="000B6697"/>
    <w:rsid w:val="000B686F"/>
    <w:rsid w:val="000B7097"/>
    <w:rsid w:val="000B71E8"/>
    <w:rsid w:val="000B7364"/>
    <w:rsid w:val="000B7744"/>
    <w:rsid w:val="000B78AD"/>
    <w:rsid w:val="000B78FC"/>
    <w:rsid w:val="000B7A60"/>
    <w:rsid w:val="000B7B06"/>
    <w:rsid w:val="000C00FC"/>
    <w:rsid w:val="000C0696"/>
    <w:rsid w:val="000C0946"/>
    <w:rsid w:val="000C09B1"/>
    <w:rsid w:val="000C107E"/>
    <w:rsid w:val="000C179F"/>
    <w:rsid w:val="000C198B"/>
    <w:rsid w:val="000C1A02"/>
    <w:rsid w:val="000C1CA3"/>
    <w:rsid w:val="000C2114"/>
    <w:rsid w:val="000C250F"/>
    <w:rsid w:val="000C27C3"/>
    <w:rsid w:val="000C2868"/>
    <w:rsid w:val="000C2A04"/>
    <w:rsid w:val="000C32B8"/>
    <w:rsid w:val="000C3312"/>
    <w:rsid w:val="000C355F"/>
    <w:rsid w:val="000C3A16"/>
    <w:rsid w:val="000C3F87"/>
    <w:rsid w:val="000C4106"/>
    <w:rsid w:val="000C582D"/>
    <w:rsid w:val="000C5C63"/>
    <w:rsid w:val="000C5EA8"/>
    <w:rsid w:val="000C6211"/>
    <w:rsid w:val="000C65A5"/>
    <w:rsid w:val="000C66A9"/>
    <w:rsid w:val="000C66B2"/>
    <w:rsid w:val="000C681B"/>
    <w:rsid w:val="000C6C59"/>
    <w:rsid w:val="000C6D34"/>
    <w:rsid w:val="000C7315"/>
    <w:rsid w:val="000D008C"/>
    <w:rsid w:val="000D048B"/>
    <w:rsid w:val="000D0F96"/>
    <w:rsid w:val="000D119D"/>
    <w:rsid w:val="000D15B7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56BE"/>
    <w:rsid w:val="000D5A49"/>
    <w:rsid w:val="000D5CEE"/>
    <w:rsid w:val="000D6A75"/>
    <w:rsid w:val="000D7308"/>
    <w:rsid w:val="000D79DC"/>
    <w:rsid w:val="000E06E7"/>
    <w:rsid w:val="000E082F"/>
    <w:rsid w:val="000E0839"/>
    <w:rsid w:val="000E0859"/>
    <w:rsid w:val="000E0C6B"/>
    <w:rsid w:val="000E0D72"/>
    <w:rsid w:val="000E0FB5"/>
    <w:rsid w:val="000E153B"/>
    <w:rsid w:val="000E1567"/>
    <w:rsid w:val="000E1727"/>
    <w:rsid w:val="000E1759"/>
    <w:rsid w:val="000E1996"/>
    <w:rsid w:val="000E2489"/>
    <w:rsid w:val="000E2B34"/>
    <w:rsid w:val="000E2E74"/>
    <w:rsid w:val="000E30BB"/>
    <w:rsid w:val="000E3448"/>
    <w:rsid w:val="000E38E4"/>
    <w:rsid w:val="000E48A6"/>
    <w:rsid w:val="000E531B"/>
    <w:rsid w:val="000E5368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6E3"/>
    <w:rsid w:val="000E7E13"/>
    <w:rsid w:val="000E7EAF"/>
    <w:rsid w:val="000E7FB0"/>
    <w:rsid w:val="000F05B1"/>
    <w:rsid w:val="000F0A19"/>
    <w:rsid w:val="000F0E7D"/>
    <w:rsid w:val="000F15F2"/>
    <w:rsid w:val="000F1CFC"/>
    <w:rsid w:val="000F1DC6"/>
    <w:rsid w:val="000F1E20"/>
    <w:rsid w:val="000F1F86"/>
    <w:rsid w:val="000F2B79"/>
    <w:rsid w:val="000F2E5F"/>
    <w:rsid w:val="000F3060"/>
    <w:rsid w:val="000F3191"/>
    <w:rsid w:val="000F31D2"/>
    <w:rsid w:val="000F327F"/>
    <w:rsid w:val="000F37A7"/>
    <w:rsid w:val="000F405B"/>
    <w:rsid w:val="000F411B"/>
    <w:rsid w:val="000F47CB"/>
    <w:rsid w:val="000F4D14"/>
    <w:rsid w:val="000F4E55"/>
    <w:rsid w:val="000F4F97"/>
    <w:rsid w:val="000F53F6"/>
    <w:rsid w:val="000F5658"/>
    <w:rsid w:val="000F5807"/>
    <w:rsid w:val="000F5CD3"/>
    <w:rsid w:val="000F5D1A"/>
    <w:rsid w:val="000F606A"/>
    <w:rsid w:val="000F6218"/>
    <w:rsid w:val="000F6274"/>
    <w:rsid w:val="000F647B"/>
    <w:rsid w:val="000F6CBE"/>
    <w:rsid w:val="000F77E7"/>
    <w:rsid w:val="000F7858"/>
    <w:rsid w:val="000F79AB"/>
    <w:rsid w:val="000F7BCC"/>
    <w:rsid w:val="001012FE"/>
    <w:rsid w:val="00101375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8EE"/>
    <w:rsid w:val="00104B0C"/>
    <w:rsid w:val="00104EA2"/>
    <w:rsid w:val="001052C0"/>
    <w:rsid w:val="00105A94"/>
    <w:rsid w:val="00105CB6"/>
    <w:rsid w:val="00105DFB"/>
    <w:rsid w:val="00106526"/>
    <w:rsid w:val="0010734B"/>
    <w:rsid w:val="0010750C"/>
    <w:rsid w:val="00107788"/>
    <w:rsid w:val="001077C4"/>
    <w:rsid w:val="00107AA1"/>
    <w:rsid w:val="00107B8D"/>
    <w:rsid w:val="00107B90"/>
    <w:rsid w:val="00107D43"/>
    <w:rsid w:val="00110159"/>
    <w:rsid w:val="00110252"/>
    <w:rsid w:val="001105F2"/>
    <w:rsid w:val="00110737"/>
    <w:rsid w:val="00110747"/>
    <w:rsid w:val="001108D3"/>
    <w:rsid w:val="00110B18"/>
    <w:rsid w:val="00110FCB"/>
    <w:rsid w:val="0011182B"/>
    <w:rsid w:val="001119C2"/>
    <w:rsid w:val="00111DD2"/>
    <w:rsid w:val="00111E4C"/>
    <w:rsid w:val="00111FCC"/>
    <w:rsid w:val="00111FEB"/>
    <w:rsid w:val="00112174"/>
    <w:rsid w:val="00112281"/>
    <w:rsid w:val="0011273C"/>
    <w:rsid w:val="00112903"/>
    <w:rsid w:val="00112A20"/>
    <w:rsid w:val="00112C51"/>
    <w:rsid w:val="0011313F"/>
    <w:rsid w:val="0011418C"/>
    <w:rsid w:val="00114517"/>
    <w:rsid w:val="001148F2"/>
    <w:rsid w:val="001157DB"/>
    <w:rsid w:val="001167C8"/>
    <w:rsid w:val="0011682A"/>
    <w:rsid w:val="00117111"/>
    <w:rsid w:val="0011747F"/>
    <w:rsid w:val="001174A5"/>
    <w:rsid w:val="00117FF0"/>
    <w:rsid w:val="001201D5"/>
    <w:rsid w:val="00120302"/>
    <w:rsid w:val="00120366"/>
    <w:rsid w:val="00120898"/>
    <w:rsid w:val="00120992"/>
    <w:rsid w:val="001209E9"/>
    <w:rsid w:val="00120B1A"/>
    <w:rsid w:val="00121C24"/>
    <w:rsid w:val="0012243A"/>
    <w:rsid w:val="001232B7"/>
    <w:rsid w:val="001233DE"/>
    <w:rsid w:val="00123466"/>
    <w:rsid w:val="00123501"/>
    <w:rsid w:val="00123A97"/>
    <w:rsid w:val="00123BD8"/>
    <w:rsid w:val="00124623"/>
    <w:rsid w:val="001249B8"/>
    <w:rsid w:val="001249E8"/>
    <w:rsid w:val="001256EA"/>
    <w:rsid w:val="00125D21"/>
    <w:rsid w:val="00125DDA"/>
    <w:rsid w:val="00126233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801"/>
    <w:rsid w:val="00131975"/>
    <w:rsid w:val="00131B97"/>
    <w:rsid w:val="00132190"/>
    <w:rsid w:val="00132296"/>
    <w:rsid w:val="00132625"/>
    <w:rsid w:val="001327F7"/>
    <w:rsid w:val="00132A5C"/>
    <w:rsid w:val="00132B1E"/>
    <w:rsid w:val="00132B63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F7D"/>
    <w:rsid w:val="00137172"/>
    <w:rsid w:val="001376B4"/>
    <w:rsid w:val="00137A90"/>
    <w:rsid w:val="001402A3"/>
    <w:rsid w:val="001404B8"/>
    <w:rsid w:val="00140518"/>
    <w:rsid w:val="00140C10"/>
    <w:rsid w:val="00140FB7"/>
    <w:rsid w:val="00141346"/>
    <w:rsid w:val="00141D9A"/>
    <w:rsid w:val="00142117"/>
    <w:rsid w:val="001422E0"/>
    <w:rsid w:val="00142475"/>
    <w:rsid w:val="00143D54"/>
    <w:rsid w:val="00144632"/>
    <w:rsid w:val="00144C3C"/>
    <w:rsid w:val="00144D1A"/>
    <w:rsid w:val="00144F7A"/>
    <w:rsid w:val="00145407"/>
    <w:rsid w:val="001455B6"/>
    <w:rsid w:val="001455D3"/>
    <w:rsid w:val="00146187"/>
    <w:rsid w:val="00146495"/>
    <w:rsid w:val="001464A2"/>
    <w:rsid w:val="001466BE"/>
    <w:rsid w:val="00146BF8"/>
    <w:rsid w:val="00147127"/>
    <w:rsid w:val="001472BD"/>
    <w:rsid w:val="00147C2A"/>
    <w:rsid w:val="00150142"/>
    <w:rsid w:val="0015017C"/>
    <w:rsid w:val="00150196"/>
    <w:rsid w:val="00150738"/>
    <w:rsid w:val="00150A2B"/>
    <w:rsid w:val="00150CCB"/>
    <w:rsid w:val="00150FC1"/>
    <w:rsid w:val="00151790"/>
    <w:rsid w:val="00151C7C"/>
    <w:rsid w:val="00152B69"/>
    <w:rsid w:val="00152E97"/>
    <w:rsid w:val="001536A9"/>
    <w:rsid w:val="00154055"/>
    <w:rsid w:val="00154211"/>
    <w:rsid w:val="00154276"/>
    <w:rsid w:val="00154468"/>
    <w:rsid w:val="00154BBE"/>
    <w:rsid w:val="00154CFC"/>
    <w:rsid w:val="00154F5D"/>
    <w:rsid w:val="0015531A"/>
    <w:rsid w:val="001555D6"/>
    <w:rsid w:val="0015664A"/>
    <w:rsid w:val="001568FC"/>
    <w:rsid w:val="00157642"/>
    <w:rsid w:val="001576F4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46E"/>
    <w:rsid w:val="001659E6"/>
    <w:rsid w:val="00166233"/>
    <w:rsid w:val="00166673"/>
    <w:rsid w:val="00166E63"/>
    <w:rsid w:val="00166F9D"/>
    <w:rsid w:val="00166FD4"/>
    <w:rsid w:val="0016711F"/>
    <w:rsid w:val="00167881"/>
    <w:rsid w:val="00167C51"/>
    <w:rsid w:val="00167D89"/>
    <w:rsid w:val="00167F3D"/>
    <w:rsid w:val="001703B0"/>
    <w:rsid w:val="00170411"/>
    <w:rsid w:val="00170573"/>
    <w:rsid w:val="0017099D"/>
    <w:rsid w:val="00171D05"/>
    <w:rsid w:val="00171D75"/>
    <w:rsid w:val="00171DAA"/>
    <w:rsid w:val="0017206F"/>
    <w:rsid w:val="00172239"/>
    <w:rsid w:val="00172391"/>
    <w:rsid w:val="00172869"/>
    <w:rsid w:val="00172B37"/>
    <w:rsid w:val="001731EE"/>
    <w:rsid w:val="00173310"/>
    <w:rsid w:val="0017336D"/>
    <w:rsid w:val="001733A0"/>
    <w:rsid w:val="00173D00"/>
    <w:rsid w:val="00173F04"/>
    <w:rsid w:val="00174175"/>
    <w:rsid w:val="001742C3"/>
    <w:rsid w:val="00174A87"/>
    <w:rsid w:val="00174DDA"/>
    <w:rsid w:val="00174E25"/>
    <w:rsid w:val="00175580"/>
    <w:rsid w:val="0017617C"/>
    <w:rsid w:val="0017620C"/>
    <w:rsid w:val="001762F1"/>
    <w:rsid w:val="00176837"/>
    <w:rsid w:val="00176DDA"/>
    <w:rsid w:val="00176E6A"/>
    <w:rsid w:val="00177277"/>
    <w:rsid w:val="0017740B"/>
    <w:rsid w:val="00177DAB"/>
    <w:rsid w:val="001801A0"/>
    <w:rsid w:val="001808C6"/>
    <w:rsid w:val="00181453"/>
    <w:rsid w:val="00181498"/>
    <w:rsid w:val="0018159A"/>
    <w:rsid w:val="001817CB"/>
    <w:rsid w:val="00181A18"/>
    <w:rsid w:val="00181D71"/>
    <w:rsid w:val="00182089"/>
    <w:rsid w:val="001824AA"/>
    <w:rsid w:val="001829C5"/>
    <w:rsid w:val="00182B12"/>
    <w:rsid w:val="001830CD"/>
    <w:rsid w:val="00183199"/>
    <w:rsid w:val="001831D4"/>
    <w:rsid w:val="001833FE"/>
    <w:rsid w:val="0018342E"/>
    <w:rsid w:val="00183906"/>
    <w:rsid w:val="00183CF9"/>
    <w:rsid w:val="00183DD5"/>
    <w:rsid w:val="00184017"/>
    <w:rsid w:val="001846BA"/>
    <w:rsid w:val="00184878"/>
    <w:rsid w:val="00184DF0"/>
    <w:rsid w:val="00184E0C"/>
    <w:rsid w:val="001853ED"/>
    <w:rsid w:val="001853F3"/>
    <w:rsid w:val="0018540D"/>
    <w:rsid w:val="001854F3"/>
    <w:rsid w:val="00185BC0"/>
    <w:rsid w:val="00185EF9"/>
    <w:rsid w:val="00186CED"/>
    <w:rsid w:val="001873FA"/>
    <w:rsid w:val="00187530"/>
    <w:rsid w:val="00187796"/>
    <w:rsid w:val="00187E44"/>
    <w:rsid w:val="00190425"/>
    <w:rsid w:val="00190ED2"/>
    <w:rsid w:val="0019117A"/>
    <w:rsid w:val="00191396"/>
    <w:rsid w:val="00191529"/>
    <w:rsid w:val="001915A5"/>
    <w:rsid w:val="00191698"/>
    <w:rsid w:val="00191809"/>
    <w:rsid w:val="00191911"/>
    <w:rsid w:val="00191B63"/>
    <w:rsid w:val="00192018"/>
    <w:rsid w:val="00192266"/>
    <w:rsid w:val="00192398"/>
    <w:rsid w:val="00192BA2"/>
    <w:rsid w:val="00192DE7"/>
    <w:rsid w:val="0019311B"/>
    <w:rsid w:val="0019312C"/>
    <w:rsid w:val="0019338D"/>
    <w:rsid w:val="001935D2"/>
    <w:rsid w:val="00193A2A"/>
    <w:rsid w:val="00194B14"/>
    <w:rsid w:val="00194B34"/>
    <w:rsid w:val="00194B3C"/>
    <w:rsid w:val="00194BD3"/>
    <w:rsid w:val="00195131"/>
    <w:rsid w:val="00195293"/>
    <w:rsid w:val="001954A4"/>
    <w:rsid w:val="00195573"/>
    <w:rsid w:val="0019569B"/>
    <w:rsid w:val="00195754"/>
    <w:rsid w:val="00195A28"/>
    <w:rsid w:val="00195D23"/>
    <w:rsid w:val="00195D87"/>
    <w:rsid w:val="00196211"/>
    <w:rsid w:val="001962E8"/>
    <w:rsid w:val="001967E9"/>
    <w:rsid w:val="00196B56"/>
    <w:rsid w:val="00196CA3"/>
    <w:rsid w:val="00197460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2C7"/>
    <w:rsid w:val="001A5A83"/>
    <w:rsid w:val="001A5C8D"/>
    <w:rsid w:val="001A66BA"/>
    <w:rsid w:val="001A7328"/>
    <w:rsid w:val="001A744C"/>
    <w:rsid w:val="001A7C67"/>
    <w:rsid w:val="001B06EC"/>
    <w:rsid w:val="001B083A"/>
    <w:rsid w:val="001B0ABD"/>
    <w:rsid w:val="001B0D06"/>
    <w:rsid w:val="001B0E05"/>
    <w:rsid w:val="001B1C98"/>
    <w:rsid w:val="001B1F7E"/>
    <w:rsid w:val="001B226F"/>
    <w:rsid w:val="001B2CEA"/>
    <w:rsid w:val="001B2F76"/>
    <w:rsid w:val="001B3019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A35"/>
    <w:rsid w:val="001B5DC8"/>
    <w:rsid w:val="001B5F90"/>
    <w:rsid w:val="001B613F"/>
    <w:rsid w:val="001B6335"/>
    <w:rsid w:val="001B69B4"/>
    <w:rsid w:val="001B6DC8"/>
    <w:rsid w:val="001B6F32"/>
    <w:rsid w:val="001B72CA"/>
    <w:rsid w:val="001B7411"/>
    <w:rsid w:val="001C0A81"/>
    <w:rsid w:val="001C0CBF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E19"/>
    <w:rsid w:val="001C612D"/>
    <w:rsid w:val="001C6207"/>
    <w:rsid w:val="001C67EB"/>
    <w:rsid w:val="001C6AAF"/>
    <w:rsid w:val="001C6D7A"/>
    <w:rsid w:val="001C6E18"/>
    <w:rsid w:val="001C7131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140B"/>
    <w:rsid w:val="001D231E"/>
    <w:rsid w:val="001D3781"/>
    <w:rsid w:val="001D3B53"/>
    <w:rsid w:val="001D3E7B"/>
    <w:rsid w:val="001D452D"/>
    <w:rsid w:val="001D45E7"/>
    <w:rsid w:val="001D4635"/>
    <w:rsid w:val="001D48BA"/>
    <w:rsid w:val="001D4CDE"/>
    <w:rsid w:val="001D532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525"/>
    <w:rsid w:val="001E0A62"/>
    <w:rsid w:val="001E0E21"/>
    <w:rsid w:val="001E0F80"/>
    <w:rsid w:val="001E1C75"/>
    <w:rsid w:val="001E32C2"/>
    <w:rsid w:val="001E333F"/>
    <w:rsid w:val="001E33B1"/>
    <w:rsid w:val="001E346A"/>
    <w:rsid w:val="001E3B8C"/>
    <w:rsid w:val="001E3E06"/>
    <w:rsid w:val="001E3E26"/>
    <w:rsid w:val="001E3E60"/>
    <w:rsid w:val="001E4673"/>
    <w:rsid w:val="001E4BBB"/>
    <w:rsid w:val="001E4C89"/>
    <w:rsid w:val="001E4F07"/>
    <w:rsid w:val="001E4FBC"/>
    <w:rsid w:val="001E592A"/>
    <w:rsid w:val="001E5DB7"/>
    <w:rsid w:val="001E6471"/>
    <w:rsid w:val="001E6CA3"/>
    <w:rsid w:val="001E72A9"/>
    <w:rsid w:val="001E7473"/>
    <w:rsid w:val="001E75C6"/>
    <w:rsid w:val="001E76F6"/>
    <w:rsid w:val="001E789C"/>
    <w:rsid w:val="001E797C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3385"/>
    <w:rsid w:val="001F3396"/>
    <w:rsid w:val="001F3E9F"/>
    <w:rsid w:val="001F4113"/>
    <w:rsid w:val="001F429E"/>
    <w:rsid w:val="001F4599"/>
    <w:rsid w:val="001F4A05"/>
    <w:rsid w:val="001F4BC5"/>
    <w:rsid w:val="001F50FA"/>
    <w:rsid w:val="001F57CF"/>
    <w:rsid w:val="001F5938"/>
    <w:rsid w:val="001F59B1"/>
    <w:rsid w:val="001F5B38"/>
    <w:rsid w:val="001F5C62"/>
    <w:rsid w:val="001F610E"/>
    <w:rsid w:val="001F6311"/>
    <w:rsid w:val="001F63A9"/>
    <w:rsid w:val="001F669A"/>
    <w:rsid w:val="001F68BA"/>
    <w:rsid w:val="001F6C2B"/>
    <w:rsid w:val="001F71A3"/>
    <w:rsid w:val="001F7229"/>
    <w:rsid w:val="001F74F5"/>
    <w:rsid w:val="001F79B9"/>
    <w:rsid w:val="001F7AAA"/>
    <w:rsid w:val="002006A9"/>
    <w:rsid w:val="00200793"/>
    <w:rsid w:val="002008A8"/>
    <w:rsid w:val="002009B0"/>
    <w:rsid w:val="00200B9B"/>
    <w:rsid w:val="0020178D"/>
    <w:rsid w:val="00201953"/>
    <w:rsid w:val="00201A3C"/>
    <w:rsid w:val="00201E19"/>
    <w:rsid w:val="00202650"/>
    <w:rsid w:val="002026FC"/>
    <w:rsid w:val="00202E0E"/>
    <w:rsid w:val="00202FB4"/>
    <w:rsid w:val="002033D6"/>
    <w:rsid w:val="00203A24"/>
    <w:rsid w:val="00203AD9"/>
    <w:rsid w:val="00203AE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731A"/>
    <w:rsid w:val="00207510"/>
    <w:rsid w:val="002079D3"/>
    <w:rsid w:val="00207A73"/>
    <w:rsid w:val="0021056F"/>
    <w:rsid w:val="0021084C"/>
    <w:rsid w:val="002109C2"/>
    <w:rsid w:val="00210B18"/>
    <w:rsid w:val="00210FB4"/>
    <w:rsid w:val="00211566"/>
    <w:rsid w:val="00211981"/>
    <w:rsid w:val="00211E97"/>
    <w:rsid w:val="002135FB"/>
    <w:rsid w:val="0021381B"/>
    <w:rsid w:val="00213D42"/>
    <w:rsid w:val="00214992"/>
    <w:rsid w:val="0021583D"/>
    <w:rsid w:val="0021584F"/>
    <w:rsid w:val="00215EB8"/>
    <w:rsid w:val="0021648E"/>
    <w:rsid w:val="002164F9"/>
    <w:rsid w:val="00216637"/>
    <w:rsid w:val="00216BA2"/>
    <w:rsid w:val="00217029"/>
    <w:rsid w:val="00217072"/>
    <w:rsid w:val="00217432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0FBF"/>
    <w:rsid w:val="00231242"/>
    <w:rsid w:val="00232242"/>
    <w:rsid w:val="00232273"/>
    <w:rsid w:val="00232C02"/>
    <w:rsid w:val="00232FDA"/>
    <w:rsid w:val="0023329F"/>
    <w:rsid w:val="00233375"/>
    <w:rsid w:val="0023345E"/>
    <w:rsid w:val="002338FB"/>
    <w:rsid w:val="00233E3F"/>
    <w:rsid w:val="002342E9"/>
    <w:rsid w:val="0023442A"/>
    <w:rsid w:val="00234892"/>
    <w:rsid w:val="00234A25"/>
    <w:rsid w:val="00234DA8"/>
    <w:rsid w:val="00235235"/>
    <w:rsid w:val="002358A4"/>
    <w:rsid w:val="00236256"/>
    <w:rsid w:val="00236512"/>
    <w:rsid w:val="00236D56"/>
    <w:rsid w:val="00237C56"/>
    <w:rsid w:val="00240217"/>
    <w:rsid w:val="0024036E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525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DB"/>
    <w:rsid w:val="00244B34"/>
    <w:rsid w:val="00244DD9"/>
    <w:rsid w:val="00244ECA"/>
    <w:rsid w:val="002451C8"/>
    <w:rsid w:val="002457A9"/>
    <w:rsid w:val="002461AA"/>
    <w:rsid w:val="0024656D"/>
    <w:rsid w:val="00246DB3"/>
    <w:rsid w:val="002471E5"/>
    <w:rsid w:val="002476F9"/>
    <w:rsid w:val="00247A3D"/>
    <w:rsid w:val="00247E42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09C"/>
    <w:rsid w:val="0025418A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C5"/>
    <w:rsid w:val="00257279"/>
    <w:rsid w:val="002575AA"/>
    <w:rsid w:val="00257622"/>
    <w:rsid w:val="00257AC3"/>
    <w:rsid w:val="00257C1A"/>
    <w:rsid w:val="00257E2F"/>
    <w:rsid w:val="002601B3"/>
    <w:rsid w:val="002605D8"/>
    <w:rsid w:val="00260955"/>
    <w:rsid w:val="00260A19"/>
    <w:rsid w:val="00261320"/>
    <w:rsid w:val="00261BED"/>
    <w:rsid w:val="00261F1B"/>
    <w:rsid w:val="002632CF"/>
    <w:rsid w:val="00263CB5"/>
    <w:rsid w:val="002647E5"/>
    <w:rsid w:val="00264AAF"/>
    <w:rsid w:val="00264B60"/>
    <w:rsid w:val="00265129"/>
    <w:rsid w:val="0026574A"/>
    <w:rsid w:val="00265A63"/>
    <w:rsid w:val="00265CC1"/>
    <w:rsid w:val="00265D47"/>
    <w:rsid w:val="00265E56"/>
    <w:rsid w:val="0026650D"/>
    <w:rsid w:val="00266AAB"/>
    <w:rsid w:val="00266B1C"/>
    <w:rsid w:val="00266BE4"/>
    <w:rsid w:val="00266FAC"/>
    <w:rsid w:val="002674F4"/>
    <w:rsid w:val="00267C46"/>
    <w:rsid w:val="00267E7B"/>
    <w:rsid w:val="00267FBA"/>
    <w:rsid w:val="00270017"/>
    <w:rsid w:val="002703C8"/>
    <w:rsid w:val="00270B7D"/>
    <w:rsid w:val="00271505"/>
    <w:rsid w:val="00271782"/>
    <w:rsid w:val="00271980"/>
    <w:rsid w:val="00271A93"/>
    <w:rsid w:val="00271AEB"/>
    <w:rsid w:val="00271B96"/>
    <w:rsid w:val="00271EFB"/>
    <w:rsid w:val="00271EFD"/>
    <w:rsid w:val="00272141"/>
    <w:rsid w:val="00272871"/>
    <w:rsid w:val="00272F9A"/>
    <w:rsid w:val="002732A1"/>
    <w:rsid w:val="002732FE"/>
    <w:rsid w:val="00273916"/>
    <w:rsid w:val="00273F8D"/>
    <w:rsid w:val="00275011"/>
    <w:rsid w:val="0027502E"/>
    <w:rsid w:val="002755B2"/>
    <w:rsid w:val="002756CC"/>
    <w:rsid w:val="00275788"/>
    <w:rsid w:val="00275E3F"/>
    <w:rsid w:val="00275E9B"/>
    <w:rsid w:val="00275F65"/>
    <w:rsid w:val="002768F7"/>
    <w:rsid w:val="0027711B"/>
    <w:rsid w:val="00277BBC"/>
    <w:rsid w:val="00277D17"/>
    <w:rsid w:val="00280704"/>
    <w:rsid w:val="002807D3"/>
    <w:rsid w:val="0028118A"/>
    <w:rsid w:val="00281245"/>
    <w:rsid w:val="0028161B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5A06"/>
    <w:rsid w:val="002863A1"/>
    <w:rsid w:val="00286823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4C7"/>
    <w:rsid w:val="00291C73"/>
    <w:rsid w:val="00291E91"/>
    <w:rsid w:val="00292688"/>
    <w:rsid w:val="0029277B"/>
    <w:rsid w:val="00292EDB"/>
    <w:rsid w:val="00293090"/>
    <w:rsid w:val="00293125"/>
    <w:rsid w:val="002933E4"/>
    <w:rsid w:val="002934A0"/>
    <w:rsid w:val="00293CA3"/>
    <w:rsid w:val="002942DC"/>
    <w:rsid w:val="002945DF"/>
    <w:rsid w:val="00294BB1"/>
    <w:rsid w:val="002952B2"/>
    <w:rsid w:val="00295BB3"/>
    <w:rsid w:val="002965E2"/>
    <w:rsid w:val="002968AE"/>
    <w:rsid w:val="00297190"/>
    <w:rsid w:val="00297230"/>
    <w:rsid w:val="002976EE"/>
    <w:rsid w:val="00297E00"/>
    <w:rsid w:val="002A0378"/>
    <w:rsid w:val="002A0479"/>
    <w:rsid w:val="002A0CA3"/>
    <w:rsid w:val="002A15ED"/>
    <w:rsid w:val="002A16EC"/>
    <w:rsid w:val="002A1874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D9E"/>
    <w:rsid w:val="002A47DD"/>
    <w:rsid w:val="002A4C7C"/>
    <w:rsid w:val="002A4FC1"/>
    <w:rsid w:val="002A5350"/>
    <w:rsid w:val="002A56B4"/>
    <w:rsid w:val="002A589B"/>
    <w:rsid w:val="002A617F"/>
    <w:rsid w:val="002A7600"/>
    <w:rsid w:val="002A79AB"/>
    <w:rsid w:val="002A7B57"/>
    <w:rsid w:val="002B0228"/>
    <w:rsid w:val="002B0456"/>
    <w:rsid w:val="002B0CE8"/>
    <w:rsid w:val="002B117B"/>
    <w:rsid w:val="002B2345"/>
    <w:rsid w:val="002B2576"/>
    <w:rsid w:val="002B270C"/>
    <w:rsid w:val="002B28E0"/>
    <w:rsid w:val="002B3342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38C"/>
    <w:rsid w:val="002C2986"/>
    <w:rsid w:val="002C2C99"/>
    <w:rsid w:val="002C314E"/>
    <w:rsid w:val="002C31E9"/>
    <w:rsid w:val="002C3926"/>
    <w:rsid w:val="002C3B8C"/>
    <w:rsid w:val="002C40ED"/>
    <w:rsid w:val="002C4494"/>
    <w:rsid w:val="002C44B7"/>
    <w:rsid w:val="002C4507"/>
    <w:rsid w:val="002C63B5"/>
    <w:rsid w:val="002C649E"/>
    <w:rsid w:val="002C670A"/>
    <w:rsid w:val="002C68A3"/>
    <w:rsid w:val="002C6B11"/>
    <w:rsid w:val="002C6D0B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3064"/>
    <w:rsid w:val="002D3CF5"/>
    <w:rsid w:val="002D408F"/>
    <w:rsid w:val="002D4457"/>
    <w:rsid w:val="002D48C1"/>
    <w:rsid w:val="002D4E0C"/>
    <w:rsid w:val="002D4F6D"/>
    <w:rsid w:val="002D5498"/>
    <w:rsid w:val="002D5BEE"/>
    <w:rsid w:val="002D5C6C"/>
    <w:rsid w:val="002D6041"/>
    <w:rsid w:val="002D642B"/>
    <w:rsid w:val="002D6525"/>
    <w:rsid w:val="002D6CD6"/>
    <w:rsid w:val="002D72DC"/>
    <w:rsid w:val="002D7503"/>
    <w:rsid w:val="002D7884"/>
    <w:rsid w:val="002D79AC"/>
    <w:rsid w:val="002E0219"/>
    <w:rsid w:val="002E0355"/>
    <w:rsid w:val="002E09A6"/>
    <w:rsid w:val="002E10D2"/>
    <w:rsid w:val="002E138F"/>
    <w:rsid w:val="002E15E2"/>
    <w:rsid w:val="002E1ACD"/>
    <w:rsid w:val="002E1CD1"/>
    <w:rsid w:val="002E2301"/>
    <w:rsid w:val="002E2783"/>
    <w:rsid w:val="002E29AB"/>
    <w:rsid w:val="002E2BBD"/>
    <w:rsid w:val="002E2BFB"/>
    <w:rsid w:val="002E2FB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EDE"/>
    <w:rsid w:val="002E66CA"/>
    <w:rsid w:val="002E6FDD"/>
    <w:rsid w:val="002E7250"/>
    <w:rsid w:val="002E765B"/>
    <w:rsid w:val="002E79A3"/>
    <w:rsid w:val="002F0C2D"/>
    <w:rsid w:val="002F0EE1"/>
    <w:rsid w:val="002F18A6"/>
    <w:rsid w:val="002F18A7"/>
    <w:rsid w:val="002F1B10"/>
    <w:rsid w:val="002F1BC6"/>
    <w:rsid w:val="002F1CD1"/>
    <w:rsid w:val="002F3217"/>
    <w:rsid w:val="002F32F9"/>
    <w:rsid w:val="002F362E"/>
    <w:rsid w:val="002F3961"/>
    <w:rsid w:val="002F3E36"/>
    <w:rsid w:val="002F452A"/>
    <w:rsid w:val="002F48CB"/>
    <w:rsid w:val="002F4A63"/>
    <w:rsid w:val="002F4F31"/>
    <w:rsid w:val="002F5269"/>
    <w:rsid w:val="002F54D9"/>
    <w:rsid w:val="002F5E45"/>
    <w:rsid w:val="002F668F"/>
    <w:rsid w:val="002F69C4"/>
    <w:rsid w:val="002F713A"/>
    <w:rsid w:val="002F71AC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104FB"/>
    <w:rsid w:val="003105B1"/>
    <w:rsid w:val="00310BA8"/>
    <w:rsid w:val="00310E93"/>
    <w:rsid w:val="003110B2"/>
    <w:rsid w:val="00311211"/>
    <w:rsid w:val="003120A8"/>
    <w:rsid w:val="003122FE"/>
    <w:rsid w:val="00312B06"/>
    <w:rsid w:val="00312EFA"/>
    <w:rsid w:val="00312FA0"/>
    <w:rsid w:val="00314756"/>
    <w:rsid w:val="003149F9"/>
    <w:rsid w:val="00314B44"/>
    <w:rsid w:val="00314B6A"/>
    <w:rsid w:val="00314DE7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C93"/>
    <w:rsid w:val="00322316"/>
    <w:rsid w:val="00322E96"/>
    <w:rsid w:val="00322F52"/>
    <w:rsid w:val="00323BAD"/>
    <w:rsid w:val="0032458D"/>
    <w:rsid w:val="00324CBA"/>
    <w:rsid w:val="00325330"/>
    <w:rsid w:val="00325604"/>
    <w:rsid w:val="00325AC0"/>
    <w:rsid w:val="00326060"/>
    <w:rsid w:val="003265FD"/>
    <w:rsid w:val="003266FA"/>
    <w:rsid w:val="0032679C"/>
    <w:rsid w:val="00326C74"/>
    <w:rsid w:val="003271F2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4CD"/>
    <w:rsid w:val="003319B4"/>
    <w:rsid w:val="00332147"/>
    <w:rsid w:val="0033214D"/>
    <w:rsid w:val="00332213"/>
    <w:rsid w:val="00332601"/>
    <w:rsid w:val="00332861"/>
    <w:rsid w:val="00332885"/>
    <w:rsid w:val="00332B55"/>
    <w:rsid w:val="00333140"/>
    <w:rsid w:val="00333341"/>
    <w:rsid w:val="00333368"/>
    <w:rsid w:val="003337EB"/>
    <w:rsid w:val="00333B24"/>
    <w:rsid w:val="00333C41"/>
    <w:rsid w:val="00333CB9"/>
    <w:rsid w:val="00334496"/>
    <w:rsid w:val="00334645"/>
    <w:rsid w:val="003348FB"/>
    <w:rsid w:val="003351CB"/>
    <w:rsid w:val="00335A31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3033"/>
    <w:rsid w:val="003434EC"/>
    <w:rsid w:val="0034364E"/>
    <w:rsid w:val="00343C38"/>
    <w:rsid w:val="0034431D"/>
    <w:rsid w:val="00344735"/>
    <w:rsid w:val="0034514C"/>
    <w:rsid w:val="0034527F"/>
    <w:rsid w:val="003453C3"/>
    <w:rsid w:val="00345527"/>
    <w:rsid w:val="0034556C"/>
    <w:rsid w:val="003456FB"/>
    <w:rsid w:val="003460FE"/>
    <w:rsid w:val="00346B32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E89"/>
    <w:rsid w:val="003531A8"/>
    <w:rsid w:val="0035378D"/>
    <w:rsid w:val="003539F8"/>
    <w:rsid w:val="0035432B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838"/>
    <w:rsid w:val="003569AB"/>
    <w:rsid w:val="00356A46"/>
    <w:rsid w:val="00356C53"/>
    <w:rsid w:val="00356C86"/>
    <w:rsid w:val="0035727D"/>
    <w:rsid w:val="0035727F"/>
    <w:rsid w:val="00357AE8"/>
    <w:rsid w:val="00357C07"/>
    <w:rsid w:val="00357C2E"/>
    <w:rsid w:val="003603F0"/>
    <w:rsid w:val="00360A7E"/>
    <w:rsid w:val="00360EF8"/>
    <w:rsid w:val="003617B3"/>
    <w:rsid w:val="0036183B"/>
    <w:rsid w:val="00361E8E"/>
    <w:rsid w:val="00361FBA"/>
    <w:rsid w:val="00362F94"/>
    <w:rsid w:val="003631EE"/>
    <w:rsid w:val="0036379E"/>
    <w:rsid w:val="00363D03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747C"/>
    <w:rsid w:val="00370351"/>
    <w:rsid w:val="00370487"/>
    <w:rsid w:val="003705CE"/>
    <w:rsid w:val="003707CA"/>
    <w:rsid w:val="00370900"/>
    <w:rsid w:val="00370F34"/>
    <w:rsid w:val="003711A5"/>
    <w:rsid w:val="003716AD"/>
    <w:rsid w:val="003716B5"/>
    <w:rsid w:val="00371A95"/>
    <w:rsid w:val="00372E8A"/>
    <w:rsid w:val="00373957"/>
    <w:rsid w:val="0037399C"/>
    <w:rsid w:val="00373C16"/>
    <w:rsid w:val="00374268"/>
    <w:rsid w:val="0037459D"/>
    <w:rsid w:val="003749F4"/>
    <w:rsid w:val="00374A94"/>
    <w:rsid w:val="00374C95"/>
    <w:rsid w:val="00374D1A"/>
    <w:rsid w:val="00375207"/>
    <w:rsid w:val="00376028"/>
    <w:rsid w:val="003762B9"/>
    <w:rsid w:val="00376626"/>
    <w:rsid w:val="00377205"/>
    <w:rsid w:val="003776C4"/>
    <w:rsid w:val="003779E8"/>
    <w:rsid w:val="003779FC"/>
    <w:rsid w:val="00377FA6"/>
    <w:rsid w:val="00380308"/>
    <w:rsid w:val="0038030A"/>
    <w:rsid w:val="0038030F"/>
    <w:rsid w:val="00381044"/>
    <w:rsid w:val="003811EF"/>
    <w:rsid w:val="003821BA"/>
    <w:rsid w:val="003825C3"/>
    <w:rsid w:val="00382C75"/>
    <w:rsid w:val="003835B1"/>
    <w:rsid w:val="0038390C"/>
    <w:rsid w:val="003839FA"/>
    <w:rsid w:val="00384010"/>
    <w:rsid w:val="00384607"/>
    <w:rsid w:val="003846C0"/>
    <w:rsid w:val="00384751"/>
    <w:rsid w:val="00384B01"/>
    <w:rsid w:val="00384F85"/>
    <w:rsid w:val="00385489"/>
    <w:rsid w:val="00385B22"/>
    <w:rsid w:val="0038621C"/>
    <w:rsid w:val="003864CA"/>
    <w:rsid w:val="003865EE"/>
    <w:rsid w:val="0038672B"/>
    <w:rsid w:val="00386E77"/>
    <w:rsid w:val="00387265"/>
    <w:rsid w:val="00387278"/>
    <w:rsid w:val="003873BF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AB"/>
    <w:rsid w:val="00391430"/>
    <w:rsid w:val="00391932"/>
    <w:rsid w:val="00391D76"/>
    <w:rsid w:val="00391FA3"/>
    <w:rsid w:val="00392086"/>
    <w:rsid w:val="003925D8"/>
    <w:rsid w:val="00392650"/>
    <w:rsid w:val="00392C78"/>
    <w:rsid w:val="0039304F"/>
    <w:rsid w:val="003931CD"/>
    <w:rsid w:val="0039323E"/>
    <w:rsid w:val="003939B6"/>
    <w:rsid w:val="00393EEB"/>
    <w:rsid w:val="00393F8C"/>
    <w:rsid w:val="0039455D"/>
    <w:rsid w:val="003949AF"/>
    <w:rsid w:val="00395909"/>
    <w:rsid w:val="00395BAD"/>
    <w:rsid w:val="00396A03"/>
    <w:rsid w:val="00396A2A"/>
    <w:rsid w:val="00396CEA"/>
    <w:rsid w:val="0039711C"/>
    <w:rsid w:val="00397226"/>
    <w:rsid w:val="003974D1"/>
    <w:rsid w:val="00397BCF"/>
    <w:rsid w:val="00397DD8"/>
    <w:rsid w:val="00397E5E"/>
    <w:rsid w:val="00397F91"/>
    <w:rsid w:val="003A09E6"/>
    <w:rsid w:val="003A1006"/>
    <w:rsid w:val="003A112E"/>
    <w:rsid w:val="003A1279"/>
    <w:rsid w:val="003A13B1"/>
    <w:rsid w:val="003A15E0"/>
    <w:rsid w:val="003A2CD6"/>
    <w:rsid w:val="003A32C2"/>
    <w:rsid w:val="003A357F"/>
    <w:rsid w:val="003A36FA"/>
    <w:rsid w:val="003A442E"/>
    <w:rsid w:val="003A4510"/>
    <w:rsid w:val="003A4842"/>
    <w:rsid w:val="003A48EC"/>
    <w:rsid w:val="003A4A94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7034"/>
    <w:rsid w:val="003A7070"/>
    <w:rsid w:val="003A7AA2"/>
    <w:rsid w:val="003A7BCB"/>
    <w:rsid w:val="003B1275"/>
    <w:rsid w:val="003B1612"/>
    <w:rsid w:val="003B2004"/>
    <w:rsid w:val="003B22FF"/>
    <w:rsid w:val="003B24F3"/>
    <w:rsid w:val="003B2667"/>
    <w:rsid w:val="003B3097"/>
    <w:rsid w:val="003B34C6"/>
    <w:rsid w:val="003B3C7D"/>
    <w:rsid w:val="003B3E01"/>
    <w:rsid w:val="003B464F"/>
    <w:rsid w:val="003B485D"/>
    <w:rsid w:val="003B490F"/>
    <w:rsid w:val="003B4D85"/>
    <w:rsid w:val="003B4E8C"/>
    <w:rsid w:val="003B6528"/>
    <w:rsid w:val="003B65C0"/>
    <w:rsid w:val="003B6A94"/>
    <w:rsid w:val="003B741A"/>
    <w:rsid w:val="003B758F"/>
    <w:rsid w:val="003B7792"/>
    <w:rsid w:val="003C03A3"/>
    <w:rsid w:val="003C0B51"/>
    <w:rsid w:val="003C10C6"/>
    <w:rsid w:val="003C13C8"/>
    <w:rsid w:val="003C146C"/>
    <w:rsid w:val="003C17D0"/>
    <w:rsid w:val="003C1B77"/>
    <w:rsid w:val="003C1D6C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8AC"/>
    <w:rsid w:val="003C3DFE"/>
    <w:rsid w:val="003C4107"/>
    <w:rsid w:val="003C415B"/>
    <w:rsid w:val="003C463D"/>
    <w:rsid w:val="003C47A5"/>
    <w:rsid w:val="003C4987"/>
    <w:rsid w:val="003C4B73"/>
    <w:rsid w:val="003C4CD3"/>
    <w:rsid w:val="003C4F81"/>
    <w:rsid w:val="003C50B0"/>
    <w:rsid w:val="003C511D"/>
    <w:rsid w:val="003C5480"/>
    <w:rsid w:val="003C59FE"/>
    <w:rsid w:val="003C5F6B"/>
    <w:rsid w:val="003C615B"/>
    <w:rsid w:val="003C6421"/>
    <w:rsid w:val="003C6D5A"/>
    <w:rsid w:val="003C6E99"/>
    <w:rsid w:val="003C7482"/>
    <w:rsid w:val="003C7853"/>
    <w:rsid w:val="003D0443"/>
    <w:rsid w:val="003D08A2"/>
    <w:rsid w:val="003D0CD8"/>
    <w:rsid w:val="003D1326"/>
    <w:rsid w:val="003D1EDC"/>
    <w:rsid w:val="003D1F0B"/>
    <w:rsid w:val="003D2309"/>
    <w:rsid w:val="003D250C"/>
    <w:rsid w:val="003D29A9"/>
    <w:rsid w:val="003D30FE"/>
    <w:rsid w:val="003D35F0"/>
    <w:rsid w:val="003D4405"/>
    <w:rsid w:val="003D447C"/>
    <w:rsid w:val="003D4AB2"/>
    <w:rsid w:val="003D5360"/>
    <w:rsid w:val="003D5BEE"/>
    <w:rsid w:val="003D64CE"/>
    <w:rsid w:val="003D66C4"/>
    <w:rsid w:val="003D71D3"/>
    <w:rsid w:val="003D7A06"/>
    <w:rsid w:val="003D7D4A"/>
    <w:rsid w:val="003D7EDB"/>
    <w:rsid w:val="003E005C"/>
    <w:rsid w:val="003E026E"/>
    <w:rsid w:val="003E03F0"/>
    <w:rsid w:val="003E0B8C"/>
    <w:rsid w:val="003E1488"/>
    <w:rsid w:val="003E16BC"/>
    <w:rsid w:val="003E17CE"/>
    <w:rsid w:val="003E1A06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473A"/>
    <w:rsid w:val="003E4EFD"/>
    <w:rsid w:val="003E54AD"/>
    <w:rsid w:val="003E566A"/>
    <w:rsid w:val="003E7008"/>
    <w:rsid w:val="003E733F"/>
    <w:rsid w:val="003E76AA"/>
    <w:rsid w:val="003E7796"/>
    <w:rsid w:val="003E78EE"/>
    <w:rsid w:val="003F094C"/>
    <w:rsid w:val="003F0C5C"/>
    <w:rsid w:val="003F0F33"/>
    <w:rsid w:val="003F13F7"/>
    <w:rsid w:val="003F20A7"/>
    <w:rsid w:val="003F27D6"/>
    <w:rsid w:val="003F288C"/>
    <w:rsid w:val="003F28EB"/>
    <w:rsid w:val="003F2EC2"/>
    <w:rsid w:val="003F33AD"/>
    <w:rsid w:val="003F388D"/>
    <w:rsid w:val="003F3C4A"/>
    <w:rsid w:val="003F3D51"/>
    <w:rsid w:val="003F41AD"/>
    <w:rsid w:val="003F5006"/>
    <w:rsid w:val="003F51E7"/>
    <w:rsid w:val="003F54B1"/>
    <w:rsid w:val="003F56F0"/>
    <w:rsid w:val="003F5777"/>
    <w:rsid w:val="003F6072"/>
    <w:rsid w:val="003F637B"/>
    <w:rsid w:val="003F64EF"/>
    <w:rsid w:val="003F6AF8"/>
    <w:rsid w:val="003F6DBE"/>
    <w:rsid w:val="003F6E5B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80"/>
    <w:rsid w:val="00402694"/>
    <w:rsid w:val="004026BE"/>
    <w:rsid w:val="00402936"/>
    <w:rsid w:val="00402947"/>
    <w:rsid w:val="00402BB7"/>
    <w:rsid w:val="00403266"/>
    <w:rsid w:val="0040353F"/>
    <w:rsid w:val="004036D9"/>
    <w:rsid w:val="004039C5"/>
    <w:rsid w:val="00403AC0"/>
    <w:rsid w:val="00403F95"/>
    <w:rsid w:val="00403FD8"/>
    <w:rsid w:val="00404852"/>
    <w:rsid w:val="00404C92"/>
    <w:rsid w:val="004056DB"/>
    <w:rsid w:val="0040589D"/>
    <w:rsid w:val="004062EF"/>
    <w:rsid w:val="004069E0"/>
    <w:rsid w:val="00406BB2"/>
    <w:rsid w:val="00406C28"/>
    <w:rsid w:val="00406C2F"/>
    <w:rsid w:val="00406DA7"/>
    <w:rsid w:val="00407175"/>
    <w:rsid w:val="00407BE1"/>
    <w:rsid w:val="00407C4D"/>
    <w:rsid w:val="00410763"/>
    <w:rsid w:val="0041078E"/>
    <w:rsid w:val="00410BE1"/>
    <w:rsid w:val="00410D89"/>
    <w:rsid w:val="00410EAA"/>
    <w:rsid w:val="00410F2D"/>
    <w:rsid w:val="00411250"/>
    <w:rsid w:val="0041127B"/>
    <w:rsid w:val="004114E8"/>
    <w:rsid w:val="0041184D"/>
    <w:rsid w:val="00411A21"/>
    <w:rsid w:val="00412006"/>
    <w:rsid w:val="00412351"/>
    <w:rsid w:val="0041246F"/>
    <w:rsid w:val="004127A6"/>
    <w:rsid w:val="00412BF7"/>
    <w:rsid w:val="00412D81"/>
    <w:rsid w:val="004130C9"/>
    <w:rsid w:val="00413374"/>
    <w:rsid w:val="004133A5"/>
    <w:rsid w:val="00413670"/>
    <w:rsid w:val="004137EA"/>
    <w:rsid w:val="004141A4"/>
    <w:rsid w:val="00414628"/>
    <w:rsid w:val="00414946"/>
    <w:rsid w:val="00414E00"/>
    <w:rsid w:val="00414EE8"/>
    <w:rsid w:val="00415B47"/>
    <w:rsid w:val="00415D24"/>
    <w:rsid w:val="00415FBF"/>
    <w:rsid w:val="0041721B"/>
    <w:rsid w:val="004173A1"/>
    <w:rsid w:val="004173E1"/>
    <w:rsid w:val="00420FBD"/>
    <w:rsid w:val="004210F7"/>
    <w:rsid w:val="00421383"/>
    <w:rsid w:val="00421A49"/>
    <w:rsid w:val="00421E41"/>
    <w:rsid w:val="00422001"/>
    <w:rsid w:val="004221A4"/>
    <w:rsid w:val="00422492"/>
    <w:rsid w:val="0042265F"/>
    <w:rsid w:val="00422F19"/>
    <w:rsid w:val="00422FB3"/>
    <w:rsid w:val="00423207"/>
    <w:rsid w:val="0042343D"/>
    <w:rsid w:val="00423F03"/>
    <w:rsid w:val="00424657"/>
    <w:rsid w:val="004246BD"/>
    <w:rsid w:val="00424AEB"/>
    <w:rsid w:val="00424DFD"/>
    <w:rsid w:val="00425A6D"/>
    <w:rsid w:val="00425E17"/>
    <w:rsid w:val="004261D9"/>
    <w:rsid w:val="00426436"/>
    <w:rsid w:val="004266FC"/>
    <w:rsid w:val="00426DF8"/>
    <w:rsid w:val="004272F7"/>
    <w:rsid w:val="0042768F"/>
    <w:rsid w:val="00427BF3"/>
    <w:rsid w:val="00427D3B"/>
    <w:rsid w:val="004302B8"/>
    <w:rsid w:val="004304B6"/>
    <w:rsid w:val="00430C26"/>
    <w:rsid w:val="00430C81"/>
    <w:rsid w:val="00431200"/>
    <w:rsid w:val="00431806"/>
    <w:rsid w:val="00431AB9"/>
    <w:rsid w:val="00431C1E"/>
    <w:rsid w:val="00431E16"/>
    <w:rsid w:val="004323B9"/>
    <w:rsid w:val="004325B0"/>
    <w:rsid w:val="00432963"/>
    <w:rsid w:val="00432D5F"/>
    <w:rsid w:val="00432FE6"/>
    <w:rsid w:val="0043361A"/>
    <w:rsid w:val="00433E67"/>
    <w:rsid w:val="004343ED"/>
    <w:rsid w:val="004343F6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6E8"/>
    <w:rsid w:val="00450AE2"/>
    <w:rsid w:val="00450CE1"/>
    <w:rsid w:val="00450F5C"/>
    <w:rsid w:val="00451245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AB5"/>
    <w:rsid w:val="00453DAF"/>
    <w:rsid w:val="00453FCA"/>
    <w:rsid w:val="004540A3"/>
    <w:rsid w:val="00454647"/>
    <w:rsid w:val="00454D30"/>
    <w:rsid w:val="004552BF"/>
    <w:rsid w:val="0045536C"/>
    <w:rsid w:val="0045545D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2F4"/>
    <w:rsid w:val="0045734B"/>
    <w:rsid w:val="004575C8"/>
    <w:rsid w:val="00457CFE"/>
    <w:rsid w:val="00460259"/>
    <w:rsid w:val="0046098B"/>
    <w:rsid w:val="00460A48"/>
    <w:rsid w:val="00460BCC"/>
    <w:rsid w:val="00460C30"/>
    <w:rsid w:val="00460ECB"/>
    <w:rsid w:val="00461602"/>
    <w:rsid w:val="00461620"/>
    <w:rsid w:val="00462282"/>
    <w:rsid w:val="00462306"/>
    <w:rsid w:val="0046261A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49D"/>
    <w:rsid w:val="00467CC0"/>
    <w:rsid w:val="0047088F"/>
    <w:rsid w:val="004710DF"/>
    <w:rsid w:val="004714A4"/>
    <w:rsid w:val="004715F8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5F10"/>
    <w:rsid w:val="00476C52"/>
    <w:rsid w:val="00477BD5"/>
    <w:rsid w:val="00477D3E"/>
    <w:rsid w:val="00477F18"/>
    <w:rsid w:val="00480CE0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041"/>
    <w:rsid w:val="004821CC"/>
    <w:rsid w:val="00482D28"/>
    <w:rsid w:val="004830A0"/>
    <w:rsid w:val="0048331A"/>
    <w:rsid w:val="00483C7E"/>
    <w:rsid w:val="00483F2C"/>
    <w:rsid w:val="00484FBA"/>
    <w:rsid w:val="00485DC3"/>
    <w:rsid w:val="00485E66"/>
    <w:rsid w:val="004864AE"/>
    <w:rsid w:val="00486665"/>
    <w:rsid w:val="00486C7D"/>
    <w:rsid w:val="00486E08"/>
    <w:rsid w:val="00487356"/>
    <w:rsid w:val="00487A02"/>
    <w:rsid w:val="00487A80"/>
    <w:rsid w:val="00487CAE"/>
    <w:rsid w:val="00487EC6"/>
    <w:rsid w:val="0049001A"/>
    <w:rsid w:val="00490227"/>
    <w:rsid w:val="0049057A"/>
    <w:rsid w:val="004906F0"/>
    <w:rsid w:val="00490B0C"/>
    <w:rsid w:val="004911F6"/>
    <w:rsid w:val="004912B5"/>
    <w:rsid w:val="00491924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D9E"/>
    <w:rsid w:val="004956B4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1D5D"/>
    <w:rsid w:val="004A2387"/>
    <w:rsid w:val="004A244E"/>
    <w:rsid w:val="004A2673"/>
    <w:rsid w:val="004A33AE"/>
    <w:rsid w:val="004A3554"/>
    <w:rsid w:val="004A35CC"/>
    <w:rsid w:val="004A3B8B"/>
    <w:rsid w:val="004A3C1E"/>
    <w:rsid w:val="004A3D25"/>
    <w:rsid w:val="004A4314"/>
    <w:rsid w:val="004A438F"/>
    <w:rsid w:val="004A451B"/>
    <w:rsid w:val="004A45ED"/>
    <w:rsid w:val="004A46E0"/>
    <w:rsid w:val="004A4701"/>
    <w:rsid w:val="004A4BD0"/>
    <w:rsid w:val="004A5007"/>
    <w:rsid w:val="004A5099"/>
    <w:rsid w:val="004A52FF"/>
    <w:rsid w:val="004A5BEC"/>
    <w:rsid w:val="004A5C31"/>
    <w:rsid w:val="004A6326"/>
    <w:rsid w:val="004A6A7D"/>
    <w:rsid w:val="004A6CEE"/>
    <w:rsid w:val="004A6E13"/>
    <w:rsid w:val="004A71C4"/>
    <w:rsid w:val="004A72F9"/>
    <w:rsid w:val="004A75C1"/>
    <w:rsid w:val="004A76E6"/>
    <w:rsid w:val="004A7C40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E5B"/>
    <w:rsid w:val="004B2F79"/>
    <w:rsid w:val="004B38C6"/>
    <w:rsid w:val="004B420C"/>
    <w:rsid w:val="004B439F"/>
    <w:rsid w:val="004B45D2"/>
    <w:rsid w:val="004B4913"/>
    <w:rsid w:val="004B4A6B"/>
    <w:rsid w:val="004B4A74"/>
    <w:rsid w:val="004B4FDF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4AA"/>
    <w:rsid w:val="004C24D2"/>
    <w:rsid w:val="004C24F2"/>
    <w:rsid w:val="004C2533"/>
    <w:rsid w:val="004C25DE"/>
    <w:rsid w:val="004C284B"/>
    <w:rsid w:val="004C2C37"/>
    <w:rsid w:val="004C30AE"/>
    <w:rsid w:val="004C3D7F"/>
    <w:rsid w:val="004C3EE2"/>
    <w:rsid w:val="004C4352"/>
    <w:rsid w:val="004C4614"/>
    <w:rsid w:val="004C473E"/>
    <w:rsid w:val="004C474D"/>
    <w:rsid w:val="004C49BB"/>
    <w:rsid w:val="004C4B29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D29"/>
    <w:rsid w:val="004D01B7"/>
    <w:rsid w:val="004D0288"/>
    <w:rsid w:val="004D05A7"/>
    <w:rsid w:val="004D0AFE"/>
    <w:rsid w:val="004D0E2E"/>
    <w:rsid w:val="004D1E8C"/>
    <w:rsid w:val="004D2073"/>
    <w:rsid w:val="004D2237"/>
    <w:rsid w:val="004D2480"/>
    <w:rsid w:val="004D2517"/>
    <w:rsid w:val="004D2A89"/>
    <w:rsid w:val="004D2DED"/>
    <w:rsid w:val="004D3A74"/>
    <w:rsid w:val="004D3A85"/>
    <w:rsid w:val="004D3B30"/>
    <w:rsid w:val="004D3C09"/>
    <w:rsid w:val="004D41F3"/>
    <w:rsid w:val="004D4E85"/>
    <w:rsid w:val="004D4FDD"/>
    <w:rsid w:val="004D5169"/>
    <w:rsid w:val="004D55E4"/>
    <w:rsid w:val="004D5A79"/>
    <w:rsid w:val="004D5FC5"/>
    <w:rsid w:val="004D6263"/>
    <w:rsid w:val="004D64A7"/>
    <w:rsid w:val="004D6875"/>
    <w:rsid w:val="004D6E92"/>
    <w:rsid w:val="004D6F95"/>
    <w:rsid w:val="004D6FA5"/>
    <w:rsid w:val="004D70CA"/>
    <w:rsid w:val="004D720D"/>
    <w:rsid w:val="004D7266"/>
    <w:rsid w:val="004D765B"/>
    <w:rsid w:val="004D7C72"/>
    <w:rsid w:val="004D7F52"/>
    <w:rsid w:val="004E00CE"/>
    <w:rsid w:val="004E0203"/>
    <w:rsid w:val="004E03DC"/>
    <w:rsid w:val="004E08EA"/>
    <w:rsid w:val="004E0A8F"/>
    <w:rsid w:val="004E0DB3"/>
    <w:rsid w:val="004E118C"/>
    <w:rsid w:val="004E134F"/>
    <w:rsid w:val="004E16A0"/>
    <w:rsid w:val="004E16B7"/>
    <w:rsid w:val="004E181B"/>
    <w:rsid w:val="004E1EE7"/>
    <w:rsid w:val="004E222B"/>
    <w:rsid w:val="004E2231"/>
    <w:rsid w:val="004E27FA"/>
    <w:rsid w:val="004E28E7"/>
    <w:rsid w:val="004E2A4D"/>
    <w:rsid w:val="004E2B36"/>
    <w:rsid w:val="004E2C51"/>
    <w:rsid w:val="004E2D13"/>
    <w:rsid w:val="004E35FA"/>
    <w:rsid w:val="004E3650"/>
    <w:rsid w:val="004E37D1"/>
    <w:rsid w:val="004E37E8"/>
    <w:rsid w:val="004E3A8C"/>
    <w:rsid w:val="004E3C86"/>
    <w:rsid w:val="004E3D6A"/>
    <w:rsid w:val="004E3DDD"/>
    <w:rsid w:val="004E3E0B"/>
    <w:rsid w:val="004E4AE8"/>
    <w:rsid w:val="004E500C"/>
    <w:rsid w:val="004E5950"/>
    <w:rsid w:val="004E5955"/>
    <w:rsid w:val="004E5D46"/>
    <w:rsid w:val="004E5FE8"/>
    <w:rsid w:val="004E6706"/>
    <w:rsid w:val="004E68EE"/>
    <w:rsid w:val="004E6E4E"/>
    <w:rsid w:val="004E7B20"/>
    <w:rsid w:val="004F0A73"/>
    <w:rsid w:val="004F0EDA"/>
    <w:rsid w:val="004F17E5"/>
    <w:rsid w:val="004F1975"/>
    <w:rsid w:val="004F1C2B"/>
    <w:rsid w:val="004F1E3D"/>
    <w:rsid w:val="004F216E"/>
    <w:rsid w:val="004F21FE"/>
    <w:rsid w:val="004F234C"/>
    <w:rsid w:val="004F242C"/>
    <w:rsid w:val="004F257A"/>
    <w:rsid w:val="004F2635"/>
    <w:rsid w:val="004F26F9"/>
    <w:rsid w:val="004F28C9"/>
    <w:rsid w:val="004F2A56"/>
    <w:rsid w:val="004F2B16"/>
    <w:rsid w:val="004F31EF"/>
    <w:rsid w:val="004F375B"/>
    <w:rsid w:val="004F398B"/>
    <w:rsid w:val="004F3A98"/>
    <w:rsid w:val="004F3FBB"/>
    <w:rsid w:val="004F4656"/>
    <w:rsid w:val="004F4967"/>
    <w:rsid w:val="004F514A"/>
    <w:rsid w:val="004F5C51"/>
    <w:rsid w:val="004F63D5"/>
    <w:rsid w:val="004F778B"/>
    <w:rsid w:val="004F7C0F"/>
    <w:rsid w:val="00500015"/>
    <w:rsid w:val="005003CA"/>
    <w:rsid w:val="0050044A"/>
    <w:rsid w:val="00500CBE"/>
    <w:rsid w:val="00500CE0"/>
    <w:rsid w:val="0050125F"/>
    <w:rsid w:val="00501266"/>
    <w:rsid w:val="00501536"/>
    <w:rsid w:val="0050168F"/>
    <w:rsid w:val="005021D9"/>
    <w:rsid w:val="00502577"/>
    <w:rsid w:val="00502847"/>
    <w:rsid w:val="00502B01"/>
    <w:rsid w:val="00502B1A"/>
    <w:rsid w:val="00503C4D"/>
    <w:rsid w:val="00503C55"/>
    <w:rsid w:val="00504C46"/>
    <w:rsid w:val="00505013"/>
    <w:rsid w:val="0050514B"/>
    <w:rsid w:val="00505AE5"/>
    <w:rsid w:val="005069A7"/>
    <w:rsid w:val="00506DBC"/>
    <w:rsid w:val="00506E3E"/>
    <w:rsid w:val="00507959"/>
    <w:rsid w:val="00507D3A"/>
    <w:rsid w:val="00510228"/>
    <w:rsid w:val="0051039A"/>
    <w:rsid w:val="005108F2"/>
    <w:rsid w:val="00510CE1"/>
    <w:rsid w:val="00511691"/>
    <w:rsid w:val="005116C1"/>
    <w:rsid w:val="005116F8"/>
    <w:rsid w:val="00511806"/>
    <w:rsid w:val="005118D6"/>
    <w:rsid w:val="00511933"/>
    <w:rsid w:val="00511A40"/>
    <w:rsid w:val="00512577"/>
    <w:rsid w:val="005131D1"/>
    <w:rsid w:val="005132E6"/>
    <w:rsid w:val="0051386F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9AD"/>
    <w:rsid w:val="00515D19"/>
    <w:rsid w:val="00516034"/>
    <w:rsid w:val="0051617B"/>
    <w:rsid w:val="005162E4"/>
    <w:rsid w:val="00516564"/>
    <w:rsid w:val="00516BA2"/>
    <w:rsid w:val="005178EA"/>
    <w:rsid w:val="00517DF8"/>
    <w:rsid w:val="005202CE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FA6"/>
    <w:rsid w:val="0052449C"/>
    <w:rsid w:val="005244CE"/>
    <w:rsid w:val="0052478F"/>
    <w:rsid w:val="00524832"/>
    <w:rsid w:val="00524EDF"/>
    <w:rsid w:val="00525411"/>
    <w:rsid w:val="005254FB"/>
    <w:rsid w:val="00525621"/>
    <w:rsid w:val="00525A92"/>
    <w:rsid w:val="00525BED"/>
    <w:rsid w:val="00525E1F"/>
    <w:rsid w:val="00525F53"/>
    <w:rsid w:val="00526878"/>
    <w:rsid w:val="00526BFA"/>
    <w:rsid w:val="00526CB0"/>
    <w:rsid w:val="00526CF5"/>
    <w:rsid w:val="00526D20"/>
    <w:rsid w:val="0052749B"/>
    <w:rsid w:val="0053070D"/>
    <w:rsid w:val="005307B2"/>
    <w:rsid w:val="0053094A"/>
    <w:rsid w:val="005309CE"/>
    <w:rsid w:val="005313B5"/>
    <w:rsid w:val="00531434"/>
    <w:rsid w:val="0053180A"/>
    <w:rsid w:val="00531A39"/>
    <w:rsid w:val="00531DF4"/>
    <w:rsid w:val="00531F05"/>
    <w:rsid w:val="0053277B"/>
    <w:rsid w:val="005329C5"/>
    <w:rsid w:val="00532DBF"/>
    <w:rsid w:val="0053326D"/>
    <w:rsid w:val="00533393"/>
    <w:rsid w:val="005335F1"/>
    <w:rsid w:val="005336C4"/>
    <w:rsid w:val="00533A13"/>
    <w:rsid w:val="00533C23"/>
    <w:rsid w:val="00533E44"/>
    <w:rsid w:val="00534246"/>
    <w:rsid w:val="0053571D"/>
    <w:rsid w:val="0053578A"/>
    <w:rsid w:val="0053596D"/>
    <w:rsid w:val="0053640B"/>
    <w:rsid w:val="005371AE"/>
    <w:rsid w:val="00537259"/>
    <w:rsid w:val="00537325"/>
    <w:rsid w:val="00537660"/>
    <w:rsid w:val="00537AE3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3FB8"/>
    <w:rsid w:val="00544340"/>
    <w:rsid w:val="0054449F"/>
    <w:rsid w:val="0054477B"/>
    <w:rsid w:val="00544A0D"/>
    <w:rsid w:val="00545029"/>
    <w:rsid w:val="005456C4"/>
    <w:rsid w:val="0054597E"/>
    <w:rsid w:val="00545E8B"/>
    <w:rsid w:val="005460B5"/>
    <w:rsid w:val="005466F1"/>
    <w:rsid w:val="005467A1"/>
    <w:rsid w:val="005467FB"/>
    <w:rsid w:val="00546A3C"/>
    <w:rsid w:val="00546C5F"/>
    <w:rsid w:val="00546D4B"/>
    <w:rsid w:val="00546F31"/>
    <w:rsid w:val="00550040"/>
    <w:rsid w:val="00550297"/>
    <w:rsid w:val="0055031C"/>
    <w:rsid w:val="0055067F"/>
    <w:rsid w:val="005509C8"/>
    <w:rsid w:val="00550EEF"/>
    <w:rsid w:val="005514F3"/>
    <w:rsid w:val="00551E25"/>
    <w:rsid w:val="0055218B"/>
    <w:rsid w:val="005522CA"/>
    <w:rsid w:val="0055263C"/>
    <w:rsid w:val="00552A8E"/>
    <w:rsid w:val="005534E5"/>
    <w:rsid w:val="00553844"/>
    <w:rsid w:val="00553992"/>
    <w:rsid w:val="00553D54"/>
    <w:rsid w:val="00555609"/>
    <w:rsid w:val="0055569F"/>
    <w:rsid w:val="00555718"/>
    <w:rsid w:val="00555AA1"/>
    <w:rsid w:val="00555AE4"/>
    <w:rsid w:val="00555C2B"/>
    <w:rsid w:val="005560F4"/>
    <w:rsid w:val="005561AE"/>
    <w:rsid w:val="00556804"/>
    <w:rsid w:val="0055693C"/>
    <w:rsid w:val="00556A9A"/>
    <w:rsid w:val="00556BF1"/>
    <w:rsid w:val="00557799"/>
    <w:rsid w:val="00557830"/>
    <w:rsid w:val="00557E47"/>
    <w:rsid w:val="00557EFA"/>
    <w:rsid w:val="00557F44"/>
    <w:rsid w:val="005602D5"/>
    <w:rsid w:val="005602E7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A8A"/>
    <w:rsid w:val="00563C9F"/>
    <w:rsid w:val="0056419F"/>
    <w:rsid w:val="00565278"/>
    <w:rsid w:val="00565361"/>
    <w:rsid w:val="00565398"/>
    <w:rsid w:val="005659EC"/>
    <w:rsid w:val="00565EF4"/>
    <w:rsid w:val="00566399"/>
    <w:rsid w:val="00566BE3"/>
    <w:rsid w:val="00566F30"/>
    <w:rsid w:val="00567017"/>
    <w:rsid w:val="005675BD"/>
    <w:rsid w:val="00567F40"/>
    <w:rsid w:val="005700DA"/>
    <w:rsid w:val="00570266"/>
    <w:rsid w:val="00570320"/>
    <w:rsid w:val="00571C6F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3D9A"/>
    <w:rsid w:val="005756E5"/>
    <w:rsid w:val="00575E75"/>
    <w:rsid w:val="00575ECF"/>
    <w:rsid w:val="00576229"/>
    <w:rsid w:val="0057633B"/>
    <w:rsid w:val="005767E7"/>
    <w:rsid w:val="005769E7"/>
    <w:rsid w:val="00576C72"/>
    <w:rsid w:val="00576E1F"/>
    <w:rsid w:val="00576E24"/>
    <w:rsid w:val="00576E47"/>
    <w:rsid w:val="00576F2D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BEF"/>
    <w:rsid w:val="00581C42"/>
    <w:rsid w:val="00581E78"/>
    <w:rsid w:val="00581F7E"/>
    <w:rsid w:val="00582580"/>
    <w:rsid w:val="00582C30"/>
    <w:rsid w:val="00582EEF"/>
    <w:rsid w:val="005831C3"/>
    <w:rsid w:val="00583373"/>
    <w:rsid w:val="00583590"/>
    <w:rsid w:val="0058390B"/>
    <w:rsid w:val="00583FD7"/>
    <w:rsid w:val="00584291"/>
    <w:rsid w:val="0058554A"/>
    <w:rsid w:val="00585974"/>
    <w:rsid w:val="005859E0"/>
    <w:rsid w:val="00585E6C"/>
    <w:rsid w:val="0058651E"/>
    <w:rsid w:val="00586D55"/>
    <w:rsid w:val="00586DA7"/>
    <w:rsid w:val="00586EEF"/>
    <w:rsid w:val="00586F07"/>
    <w:rsid w:val="00587293"/>
    <w:rsid w:val="005879D9"/>
    <w:rsid w:val="00587AEB"/>
    <w:rsid w:val="005900A1"/>
    <w:rsid w:val="00590478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2DF"/>
    <w:rsid w:val="00593406"/>
    <w:rsid w:val="005938FA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5C3D"/>
    <w:rsid w:val="005961AF"/>
    <w:rsid w:val="005963EA"/>
    <w:rsid w:val="00596507"/>
    <w:rsid w:val="0059678F"/>
    <w:rsid w:val="00596833"/>
    <w:rsid w:val="00596C0F"/>
    <w:rsid w:val="00596C6D"/>
    <w:rsid w:val="00596E52"/>
    <w:rsid w:val="005973C8"/>
    <w:rsid w:val="00597757"/>
    <w:rsid w:val="0059797C"/>
    <w:rsid w:val="005979ED"/>
    <w:rsid w:val="00597B6B"/>
    <w:rsid w:val="00597FD4"/>
    <w:rsid w:val="005A0850"/>
    <w:rsid w:val="005A0CE1"/>
    <w:rsid w:val="005A1071"/>
    <w:rsid w:val="005A1C4E"/>
    <w:rsid w:val="005A1DEC"/>
    <w:rsid w:val="005A2018"/>
    <w:rsid w:val="005A23AE"/>
    <w:rsid w:val="005A24FA"/>
    <w:rsid w:val="005A2619"/>
    <w:rsid w:val="005A2FCC"/>
    <w:rsid w:val="005A31BE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242"/>
    <w:rsid w:val="005A554C"/>
    <w:rsid w:val="005A5601"/>
    <w:rsid w:val="005A5C3E"/>
    <w:rsid w:val="005A5D4C"/>
    <w:rsid w:val="005A5E8B"/>
    <w:rsid w:val="005A6531"/>
    <w:rsid w:val="005A68A2"/>
    <w:rsid w:val="005A6D96"/>
    <w:rsid w:val="005A734A"/>
    <w:rsid w:val="005A7453"/>
    <w:rsid w:val="005A7B5A"/>
    <w:rsid w:val="005A7DB8"/>
    <w:rsid w:val="005A7E65"/>
    <w:rsid w:val="005B0BF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7E"/>
    <w:rsid w:val="005B4514"/>
    <w:rsid w:val="005B4D61"/>
    <w:rsid w:val="005B53BE"/>
    <w:rsid w:val="005B5D3C"/>
    <w:rsid w:val="005B6321"/>
    <w:rsid w:val="005B63A7"/>
    <w:rsid w:val="005B6912"/>
    <w:rsid w:val="005B71E2"/>
    <w:rsid w:val="005B73F5"/>
    <w:rsid w:val="005B7475"/>
    <w:rsid w:val="005B7509"/>
    <w:rsid w:val="005B752E"/>
    <w:rsid w:val="005C027C"/>
    <w:rsid w:val="005C0429"/>
    <w:rsid w:val="005C0441"/>
    <w:rsid w:val="005C04D3"/>
    <w:rsid w:val="005C1234"/>
    <w:rsid w:val="005C18ED"/>
    <w:rsid w:val="005C1BDC"/>
    <w:rsid w:val="005C2135"/>
    <w:rsid w:val="005C215A"/>
    <w:rsid w:val="005C21AE"/>
    <w:rsid w:val="005C2310"/>
    <w:rsid w:val="005C23BD"/>
    <w:rsid w:val="005C2C28"/>
    <w:rsid w:val="005C31B6"/>
    <w:rsid w:val="005C3B99"/>
    <w:rsid w:val="005C3E78"/>
    <w:rsid w:val="005C4391"/>
    <w:rsid w:val="005C443F"/>
    <w:rsid w:val="005C471F"/>
    <w:rsid w:val="005C48E4"/>
    <w:rsid w:val="005C492C"/>
    <w:rsid w:val="005C4C31"/>
    <w:rsid w:val="005C4EAC"/>
    <w:rsid w:val="005C5317"/>
    <w:rsid w:val="005C548E"/>
    <w:rsid w:val="005C5BF2"/>
    <w:rsid w:val="005C5D2A"/>
    <w:rsid w:val="005C5D78"/>
    <w:rsid w:val="005C6367"/>
    <w:rsid w:val="005C63AB"/>
    <w:rsid w:val="005C646B"/>
    <w:rsid w:val="005C6608"/>
    <w:rsid w:val="005C6E40"/>
    <w:rsid w:val="005C711F"/>
    <w:rsid w:val="005C720F"/>
    <w:rsid w:val="005C7D52"/>
    <w:rsid w:val="005C7D60"/>
    <w:rsid w:val="005C7E85"/>
    <w:rsid w:val="005C7F0F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46A"/>
    <w:rsid w:val="005D2AD7"/>
    <w:rsid w:val="005D2D61"/>
    <w:rsid w:val="005D2F2C"/>
    <w:rsid w:val="005D34DF"/>
    <w:rsid w:val="005D3689"/>
    <w:rsid w:val="005D3704"/>
    <w:rsid w:val="005D385A"/>
    <w:rsid w:val="005D3AE3"/>
    <w:rsid w:val="005D40B6"/>
    <w:rsid w:val="005D4282"/>
    <w:rsid w:val="005D4653"/>
    <w:rsid w:val="005D47C2"/>
    <w:rsid w:val="005D48FE"/>
    <w:rsid w:val="005D4BD6"/>
    <w:rsid w:val="005D51CD"/>
    <w:rsid w:val="005D532C"/>
    <w:rsid w:val="005D53C6"/>
    <w:rsid w:val="005D64A0"/>
    <w:rsid w:val="005D65BB"/>
    <w:rsid w:val="005D66C9"/>
    <w:rsid w:val="005D676E"/>
    <w:rsid w:val="005D6CCA"/>
    <w:rsid w:val="005D7126"/>
    <w:rsid w:val="005D74F9"/>
    <w:rsid w:val="005D7AF6"/>
    <w:rsid w:val="005D7EEA"/>
    <w:rsid w:val="005E07C0"/>
    <w:rsid w:val="005E0A88"/>
    <w:rsid w:val="005E0AE7"/>
    <w:rsid w:val="005E105A"/>
    <w:rsid w:val="005E1352"/>
    <w:rsid w:val="005E1356"/>
    <w:rsid w:val="005E17FF"/>
    <w:rsid w:val="005E1C81"/>
    <w:rsid w:val="005E1E7A"/>
    <w:rsid w:val="005E24F0"/>
    <w:rsid w:val="005E2B3F"/>
    <w:rsid w:val="005E2E9B"/>
    <w:rsid w:val="005E2F87"/>
    <w:rsid w:val="005E30EE"/>
    <w:rsid w:val="005E362A"/>
    <w:rsid w:val="005E4566"/>
    <w:rsid w:val="005E4ADB"/>
    <w:rsid w:val="005E4B27"/>
    <w:rsid w:val="005E52D7"/>
    <w:rsid w:val="005E53BC"/>
    <w:rsid w:val="005E5732"/>
    <w:rsid w:val="005E5A9C"/>
    <w:rsid w:val="005E5AC2"/>
    <w:rsid w:val="005E5FBA"/>
    <w:rsid w:val="005E63EF"/>
    <w:rsid w:val="005E6D1F"/>
    <w:rsid w:val="005E7051"/>
    <w:rsid w:val="005E721F"/>
    <w:rsid w:val="005E734A"/>
    <w:rsid w:val="005E7BC9"/>
    <w:rsid w:val="005E7C1D"/>
    <w:rsid w:val="005F0256"/>
    <w:rsid w:val="005F025E"/>
    <w:rsid w:val="005F0A9E"/>
    <w:rsid w:val="005F0EBD"/>
    <w:rsid w:val="005F1064"/>
    <w:rsid w:val="005F1236"/>
    <w:rsid w:val="005F14AA"/>
    <w:rsid w:val="005F1845"/>
    <w:rsid w:val="005F1CE4"/>
    <w:rsid w:val="005F26C3"/>
    <w:rsid w:val="005F3AFE"/>
    <w:rsid w:val="005F3D05"/>
    <w:rsid w:val="005F40C3"/>
    <w:rsid w:val="005F4AE3"/>
    <w:rsid w:val="005F5557"/>
    <w:rsid w:val="005F59ED"/>
    <w:rsid w:val="005F59FB"/>
    <w:rsid w:val="005F5F88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1BB"/>
    <w:rsid w:val="00601212"/>
    <w:rsid w:val="00601FED"/>
    <w:rsid w:val="00602204"/>
    <w:rsid w:val="00602595"/>
    <w:rsid w:val="00602EDA"/>
    <w:rsid w:val="006030D0"/>
    <w:rsid w:val="006034AB"/>
    <w:rsid w:val="00603F88"/>
    <w:rsid w:val="00604049"/>
    <w:rsid w:val="00604489"/>
    <w:rsid w:val="00604726"/>
    <w:rsid w:val="00604822"/>
    <w:rsid w:val="00604913"/>
    <w:rsid w:val="00604B69"/>
    <w:rsid w:val="00604C31"/>
    <w:rsid w:val="0060560D"/>
    <w:rsid w:val="00605909"/>
    <w:rsid w:val="00605ECE"/>
    <w:rsid w:val="00606056"/>
    <w:rsid w:val="006060CD"/>
    <w:rsid w:val="006068A1"/>
    <w:rsid w:val="00606951"/>
    <w:rsid w:val="00606B60"/>
    <w:rsid w:val="00606C88"/>
    <w:rsid w:val="00606F39"/>
    <w:rsid w:val="00607061"/>
    <w:rsid w:val="00607619"/>
    <w:rsid w:val="00607657"/>
    <w:rsid w:val="0060768E"/>
    <w:rsid w:val="00607A2B"/>
    <w:rsid w:val="00607C4B"/>
    <w:rsid w:val="00607F82"/>
    <w:rsid w:val="006103D4"/>
    <w:rsid w:val="00610B40"/>
    <w:rsid w:val="00610B8B"/>
    <w:rsid w:val="00611835"/>
    <w:rsid w:val="00611A24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7B2"/>
    <w:rsid w:val="00616D4F"/>
    <w:rsid w:val="00616F95"/>
    <w:rsid w:val="00617302"/>
    <w:rsid w:val="00617352"/>
    <w:rsid w:val="006174BC"/>
    <w:rsid w:val="00620195"/>
    <w:rsid w:val="006202B3"/>
    <w:rsid w:val="00620589"/>
    <w:rsid w:val="00620899"/>
    <w:rsid w:val="0062116A"/>
    <w:rsid w:val="00621B12"/>
    <w:rsid w:val="0062233D"/>
    <w:rsid w:val="006225BB"/>
    <w:rsid w:val="00622614"/>
    <w:rsid w:val="006226A2"/>
    <w:rsid w:val="00622FA6"/>
    <w:rsid w:val="00622FF7"/>
    <w:rsid w:val="00623082"/>
    <w:rsid w:val="0062327F"/>
    <w:rsid w:val="00623A3B"/>
    <w:rsid w:val="00623B2F"/>
    <w:rsid w:val="006247B6"/>
    <w:rsid w:val="00624C58"/>
    <w:rsid w:val="00624EA0"/>
    <w:rsid w:val="00625B28"/>
    <w:rsid w:val="00626341"/>
    <w:rsid w:val="006264CF"/>
    <w:rsid w:val="00630078"/>
    <w:rsid w:val="00630507"/>
    <w:rsid w:val="00630529"/>
    <w:rsid w:val="00630BC7"/>
    <w:rsid w:val="00630DB5"/>
    <w:rsid w:val="006310B1"/>
    <w:rsid w:val="00631410"/>
    <w:rsid w:val="006333FD"/>
    <w:rsid w:val="0063381F"/>
    <w:rsid w:val="0063413A"/>
    <w:rsid w:val="00634330"/>
    <w:rsid w:val="006346FD"/>
    <w:rsid w:val="00634A4E"/>
    <w:rsid w:val="00635170"/>
    <w:rsid w:val="00635171"/>
    <w:rsid w:val="00635737"/>
    <w:rsid w:val="00635926"/>
    <w:rsid w:val="00635ACB"/>
    <w:rsid w:val="00635CC2"/>
    <w:rsid w:val="006367D5"/>
    <w:rsid w:val="00636AA5"/>
    <w:rsid w:val="00636F68"/>
    <w:rsid w:val="0063702F"/>
    <w:rsid w:val="006373DD"/>
    <w:rsid w:val="00637503"/>
    <w:rsid w:val="00637C5B"/>
    <w:rsid w:val="00637D2D"/>
    <w:rsid w:val="00637F9C"/>
    <w:rsid w:val="00640BB7"/>
    <w:rsid w:val="00641796"/>
    <w:rsid w:val="00641D33"/>
    <w:rsid w:val="00641E1A"/>
    <w:rsid w:val="0064265D"/>
    <w:rsid w:val="0064296C"/>
    <w:rsid w:val="0064298F"/>
    <w:rsid w:val="00642AA3"/>
    <w:rsid w:val="00642AA5"/>
    <w:rsid w:val="00642B29"/>
    <w:rsid w:val="0064345F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7596"/>
    <w:rsid w:val="006505C6"/>
    <w:rsid w:val="0065157E"/>
    <w:rsid w:val="006518AD"/>
    <w:rsid w:val="00651B89"/>
    <w:rsid w:val="00651DD7"/>
    <w:rsid w:val="0065276B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724"/>
    <w:rsid w:val="00655A90"/>
    <w:rsid w:val="006566FA"/>
    <w:rsid w:val="00656D7B"/>
    <w:rsid w:val="00656E01"/>
    <w:rsid w:val="00656F1E"/>
    <w:rsid w:val="00657773"/>
    <w:rsid w:val="00657928"/>
    <w:rsid w:val="00657982"/>
    <w:rsid w:val="006602C1"/>
    <w:rsid w:val="0066067A"/>
    <w:rsid w:val="00661157"/>
    <w:rsid w:val="006615A1"/>
    <w:rsid w:val="00661E58"/>
    <w:rsid w:val="00662036"/>
    <w:rsid w:val="00662497"/>
    <w:rsid w:val="00662FB8"/>
    <w:rsid w:val="0066317D"/>
    <w:rsid w:val="006631D6"/>
    <w:rsid w:val="0066335F"/>
    <w:rsid w:val="00663650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205"/>
    <w:rsid w:val="006673BF"/>
    <w:rsid w:val="00667731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2653"/>
    <w:rsid w:val="00672A50"/>
    <w:rsid w:val="00673249"/>
    <w:rsid w:val="00673805"/>
    <w:rsid w:val="00674385"/>
    <w:rsid w:val="0067487D"/>
    <w:rsid w:val="006749DA"/>
    <w:rsid w:val="00674F63"/>
    <w:rsid w:val="00675231"/>
    <w:rsid w:val="00675D00"/>
    <w:rsid w:val="006761B8"/>
    <w:rsid w:val="006762A0"/>
    <w:rsid w:val="006765B0"/>
    <w:rsid w:val="00676C7B"/>
    <w:rsid w:val="00676E38"/>
    <w:rsid w:val="0067769D"/>
    <w:rsid w:val="00677F22"/>
    <w:rsid w:val="006802B9"/>
    <w:rsid w:val="0068041B"/>
    <w:rsid w:val="006805BB"/>
    <w:rsid w:val="00680648"/>
    <w:rsid w:val="00680CA3"/>
    <w:rsid w:val="00681A91"/>
    <w:rsid w:val="00681D95"/>
    <w:rsid w:val="00681DAD"/>
    <w:rsid w:val="00682149"/>
    <w:rsid w:val="00682DA9"/>
    <w:rsid w:val="00683821"/>
    <w:rsid w:val="00683A96"/>
    <w:rsid w:val="00683CB6"/>
    <w:rsid w:val="006847C5"/>
    <w:rsid w:val="00684C56"/>
    <w:rsid w:val="00684CB1"/>
    <w:rsid w:val="00685444"/>
    <w:rsid w:val="006854FF"/>
    <w:rsid w:val="00685818"/>
    <w:rsid w:val="00685C0F"/>
    <w:rsid w:val="0068608C"/>
    <w:rsid w:val="0068691D"/>
    <w:rsid w:val="00686E53"/>
    <w:rsid w:val="006873EE"/>
    <w:rsid w:val="006874AD"/>
    <w:rsid w:val="00687E3D"/>
    <w:rsid w:val="00690174"/>
    <w:rsid w:val="0069020D"/>
    <w:rsid w:val="0069066E"/>
    <w:rsid w:val="006906B0"/>
    <w:rsid w:val="00691959"/>
    <w:rsid w:val="00691B2F"/>
    <w:rsid w:val="00691C34"/>
    <w:rsid w:val="00691CFA"/>
    <w:rsid w:val="006926DC"/>
    <w:rsid w:val="00692EEF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A47"/>
    <w:rsid w:val="006A0D6C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25BE"/>
    <w:rsid w:val="006A4065"/>
    <w:rsid w:val="006A431E"/>
    <w:rsid w:val="006A458D"/>
    <w:rsid w:val="006A4836"/>
    <w:rsid w:val="006A4904"/>
    <w:rsid w:val="006A4D21"/>
    <w:rsid w:val="006A5001"/>
    <w:rsid w:val="006A50C1"/>
    <w:rsid w:val="006A5300"/>
    <w:rsid w:val="006A562C"/>
    <w:rsid w:val="006A59B4"/>
    <w:rsid w:val="006A5BB8"/>
    <w:rsid w:val="006A5BE4"/>
    <w:rsid w:val="006A6177"/>
    <w:rsid w:val="006A6373"/>
    <w:rsid w:val="006A664E"/>
    <w:rsid w:val="006A6890"/>
    <w:rsid w:val="006A6CF3"/>
    <w:rsid w:val="006A6D4C"/>
    <w:rsid w:val="006A7432"/>
    <w:rsid w:val="006B00B6"/>
    <w:rsid w:val="006B0451"/>
    <w:rsid w:val="006B0991"/>
    <w:rsid w:val="006B1232"/>
    <w:rsid w:val="006B183F"/>
    <w:rsid w:val="006B2043"/>
    <w:rsid w:val="006B20FB"/>
    <w:rsid w:val="006B2275"/>
    <w:rsid w:val="006B2B83"/>
    <w:rsid w:val="006B312A"/>
    <w:rsid w:val="006B326F"/>
    <w:rsid w:val="006B354D"/>
    <w:rsid w:val="006B3672"/>
    <w:rsid w:val="006B3C03"/>
    <w:rsid w:val="006B3E73"/>
    <w:rsid w:val="006B3F38"/>
    <w:rsid w:val="006B5F5E"/>
    <w:rsid w:val="006B67AC"/>
    <w:rsid w:val="006B6A55"/>
    <w:rsid w:val="006B6B46"/>
    <w:rsid w:val="006B72E3"/>
    <w:rsid w:val="006B72EB"/>
    <w:rsid w:val="006B795C"/>
    <w:rsid w:val="006C07E3"/>
    <w:rsid w:val="006C08DC"/>
    <w:rsid w:val="006C108D"/>
    <w:rsid w:val="006C147F"/>
    <w:rsid w:val="006C1763"/>
    <w:rsid w:val="006C1775"/>
    <w:rsid w:val="006C1CA3"/>
    <w:rsid w:val="006C1EA9"/>
    <w:rsid w:val="006C2179"/>
    <w:rsid w:val="006C2327"/>
    <w:rsid w:val="006C24D9"/>
    <w:rsid w:val="006C26EC"/>
    <w:rsid w:val="006C3426"/>
    <w:rsid w:val="006C35A9"/>
    <w:rsid w:val="006C3DBB"/>
    <w:rsid w:val="006C3F28"/>
    <w:rsid w:val="006C4733"/>
    <w:rsid w:val="006C49A1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046"/>
    <w:rsid w:val="006C72BA"/>
    <w:rsid w:val="006C7691"/>
    <w:rsid w:val="006D0021"/>
    <w:rsid w:val="006D0182"/>
    <w:rsid w:val="006D030C"/>
    <w:rsid w:val="006D07BE"/>
    <w:rsid w:val="006D08CE"/>
    <w:rsid w:val="006D10CE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99B"/>
    <w:rsid w:val="006D6B7B"/>
    <w:rsid w:val="006D6C75"/>
    <w:rsid w:val="006D7262"/>
    <w:rsid w:val="006D7796"/>
    <w:rsid w:val="006D782B"/>
    <w:rsid w:val="006D7E9B"/>
    <w:rsid w:val="006E00BB"/>
    <w:rsid w:val="006E0529"/>
    <w:rsid w:val="006E0846"/>
    <w:rsid w:val="006E105F"/>
    <w:rsid w:val="006E1170"/>
    <w:rsid w:val="006E11AE"/>
    <w:rsid w:val="006E15A8"/>
    <w:rsid w:val="006E1F4D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5A28"/>
    <w:rsid w:val="006E62BE"/>
    <w:rsid w:val="006E62C5"/>
    <w:rsid w:val="006E6F8A"/>
    <w:rsid w:val="006E7920"/>
    <w:rsid w:val="006E7949"/>
    <w:rsid w:val="006E7C4B"/>
    <w:rsid w:val="006F001C"/>
    <w:rsid w:val="006F06F8"/>
    <w:rsid w:val="006F0B97"/>
    <w:rsid w:val="006F0C8F"/>
    <w:rsid w:val="006F0F54"/>
    <w:rsid w:val="006F13B9"/>
    <w:rsid w:val="006F198E"/>
    <w:rsid w:val="006F2514"/>
    <w:rsid w:val="006F2A58"/>
    <w:rsid w:val="006F2D80"/>
    <w:rsid w:val="006F2E9D"/>
    <w:rsid w:val="006F3B41"/>
    <w:rsid w:val="006F3B5C"/>
    <w:rsid w:val="006F3B5D"/>
    <w:rsid w:val="006F40B2"/>
    <w:rsid w:val="006F44AF"/>
    <w:rsid w:val="006F453C"/>
    <w:rsid w:val="006F4623"/>
    <w:rsid w:val="006F5961"/>
    <w:rsid w:val="006F5F6C"/>
    <w:rsid w:val="006F6885"/>
    <w:rsid w:val="006F708D"/>
    <w:rsid w:val="006F73C8"/>
    <w:rsid w:val="006F78FF"/>
    <w:rsid w:val="006F7B62"/>
    <w:rsid w:val="006F7D0B"/>
    <w:rsid w:val="006F7D0E"/>
    <w:rsid w:val="006F7E34"/>
    <w:rsid w:val="00701343"/>
    <w:rsid w:val="007015FE"/>
    <w:rsid w:val="00701E56"/>
    <w:rsid w:val="00702074"/>
    <w:rsid w:val="007024E1"/>
    <w:rsid w:val="00702703"/>
    <w:rsid w:val="0070280E"/>
    <w:rsid w:val="00703076"/>
    <w:rsid w:val="0070328B"/>
    <w:rsid w:val="007045F3"/>
    <w:rsid w:val="00704670"/>
    <w:rsid w:val="007054F8"/>
    <w:rsid w:val="007055E1"/>
    <w:rsid w:val="00705E2B"/>
    <w:rsid w:val="00705EE4"/>
    <w:rsid w:val="0070650B"/>
    <w:rsid w:val="00706883"/>
    <w:rsid w:val="007069A8"/>
    <w:rsid w:val="00706B58"/>
    <w:rsid w:val="00707505"/>
    <w:rsid w:val="00707E55"/>
    <w:rsid w:val="007107CC"/>
    <w:rsid w:val="0071081B"/>
    <w:rsid w:val="00710BB2"/>
    <w:rsid w:val="00710EA1"/>
    <w:rsid w:val="00710EAC"/>
    <w:rsid w:val="00711008"/>
    <w:rsid w:val="00711316"/>
    <w:rsid w:val="00711EE6"/>
    <w:rsid w:val="007127C1"/>
    <w:rsid w:val="00712D11"/>
    <w:rsid w:val="00712D2A"/>
    <w:rsid w:val="00712E75"/>
    <w:rsid w:val="007131F6"/>
    <w:rsid w:val="007132F9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17AF7"/>
    <w:rsid w:val="00717C8E"/>
    <w:rsid w:val="00720032"/>
    <w:rsid w:val="00720732"/>
    <w:rsid w:val="00720B23"/>
    <w:rsid w:val="00720D48"/>
    <w:rsid w:val="00721025"/>
    <w:rsid w:val="00721908"/>
    <w:rsid w:val="0072192A"/>
    <w:rsid w:val="00721B18"/>
    <w:rsid w:val="00721FC2"/>
    <w:rsid w:val="0072292C"/>
    <w:rsid w:val="00722FD2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48"/>
    <w:rsid w:val="007251D9"/>
    <w:rsid w:val="00725206"/>
    <w:rsid w:val="00725548"/>
    <w:rsid w:val="007265D2"/>
    <w:rsid w:val="0072663E"/>
    <w:rsid w:val="00726F5F"/>
    <w:rsid w:val="00727073"/>
    <w:rsid w:val="007279E5"/>
    <w:rsid w:val="0073013A"/>
    <w:rsid w:val="007303C0"/>
    <w:rsid w:val="00730594"/>
    <w:rsid w:val="00731095"/>
    <w:rsid w:val="00731221"/>
    <w:rsid w:val="00731D02"/>
    <w:rsid w:val="00731D20"/>
    <w:rsid w:val="007328D2"/>
    <w:rsid w:val="00732C16"/>
    <w:rsid w:val="00732C1A"/>
    <w:rsid w:val="0073320D"/>
    <w:rsid w:val="007332D3"/>
    <w:rsid w:val="0073330E"/>
    <w:rsid w:val="0073374D"/>
    <w:rsid w:val="00733817"/>
    <w:rsid w:val="0073458C"/>
    <w:rsid w:val="00734847"/>
    <w:rsid w:val="007355BE"/>
    <w:rsid w:val="00735875"/>
    <w:rsid w:val="007359AD"/>
    <w:rsid w:val="00735B4B"/>
    <w:rsid w:val="007360CA"/>
    <w:rsid w:val="00736525"/>
    <w:rsid w:val="007366AA"/>
    <w:rsid w:val="00736CD3"/>
    <w:rsid w:val="00737117"/>
    <w:rsid w:val="0073743E"/>
    <w:rsid w:val="00737446"/>
    <w:rsid w:val="00737D7F"/>
    <w:rsid w:val="00740534"/>
    <w:rsid w:val="00740AAB"/>
    <w:rsid w:val="00741636"/>
    <w:rsid w:val="007417DB"/>
    <w:rsid w:val="00742121"/>
    <w:rsid w:val="007423C9"/>
    <w:rsid w:val="007425C0"/>
    <w:rsid w:val="00742805"/>
    <w:rsid w:val="007428F8"/>
    <w:rsid w:val="00742909"/>
    <w:rsid w:val="00742D24"/>
    <w:rsid w:val="00742D51"/>
    <w:rsid w:val="00742E3D"/>
    <w:rsid w:val="0074305A"/>
    <w:rsid w:val="00743A53"/>
    <w:rsid w:val="00743AB3"/>
    <w:rsid w:val="00743C5E"/>
    <w:rsid w:val="00743E7F"/>
    <w:rsid w:val="007453B1"/>
    <w:rsid w:val="00745566"/>
    <w:rsid w:val="0074576E"/>
    <w:rsid w:val="00745A08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B89"/>
    <w:rsid w:val="00747CC4"/>
    <w:rsid w:val="00747D51"/>
    <w:rsid w:val="00747EBA"/>
    <w:rsid w:val="007503F3"/>
    <w:rsid w:val="007505CC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F60"/>
    <w:rsid w:val="00762062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B3E"/>
    <w:rsid w:val="00765CE3"/>
    <w:rsid w:val="007660A8"/>
    <w:rsid w:val="007662B6"/>
    <w:rsid w:val="0076631B"/>
    <w:rsid w:val="00766434"/>
    <w:rsid w:val="007666EE"/>
    <w:rsid w:val="007666F7"/>
    <w:rsid w:val="00766709"/>
    <w:rsid w:val="00766FA9"/>
    <w:rsid w:val="007673BB"/>
    <w:rsid w:val="00770146"/>
    <w:rsid w:val="00770226"/>
    <w:rsid w:val="00770608"/>
    <w:rsid w:val="00770928"/>
    <w:rsid w:val="00770948"/>
    <w:rsid w:val="00770F97"/>
    <w:rsid w:val="00771912"/>
    <w:rsid w:val="00771ACB"/>
    <w:rsid w:val="00772397"/>
    <w:rsid w:val="007726DC"/>
    <w:rsid w:val="007729D8"/>
    <w:rsid w:val="00772A01"/>
    <w:rsid w:val="00772A22"/>
    <w:rsid w:val="00772BAF"/>
    <w:rsid w:val="00772D19"/>
    <w:rsid w:val="007734C3"/>
    <w:rsid w:val="00774506"/>
    <w:rsid w:val="007746D5"/>
    <w:rsid w:val="007746F5"/>
    <w:rsid w:val="00774AEE"/>
    <w:rsid w:val="00774B54"/>
    <w:rsid w:val="00774EE7"/>
    <w:rsid w:val="00774F6F"/>
    <w:rsid w:val="00775072"/>
    <w:rsid w:val="0077563C"/>
    <w:rsid w:val="00775B4C"/>
    <w:rsid w:val="00775BA3"/>
    <w:rsid w:val="0077655B"/>
    <w:rsid w:val="0077676E"/>
    <w:rsid w:val="00776A7B"/>
    <w:rsid w:val="00776B82"/>
    <w:rsid w:val="00776CB2"/>
    <w:rsid w:val="007779A6"/>
    <w:rsid w:val="00777A51"/>
    <w:rsid w:val="00780D41"/>
    <w:rsid w:val="00781436"/>
    <w:rsid w:val="00781688"/>
    <w:rsid w:val="00781A22"/>
    <w:rsid w:val="00781A97"/>
    <w:rsid w:val="00781BE3"/>
    <w:rsid w:val="00781CB6"/>
    <w:rsid w:val="00781F1F"/>
    <w:rsid w:val="007822EE"/>
    <w:rsid w:val="0078236C"/>
    <w:rsid w:val="007824D4"/>
    <w:rsid w:val="0078336D"/>
    <w:rsid w:val="00783427"/>
    <w:rsid w:val="0078372D"/>
    <w:rsid w:val="00783C89"/>
    <w:rsid w:val="0078414B"/>
    <w:rsid w:val="007849C5"/>
    <w:rsid w:val="00784C6B"/>
    <w:rsid w:val="007850DF"/>
    <w:rsid w:val="00785468"/>
    <w:rsid w:val="0078574E"/>
    <w:rsid w:val="00785A46"/>
    <w:rsid w:val="007868C3"/>
    <w:rsid w:val="00787050"/>
    <w:rsid w:val="0078720C"/>
    <w:rsid w:val="007875A8"/>
    <w:rsid w:val="0078765F"/>
    <w:rsid w:val="00787760"/>
    <w:rsid w:val="0078787D"/>
    <w:rsid w:val="00787C34"/>
    <w:rsid w:val="0079069A"/>
    <w:rsid w:val="00790DBF"/>
    <w:rsid w:val="00790F95"/>
    <w:rsid w:val="00791029"/>
    <w:rsid w:val="0079107F"/>
    <w:rsid w:val="007913CB"/>
    <w:rsid w:val="007915C9"/>
    <w:rsid w:val="00791B11"/>
    <w:rsid w:val="007927AE"/>
    <w:rsid w:val="00793188"/>
    <w:rsid w:val="00793DC2"/>
    <w:rsid w:val="0079415A"/>
    <w:rsid w:val="00794293"/>
    <w:rsid w:val="0079430A"/>
    <w:rsid w:val="00794629"/>
    <w:rsid w:val="00794C87"/>
    <w:rsid w:val="00794CD5"/>
    <w:rsid w:val="00794F54"/>
    <w:rsid w:val="007953B6"/>
    <w:rsid w:val="007955EA"/>
    <w:rsid w:val="00795871"/>
    <w:rsid w:val="00795DBA"/>
    <w:rsid w:val="00796048"/>
    <w:rsid w:val="00796547"/>
    <w:rsid w:val="0079683A"/>
    <w:rsid w:val="007969A2"/>
    <w:rsid w:val="00796C67"/>
    <w:rsid w:val="007973F3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1D9"/>
    <w:rsid w:val="007A3712"/>
    <w:rsid w:val="007A3F78"/>
    <w:rsid w:val="007A447A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5D"/>
    <w:rsid w:val="007B04B1"/>
    <w:rsid w:val="007B09EE"/>
    <w:rsid w:val="007B0C3D"/>
    <w:rsid w:val="007B0D63"/>
    <w:rsid w:val="007B13B3"/>
    <w:rsid w:val="007B1693"/>
    <w:rsid w:val="007B18BB"/>
    <w:rsid w:val="007B1986"/>
    <w:rsid w:val="007B1CBD"/>
    <w:rsid w:val="007B1EE2"/>
    <w:rsid w:val="007B2290"/>
    <w:rsid w:val="007B2448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760A"/>
    <w:rsid w:val="007B7B7D"/>
    <w:rsid w:val="007B7F14"/>
    <w:rsid w:val="007B7F36"/>
    <w:rsid w:val="007C0853"/>
    <w:rsid w:val="007C089C"/>
    <w:rsid w:val="007C0D19"/>
    <w:rsid w:val="007C16C4"/>
    <w:rsid w:val="007C1E12"/>
    <w:rsid w:val="007C2378"/>
    <w:rsid w:val="007C31CB"/>
    <w:rsid w:val="007C32A9"/>
    <w:rsid w:val="007C3521"/>
    <w:rsid w:val="007C36EB"/>
    <w:rsid w:val="007C4596"/>
    <w:rsid w:val="007C476B"/>
    <w:rsid w:val="007C480B"/>
    <w:rsid w:val="007C48EB"/>
    <w:rsid w:val="007C49BF"/>
    <w:rsid w:val="007C4BFF"/>
    <w:rsid w:val="007C4C62"/>
    <w:rsid w:val="007C4F7A"/>
    <w:rsid w:val="007C536A"/>
    <w:rsid w:val="007C54CC"/>
    <w:rsid w:val="007C5A90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D97"/>
    <w:rsid w:val="007D2024"/>
    <w:rsid w:val="007D23F3"/>
    <w:rsid w:val="007D265C"/>
    <w:rsid w:val="007D2EF9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5DAC"/>
    <w:rsid w:val="007D61C4"/>
    <w:rsid w:val="007D6228"/>
    <w:rsid w:val="007D65FB"/>
    <w:rsid w:val="007D6764"/>
    <w:rsid w:val="007D69BE"/>
    <w:rsid w:val="007D7123"/>
    <w:rsid w:val="007D74CE"/>
    <w:rsid w:val="007D7B7E"/>
    <w:rsid w:val="007D7FF3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33DE"/>
    <w:rsid w:val="007E3B19"/>
    <w:rsid w:val="007E3BCA"/>
    <w:rsid w:val="007E4712"/>
    <w:rsid w:val="007E5226"/>
    <w:rsid w:val="007E5FD2"/>
    <w:rsid w:val="007E65E1"/>
    <w:rsid w:val="007E66E7"/>
    <w:rsid w:val="007E6863"/>
    <w:rsid w:val="007E690B"/>
    <w:rsid w:val="007E6EF7"/>
    <w:rsid w:val="007E7011"/>
    <w:rsid w:val="007E71E9"/>
    <w:rsid w:val="007E7264"/>
    <w:rsid w:val="007E7534"/>
    <w:rsid w:val="007E783E"/>
    <w:rsid w:val="007E7B97"/>
    <w:rsid w:val="007F0103"/>
    <w:rsid w:val="007F058F"/>
    <w:rsid w:val="007F071F"/>
    <w:rsid w:val="007F0E88"/>
    <w:rsid w:val="007F121C"/>
    <w:rsid w:val="007F14C5"/>
    <w:rsid w:val="007F1583"/>
    <w:rsid w:val="007F18AF"/>
    <w:rsid w:val="007F1967"/>
    <w:rsid w:val="007F1ED3"/>
    <w:rsid w:val="007F20B1"/>
    <w:rsid w:val="007F35A1"/>
    <w:rsid w:val="007F3615"/>
    <w:rsid w:val="007F3D23"/>
    <w:rsid w:val="007F40AB"/>
    <w:rsid w:val="007F41B0"/>
    <w:rsid w:val="007F4701"/>
    <w:rsid w:val="007F4AC0"/>
    <w:rsid w:val="007F4B07"/>
    <w:rsid w:val="007F4E06"/>
    <w:rsid w:val="007F4E27"/>
    <w:rsid w:val="007F4F6A"/>
    <w:rsid w:val="007F52F6"/>
    <w:rsid w:val="007F5986"/>
    <w:rsid w:val="007F5E76"/>
    <w:rsid w:val="007F63D7"/>
    <w:rsid w:val="007F669B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0C37"/>
    <w:rsid w:val="0080103A"/>
    <w:rsid w:val="008013B7"/>
    <w:rsid w:val="00801939"/>
    <w:rsid w:val="00801D1A"/>
    <w:rsid w:val="008021CB"/>
    <w:rsid w:val="0080223B"/>
    <w:rsid w:val="00802523"/>
    <w:rsid w:val="0080253E"/>
    <w:rsid w:val="008032B8"/>
    <w:rsid w:val="00803930"/>
    <w:rsid w:val="00803D89"/>
    <w:rsid w:val="008041F3"/>
    <w:rsid w:val="00804418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746"/>
    <w:rsid w:val="00807AE8"/>
    <w:rsid w:val="00807F96"/>
    <w:rsid w:val="00810425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2099"/>
    <w:rsid w:val="008126DA"/>
    <w:rsid w:val="00812D39"/>
    <w:rsid w:val="008130FC"/>
    <w:rsid w:val="008132B2"/>
    <w:rsid w:val="0081355B"/>
    <w:rsid w:val="0081359B"/>
    <w:rsid w:val="00813965"/>
    <w:rsid w:val="00813EC4"/>
    <w:rsid w:val="008140F1"/>
    <w:rsid w:val="008141CD"/>
    <w:rsid w:val="00814408"/>
    <w:rsid w:val="00814556"/>
    <w:rsid w:val="00814715"/>
    <w:rsid w:val="00814818"/>
    <w:rsid w:val="00814881"/>
    <w:rsid w:val="00814A7D"/>
    <w:rsid w:val="008152EB"/>
    <w:rsid w:val="00815864"/>
    <w:rsid w:val="00815BF7"/>
    <w:rsid w:val="00815F1B"/>
    <w:rsid w:val="00816578"/>
    <w:rsid w:val="008168B8"/>
    <w:rsid w:val="00816ABC"/>
    <w:rsid w:val="00816E5A"/>
    <w:rsid w:val="00817073"/>
    <w:rsid w:val="0081734D"/>
    <w:rsid w:val="00817D70"/>
    <w:rsid w:val="008207A9"/>
    <w:rsid w:val="00820CDD"/>
    <w:rsid w:val="008212F0"/>
    <w:rsid w:val="008216C7"/>
    <w:rsid w:val="00822257"/>
    <w:rsid w:val="00822B13"/>
    <w:rsid w:val="00822FD7"/>
    <w:rsid w:val="0082308D"/>
    <w:rsid w:val="00823623"/>
    <w:rsid w:val="00823BD4"/>
    <w:rsid w:val="00823C83"/>
    <w:rsid w:val="00824289"/>
    <w:rsid w:val="008242DF"/>
    <w:rsid w:val="008245DD"/>
    <w:rsid w:val="00825CD2"/>
    <w:rsid w:val="008268F9"/>
    <w:rsid w:val="00827453"/>
    <w:rsid w:val="00827682"/>
    <w:rsid w:val="008276D7"/>
    <w:rsid w:val="00827A0A"/>
    <w:rsid w:val="00827A0D"/>
    <w:rsid w:val="00827C40"/>
    <w:rsid w:val="00827D49"/>
    <w:rsid w:val="00827E55"/>
    <w:rsid w:val="00830036"/>
    <w:rsid w:val="008300A4"/>
    <w:rsid w:val="008300CD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7EE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609"/>
    <w:rsid w:val="00840A0B"/>
    <w:rsid w:val="00840E3B"/>
    <w:rsid w:val="00840E41"/>
    <w:rsid w:val="00840F25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F1C"/>
    <w:rsid w:val="00847052"/>
    <w:rsid w:val="0084716D"/>
    <w:rsid w:val="008473F2"/>
    <w:rsid w:val="00847789"/>
    <w:rsid w:val="00847F08"/>
    <w:rsid w:val="008501CF"/>
    <w:rsid w:val="008504C5"/>
    <w:rsid w:val="0085081A"/>
    <w:rsid w:val="00850EA3"/>
    <w:rsid w:val="00851521"/>
    <w:rsid w:val="00851A42"/>
    <w:rsid w:val="00851A72"/>
    <w:rsid w:val="00851BA6"/>
    <w:rsid w:val="00851EA4"/>
    <w:rsid w:val="008527EA"/>
    <w:rsid w:val="00852863"/>
    <w:rsid w:val="0085288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42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59C"/>
    <w:rsid w:val="00865DF8"/>
    <w:rsid w:val="00866233"/>
    <w:rsid w:val="008664EA"/>
    <w:rsid w:val="00866901"/>
    <w:rsid w:val="00866A0C"/>
    <w:rsid w:val="00866EB1"/>
    <w:rsid w:val="008678A2"/>
    <w:rsid w:val="00867AE3"/>
    <w:rsid w:val="00867CC8"/>
    <w:rsid w:val="00867CCA"/>
    <w:rsid w:val="00867CFC"/>
    <w:rsid w:val="0087036C"/>
    <w:rsid w:val="0087050D"/>
    <w:rsid w:val="008706D8"/>
    <w:rsid w:val="008707AA"/>
    <w:rsid w:val="008709F0"/>
    <w:rsid w:val="00870EF1"/>
    <w:rsid w:val="00870F8C"/>
    <w:rsid w:val="0087116F"/>
    <w:rsid w:val="008712C9"/>
    <w:rsid w:val="008716B4"/>
    <w:rsid w:val="00871AA8"/>
    <w:rsid w:val="00871CB4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5ED6"/>
    <w:rsid w:val="008768E1"/>
    <w:rsid w:val="008772C9"/>
    <w:rsid w:val="00877300"/>
    <w:rsid w:val="008777AA"/>
    <w:rsid w:val="00877A4F"/>
    <w:rsid w:val="00877A7D"/>
    <w:rsid w:val="00877AB0"/>
    <w:rsid w:val="00877AD5"/>
    <w:rsid w:val="00877E6E"/>
    <w:rsid w:val="008800A8"/>
    <w:rsid w:val="008813C4"/>
    <w:rsid w:val="00881450"/>
    <w:rsid w:val="00881FC4"/>
    <w:rsid w:val="0088278E"/>
    <w:rsid w:val="00882A72"/>
    <w:rsid w:val="00882F73"/>
    <w:rsid w:val="00883312"/>
    <w:rsid w:val="008839C8"/>
    <w:rsid w:val="00883E5C"/>
    <w:rsid w:val="0088422F"/>
    <w:rsid w:val="0088431D"/>
    <w:rsid w:val="00884347"/>
    <w:rsid w:val="00884594"/>
    <w:rsid w:val="00884A64"/>
    <w:rsid w:val="008854D6"/>
    <w:rsid w:val="008859FF"/>
    <w:rsid w:val="0088615B"/>
    <w:rsid w:val="008861D7"/>
    <w:rsid w:val="008863F9"/>
    <w:rsid w:val="0088661E"/>
    <w:rsid w:val="008867FC"/>
    <w:rsid w:val="00886B30"/>
    <w:rsid w:val="00886FD4"/>
    <w:rsid w:val="008871D4"/>
    <w:rsid w:val="00887271"/>
    <w:rsid w:val="00887647"/>
    <w:rsid w:val="00887AFD"/>
    <w:rsid w:val="00887DD0"/>
    <w:rsid w:val="0089006A"/>
    <w:rsid w:val="008909D7"/>
    <w:rsid w:val="0089129A"/>
    <w:rsid w:val="008915B5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5026"/>
    <w:rsid w:val="008952BD"/>
    <w:rsid w:val="00895401"/>
    <w:rsid w:val="008955D5"/>
    <w:rsid w:val="00895DBA"/>
    <w:rsid w:val="00895FF5"/>
    <w:rsid w:val="008960C0"/>
    <w:rsid w:val="0089634B"/>
    <w:rsid w:val="00896379"/>
    <w:rsid w:val="00896F2F"/>
    <w:rsid w:val="008972D5"/>
    <w:rsid w:val="0089737D"/>
    <w:rsid w:val="008979C6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34E"/>
    <w:rsid w:val="008A2B7D"/>
    <w:rsid w:val="008A2D83"/>
    <w:rsid w:val="008A2E26"/>
    <w:rsid w:val="008A3104"/>
    <w:rsid w:val="008A31D3"/>
    <w:rsid w:val="008A35E3"/>
    <w:rsid w:val="008A3BC4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2DD"/>
    <w:rsid w:val="008A6419"/>
    <w:rsid w:val="008A6434"/>
    <w:rsid w:val="008A650A"/>
    <w:rsid w:val="008A6875"/>
    <w:rsid w:val="008A6F6F"/>
    <w:rsid w:val="008A728E"/>
    <w:rsid w:val="008A775E"/>
    <w:rsid w:val="008A792F"/>
    <w:rsid w:val="008B02D2"/>
    <w:rsid w:val="008B0DF7"/>
    <w:rsid w:val="008B1684"/>
    <w:rsid w:val="008B1AE7"/>
    <w:rsid w:val="008B1C36"/>
    <w:rsid w:val="008B1F97"/>
    <w:rsid w:val="008B2B7C"/>
    <w:rsid w:val="008B3332"/>
    <w:rsid w:val="008B376D"/>
    <w:rsid w:val="008B3FA2"/>
    <w:rsid w:val="008B427A"/>
    <w:rsid w:val="008B4488"/>
    <w:rsid w:val="008B4879"/>
    <w:rsid w:val="008B4BED"/>
    <w:rsid w:val="008B4FD8"/>
    <w:rsid w:val="008B51AB"/>
    <w:rsid w:val="008B52B4"/>
    <w:rsid w:val="008B549F"/>
    <w:rsid w:val="008B55FE"/>
    <w:rsid w:val="008B59AC"/>
    <w:rsid w:val="008B5C85"/>
    <w:rsid w:val="008B5DAD"/>
    <w:rsid w:val="008B6239"/>
    <w:rsid w:val="008B67E5"/>
    <w:rsid w:val="008B6997"/>
    <w:rsid w:val="008B6A75"/>
    <w:rsid w:val="008B6C80"/>
    <w:rsid w:val="008B6D49"/>
    <w:rsid w:val="008B6E98"/>
    <w:rsid w:val="008B7C1F"/>
    <w:rsid w:val="008B7C3F"/>
    <w:rsid w:val="008B7C61"/>
    <w:rsid w:val="008B7FD8"/>
    <w:rsid w:val="008C014D"/>
    <w:rsid w:val="008C0533"/>
    <w:rsid w:val="008C0709"/>
    <w:rsid w:val="008C07FC"/>
    <w:rsid w:val="008C0A64"/>
    <w:rsid w:val="008C1492"/>
    <w:rsid w:val="008C1594"/>
    <w:rsid w:val="008C15B7"/>
    <w:rsid w:val="008C16D6"/>
    <w:rsid w:val="008C2A5D"/>
    <w:rsid w:val="008C31B3"/>
    <w:rsid w:val="008C31C1"/>
    <w:rsid w:val="008C3644"/>
    <w:rsid w:val="008C3973"/>
    <w:rsid w:val="008C3B00"/>
    <w:rsid w:val="008C4231"/>
    <w:rsid w:val="008C4289"/>
    <w:rsid w:val="008C4555"/>
    <w:rsid w:val="008C47B4"/>
    <w:rsid w:val="008C4B41"/>
    <w:rsid w:val="008C4DD2"/>
    <w:rsid w:val="008C501B"/>
    <w:rsid w:val="008C5275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7FD"/>
    <w:rsid w:val="008C7875"/>
    <w:rsid w:val="008C7892"/>
    <w:rsid w:val="008C7CC3"/>
    <w:rsid w:val="008C7FD0"/>
    <w:rsid w:val="008D00F2"/>
    <w:rsid w:val="008D01D6"/>
    <w:rsid w:val="008D053E"/>
    <w:rsid w:val="008D06BE"/>
    <w:rsid w:val="008D15AF"/>
    <w:rsid w:val="008D1A32"/>
    <w:rsid w:val="008D1B63"/>
    <w:rsid w:val="008D1B6F"/>
    <w:rsid w:val="008D1CCC"/>
    <w:rsid w:val="008D20AA"/>
    <w:rsid w:val="008D2B00"/>
    <w:rsid w:val="008D2E04"/>
    <w:rsid w:val="008D3311"/>
    <w:rsid w:val="008D3692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D99"/>
    <w:rsid w:val="008D7322"/>
    <w:rsid w:val="008D7C5D"/>
    <w:rsid w:val="008E0072"/>
    <w:rsid w:val="008E023C"/>
    <w:rsid w:val="008E2775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4D1D"/>
    <w:rsid w:val="008E5151"/>
    <w:rsid w:val="008E55AA"/>
    <w:rsid w:val="008E57A9"/>
    <w:rsid w:val="008E7659"/>
    <w:rsid w:val="008E7666"/>
    <w:rsid w:val="008E77D1"/>
    <w:rsid w:val="008E7801"/>
    <w:rsid w:val="008E79C1"/>
    <w:rsid w:val="008E7BF7"/>
    <w:rsid w:val="008E7EA2"/>
    <w:rsid w:val="008F0ACA"/>
    <w:rsid w:val="008F0CA6"/>
    <w:rsid w:val="008F13E6"/>
    <w:rsid w:val="008F1471"/>
    <w:rsid w:val="008F1B7A"/>
    <w:rsid w:val="008F1BBB"/>
    <w:rsid w:val="008F1CAE"/>
    <w:rsid w:val="008F1CD9"/>
    <w:rsid w:val="008F294E"/>
    <w:rsid w:val="008F2B8D"/>
    <w:rsid w:val="008F3335"/>
    <w:rsid w:val="008F3372"/>
    <w:rsid w:val="008F3B2B"/>
    <w:rsid w:val="008F3DD0"/>
    <w:rsid w:val="008F4178"/>
    <w:rsid w:val="008F433D"/>
    <w:rsid w:val="008F515B"/>
    <w:rsid w:val="008F53BE"/>
    <w:rsid w:val="008F56FE"/>
    <w:rsid w:val="008F616A"/>
    <w:rsid w:val="008F63AF"/>
    <w:rsid w:val="008F6ACB"/>
    <w:rsid w:val="008F6CEA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678"/>
    <w:rsid w:val="009037E4"/>
    <w:rsid w:val="00903836"/>
    <w:rsid w:val="00903DD1"/>
    <w:rsid w:val="009040B2"/>
    <w:rsid w:val="00904757"/>
    <w:rsid w:val="0090509B"/>
    <w:rsid w:val="00905357"/>
    <w:rsid w:val="00906591"/>
    <w:rsid w:val="00906999"/>
    <w:rsid w:val="00906C70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86A"/>
    <w:rsid w:val="009139FB"/>
    <w:rsid w:val="00913A62"/>
    <w:rsid w:val="00913B16"/>
    <w:rsid w:val="00913EEE"/>
    <w:rsid w:val="009141D2"/>
    <w:rsid w:val="0091423C"/>
    <w:rsid w:val="0091497F"/>
    <w:rsid w:val="009155C4"/>
    <w:rsid w:val="00915770"/>
    <w:rsid w:val="00915C4E"/>
    <w:rsid w:val="00915C7E"/>
    <w:rsid w:val="00916110"/>
    <w:rsid w:val="00916117"/>
    <w:rsid w:val="009162EC"/>
    <w:rsid w:val="00916761"/>
    <w:rsid w:val="00916A5C"/>
    <w:rsid w:val="00916B35"/>
    <w:rsid w:val="00916D40"/>
    <w:rsid w:val="00916E41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F68"/>
    <w:rsid w:val="00921C4F"/>
    <w:rsid w:val="00921D17"/>
    <w:rsid w:val="0092258D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B4B"/>
    <w:rsid w:val="00925C75"/>
    <w:rsid w:val="00925D7C"/>
    <w:rsid w:val="00925D91"/>
    <w:rsid w:val="00925FDC"/>
    <w:rsid w:val="0092667F"/>
    <w:rsid w:val="00926C99"/>
    <w:rsid w:val="009278B9"/>
    <w:rsid w:val="009279C2"/>
    <w:rsid w:val="00927B81"/>
    <w:rsid w:val="009310BD"/>
    <w:rsid w:val="009312EE"/>
    <w:rsid w:val="0093167A"/>
    <w:rsid w:val="009317E4"/>
    <w:rsid w:val="00931B9E"/>
    <w:rsid w:val="00932307"/>
    <w:rsid w:val="0093237D"/>
    <w:rsid w:val="009326FE"/>
    <w:rsid w:val="00932A41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9D"/>
    <w:rsid w:val="009354B6"/>
    <w:rsid w:val="0093599F"/>
    <w:rsid w:val="00935ACB"/>
    <w:rsid w:val="00936458"/>
    <w:rsid w:val="00936DC2"/>
    <w:rsid w:val="00936F97"/>
    <w:rsid w:val="00937232"/>
    <w:rsid w:val="0093745A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DC2"/>
    <w:rsid w:val="0094306B"/>
    <w:rsid w:val="0094367B"/>
    <w:rsid w:val="00943D6E"/>
    <w:rsid w:val="009446A4"/>
    <w:rsid w:val="00944AA5"/>
    <w:rsid w:val="00944D40"/>
    <w:rsid w:val="009451BD"/>
    <w:rsid w:val="00945237"/>
    <w:rsid w:val="00945427"/>
    <w:rsid w:val="0094559A"/>
    <w:rsid w:val="00945A97"/>
    <w:rsid w:val="00945F25"/>
    <w:rsid w:val="00945FBB"/>
    <w:rsid w:val="00946302"/>
    <w:rsid w:val="00947819"/>
    <w:rsid w:val="00947C06"/>
    <w:rsid w:val="009503F6"/>
    <w:rsid w:val="009506B6"/>
    <w:rsid w:val="00950AF3"/>
    <w:rsid w:val="00950C14"/>
    <w:rsid w:val="00950E8E"/>
    <w:rsid w:val="00951165"/>
    <w:rsid w:val="0095156B"/>
    <w:rsid w:val="00951E66"/>
    <w:rsid w:val="009521C6"/>
    <w:rsid w:val="009524CB"/>
    <w:rsid w:val="00952713"/>
    <w:rsid w:val="009527AE"/>
    <w:rsid w:val="00952933"/>
    <w:rsid w:val="00952D2B"/>
    <w:rsid w:val="009533E4"/>
    <w:rsid w:val="009536A1"/>
    <w:rsid w:val="00953BE1"/>
    <w:rsid w:val="0095439C"/>
    <w:rsid w:val="00954526"/>
    <w:rsid w:val="00954966"/>
    <w:rsid w:val="0095499D"/>
    <w:rsid w:val="00954AB5"/>
    <w:rsid w:val="00954C48"/>
    <w:rsid w:val="00954F42"/>
    <w:rsid w:val="0095592B"/>
    <w:rsid w:val="009559BA"/>
    <w:rsid w:val="00955AA2"/>
    <w:rsid w:val="00956543"/>
    <w:rsid w:val="0095689D"/>
    <w:rsid w:val="00956963"/>
    <w:rsid w:val="00956CF4"/>
    <w:rsid w:val="009578AD"/>
    <w:rsid w:val="0096040A"/>
    <w:rsid w:val="009608F1"/>
    <w:rsid w:val="0096140E"/>
    <w:rsid w:val="009615E3"/>
    <w:rsid w:val="00961654"/>
    <w:rsid w:val="00961D52"/>
    <w:rsid w:val="00961F26"/>
    <w:rsid w:val="00962316"/>
    <w:rsid w:val="009623ED"/>
    <w:rsid w:val="00962ADE"/>
    <w:rsid w:val="00962B1C"/>
    <w:rsid w:val="00962B73"/>
    <w:rsid w:val="00962D2E"/>
    <w:rsid w:val="00962DC7"/>
    <w:rsid w:val="0096304D"/>
    <w:rsid w:val="0096311D"/>
    <w:rsid w:val="009635C4"/>
    <w:rsid w:val="0096393B"/>
    <w:rsid w:val="00963AE3"/>
    <w:rsid w:val="00963D1B"/>
    <w:rsid w:val="0096406F"/>
    <w:rsid w:val="00964198"/>
    <w:rsid w:val="009644D8"/>
    <w:rsid w:val="00964678"/>
    <w:rsid w:val="009657D1"/>
    <w:rsid w:val="00965F93"/>
    <w:rsid w:val="00965FA7"/>
    <w:rsid w:val="009662B3"/>
    <w:rsid w:val="009664A6"/>
    <w:rsid w:val="009666DB"/>
    <w:rsid w:val="00966802"/>
    <w:rsid w:val="00966D9C"/>
    <w:rsid w:val="00966E37"/>
    <w:rsid w:val="009672BF"/>
    <w:rsid w:val="00967635"/>
    <w:rsid w:val="00967B14"/>
    <w:rsid w:val="00967DF3"/>
    <w:rsid w:val="009703BA"/>
    <w:rsid w:val="00970539"/>
    <w:rsid w:val="00970839"/>
    <w:rsid w:val="00970B27"/>
    <w:rsid w:val="00970B49"/>
    <w:rsid w:val="00970BCF"/>
    <w:rsid w:val="0097138A"/>
    <w:rsid w:val="0097144B"/>
    <w:rsid w:val="009715AD"/>
    <w:rsid w:val="009721F6"/>
    <w:rsid w:val="009724B3"/>
    <w:rsid w:val="00972EE6"/>
    <w:rsid w:val="00972FCB"/>
    <w:rsid w:val="0097316B"/>
    <w:rsid w:val="009732FD"/>
    <w:rsid w:val="0097388C"/>
    <w:rsid w:val="00973BF9"/>
    <w:rsid w:val="00973C5A"/>
    <w:rsid w:val="009740FA"/>
    <w:rsid w:val="00974509"/>
    <w:rsid w:val="00974BC2"/>
    <w:rsid w:val="00974FC5"/>
    <w:rsid w:val="00975FCA"/>
    <w:rsid w:val="0097614B"/>
    <w:rsid w:val="00976BBA"/>
    <w:rsid w:val="0097719A"/>
    <w:rsid w:val="009773F7"/>
    <w:rsid w:val="0097778D"/>
    <w:rsid w:val="00977BC9"/>
    <w:rsid w:val="00977EB1"/>
    <w:rsid w:val="00980278"/>
    <w:rsid w:val="009808A8"/>
    <w:rsid w:val="0098096C"/>
    <w:rsid w:val="00980B38"/>
    <w:rsid w:val="009812D6"/>
    <w:rsid w:val="0098131C"/>
    <w:rsid w:val="00981391"/>
    <w:rsid w:val="00981451"/>
    <w:rsid w:val="009820F8"/>
    <w:rsid w:val="00982387"/>
    <w:rsid w:val="0098260C"/>
    <w:rsid w:val="00982A0B"/>
    <w:rsid w:val="00983211"/>
    <w:rsid w:val="0098346F"/>
    <w:rsid w:val="0098353E"/>
    <w:rsid w:val="0098364E"/>
    <w:rsid w:val="00983864"/>
    <w:rsid w:val="00983933"/>
    <w:rsid w:val="00983B87"/>
    <w:rsid w:val="00983F6B"/>
    <w:rsid w:val="00984836"/>
    <w:rsid w:val="00984D2E"/>
    <w:rsid w:val="00984DC4"/>
    <w:rsid w:val="00984E96"/>
    <w:rsid w:val="0098507A"/>
    <w:rsid w:val="00985300"/>
    <w:rsid w:val="00985D0F"/>
    <w:rsid w:val="00985DF6"/>
    <w:rsid w:val="009860BC"/>
    <w:rsid w:val="0098633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878"/>
    <w:rsid w:val="00990C21"/>
    <w:rsid w:val="00990E8B"/>
    <w:rsid w:val="00991836"/>
    <w:rsid w:val="00991B0A"/>
    <w:rsid w:val="00991B24"/>
    <w:rsid w:val="00991F61"/>
    <w:rsid w:val="00992585"/>
    <w:rsid w:val="0099296E"/>
    <w:rsid w:val="00992BAD"/>
    <w:rsid w:val="00993940"/>
    <w:rsid w:val="00993A02"/>
    <w:rsid w:val="00993A14"/>
    <w:rsid w:val="00993C21"/>
    <w:rsid w:val="009940C0"/>
    <w:rsid w:val="00994CDC"/>
    <w:rsid w:val="009953B8"/>
    <w:rsid w:val="00995BEB"/>
    <w:rsid w:val="0099634A"/>
    <w:rsid w:val="009964B4"/>
    <w:rsid w:val="009968BF"/>
    <w:rsid w:val="009969B2"/>
    <w:rsid w:val="00997003"/>
    <w:rsid w:val="0099704D"/>
    <w:rsid w:val="00997393"/>
    <w:rsid w:val="009974D6"/>
    <w:rsid w:val="00997626"/>
    <w:rsid w:val="0099783E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A"/>
    <w:rsid w:val="009A1B9B"/>
    <w:rsid w:val="009A1ED0"/>
    <w:rsid w:val="009A2766"/>
    <w:rsid w:val="009A276D"/>
    <w:rsid w:val="009A280B"/>
    <w:rsid w:val="009A2CDB"/>
    <w:rsid w:val="009A2CFE"/>
    <w:rsid w:val="009A3596"/>
    <w:rsid w:val="009A3636"/>
    <w:rsid w:val="009A3A68"/>
    <w:rsid w:val="009A3E52"/>
    <w:rsid w:val="009A3E9C"/>
    <w:rsid w:val="009A412C"/>
    <w:rsid w:val="009A478F"/>
    <w:rsid w:val="009A4798"/>
    <w:rsid w:val="009A5CC1"/>
    <w:rsid w:val="009A5E21"/>
    <w:rsid w:val="009A6426"/>
    <w:rsid w:val="009A690A"/>
    <w:rsid w:val="009A6A23"/>
    <w:rsid w:val="009A6A93"/>
    <w:rsid w:val="009A7663"/>
    <w:rsid w:val="009A77B5"/>
    <w:rsid w:val="009B0723"/>
    <w:rsid w:val="009B07A4"/>
    <w:rsid w:val="009B0AA4"/>
    <w:rsid w:val="009B0C30"/>
    <w:rsid w:val="009B1302"/>
    <w:rsid w:val="009B16CA"/>
    <w:rsid w:val="009B1A2B"/>
    <w:rsid w:val="009B22CA"/>
    <w:rsid w:val="009B245E"/>
    <w:rsid w:val="009B2822"/>
    <w:rsid w:val="009B2B86"/>
    <w:rsid w:val="009B2D68"/>
    <w:rsid w:val="009B357A"/>
    <w:rsid w:val="009B379E"/>
    <w:rsid w:val="009B38A2"/>
    <w:rsid w:val="009B3CFA"/>
    <w:rsid w:val="009B4155"/>
    <w:rsid w:val="009B43D2"/>
    <w:rsid w:val="009B471B"/>
    <w:rsid w:val="009B4A96"/>
    <w:rsid w:val="009B4B22"/>
    <w:rsid w:val="009B4B24"/>
    <w:rsid w:val="009B4B59"/>
    <w:rsid w:val="009B4CE9"/>
    <w:rsid w:val="009B4DAD"/>
    <w:rsid w:val="009B509A"/>
    <w:rsid w:val="009B53E0"/>
    <w:rsid w:val="009B5711"/>
    <w:rsid w:val="009B59FE"/>
    <w:rsid w:val="009B5C4A"/>
    <w:rsid w:val="009B5DEA"/>
    <w:rsid w:val="009B66E0"/>
    <w:rsid w:val="009B6C06"/>
    <w:rsid w:val="009B7183"/>
    <w:rsid w:val="009B71E1"/>
    <w:rsid w:val="009B7332"/>
    <w:rsid w:val="009B76DC"/>
    <w:rsid w:val="009B7B43"/>
    <w:rsid w:val="009C002F"/>
    <w:rsid w:val="009C01B9"/>
    <w:rsid w:val="009C053E"/>
    <w:rsid w:val="009C07EA"/>
    <w:rsid w:val="009C0880"/>
    <w:rsid w:val="009C0AD0"/>
    <w:rsid w:val="009C0BAB"/>
    <w:rsid w:val="009C0D55"/>
    <w:rsid w:val="009C0DC0"/>
    <w:rsid w:val="009C127E"/>
    <w:rsid w:val="009C1621"/>
    <w:rsid w:val="009C1A1E"/>
    <w:rsid w:val="009C1B92"/>
    <w:rsid w:val="009C1EF1"/>
    <w:rsid w:val="009C1F61"/>
    <w:rsid w:val="009C22B1"/>
    <w:rsid w:val="009C274A"/>
    <w:rsid w:val="009C34AB"/>
    <w:rsid w:val="009C3C11"/>
    <w:rsid w:val="009C3CEA"/>
    <w:rsid w:val="009C4171"/>
    <w:rsid w:val="009C4B02"/>
    <w:rsid w:val="009C4EAD"/>
    <w:rsid w:val="009C516D"/>
    <w:rsid w:val="009C5617"/>
    <w:rsid w:val="009C5903"/>
    <w:rsid w:val="009C65AA"/>
    <w:rsid w:val="009C6B6C"/>
    <w:rsid w:val="009C707E"/>
    <w:rsid w:val="009C76EA"/>
    <w:rsid w:val="009C7A6D"/>
    <w:rsid w:val="009C7EEC"/>
    <w:rsid w:val="009C7F07"/>
    <w:rsid w:val="009D0524"/>
    <w:rsid w:val="009D0664"/>
    <w:rsid w:val="009D0B43"/>
    <w:rsid w:val="009D0C49"/>
    <w:rsid w:val="009D12D1"/>
    <w:rsid w:val="009D1806"/>
    <w:rsid w:val="009D19CB"/>
    <w:rsid w:val="009D1B63"/>
    <w:rsid w:val="009D2276"/>
    <w:rsid w:val="009D2465"/>
    <w:rsid w:val="009D264F"/>
    <w:rsid w:val="009D2C6D"/>
    <w:rsid w:val="009D2D54"/>
    <w:rsid w:val="009D2EB7"/>
    <w:rsid w:val="009D344B"/>
    <w:rsid w:val="009D355F"/>
    <w:rsid w:val="009D3663"/>
    <w:rsid w:val="009D37BC"/>
    <w:rsid w:val="009D38F9"/>
    <w:rsid w:val="009D3AFB"/>
    <w:rsid w:val="009D41FD"/>
    <w:rsid w:val="009D449B"/>
    <w:rsid w:val="009D48B2"/>
    <w:rsid w:val="009D4933"/>
    <w:rsid w:val="009D5B79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9F8"/>
    <w:rsid w:val="009E2F98"/>
    <w:rsid w:val="009E3293"/>
    <w:rsid w:val="009E3388"/>
    <w:rsid w:val="009E3B47"/>
    <w:rsid w:val="009E4EF6"/>
    <w:rsid w:val="009E5371"/>
    <w:rsid w:val="009E578E"/>
    <w:rsid w:val="009E57BB"/>
    <w:rsid w:val="009E5AF5"/>
    <w:rsid w:val="009E6228"/>
    <w:rsid w:val="009E698C"/>
    <w:rsid w:val="009E6D6C"/>
    <w:rsid w:val="009E70C2"/>
    <w:rsid w:val="009E7379"/>
    <w:rsid w:val="009E77A5"/>
    <w:rsid w:val="009E7817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183"/>
    <w:rsid w:val="009F1334"/>
    <w:rsid w:val="009F1629"/>
    <w:rsid w:val="009F1805"/>
    <w:rsid w:val="009F2414"/>
    <w:rsid w:val="009F2431"/>
    <w:rsid w:val="009F25AA"/>
    <w:rsid w:val="009F290E"/>
    <w:rsid w:val="009F2A0B"/>
    <w:rsid w:val="009F3363"/>
    <w:rsid w:val="009F373B"/>
    <w:rsid w:val="009F3C1F"/>
    <w:rsid w:val="009F3F8B"/>
    <w:rsid w:val="009F4182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F89"/>
    <w:rsid w:val="009F70CF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C04"/>
    <w:rsid w:val="00A01F1A"/>
    <w:rsid w:val="00A0228B"/>
    <w:rsid w:val="00A022FB"/>
    <w:rsid w:val="00A02570"/>
    <w:rsid w:val="00A029B3"/>
    <w:rsid w:val="00A029F3"/>
    <w:rsid w:val="00A02B46"/>
    <w:rsid w:val="00A03123"/>
    <w:rsid w:val="00A0318B"/>
    <w:rsid w:val="00A032F8"/>
    <w:rsid w:val="00A044F2"/>
    <w:rsid w:val="00A04663"/>
    <w:rsid w:val="00A049C0"/>
    <w:rsid w:val="00A04BC4"/>
    <w:rsid w:val="00A04FF9"/>
    <w:rsid w:val="00A0512F"/>
    <w:rsid w:val="00A05256"/>
    <w:rsid w:val="00A059D2"/>
    <w:rsid w:val="00A06891"/>
    <w:rsid w:val="00A0696A"/>
    <w:rsid w:val="00A07157"/>
    <w:rsid w:val="00A075B7"/>
    <w:rsid w:val="00A0780E"/>
    <w:rsid w:val="00A078B8"/>
    <w:rsid w:val="00A07A1C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8D0"/>
    <w:rsid w:val="00A13AF4"/>
    <w:rsid w:val="00A13B9B"/>
    <w:rsid w:val="00A13FF9"/>
    <w:rsid w:val="00A140A9"/>
    <w:rsid w:val="00A1424F"/>
    <w:rsid w:val="00A14403"/>
    <w:rsid w:val="00A145F4"/>
    <w:rsid w:val="00A147B0"/>
    <w:rsid w:val="00A14FA6"/>
    <w:rsid w:val="00A15066"/>
    <w:rsid w:val="00A156D1"/>
    <w:rsid w:val="00A1570C"/>
    <w:rsid w:val="00A15967"/>
    <w:rsid w:val="00A164EF"/>
    <w:rsid w:val="00A16DDC"/>
    <w:rsid w:val="00A171E2"/>
    <w:rsid w:val="00A17506"/>
    <w:rsid w:val="00A17C03"/>
    <w:rsid w:val="00A17C99"/>
    <w:rsid w:val="00A20026"/>
    <w:rsid w:val="00A205D1"/>
    <w:rsid w:val="00A2074D"/>
    <w:rsid w:val="00A21689"/>
    <w:rsid w:val="00A219A1"/>
    <w:rsid w:val="00A22316"/>
    <w:rsid w:val="00A22929"/>
    <w:rsid w:val="00A22D61"/>
    <w:rsid w:val="00A23594"/>
    <w:rsid w:val="00A2383E"/>
    <w:rsid w:val="00A23BB0"/>
    <w:rsid w:val="00A23C2C"/>
    <w:rsid w:val="00A2445C"/>
    <w:rsid w:val="00A24692"/>
    <w:rsid w:val="00A24C54"/>
    <w:rsid w:val="00A25472"/>
    <w:rsid w:val="00A25609"/>
    <w:rsid w:val="00A256BD"/>
    <w:rsid w:val="00A25805"/>
    <w:rsid w:val="00A25E2C"/>
    <w:rsid w:val="00A261D9"/>
    <w:rsid w:val="00A26458"/>
    <w:rsid w:val="00A2688C"/>
    <w:rsid w:val="00A26AD9"/>
    <w:rsid w:val="00A26FFF"/>
    <w:rsid w:val="00A274C9"/>
    <w:rsid w:val="00A27844"/>
    <w:rsid w:val="00A27881"/>
    <w:rsid w:val="00A27F3F"/>
    <w:rsid w:val="00A3004D"/>
    <w:rsid w:val="00A309B1"/>
    <w:rsid w:val="00A30B6E"/>
    <w:rsid w:val="00A30F54"/>
    <w:rsid w:val="00A311DA"/>
    <w:rsid w:val="00A317B4"/>
    <w:rsid w:val="00A3231E"/>
    <w:rsid w:val="00A32352"/>
    <w:rsid w:val="00A32433"/>
    <w:rsid w:val="00A32B5B"/>
    <w:rsid w:val="00A33232"/>
    <w:rsid w:val="00A337F7"/>
    <w:rsid w:val="00A33FC1"/>
    <w:rsid w:val="00A34373"/>
    <w:rsid w:val="00A34BDA"/>
    <w:rsid w:val="00A351B4"/>
    <w:rsid w:val="00A357AF"/>
    <w:rsid w:val="00A35A85"/>
    <w:rsid w:val="00A35B55"/>
    <w:rsid w:val="00A35CCE"/>
    <w:rsid w:val="00A36397"/>
    <w:rsid w:val="00A36907"/>
    <w:rsid w:val="00A36A23"/>
    <w:rsid w:val="00A3714F"/>
    <w:rsid w:val="00A3726E"/>
    <w:rsid w:val="00A37C79"/>
    <w:rsid w:val="00A37DCE"/>
    <w:rsid w:val="00A37FCC"/>
    <w:rsid w:val="00A4071E"/>
    <w:rsid w:val="00A409FE"/>
    <w:rsid w:val="00A40EDA"/>
    <w:rsid w:val="00A41772"/>
    <w:rsid w:val="00A42120"/>
    <w:rsid w:val="00A42778"/>
    <w:rsid w:val="00A427B3"/>
    <w:rsid w:val="00A4286C"/>
    <w:rsid w:val="00A42D37"/>
    <w:rsid w:val="00A4301D"/>
    <w:rsid w:val="00A43481"/>
    <w:rsid w:val="00A4383C"/>
    <w:rsid w:val="00A447F4"/>
    <w:rsid w:val="00A44B04"/>
    <w:rsid w:val="00A44C5C"/>
    <w:rsid w:val="00A44F69"/>
    <w:rsid w:val="00A4520D"/>
    <w:rsid w:val="00A453B5"/>
    <w:rsid w:val="00A45518"/>
    <w:rsid w:val="00A4674D"/>
    <w:rsid w:val="00A472F1"/>
    <w:rsid w:val="00A47865"/>
    <w:rsid w:val="00A47900"/>
    <w:rsid w:val="00A47BD8"/>
    <w:rsid w:val="00A50C90"/>
    <w:rsid w:val="00A50CD8"/>
    <w:rsid w:val="00A513D4"/>
    <w:rsid w:val="00A513F0"/>
    <w:rsid w:val="00A517BD"/>
    <w:rsid w:val="00A52172"/>
    <w:rsid w:val="00A52774"/>
    <w:rsid w:val="00A52B22"/>
    <w:rsid w:val="00A52DFE"/>
    <w:rsid w:val="00A530D2"/>
    <w:rsid w:val="00A531A8"/>
    <w:rsid w:val="00A5322A"/>
    <w:rsid w:val="00A532E2"/>
    <w:rsid w:val="00A53478"/>
    <w:rsid w:val="00A53627"/>
    <w:rsid w:val="00A54515"/>
    <w:rsid w:val="00A54668"/>
    <w:rsid w:val="00A54706"/>
    <w:rsid w:val="00A558A9"/>
    <w:rsid w:val="00A55A61"/>
    <w:rsid w:val="00A55CE2"/>
    <w:rsid w:val="00A55F16"/>
    <w:rsid w:val="00A56477"/>
    <w:rsid w:val="00A56944"/>
    <w:rsid w:val="00A5699A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65B"/>
    <w:rsid w:val="00A6177F"/>
    <w:rsid w:val="00A61A39"/>
    <w:rsid w:val="00A61B95"/>
    <w:rsid w:val="00A6232F"/>
    <w:rsid w:val="00A62523"/>
    <w:rsid w:val="00A6267C"/>
    <w:rsid w:val="00A62A33"/>
    <w:rsid w:val="00A62FED"/>
    <w:rsid w:val="00A63542"/>
    <w:rsid w:val="00A63707"/>
    <w:rsid w:val="00A63B60"/>
    <w:rsid w:val="00A64268"/>
    <w:rsid w:val="00A643CA"/>
    <w:rsid w:val="00A6546B"/>
    <w:rsid w:val="00A6594C"/>
    <w:rsid w:val="00A65B00"/>
    <w:rsid w:val="00A65CC9"/>
    <w:rsid w:val="00A65CD8"/>
    <w:rsid w:val="00A65EF6"/>
    <w:rsid w:val="00A65F24"/>
    <w:rsid w:val="00A660B2"/>
    <w:rsid w:val="00A66216"/>
    <w:rsid w:val="00A672D1"/>
    <w:rsid w:val="00A67956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4EC5"/>
    <w:rsid w:val="00A7557E"/>
    <w:rsid w:val="00A75C1D"/>
    <w:rsid w:val="00A76085"/>
    <w:rsid w:val="00A7612F"/>
    <w:rsid w:val="00A76945"/>
    <w:rsid w:val="00A76B4F"/>
    <w:rsid w:val="00A76BC6"/>
    <w:rsid w:val="00A76CC2"/>
    <w:rsid w:val="00A76CE5"/>
    <w:rsid w:val="00A771F6"/>
    <w:rsid w:val="00A7742B"/>
    <w:rsid w:val="00A77515"/>
    <w:rsid w:val="00A803F3"/>
    <w:rsid w:val="00A803F9"/>
    <w:rsid w:val="00A81E15"/>
    <w:rsid w:val="00A82394"/>
    <w:rsid w:val="00A82506"/>
    <w:rsid w:val="00A83054"/>
    <w:rsid w:val="00A837C9"/>
    <w:rsid w:val="00A83B01"/>
    <w:rsid w:val="00A83CAC"/>
    <w:rsid w:val="00A83E1F"/>
    <w:rsid w:val="00A84055"/>
    <w:rsid w:val="00A84282"/>
    <w:rsid w:val="00A8433E"/>
    <w:rsid w:val="00A84887"/>
    <w:rsid w:val="00A849FC"/>
    <w:rsid w:val="00A84DAB"/>
    <w:rsid w:val="00A84DBF"/>
    <w:rsid w:val="00A85386"/>
    <w:rsid w:val="00A858A6"/>
    <w:rsid w:val="00A86526"/>
    <w:rsid w:val="00A86CD6"/>
    <w:rsid w:val="00A86EBF"/>
    <w:rsid w:val="00A87CA1"/>
    <w:rsid w:val="00A90145"/>
    <w:rsid w:val="00A908A4"/>
    <w:rsid w:val="00A909C8"/>
    <w:rsid w:val="00A909D2"/>
    <w:rsid w:val="00A913A9"/>
    <w:rsid w:val="00A91505"/>
    <w:rsid w:val="00A91523"/>
    <w:rsid w:val="00A9157E"/>
    <w:rsid w:val="00A9164F"/>
    <w:rsid w:val="00A916C6"/>
    <w:rsid w:val="00A9206D"/>
    <w:rsid w:val="00A927C2"/>
    <w:rsid w:val="00A933A5"/>
    <w:rsid w:val="00A93DD4"/>
    <w:rsid w:val="00A9427A"/>
    <w:rsid w:val="00A94640"/>
    <w:rsid w:val="00A9472E"/>
    <w:rsid w:val="00A948A7"/>
    <w:rsid w:val="00A94FC2"/>
    <w:rsid w:val="00A95233"/>
    <w:rsid w:val="00A95A62"/>
    <w:rsid w:val="00A961D4"/>
    <w:rsid w:val="00A96857"/>
    <w:rsid w:val="00A96B80"/>
    <w:rsid w:val="00A96D11"/>
    <w:rsid w:val="00A96F4C"/>
    <w:rsid w:val="00A96F88"/>
    <w:rsid w:val="00A970F6"/>
    <w:rsid w:val="00A9716A"/>
    <w:rsid w:val="00A971F1"/>
    <w:rsid w:val="00A97979"/>
    <w:rsid w:val="00A97FCB"/>
    <w:rsid w:val="00AA036B"/>
    <w:rsid w:val="00AA03E3"/>
    <w:rsid w:val="00AA0B1E"/>
    <w:rsid w:val="00AA0C0E"/>
    <w:rsid w:val="00AA128A"/>
    <w:rsid w:val="00AA17CC"/>
    <w:rsid w:val="00AA1DC3"/>
    <w:rsid w:val="00AA2514"/>
    <w:rsid w:val="00AA285F"/>
    <w:rsid w:val="00AA3B2E"/>
    <w:rsid w:val="00AA4459"/>
    <w:rsid w:val="00AA4A91"/>
    <w:rsid w:val="00AA4E1B"/>
    <w:rsid w:val="00AA56DE"/>
    <w:rsid w:val="00AA60F2"/>
    <w:rsid w:val="00AA6A47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70D"/>
    <w:rsid w:val="00AB1CC2"/>
    <w:rsid w:val="00AB22C4"/>
    <w:rsid w:val="00AB304C"/>
    <w:rsid w:val="00AB308E"/>
    <w:rsid w:val="00AB3142"/>
    <w:rsid w:val="00AB3CD2"/>
    <w:rsid w:val="00AB42D0"/>
    <w:rsid w:val="00AB4806"/>
    <w:rsid w:val="00AB4B9B"/>
    <w:rsid w:val="00AB5430"/>
    <w:rsid w:val="00AB56B2"/>
    <w:rsid w:val="00AB5E53"/>
    <w:rsid w:val="00AB6244"/>
    <w:rsid w:val="00AB62DC"/>
    <w:rsid w:val="00AB6C38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A0A"/>
    <w:rsid w:val="00AC0A4E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AA"/>
    <w:rsid w:val="00AC2BD2"/>
    <w:rsid w:val="00AC3202"/>
    <w:rsid w:val="00AC350C"/>
    <w:rsid w:val="00AC386D"/>
    <w:rsid w:val="00AC3BA8"/>
    <w:rsid w:val="00AC4090"/>
    <w:rsid w:val="00AC415F"/>
    <w:rsid w:val="00AC422D"/>
    <w:rsid w:val="00AC4670"/>
    <w:rsid w:val="00AC4BBC"/>
    <w:rsid w:val="00AC4CBA"/>
    <w:rsid w:val="00AC4DC4"/>
    <w:rsid w:val="00AC4EC9"/>
    <w:rsid w:val="00AC5092"/>
    <w:rsid w:val="00AC527C"/>
    <w:rsid w:val="00AC55CC"/>
    <w:rsid w:val="00AC55FD"/>
    <w:rsid w:val="00AC5A7F"/>
    <w:rsid w:val="00AC5AF9"/>
    <w:rsid w:val="00AC5E83"/>
    <w:rsid w:val="00AC5FD1"/>
    <w:rsid w:val="00AC6326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44"/>
    <w:rsid w:val="00AC7AA1"/>
    <w:rsid w:val="00AC7AE9"/>
    <w:rsid w:val="00AD03B7"/>
    <w:rsid w:val="00AD0681"/>
    <w:rsid w:val="00AD1AA4"/>
    <w:rsid w:val="00AD1C9C"/>
    <w:rsid w:val="00AD1D41"/>
    <w:rsid w:val="00AD1DC8"/>
    <w:rsid w:val="00AD1F8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5057"/>
    <w:rsid w:val="00AD51BE"/>
    <w:rsid w:val="00AD5300"/>
    <w:rsid w:val="00AD53D9"/>
    <w:rsid w:val="00AD564C"/>
    <w:rsid w:val="00AD5704"/>
    <w:rsid w:val="00AD670B"/>
    <w:rsid w:val="00AD6FFE"/>
    <w:rsid w:val="00AD7114"/>
    <w:rsid w:val="00AD7272"/>
    <w:rsid w:val="00AD72B1"/>
    <w:rsid w:val="00AE0144"/>
    <w:rsid w:val="00AE03E9"/>
    <w:rsid w:val="00AE0941"/>
    <w:rsid w:val="00AE0E7D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998"/>
    <w:rsid w:val="00AE2B39"/>
    <w:rsid w:val="00AE2B96"/>
    <w:rsid w:val="00AE2D80"/>
    <w:rsid w:val="00AE368A"/>
    <w:rsid w:val="00AE38FC"/>
    <w:rsid w:val="00AE4485"/>
    <w:rsid w:val="00AE4561"/>
    <w:rsid w:val="00AE4BB6"/>
    <w:rsid w:val="00AE4C86"/>
    <w:rsid w:val="00AE505A"/>
    <w:rsid w:val="00AE5141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D24"/>
    <w:rsid w:val="00AF2FBD"/>
    <w:rsid w:val="00AF32CA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B0035E"/>
    <w:rsid w:val="00B00AEB"/>
    <w:rsid w:val="00B00D06"/>
    <w:rsid w:val="00B012B7"/>
    <w:rsid w:val="00B01461"/>
    <w:rsid w:val="00B01620"/>
    <w:rsid w:val="00B01948"/>
    <w:rsid w:val="00B019A5"/>
    <w:rsid w:val="00B01C2D"/>
    <w:rsid w:val="00B01D2D"/>
    <w:rsid w:val="00B0215F"/>
    <w:rsid w:val="00B02444"/>
    <w:rsid w:val="00B02518"/>
    <w:rsid w:val="00B02BE0"/>
    <w:rsid w:val="00B03387"/>
    <w:rsid w:val="00B03C82"/>
    <w:rsid w:val="00B0410D"/>
    <w:rsid w:val="00B04B4D"/>
    <w:rsid w:val="00B04FC0"/>
    <w:rsid w:val="00B051FF"/>
    <w:rsid w:val="00B05488"/>
    <w:rsid w:val="00B05772"/>
    <w:rsid w:val="00B059AC"/>
    <w:rsid w:val="00B05C59"/>
    <w:rsid w:val="00B061A5"/>
    <w:rsid w:val="00B0623E"/>
    <w:rsid w:val="00B06463"/>
    <w:rsid w:val="00B0654C"/>
    <w:rsid w:val="00B06E1F"/>
    <w:rsid w:val="00B06F1D"/>
    <w:rsid w:val="00B06F85"/>
    <w:rsid w:val="00B07243"/>
    <w:rsid w:val="00B07E85"/>
    <w:rsid w:val="00B07F8B"/>
    <w:rsid w:val="00B07F9A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5110"/>
    <w:rsid w:val="00B15825"/>
    <w:rsid w:val="00B159AE"/>
    <w:rsid w:val="00B15E55"/>
    <w:rsid w:val="00B160AA"/>
    <w:rsid w:val="00B16238"/>
    <w:rsid w:val="00B162AC"/>
    <w:rsid w:val="00B16945"/>
    <w:rsid w:val="00B169DA"/>
    <w:rsid w:val="00B170F2"/>
    <w:rsid w:val="00B173DE"/>
    <w:rsid w:val="00B17441"/>
    <w:rsid w:val="00B17650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4E4"/>
    <w:rsid w:val="00B21802"/>
    <w:rsid w:val="00B218F3"/>
    <w:rsid w:val="00B21A4E"/>
    <w:rsid w:val="00B21C94"/>
    <w:rsid w:val="00B21D3E"/>
    <w:rsid w:val="00B21E37"/>
    <w:rsid w:val="00B22D4E"/>
    <w:rsid w:val="00B23A30"/>
    <w:rsid w:val="00B23B71"/>
    <w:rsid w:val="00B24093"/>
    <w:rsid w:val="00B241AD"/>
    <w:rsid w:val="00B242CF"/>
    <w:rsid w:val="00B242F0"/>
    <w:rsid w:val="00B24D7D"/>
    <w:rsid w:val="00B25661"/>
    <w:rsid w:val="00B261C2"/>
    <w:rsid w:val="00B267C3"/>
    <w:rsid w:val="00B269A8"/>
    <w:rsid w:val="00B26A91"/>
    <w:rsid w:val="00B26E51"/>
    <w:rsid w:val="00B274C7"/>
    <w:rsid w:val="00B27559"/>
    <w:rsid w:val="00B27962"/>
    <w:rsid w:val="00B2796B"/>
    <w:rsid w:val="00B27DC7"/>
    <w:rsid w:val="00B30369"/>
    <w:rsid w:val="00B30688"/>
    <w:rsid w:val="00B3077F"/>
    <w:rsid w:val="00B30809"/>
    <w:rsid w:val="00B308ED"/>
    <w:rsid w:val="00B31026"/>
    <w:rsid w:val="00B31235"/>
    <w:rsid w:val="00B31A17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6EA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6F2A"/>
    <w:rsid w:val="00B37243"/>
    <w:rsid w:val="00B3728F"/>
    <w:rsid w:val="00B373F7"/>
    <w:rsid w:val="00B37F06"/>
    <w:rsid w:val="00B409DF"/>
    <w:rsid w:val="00B40EAF"/>
    <w:rsid w:val="00B417CD"/>
    <w:rsid w:val="00B41C68"/>
    <w:rsid w:val="00B41FB5"/>
    <w:rsid w:val="00B423CE"/>
    <w:rsid w:val="00B42440"/>
    <w:rsid w:val="00B42680"/>
    <w:rsid w:val="00B42AE4"/>
    <w:rsid w:val="00B4340D"/>
    <w:rsid w:val="00B43A60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457"/>
    <w:rsid w:val="00B5089F"/>
    <w:rsid w:val="00B50CFF"/>
    <w:rsid w:val="00B50D7E"/>
    <w:rsid w:val="00B50E4D"/>
    <w:rsid w:val="00B50EBB"/>
    <w:rsid w:val="00B52887"/>
    <w:rsid w:val="00B5388F"/>
    <w:rsid w:val="00B53C5F"/>
    <w:rsid w:val="00B53C86"/>
    <w:rsid w:val="00B546A4"/>
    <w:rsid w:val="00B5477A"/>
    <w:rsid w:val="00B54C7F"/>
    <w:rsid w:val="00B5531D"/>
    <w:rsid w:val="00B557F6"/>
    <w:rsid w:val="00B55D33"/>
    <w:rsid w:val="00B55F8B"/>
    <w:rsid w:val="00B56E87"/>
    <w:rsid w:val="00B56F0F"/>
    <w:rsid w:val="00B57B19"/>
    <w:rsid w:val="00B57BA9"/>
    <w:rsid w:val="00B60640"/>
    <w:rsid w:val="00B60822"/>
    <w:rsid w:val="00B60D9D"/>
    <w:rsid w:val="00B61050"/>
    <w:rsid w:val="00B621C7"/>
    <w:rsid w:val="00B6288A"/>
    <w:rsid w:val="00B62B8A"/>
    <w:rsid w:val="00B63A3C"/>
    <w:rsid w:val="00B63F9F"/>
    <w:rsid w:val="00B640A4"/>
    <w:rsid w:val="00B643A4"/>
    <w:rsid w:val="00B64EE8"/>
    <w:rsid w:val="00B65FCD"/>
    <w:rsid w:val="00B66413"/>
    <w:rsid w:val="00B66AF2"/>
    <w:rsid w:val="00B66E2F"/>
    <w:rsid w:val="00B701E8"/>
    <w:rsid w:val="00B7078D"/>
    <w:rsid w:val="00B709D5"/>
    <w:rsid w:val="00B710B7"/>
    <w:rsid w:val="00B7118F"/>
    <w:rsid w:val="00B719A1"/>
    <w:rsid w:val="00B71AB3"/>
    <w:rsid w:val="00B71DCE"/>
    <w:rsid w:val="00B71F6E"/>
    <w:rsid w:val="00B725BA"/>
    <w:rsid w:val="00B72794"/>
    <w:rsid w:val="00B729B5"/>
    <w:rsid w:val="00B72CB4"/>
    <w:rsid w:val="00B72DD2"/>
    <w:rsid w:val="00B73134"/>
    <w:rsid w:val="00B737B2"/>
    <w:rsid w:val="00B7390E"/>
    <w:rsid w:val="00B7402B"/>
    <w:rsid w:val="00B74903"/>
    <w:rsid w:val="00B74B57"/>
    <w:rsid w:val="00B7539F"/>
    <w:rsid w:val="00B753F8"/>
    <w:rsid w:val="00B757D8"/>
    <w:rsid w:val="00B75A45"/>
    <w:rsid w:val="00B75B6F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C31"/>
    <w:rsid w:val="00B77C3C"/>
    <w:rsid w:val="00B77F6D"/>
    <w:rsid w:val="00B77FD4"/>
    <w:rsid w:val="00B80223"/>
    <w:rsid w:val="00B80389"/>
    <w:rsid w:val="00B80844"/>
    <w:rsid w:val="00B80F6A"/>
    <w:rsid w:val="00B810E6"/>
    <w:rsid w:val="00B817A8"/>
    <w:rsid w:val="00B81B5F"/>
    <w:rsid w:val="00B81D38"/>
    <w:rsid w:val="00B82334"/>
    <w:rsid w:val="00B825D7"/>
    <w:rsid w:val="00B82880"/>
    <w:rsid w:val="00B82DDF"/>
    <w:rsid w:val="00B838E7"/>
    <w:rsid w:val="00B83AB2"/>
    <w:rsid w:val="00B83C9A"/>
    <w:rsid w:val="00B84705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C21"/>
    <w:rsid w:val="00B86F57"/>
    <w:rsid w:val="00B873E9"/>
    <w:rsid w:val="00B87839"/>
    <w:rsid w:val="00B87CA9"/>
    <w:rsid w:val="00B87D47"/>
    <w:rsid w:val="00B9066A"/>
    <w:rsid w:val="00B90737"/>
    <w:rsid w:val="00B90DC4"/>
    <w:rsid w:val="00B91126"/>
    <w:rsid w:val="00B9154E"/>
    <w:rsid w:val="00B915F3"/>
    <w:rsid w:val="00B91964"/>
    <w:rsid w:val="00B91A57"/>
    <w:rsid w:val="00B92020"/>
    <w:rsid w:val="00B932D8"/>
    <w:rsid w:val="00B935DA"/>
    <w:rsid w:val="00B94029"/>
    <w:rsid w:val="00B9436F"/>
    <w:rsid w:val="00B94F44"/>
    <w:rsid w:val="00B94F91"/>
    <w:rsid w:val="00B9552C"/>
    <w:rsid w:val="00B95B39"/>
    <w:rsid w:val="00B95B96"/>
    <w:rsid w:val="00B96338"/>
    <w:rsid w:val="00B96946"/>
    <w:rsid w:val="00BA0788"/>
    <w:rsid w:val="00BA0963"/>
    <w:rsid w:val="00BA0A58"/>
    <w:rsid w:val="00BA0AB5"/>
    <w:rsid w:val="00BA0DB3"/>
    <w:rsid w:val="00BA173D"/>
    <w:rsid w:val="00BA1A55"/>
    <w:rsid w:val="00BA20A9"/>
    <w:rsid w:val="00BA2330"/>
    <w:rsid w:val="00BA24B1"/>
    <w:rsid w:val="00BA2A73"/>
    <w:rsid w:val="00BA2ADE"/>
    <w:rsid w:val="00BA33D5"/>
    <w:rsid w:val="00BA3639"/>
    <w:rsid w:val="00BA38ED"/>
    <w:rsid w:val="00BA3AB4"/>
    <w:rsid w:val="00BA3B2B"/>
    <w:rsid w:val="00BA426B"/>
    <w:rsid w:val="00BA451E"/>
    <w:rsid w:val="00BA4B88"/>
    <w:rsid w:val="00BA4D9B"/>
    <w:rsid w:val="00BA4EA5"/>
    <w:rsid w:val="00BA569B"/>
    <w:rsid w:val="00BA5859"/>
    <w:rsid w:val="00BA59F2"/>
    <w:rsid w:val="00BA5FE8"/>
    <w:rsid w:val="00BA6514"/>
    <w:rsid w:val="00BA6B06"/>
    <w:rsid w:val="00BA6CBA"/>
    <w:rsid w:val="00BA7813"/>
    <w:rsid w:val="00BA7A8F"/>
    <w:rsid w:val="00BA7D42"/>
    <w:rsid w:val="00BB0288"/>
    <w:rsid w:val="00BB02C1"/>
    <w:rsid w:val="00BB07E0"/>
    <w:rsid w:val="00BB0A3C"/>
    <w:rsid w:val="00BB0AFA"/>
    <w:rsid w:val="00BB0B4C"/>
    <w:rsid w:val="00BB0E66"/>
    <w:rsid w:val="00BB0F66"/>
    <w:rsid w:val="00BB0FB1"/>
    <w:rsid w:val="00BB1287"/>
    <w:rsid w:val="00BB15AC"/>
    <w:rsid w:val="00BB1795"/>
    <w:rsid w:val="00BB1A3A"/>
    <w:rsid w:val="00BB1C8F"/>
    <w:rsid w:val="00BB1EB2"/>
    <w:rsid w:val="00BB203E"/>
    <w:rsid w:val="00BB20D7"/>
    <w:rsid w:val="00BB237F"/>
    <w:rsid w:val="00BB2766"/>
    <w:rsid w:val="00BB2831"/>
    <w:rsid w:val="00BB378B"/>
    <w:rsid w:val="00BB4278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488"/>
    <w:rsid w:val="00BB688B"/>
    <w:rsid w:val="00BB6ABA"/>
    <w:rsid w:val="00BB6CDA"/>
    <w:rsid w:val="00BB6FF8"/>
    <w:rsid w:val="00BB70A6"/>
    <w:rsid w:val="00BB731F"/>
    <w:rsid w:val="00BB790E"/>
    <w:rsid w:val="00BC004B"/>
    <w:rsid w:val="00BC0210"/>
    <w:rsid w:val="00BC0294"/>
    <w:rsid w:val="00BC040C"/>
    <w:rsid w:val="00BC0EF9"/>
    <w:rsid w:val="00BC1120"/>
    <w:rsid w:val="00BC193B"/>
    <w:rsid w:val="00BC1A59"/>
    <w:rsid w:val="00BC1CD9"/>
    <w:rsid w:val="00BC2500"/>
    <w:rsid w:val="00BC2740"/>
    <w:rsid w:val="00BC2AF6"/>
    <w:rsid w:val="00BC2B4B"/>
    <w:rsid w:val="00BC2C7A"/>
    <w:rsid w:val="00BC2E19"/>
    <w:rsid w:val="00BC3160"/>
    <w:rsid w:val="00BC3389"/>
    <w:rsid w:val="00BC3944"/>
    <w:rsid w:val="00BC3D6F"/>
    <w:rsid w:val="00BC40CF"/>
    <w:rsid w:val="00BC482A"/>
    <w:rsid w:val="00BC499B"/>
    <w:rsid w:val="00BC4FCB"/>
    <w:rsid w:val="00BC503B"/>
    <w:rsid w:val="00BC5437"/>
    <w:rsid w:val="00BC56C4"/>
    <w:rsid w:val="00BC5967"/>
    <w:rsid w:val="00BC5B04"/>
    <w:rsid w:val="00BC5C29"/>
    <w:rsid w:val="00BC6240"/>
    <w:rsid w:val="00BC6329"/>
    <w:rsid w:val="00BC67B4"/>
    <w:rsid w:val="00BC6C23"/>
    <w:rsid w:val="00BC6E31"/>
    <w:rsid w:val="00BC708E"/>
    <w:rsid w:val="00BC72A6"/>
    <w:rsid w:val="00BC7330"/>
    <w:rsid w:val="00BC7B55"/>
    <w:rsid w:val="00BC7E8D"/>
    <w:rsid w:val="00BD0538"/>
    <w:rsid w:val="00BD075C"/>
    <w:rsid w:val="00BD0819"/>
    <w:rsid w:val="00BD0D0F"/>
    <w:rsid w:val="00BD15AC"/>
    <w:rsid w:val="00BD1C11"/>
    <w:rsid w:val="00BD2216"/>
    <w:rsid w:val="00BD2A90"/>
    <w:rsid w:val="00BD34FA"/>
    <w:rsid w:val="00BD3B82"/>
    <w:rsid w:val="00BD3D67"/>
    <w:rsid w:val="00BD3E89"/>
    <w:rsid w:val="00BD429C"/>
    <w:rsid w:val="00BD447E"/>
    <w:rsid w:val="00BD46E1"/>
    <w:rsid w:val="00BD4C79"/>
    <w:rsid w:val="00BD569B"/>
    <w:rsid w:val="00BD5DD1"/>
    <w:rsid w:val="00BD6306"/>
    <w:rsid w:val="00BD63FC"/>
    <w:rsid w:val="00BD67B2"/>
    <w:rsid w:val="00BD6CD0"/>
    <w:rsid w:val="00BD6D2C"/>
    <w:rsid w:val="00BD6D94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0F1D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1DC"/>
    <w:rsid w:val="00BE27B6"/>
    <w:rsid w:val="00BE30EA"/>
    <w:rsid w:val="00BE321C"/>
    <w:rsid w:val="00BE33AA"/>
    <w:rsid w:val="00BE34CE"/>
    <w:rsid w:val="00BE35D2"/>
    <w:rsid w:val="00BE3A41"/>
    <w:rsid w:val="00BE4927"/>
    <w:rsid w:val="00BE4CCB"/>
    <w:rsid w:val="00BE5111"/>
    <w:rsid w:val="00BE597B"/>
    <w:rsid w:val="00BE5AC5"/>
    <w:rsid w:val="00BE5BC0"/>
    <w:rsid w:val="00BE5C19"/>
    <w:rsid w:val="00BE5F4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EC6"/>
    <w:rsid w:val="00BF02AD"/>
    <w:rsid w:val="00BF030A"/>
    <w:rsid w:val="00BF06D6"/>
    <w:rsid w:val="00BF0CDB"/>
    <w:rsid w:val="00BF129F"/>
    <w:rsid w:val="00BF1E90"/>
    <w:rsid w:val="00BF2217"/>
    <w:rsid w:val="00BF2D55"/>
    <w:rsid w:val="00BF2E9F"/>
    <w:rsid w:val="00BF3561"/>
    <w:rsid w:val="00BF397C"/>
    <w:rsid w:val="00BF3CCB"/>
    <w:rsid w:val="00BF41AD"/>
    <w:rsid w:val="00BF461D"/>
    <w:rsid w:val="00BF4747"/>
    <w:rsid w:val="00BF4D06"/>
    <w:rsid w:val="00BF4F1D"/>
    <w:rsid w:val="00BF4F95"/>
    <w:rsid w:val="00BF5143"/>
    <w:rsid w:val="00BF51AB"/>
    <w:rsid w:val="00BF54B0"/>
    <w:rsid w:val="00BF5543"/>
    <w:rsid w:val="00BF5D7C"/>
    <w:rsid w:val="00BF5E85"/>
    <w:rsid w:val="00BF6027"/>
    <w:rsid w:val="00BF6777"/>
    <w:rsid w:val="00BF6B39"/>
    <w:rsid w:val="00BF72BE"/>
    <w:rsid w:val="00BF75F2"/>
    <w:rsid w:val="00BF7793"/>
    <w:rsid w:val="00BF780D"/>
    <w:rsid w:val="00BF7C47"/>
    <w:rsid w:val="00BF7C50"/>
    <w:rsid w:val="00C006CD"/>
    <w:rsid w:val="00C00CD9"/>
    <w:rsid w:val="00C010AF"/>
    <w:rsid w:val="00C0118F"/>
    <w:rsid w:val="00C02756"/>
    <w:rsid w:val="00C03215"/>
    <w:rsid w:val="00C03347"/>
    <w:rsid w:val="00C03610"/>
    <w:rsid w:val="00C0363B"/>
    <w:rsid w:val="00C037D0"/>
    <w:rsid w:val="00C03E12"/>
    <w:rsid w:val="00C04491"/>
    <w:rsid w:val="00C04C82"/>
    <w:rsid w:val="00C057EA"/>
    <w:rsid w:val="00C05A89"/>
    <w:rsid w:val="00C05C6D"/>
    <w:rsid w:val="00C05FBC"/>
    <w:rsid w:val="00C065B3"/>
    <w:rsid w:val="00C07174"/>
    <w:rsid w:val="00C07584"/>
    <w:rsid w:val="00C07729"/>
    <w:rsid w:val="00C07842"/>
    <w:rsid w:val="00C07CAC"/>
    <w:rsid w:val="00C07DEE"/>
    <w:rsid w:val="00C10453"/>
    <w:rsid w:val="00C10622"/>
    <w:rsid w:val="00C10870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1EE4"/>
    <w:rsid w:val="00C21F64"/>
    <w:rsid w:val="00C2200A"/>
    <w:rsid w:val="00C221E1"/>
    <w:rsid w:val="00C222C7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E29"/>
    <w:rsid w:val="00C301D2"/>
    <w:rsid w:val="00C3058E"/>
    <w:rsid w:val="00C30617"/>
    <w:rsid w:val="00C30628"/>
    <w:rsid w:val="00C307CD"/>
    <w:rsid w:val="00C30C05"/>
    <w:rsid w:val="00C30C3A"/>
    <w:rsid w:val="00C30F34"/>
    <w:rsid w:val="00C3129E"/>
    <w:rsid w:val="00C3143B"/>
    <w:rsid w:val="00C31728"/>
    <w:rsid w:val="00C31905"/>
    <w:rsid w:val="00C31BEA"/>
    <w:rsid w:val="00C31D64"/>
    <w:rsid w:val="00C31F1F"/>
    <w:rsid w:val="00C3234B"/>
    <w:rsid w:val="00C32824"/>
    <w:rsid w:val="00C33311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993"/>
    <w:rsid w:val="00C362D8"/>
    <w:rsid w:val="00C363A2"/>
    <w:rsid w:val="00C363ED"/>
    <w:rsid w:val="00C36692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772"/>
    <w:rsid w:val="00C41A58"/>
    <w:rsid w:val="00C41EBB"/>
    <w:rsid w:val="00C422B7"/>
    <w:rsid w:val="00C423F5"/>
    <w:rsid w:val="00C42C2F"/>
    <w:rsid w:val="00C42F2D"/>
    <w:rsid w:val="00C430D1"/>
    <w:rsid w:val="00C43838"/>
    <w:rsid w:val="00C43CCF"/>
    <w:rsid w:val="00C44260"/>
    <w:rsid w:val="00C4428A"/>
    <w:rsid w:val="00C443DF"/>
    <w:rsid w:val="00C448A5"/>
    <w:rsid w:val="00C449B2"/>
    <w:rsid w:val="00C449DB"/>
    <w:rsid w:val="00C44A7A"/>
    <w:rsid w:val="00C454C3"/>
    <w:rsid w:val="00C459B6"/>
    <w:rsid w:val="00C45C20"/>
    <w:rsid w:val="00C45C85"/>
    <w:rsid w:val="00C460D1"/>
    <w:rsid w:val="00C46B25"/>
    <w:rsid w:val="00C46E60"/>
    <w:rsid w:val="00C4713B"/>
    <w:rsid w:val="00C47538"/>
    <w:rsid w:val="00C50142"/>
    <w:rsid w:val="00C5033A"/>
    <w:rsid w:val="00C50882"/>
    <w:rsid w:val="00C50E4D"/>
    <w:rsid w:val="00C51091"/>
    <w:rsid w:val="00C5127D"/>
    <w:rsid w:val="00C513A6"/>
    <w:rsid w:val="00C515C6"/>
    <w:rsid w:val="00C516A3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8D0"/>
    <w:rsid w:val="00C55C16"/>
    <w:rsid w:val="00C55E5E"/>
    <w:rsid w:val="00C55F29"/>
    <w:rsid w:val="00C55F91"/>
    <w:rsid w:val="00C56D0B"/>
    <w:rsid w:val="00C572D3"/>
    <w:rsid w:val="00C57515"/>
    <w:rsid w:val="00C57C64"/>
    <w:rsid w:val="00C57CAF"/>
    <w:rsid w:val="00C57CF6"/>
    <w:rsid w:val="00C57ECE"/>
    <w:rsid w:val="00C6073B"/>
    <w:rsid w:val="00C607E3"/>
    <w:rsid w:val="00C60986"/>
    <w:rsid w:val="00C6099A"/>
    <w:rsid w:val="00C60B0B"/>
    <w:rsid w:val="00C613D3"/>
    <w:rsid w:val="00C61B84"/>
    <w:rsid w:val="00C61C39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4E6"/>
    <w:rsid w:val="00C64655"/>
    <w:rsid w:val="00C64900"/>
    <w:rsid w:val="00C64B93"/>
    <w:rsid w:val="00C6512F"/>
    <w:rsid w:val="00C652F5"/>
    <w:rsid w:val="00C65565"/>
    <w:rsid w:val="00C65766"/>
    <w:rsid w:val="00C65B81"/>
    <w:rsid w:val="00C66939"/>
    <w:rsid w:val="00C669C9"/>
    <w:rsid w:val="00C66A74"/>
    <w:rsid w:val="00C66BFE"/>
    <w:rsid w:val="00C671BE"/>
    <w:rsid w:val="00C6770E"/>
    <w:rsid w:val="00C677C7"/>
    <w:rsid w:val="00C70343"/>
    <w:rsid w:val="00C70635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6C"/>
    <w:rsid w:val="00C72FDE"/>
    <w:rsid w:val="00C7340B"/>
    <w:rsid w:val="00C73468"/>
    <w:rsid w:val="00C73790"/>
    <w:rsid w:val="00C73A8F"/>
    <w:rsid w:val="00C7400D"/>
    <w:rsid w:val="00C742DA"/>
    <w:rsid w:val="00C74900"/>
    <w:rsid w:val="00C74F8F"/>
    <w:rsid w:val="00C7508B"/>
    <w:rsid w:val="00C75F04"/>
    <w:rsid w:val="00C77510"/>
    <w:rsid w:val="00C779DA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855"/>
    <w:rsid w:val="00C83AC6"/>
    <w:rsid w:val="00C83D8B"/>
    <w:rsid w:val="00C83FDD"/>
    <w:rsid w:val="00C8434E"/>
    <w:rsid w:val="00C84B07"/>
    <w:rsid w:val="00C84FB8"/>
    <w:rsid w:val="00C850FC"/>
    <w:rsid w:val="00C85518"/>
    <w:rsid w:val="00C8552C"/>
    <w:rsid w:val="00C85AE5"/>
    <w:rsid w:val="00C85B18"/>
    <w:rsid w:val="00C85E9C"/>
    <w:rsid w:val="00C85F28"/>
    <w:rsid w:val="00C8633B"/>
    <w:rsid w:val="00C865AF"/>
    <w:rsid w:val="00C86F06"/>
    <w:rsid w:val="00C86FD7"/>
    <w:rsid w:val="00C870D3"/>
    <w:rsid w:val="00C87308"/>
    <w:rsid w:val="00C875DB"/>
    <w:rsid w:val="00C87A2A"/>
    <w:rsid w:val="00C87D7D"/>
    <w:rsid w:val="00C87E53"/>
    <w:rsid w:val="00C91206"/>
    <w:rsid w:val="00C916B2"/>
    <w:rsid w:val="00C91860"/>
    <w:rsid w:val="00C91D65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A8F"/>
    <w:rsid w:val="00C93E50"/>
    <w:rsid w:val="00C94374"/>
    <w:rsid w:val="00C94645"/>
    <w:rsid w:val="00C94BFA"/>
    <w:rsid w:val="00C950D1"/>
    <w:rsid w:val="00C95D44"/>
    <w:rsid w:val="00C95E17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C83"/>
    <w:rsid w:val="00CA2E55"/>
    <w:rsid w:val="00CA31ED"/>
    <w:rsid w:val="00CA38B1"/>
    <w:rsid w:val="00CA398A"/>
    <w:rsid w:val="00CA3BB4"/>
    <w:rsid w:val="00CA42F8"/>
    <w:rsid w:val="00CA4938"/>
    <w:rsid w:val="00CA65BD"/>
    <w:rsid w:val="00CA7068"/>
    <w:rsid w:val="00CA720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4"/>
    <w:rsid w:val="00CB262C"/>
    <w:rsid w:val="00CB2875"/>
    <w:rsid w:val="00CB2A80"/>
    <w:rsid w:val="00CB2CB0"/>
    <w:rsid w:val="00CB2CF4"/>
    <w:rsid w:val="00CB31D8"/>
    <w:rsid w:val="00CB3603"/>
    <w:rsid w:val="00CB3C29"/>
    <w:rsid w:val="00CB3F94"/>
    <w:rsid w:val="00CB40EF"/>
    <w:rsid w:val="00CB419C"/>
    <w:rsid w:val="00CB44AE"/>
    <w:rsid w:val="00CB4B29"/>
    <w:rsid w:val="00CB5040"/>
    <w:rsid w:val="00CB51A6"/>
    <w:rsid w:val="00CB555B"/>
    <w:rsid w:val="00CB5F37"/>
    <w:rsid w:val="00CB646B"/>
    <w:rsid w:val="00CB67A0"/>
    <w:rsid w:val="00CB67E7"/>
    <w:rsid w:val="00CB6BBD"/>
    <w:rsid w:val="00CB75DE"/>
    <w:rsid w:val="00CB77DD"/>
    <w:rsid w:val="00CB7A72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F9C"/>
    <w:rsid w:val="00CC25B2"/>
    <w:rsid w:val="00CC29A4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D0B"/>
    <w:rsid w:val="00CC5E1A"/>
    <w:rsid w:val="00CC6065"/>
    <w:rsid w:val="00CC6216"/>
    <w:rsid w:val="00CC66FD"/>
    <w:rsid w:val="00CC69D2"/>
    <w:rsid w:val="00CC74FC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19A8"/>
    <w:rsid w:val="00CD2713"/>
    <w:rsid w:val="00CD2819"/>
    <w:rsid w:val="00CD2932"/>
    <w:rsid w:val="00CD2B51"/>
    <w:rsid w:val="00CD31E6"/>
    <w:rsid w:val="00CD385E"/>
    <w:rsid w:val="00CD3B1A"/>
    <w:rsid w:val="00CD3F09"/>
    <w:rsid w:val="00CD3F4E"/>
    <w:rsid w:val="00CD4AB9"/>
    <w:rsid w:val="00CD5A12"/>
    <w:rsid w:val="00CD5FF4"/>
    <w:rsid w:val="00CD63EC"/>
    <w:rsid w:val="00CD6A3A"/>
    <w:rsid w:val="00CD6E80"/>
    <w:rsid w:val="00CD7333"/>
    <w:rsid w:val="00CD7460"/>
    <w:rsid w:val="00CD7B4D"/>
    <w:rsid w:val="00CD7C9A"/>
    <w:rsid w:val="00CD7D4B"/>
    <w:rsid w:val="00CD7FBA"/>
    <w:rsid w:val="00CE0223"/>
    <w:rsid w:val="00CE05FA"/>
    <w:rsid w:val="00CE09C0"/>
    <w:rsid w:val="00CE155B"/>
    <w:rsid w:val="00CE1C59"/>
    <w:rsid w:val="00CE1CFF"/>
    <w:rsid w:val="00CE2635"/>
    <w:rsid w:val="00CE27C9"/>
    <w:rsid w:val="00CE2BFB"/>
    <w:rsid w:val="00CE2CD1"/>
    <w:rsid w:val="00CE3184"/>
    <w:rsid w:val="00CE33AE"/>
    <w:rsid w:val="00CE3506"/>
    <w:rsid w:val="00CE358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B25"/>
    <w:rsid w:val="00CE6CB4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29A3"/>
    <w:rsid w:val="00CF2F9D"/>
    <w:rsid w:val="00CF30CE"/>
    <w:rsid w:val="00CF30F8"/>
    <w:rsid w:val="00CF3DBD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1783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5AB"/>
    <w:rsid w:val="00D05F4A"/>
    <w:rsid w:val="00D069BE"/>
    <w:rsid w:val="00D06A54"/>
    <w:rsid w:val="00D06BE4"/>
    <w:rsid w:val="00D07010"/>
    <w:rsid w:val="00D07A55"/>
    <w:rsid w:val="00D07AFD"/>
    <w:rsid w:val="00D07BB0"/>
    <w:rsid w:val="00D11050"/>
    <w:rsid w:val="00D113DE"/>
    <w:rsid w:val="00D113F8"/>
    <w:rsid w:val="00D114D5"/>
    <w:rsid w:val="00D117CC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E6"/>
    <w:rsid w:val="00D15644"/>
    <w:rsid w:val="00D1572D"/>
    <w:rsid w:val="00D157D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6B2B"/>
    <w:rsid w:val="00D17414"/>
    <w:rsid w:val="00D17468"/>
    <w:rsid w:val="00D176A5"/>
    <w:rsid w:val="00D17903"/>
    <w:rsid w:val="00D17F4A"/>
    <w:rsid w:val="00D2038C"/>
    <w:rsid w:val="00D203D4"/>
    <w:rsid w:val="00D2090D"/>
    <w:rsid w:val="00D20A57"/>
    <w:rsid w:val="00D21D4F"/>
    <w:rsid w:val="00D220CB"/>
    <w:rsid w:val="00D22A6A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DBE"/>
    <w:rsid w:val="00D321D4"/>
    <w:rsid w:val="00D3237D"/>
    <w:rsid w:val="00D3271C"/>
    <w:rsid w:val="00D3283F"/>
    <w:rsid w:val="00D32C22"/>
    <w:rsid w:val="00D331D2"/>
    <w:rsid w:val="00D33735"/>
    <w:rsid w:val="00D33778"/>
    <w:rsid w:val="00D338CE"/>
    <w:rsid w:val="00D33DB3"/>
    <w:rsid w:val="00D34001"/>
    <w:rsid w:val="00D34294"/>
    <w:rsid w:val="00D3440F"/>
    <w:rsid w:val="00D34470"/>
    <w:rsid w:val="00D34851"/>
    <w:rsid w:val="00D35250"/>
    <w:rsid w:val="00D358F8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9A2"/>
    <w:rsid w:val="00D41FF2"/>
    <w:rsid w:val="00D42184"/>
    <w:rsid w:val="00D42254"/>
    <w:rsid w:val="00D4229F"/>
    <w:rsid w:val="00D42485"/>
    <w:rsid w:val="00D42DFD"/>
    <w:rsid w:val="00D438B2"/>
    <w:rsid w:val="00D43B59"/>
    <w:rsid w:val="00D43B6A"/>
    <w:rsid w:val="00D43D29"/>
    <w:rsid w:val="00D446D5"/>
    <w:rsid w:val="00D45244"/>
    <w:rsid w:val="00D454B3"/>
    <w:rsid w:val="00D4558C"/>
    <w:rsid w:val="00D46147"/>
    <w:rsid w:val="00D466D6"/>
    <w:rsid w:val="00D469C0"/>
    <w:rsid w:val="00D46C9E"/>
    <w:rsid w:val="00D47345"/>
    <w:rsid w:val="00D47834"/>
    <w:rsid w:val="00D47E1B"/>
    <w:rsid w:val="00D506D4"/>
    <w:rsid w:val="00D517C7"/>
    <w:rsid w:val="00D51B1A"/>
    <w:rsid w:val="00D5247C"/>
    <w:rsid w:val="00D52606"/>
    <w:rsid w:val="00D5268A"/>
    <w:rsid w:val="00D52C5D"/>
    <w:rsid w:val="00D52D81"/>
    <w:rsid w:val="00D53BF0"/>
    <w:rsid w:val="00D54149"/>
    <w:rsid w:val="00D54558"/>
    <w:rsid w:val="00D54AB4"/>
    <w:rsid w:val="00D54D80"/>
    <w:rsid w:val="00D54DB9"/>
    <w:rsid w:val="00D54DC2"/>
    <w:rsid w:val="00D54F05"/>
    <w:rsid w:val="00D5511A"/>
    <w:rsid w:val="00D55713"/>
    <w:rsid w:val="00D557B4"/>
    <w:rsid w:val="00D5616F"/>
    <w:rsid w:val="00D56661"/>
    <w:rsid w:val="00D56733"/>
    <w:rsid w:val="00D5686A"/>
    <w:rsid w:val="00D56EBF"/>
    <w:rsid w:val="00D57102"/>
    <w:rsid w:val="00D577C2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C0C"/>
    <w:rsid w:val="00D65231"/>
    <w:rsid w:val="00D6523B"/>
    <w:rsid w:val="00D65465"/>
    <w:rsid w:val="00D6613F"/>
    <w:rsid w:val="00D66269"/>
    <w:rsid w:val="00D66594"/>
    <w:rsid w:val="00D66770"/>
    <w:rsid w:val="00D66DEB"/>
    <w:rsid w:val="00D6721B"/>
    <w:rsid w:val="00D6733F"/>
    <w:rsid w:val="00D675F2"/>
    <w:rsid w:val="00D67660"/>
    <w:rsid w:val="00D67FD3"/>
    <w:rsid w:val="00D7013A"/>
    <w:rsid w:val="00D70290"/>
    <w:rsid w:val="00D703C7"/>
    <w:rsid w:val="00D708A8"/>
    <w:rsid w:val="00D70BB8"/>
    <w:rsid w:val="00D70D07"/>
    <w:rsid w:val="00D70D7B"/>
    <w:rsid w:val="00D71143"/>
    <w:rsid w:val="00D71539"/>
    <w:rsid w:val="00D71680"/>
    <w:rsid w:val="00D7168C"/>
    <w:rsid w:val="00D716AF"/>
    <w:rsid w:val="00D71C6A"/>
    <w:rsid w:val="00D71FD5"/>
    <w:rsid w:val="00D72029"/>
    <w:rsid w:val="00D72357"/>
    <w:rsid w:val="00D72465"/>
    <w:rsid w:val="00D72D3A"/>
    <w:rsid w:val="00D7304E"/>
    <w:rsid w:val="00D730B7"/>
    <w:rsid w:val="00D73785"/>
    <w:rsid w:val="00D73C4C"/>
    <w:rsid w:val="00D74434"/>
    <w:rsid w:val="00D744B6"/>
    <w:rsid w:val="00D7468C"/>
    <w:rsid w:val="00D74794"/>
    <w:rsid w:val="00D74D02"/>
    <w:rsid w:val="00D75511"/>
    <w:rsid w:val="00D7555C"/>
    <w:rsid w:val="00D759AA"/>
    <w:rsid w:val="00D75FBB"/>
    <w:rsid w:val="00D76CFE"/>
    <w:rsid w:val="00D76ECE"/>
    <w:rsid w:val="00D76F38"/>
    <w:rsid w:val="00D775B8"/>
    <w:rsid w:val="00D77C35"/>
    <w:rsid w:val="00D80173"/>
    <w:rsid w:val="00D80282"/>
    <w:rsid w:val="00D80AAE"/>
    <w:rsid w:val="00D813EC"/>
    <w:rsid w:val="00D81438"/>
    <w:rsid w:val="00D81D40"/>
    <w:rsid w:val="00D81D72"/>
    <w:rsid w:val="00D8218D"/>
    <w:rsid w:val="00D82380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D77"/>
    <w:rsid w:val="00D90FC5"/>
    <w:rsid w:val="00D91D83"/>
    <w:rsid w:val="00D921E4"/>
    <w:rsid w:val="00D92A78"/>
    <w:rsid w:val="00D92C73"/>
    <w:rsid w:val="00D93255"/>
    <w:rsid w:val="00D93503"/>
    <w:rsid w:val="00D93874"/>
    <w:rsid w:val="00D93B21"/>
    <w:rsid w:val="00D944CD"/>
    <w:rsid w:val="00D9532E"/>
    <w:rsid w:val="00D9559A"/>
    <w:rsid w:val="00D95C71"/>
    <w:rsid w:val="00D9664B"/>
    <w:rsid w:val="00D974DA"/>
    <w:rsid w:val="00D9786B"/>
    <w:rsid w:val="00D9787D"/>
    <w:rsid w:val="00D97DE2"/>
    <w:rsid w:val="00DA0235"/>
    <w:rsid w:val="00DA02C8"/>
    <w:rsid w:val="00DA03CC"/>
    <w:rsid w:val="00DA1385"/>
    <w:rsid w:val="00DA1692"/>
    <w:rsid w:val="00DA16DF"/>
    <w:rsid w:val="00DA1958"/>
    <w:rsid w:val="00DA1B2C"/>
    <w:rsid w:val="00DA1C58"/>
    <w:rsid w:val="00DA1EC6"/>
    <w:rsid w:val="00DA24BD"/>
    <w:rsid w:val="00DA2D47"/>
    <w:rsid w:val="00DA2E8E"/>
    <w:rsid w:val="00DA2FA4"/>
    <w:rsid w:val="00DA31BE"/>
    <w:rsid w:val="00DA3462"/>
    <w:rsid w:val="00DA35E2"/>
    <w:rsid w:val="00DA3993"/>
    <w:rsid w:val="00DA3F5B"/>
    <w:rsid w:val="00DA3F74"/>
    <w:rsid w:val="00DA466E"/>
    <w:rsid w:val="00DA46AB"/>
    <w:rsid w:val="00DA553D"/>
    <w:rsid w:val="00DA55FC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F0F"/>
    <w:rsid w:val="00DA70C2"/>
    <w:rsid w:val="00DA71FA"/>
    <w:rsid w:val="00DA728C"/>
    <w:rsid w:val="00DA7BBF"/>
    <w:rsid w:val="00DA7EDA"/>
    <w:rsid w:val="00DB048B"/>
    <w:rsid w:val="00DB0C4A"/>
    <w:rsid w:val="00DB16D5"/>
    <w:rsid w:val="00DB1790"/>
    <w:rsid w:val="00DB1DAD"/>
    <w:rsid w:val="00DB1DE5"/>
    <w:rsid w:val="00DB22AE"/>
    <w:rsid w:val="00DB22B4"/>
    <w:rsid w:val="00DB2926"/>
    <w:rsid w:val="00DB2F7D"/>
    <w:rsid w:val="00DB37EB"/>
    <w:rsid w:val="00DB3A4A"/>
    <w:rsid w:val="00DB41F5"/>
    <w:rsid w:val="00DB49DA"/>
    <w:rsid w:val="00DB4B1B"/>
    <w:rsid w:val="00DB530C"/>
    <w:rsid w:val="00DB54A2"/>
    <w:rsid w:val="00DB5943"/>
    <w:rsid w:val="00DB5993"/>
    <w:rsid w:val="00DB63CE"/>
    <w:rsid w:val="00DB642D"/>
    <w:rsid w:val="00DB66EF"/>
    <w:rsid w:val="00DB6B27"/>
    <w:rsid w:val="00DB7D33"/>
    <w:rsid w:val="00DB7D3E"/>
    <w:rsid w:val="00DC04E3"/>
    <w:rsid w:val="00DC05B4"/>
    <w:rsid w:val="00DC0AF6"/>
    <w:rsid w:val="00DC15B8"/>
    <w:rsid w:val="00DC1747"/>
    <w:rsid w:val="00DC19A0"/>
    <w:rsid w:val="00DC19B2"/>
    <w:rsid w:val="00DC1FFB"/>
    <w:rsid w:val="00DC20DD"/>
    <w:rsid w:val="00DC2270"/>
    <w:rsid w:val="00DC2A3C"/>
    <w:rsid w:val="00DC2AC3"/>
    <w:rsid w:val="00DC2E21"/>
    <w:rsid w:val="00DC31D4"/>
    <w:rsid w:val="00DC34E2"/>
    <w:rsid w:val="00DC36EA"/>
    <w:rsid w:val="00DC3880"/>
    <w:rsid w:val="00DC3A8E"/>
    <w:rsid w:val="00DC3BEE"/>
    <w:rsid w:val="00DC3D79"/>
    <w:rsid w:val="00DC3DD6"/>
    <w:rsid w:val="00DC4791"/>
    <w:rsid w:val="00DC4C0D"/>
    <w:rsid w:val="00DC5459"/>
    <w:rsid w:val="00DC57B6"/>
    <w:rsid w:val="00DC5893"/>
    <w:rsid w:val="00DC6E91"/>
    <w:rsid w:val="00DC6F7F"/>
    <w:rsid w:val="00DC7661"/>
    <w:rsid w:val="00DC7749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24A"/>
    <w:rsid w:val="00DD248D"/>
    <w:rsid w:val="00DD32FB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4F27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E175F"/>
    <w:rsid w:val="00DE1BA4"/>
    <w:rsid w:val="00DE1FDE"/>
    <w:rsid w:val="00DE2087"/>
    <w:rsid w:val="00DE296A"/>
    <w:rsid w:val="00DE2E61"/>
    <w:rsid w:val="00DE3575"/>
    <w:rsid w:val="00DE3616"/>
    <w:rsid w:val="00DE36AB"/>
    <w:rsid w:val="00DE3726"/>
    <w:rsid w:val="00DE3C81"/>
    <w:rsid w:val="00DE3D02"/>
    <w:rsid w:val="00DE447C"/>
    <w:rsid w:val="00DE4868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A26"/>
    <w:rsid w:val="00DE6F11"/>
    <w:rsid w:val="00DE6FA3"/>
    <w:rsid w:val="00DE7625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47C"/>
    <w:rsid w:val="00DF3684"/>
    <w:rsid w:val="00DF38C9"/>
    <w:rsid w:val="00DF414F"/>
    <w:rsid w:val="00DF48E6"/>
    <w:rsid w:val="00DF4AD7"/>
    <w:rsid w:val="00DF4D7A"/>
    <w:rsid w:val="00DF4EF9"/>
    <w:rsid w:val="00DF4F2C"/>
    <w:rsid w:val="00DF4F55"/>
    <w:rsid w:val="00DF5090"/>
    <w:rsid w:val="00DF547E"/>
    <w:rsid w:val="00DF67E7"/>
    <w:rsid w:val="00DF6942"/>
    <w:rsid w:val="00DF6CB9"/>
    <w:rsid w:val="00DF6D5F"/>
    <w:rsid w:val="00DF6E18"/>
    <w:rsid w:val="00DF6FE3"/>
    <w:rsid w:val="00DF71CD"/>
    <w:rsid w:val="00DF7374"/>
    <w:rsid w:val="00DF7546"/>
    <w:rsid w:val="00DF77ED"/>
    <w:rsid w:val="00DF783E"/>
    <w:rsid w:val="00DF7B69"/>
    <w:rsid w:val="00E0045C"/>
    <w:rsid w:val="00E006B1"/>
    <w:rsid w:val="00E0085B"/>
    <w:rsid w:val="00E00926"/>
    <w:rsid w:val="00E00B92"/>
    <w:rsid w:val="00E00F53"/>
    <w:rsid w:val="00E012BD"/>
    <w:rsid w:val="00E01482"/>
    <w:rsid w:val="00E01694"/>
    <w:rsid w:val="00E01A42"/>
    <w:rsid w:val="00E01CBB"/>
    <w:rsid w:val="00E01CFC"/>
    <w:rsid w:val="00E01D9D"/>
    <w:rsid w:val="00E01F36"/>
    <w:rsid w:val="00E021C3"/>
    <w:rsid w:val="00E02508"/>
    <w:rsid w:val="00E0257F"/>
    <w:rsid w:val="00E03010"/>
    <w:rsid w:val="00E031C4"/>
    <w:rsid w:val="00E03348"/>
    <w:rsid w:val="00E0338A"/>
    <w:rsid w:val="00E035A7"/>
    <w:rsid w:val="00E037E4"/>
    <w:rsid w:val="00E03D2F"/>
    <w:rsid w:val="00E03F2C"/>
    <w:rsid w:val="00E0453A"/>
    <w:rsid w:val="00E049FA"/>
    <w:rsid w:val="00E04AA0"/>
    <w:rsid w:val="00E05037"/>
    <w:rsid w:val="00E0532C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05A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44B1"/>
    <w:rsid w:val="00E14825"/>
    <w:rsid w:val="00E14BE2"/>
    <w:rsid w:val="00E14D2C"/>
    <w:rsid w:val="00E150C5"/>
    <w:rsid w:val="00E151E6"/>
    <w:rsid w:val="00E15423"/>
    <w:rsid w:val="00E15893"/>
    <w:rsid w:val="00E164C8"/>
    <w:rsid w:val="00E164F7"/>
    <w:rsid w:val="00E16ABF"/>
    <w:rsid w:val="00E16E03"/>
    <w:rsid w:val="00E204BE"/>
    <w:rsid w:val="00E2053B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FF"/>
    <w:rsid w:val="00E23D85"/>
    <w:rsid w:val="00E248DE"/>
    <w:rsid w:val="00E24B6D"/>
    <w:rsid w:val="00E24D19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6D5E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0AC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AA4"/>
    <w:rsid w:val="00E35C8F"/>
    <w:rsid w:val="00E360F3"/>
    <w:rsid w:val="00E361D3"/>
    <w:rsid w:val="00E36A9D"/>
    <w:rsid w:val="00E37071"/>
    <w:rsid w:val="00E375FF"/>
    <w:rsid w:val="00E37653"/>
    <w:rsid w:val="00E37A17"/>
    <w:rsid w:val="00E37D7C"/>
    <w:rsid w:val="00E37EBA"/>
    <w:rsid w:val="00E4023A"/>
    <w:rsid w:val="00E40F8A"/>
    <w:rsid w:val="00E40FE3"/>
    <w:rsid w:val="00E411E3"/>
    <w:rsid w:val="00E41970"/>
    <w:rsid w:val="00E41B1B"/>
    <w:rsid w:val="00E41BF5"/>
    <w:rsid w:val="00E41D61"/>
    <w:rsid w:val="00E42053"/>
    <w:rsid w:val="00E42D94"/>
    <w:rsid w:val="00E43000"/>
    <w:rsid w:val="00E433A8"/>
    <w:rsid w:val="00E43607"/>
    <w:rsid w:val="00E43A20"/>
    <w:rsid w:val="00E44248"/>
    <w:rsid w:val="00E44687"/>
    <w:rsid w:val="00E44713"/>
    <w:rsid w:val="00E44779"/>
    <w:rsid w:val="00E4479D"/>
    <w:rsid w:val="00E452BB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4E6"/>
    <w:rsid w:val="00E51525"/>
    <w:rsid w:val="00E517B9"/>
    <w:rsid w:val="00E517D5"/>
    <w:rsid w:val="00E5199B"/>
    <w:rsid w:val="00E51EB7"/>
    <w:rsid w:val="00E52392"/>
    <w:rsid w:val="00E5289B"/>
    <w:rsid w:val="00E53379"/>
    <w:rsid w:val="00E53A3E"/>
    <w:rsid w:val="00E54D2E"/>
    <w:rsid w:val="00E55149"/>
    <w:rsid w:val="00E5583A"/>
    <w:rsid w:val="00E5612A"/>
    <w:rsid w:val="00E56364"/>
    <w:rsid w:val="00E5663C"/>
    <w:rsid w:val="00E567C0"/>
    <w:rsid w:val="00E56B34"/>
    <w:rsid w:val="00E57053"/>
    <w:rsid w:val="00E5728A"/>
    <w:rsid w:val="00E57A2B"/>
    <w:rsid w:val="00E57AD6"/>
    <w:rsid w:val="00E57BE3"/>
    <w:rsid w:val="00E57DE8"/>
    <w:rsid w:val="00E6019C"/>
    <w:rsid w:val="00E60C9B"/>
    <w:rsid w:val="00E611B3"/>
    <w:rsid w:val="00E6190A"/>
    <w:rsid w:val="00E61BAD"/>
    <w:rsid w:val="00E6231B"/>
    <w:rsid w:val="00E6243F"/>
    <w:rsid w:val="00E62638"/>
    <w:rsid w:val="00E62C62"/>
    <w:rsid w:val="00E63216"/>
    <w:rsid w:val="00E633D5"/>
    <w:rsid w:val="00E635BC"/>
    <w:rsid w:val="00E6377E"/>
    <w:rsid w:val="00E63A39"/>
    <w:rsid w:val="00E63FEC"/>
    <w:rsid w:val="00E646B8"/>
    <w:rsid w:val="00E64C4E"/>
    <w:rsid w:val="00E6566B"/>
    <w:rsid w:val="00E656E0"/>
    <w:rsid w:val="00E65E99"/>
    <w:rsid w:val="00E65ED4"/>
    <w:rsid w:val="00E6640F"/>
    <w:rsid w:val="00E66505"/>
    <w:rsid w:val="00E66724"/>
    <w:rsid w:val="00E66892"/>
    <w:rsid w:val="00E66A75"/>
    <w:rsid w:val="00E66D34"/>
    <w:rsid w:val="00E6741A"/>
    <w:rsid w:val="00E674D2"/>
    <w:rsid w:val="00E67716"/>
    <w:rsid w:val="00E70351"/>
    <w:rsid w:val="00E70682"/>
    <w:rsid w:val="00E707D2"/>
    <w:rsid w:val="00E70802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F4"/>
    <w:rsid w:val="00E74297"/>
    <w:rsid w:val="00E74A41"/>
    <w:rsid w:val="00E74E98"/>
    <w:rsid w:val="00E751E4"/>
    <w:rsid w:val="00E75715"/>
    <w:rsid w:val="00E75777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FB1"/>
    <w:rsid w:val="00E839BA"/>
    <w:rsid w:val="00E83BCC"/>
    <w:rsid w:val="00E83C42"/>
    <w:rsid w:val="00E83F3B"/>
    <w:rsid w:val="00E8400C"/>
    <w:rsid w:val="00E8421D"/>
    <w:rsid w:val="00E842CD"/>
    <w:rsid w:val="00E85B65"/>
    <w:rsid w:val="00E85F7C"/>
    <w:rsid w:val="00E86119"/>
    <w:rsid w:val="00E8622A"/>
    <w:rsid w:val="00E86D53"/>
    <w:rsid w:val="00E86E8D"/>
    <w:rsid w:val="00E86EC3"/>
    <w:rsid w:val="00E8746A"/>
    <w:rsid w:val="00E87F96"/>
    <w:rsid w:val="00E90083"/>
    <w:rsid w:val="00E90153"/>
    <w:rsid w:val="00E90329"/>
    <w:rsid w:val="00E904EA"/>
    <w:rsid w:val="00E90520"/>
    <w:rsid w:val="00E90903"/>
    <w:rsid w:val="00E90990"/>
    <w:rsid w:val="00E90F34"/>
    <w:rsid w:val="00E91197"/>
    <w:rsid w:val="00E911D0"/>
    <w:rsid w:val="00E912E8"/>
    <w:rsid w:val="00E91462"/>
    <w:rsid w:val="00E91690"/>
    <w:rsid w:val="00E9184E"/>
    <w:rsid w:val="00E91D55"/>
    <w:rsid w:val="00E91EC4"/>
    <w:rsid w:val="00E92192"/>
    <w:rsid w:val="00E92457"/>
    <w:rsid w:val="00E92552"/>
    <w:rsid w:val="00E9265F"/>
    <w:rsid w:val="00E9288C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6F9B"/>
    <w:rsid w:val="00E97CC6"/>
    <w:rsid w:val="00E97CD2"/>
    <w:rsid w:val="00EA01F4"/>
    <w:rsid w:val="00EA07FF"/>
    <w:rsid w:val="00EA096E"/>
    <w:rsid w:val="00EA0BE7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458"/>
    <w:rsid w:val="00EA3823"/>
    <w:rsid w:val="00EA3971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7E1"/>
    <w:rsid w:val="00EB0A35"/>
    <w:rsid w:val="00EB0D7D"/>
    <w:rsid w:val="00EB0F5C"/>
    <w:rsid w:val="00EB0FDB"/>
    <w:rsid w:val="00EB108D"/>
    <w:rsid w:val="00EB1478"/>
    <w:rsid w:val="00EB14F5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458A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10A8"/>
    <w:rsid w:val="00EC1112"/>
    <w:rsid w:val="00EC1F92"/>
    <w:rsid w:val="00EC2B57"/>
    <w:rsid w:val="00EC2DD1"/>
    <w:rsid w:val="00EC2F15"/>
    <w:rsid w:val="00EC312B"/>
    <w:rsid w:val="00EC3256"/>
    <w:rsid w:val="00EC3D98"/>
    <w:rsid w:val="00EC4128"/>
    <w:rsid w:val="00EC42D0"/>
    <w:rsid w:val="00EC4B95"/>
    <w:rsid w:val="00EC4D59"/>
    <w:rsid w:val="00EC534A"/>
    <w:rsid w:val="00EC53F0"/>
    <w:rsid w:val="00EC5C51"/>
    <w:rsid w:val="00EC5CE4"/>
    <w:rsid w:val="00EC5E82"/>
    <w:rsid w:val="00EC66B2"/>
    <w:rsid w:val="00EC6AF1"/>
    <w:rsid w:val="00EC6C8A"/>
    <w:rsid w:val="00EC6E0E"/>
    <w:rsid w:val="00EC7344"/>
    <w:rsid w:val="00EC7506"/>
    <w:rsid w:val="00EC7F3F"/>
    <w:rsid w:val="00ED00C9"/>
    <w:rsid w:val="00ED0249"/>
    <w:rsid w:val="00ED0385"/>
    <w:rsid w:val="00ED0407"/>
    <w:rsid w:val="00ED0847"/>
    <w:rsid w:val="00ED092D"/>
    <w:rsid w:val="00ED0CD1"/>
    <w:rsid w:val="00ED0F7C"/>
    <w:rsid w:val="00ED1303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1C9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D7F67"/>
    <w:rsid w:val="00EE02AE"/>
    <w:rsid w:val="00EE03E6"/>
    <w:rsid w:val="00EE0515"/>
    <w:rsid w:val="00EE0AB4"/>
    <w:rsid w:val="00EE0DC2"/>
    <w:rsid w:val="00EE104D"/>
    <w:rsid w:val="00EE1067"/>
    <w:rsid w:val="00EE1904"/>
    <w:rsid w:val="00EE1912"/>
    <w:rsid w:val="00EE20D9"/>
    <w:rsid w:val="00EE233C"/>
    <w:rsid w:val="00EE260B"/>
    <w:rsid w:val="00EE27F0"/>
    <w:rsid w:val="00EE2965"/>
    <w:rsid w:val="00EE2B83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4C7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0D"/>
    <w:rsid w:val="00EF06FB"/>
    <w:rsid w:val="00EF11A0"/>
    <w:rsid w:val="00EF12DA"/>
    <w:rsid w:val="00EF13A3"/>
    <w:rsid w:val="00EF14EC"/>
    <w:rsid w:val="00EF17F9"/>
    <w:rsid w:val="00EF1C3C"/>
    <w:rsid w:val="00EF204A"/>
    <w:rsid w:val="00EF2866"/>
    <w:rsid w:val="00EF29E8"/>
    <w:rsid w:val="00EF2CF7"/>
    <w:rsid w:val="00EF2DB9"/>
    <w:rsid w:val="00EF3A63"/>
    <w:rsid w:val="00EF3CAA"/>
    <w:rsid w:val="00EF417E"/>
    <w:rsid w:val="00EF42EA"/>
    <w:rsid w:val="00EF4596"/>
    <w:rsid w:val="00EF48D4"/>
    <w:rsid w:val="00EF4A94"/>
    <w:rsid w:val="00EF4FAC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EF7C03"/>
    <w:rsid w:val="00EF7ECF"/>
    <w:rsid w:val="00F0030D"/>
    <w:rsid w:val="00F005B8"/>
    <w:rsid w:val="00F00C93"/>
    <w:rsid w:val="00F0220E"/>
    <w:rsid w:val="00F022B0"/>
    <w:rsid w:val="00F028BC"/>
    <w:rsid w:val="00F02ECF"/>
    <w:rsid w:val="00F02F88"/>
    <w:rsid w:val="00F02FD2"/>
    <w:rsid w:val="00F036A1"/>
    <w:rsid w:val="00F03C56"/>
    <w:rsid w:val="00F045D7"/>
    <w:rsid w:val="00F04E92"/>
    <w:rsid w:val="00F04F5E"/>
    <w:rsid w:val="00F04F6F"/>
    <w:rsid w:val="00F058D9"/>
    <w:rsid w:val="00F05AE0"/>
    <w:rsid w:val="00F05DDB"/>
    <w:rsid w:val="00F065CD"/>
    <w:rsid w:val="00F067E2"/>
    <w:rsid w:val="00F06F2E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A9F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C44"/>
    <w:rsid w:val="00F13F7D"/>
    <w:rsid w:val="00F13FED"/>
    <w:rsid w:val="00F14A5C"/>
    <w:rsid w:val="00F14CEC"/>
    <w:rsid w:val="00F14ECB"/>
    <w:rsid w:val="00F156C6"/>
    <w:rsid w:val="00F15C16"/>
    <w:rsid w:val="00F15C94"/>
    <w:rsid w:val="00F161C4"/>
    <w:rsid w:val="00F161EC"/>
    <w:rsid w:val="00F16258"/>
    <w:rsid w:val="00F1646A"/>
    <w:rsid w:val="00F170EC"/>
    <w:rsid w:val="00F171CF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F4"/>
    <w:rsid w:val="00F21C80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E5D"/>
    <w:rsid w:val="00F24F74"/>
    <w:rsid w:val="00F24F7E"/>
    <w:rsid w:val="00F251F7"/>
    <w:rsid w:val="00F25291"/>
    <w:rsid w:val="00F25341"/>
    <w:rsid w:val="00F2561E"/>
    <w:rsid w:val="00F25D91"/>
    <w:rsid w:val="00F260DF"/>
    <w:rsid w:val="00F261C3"/>
    <w:rsid w:val="00F26739"/>
    <w:rsid w:val="00F2693D"/>
    <w:rsid w:val="00F26A32"/>
    <w:rsid w:val="00F27638"/>
    <w:rsid w:val="00F27AFA"/>
    <w:rsid w:val="00F27E01"/>
    <w:rsid w:val="00F27ECF"/>
    <w:rsid w:val="00F309AB"/>
    <w:rsid w:val="00F317BB"/>
    <w:rsid w:val="00F31A3A"/>
    <w:rsid w:val="00F31FA2"/>
    <w:rsid w:val="00F3247B"/>
    <w:rsid w:val="00F32618"/>
    <w:rsid w:val="00F3269E"/>
    <w:rsid w:val="00F3292B"/>
    <w:rsid w:val="00F33483"/>
    <w:rsid w:val="00F33583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84C"/>
    <w:rsid w:val="00F35B32"/>
    <w:rsid w:val="00F36BD8"/>
    <w:rsid w:val="00F37023"/>
    <w:rsid w:val="00F40D47"/>
    <w:rsid w:val="00F40DD7"/>
    <w:rsid w:val="00F41084"/>
    <w:rsid w:val="00F412C4"/>
    <w:rsid w:val="00F412F7"/>
    <w:rsid w:val="00F417E2"/>
    <w:rsid w:val="00F41AE9"/>
    <w:rsid w:val="00F41C8B"/>
    <w:rsid w:val="00F42084"/>
    <w:rsid w:val="00F424FA"/>
    <w:rsid w:val="00F43334"/>
    <w:rsid w:val="00F4333D"/>
    <w:rsid w:val="00F4356D"/>
    <w:rsid w:val="00F438D6"/>
    <w:rsid w:val="00F439C7"/>
    <w:rsid w:val="00F43C65"/>
    <w:rsid w:val="00F44FBF"/>
    <w:rsid w:val="00F45380"/>
    <w:rsid w:val="00F453CA"/>
    <w:rsid w:val="00F454C1"/>
    <w:rsid w:val="00F45CE1"/>
    <w:rsid w:val="00F45E55"/>
    <w:rsid w:val="00F46695"/>
    <w:rsid w:val="00F47472"/>
    <w:rsid w:val="00F47A37"/>
    <w:rsid w:val="00F47E20"/>
    <w:rsid w:val="00F47E7A"/>
    <w:rsid w:val="00F47EC1"/>
    <w:rsid w:val="00F47F70"/>
    <w:rsid w:val="00F50A8A"/>
    <w:rsid w:val="00F50E4A"/>
    <w:rsid w:val="00F5103B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DB0"/>
    <w:rsid w:val="00F56469"/>
    <w:rsid w:val="00F571A8"/>
    <w:rsid w:val="00F57816"/>
    <w:rsid w:val="00F57B83"/>
    <w:rsid w:val="00F601F4"/>
    <w:rsid w:val="00F60388"/>
    <w:rsid w:val="00F60A3E"/>
    <w:rsid w:val="00F60BFA"/>
    <w:rsid w:val="00F60C13"/>
    <w:rsid w:val="00F60CF3"/>
    <w:rsid w:val="00F611AA"/>
    <w:rsid w:val="00F61286"/>
    <w:rsid w:val="00F6188A"/>
    <w:rsid w:val="00F61983"/>
    <w:rsid w:val="00F61B40"/>
    <w:rsid w:val="00F62090"/>
    <w:rsid w:val="00F6242D"/>
    <w:rsid w:val="00F630B9"/>
    <w:rsid w:val="00F63B54"/>
    <w:rsid w:val="00F63CB1"/>
    <w:rsid w:val="00F63D23"/>
    <w:rsid w:val="00F63F26"/>
    <w:rsid w:val="00F641B2"/>
    <w:rsid w:val="00F64514"/>
    <w:rsid w:val="00F64B89"/>
    <w:rsid w:val="00F651FA"/>
    <w:rsid w:val="00F65892"/>
    <w:rsid w:val="00F66045"/>
    <w:rsid w:val="00F664CB"/>
    <w:rsid w:val="00F66587"/>
    <w:rsid w:val="00F66A33"/>
    <w:rsid w:val="00F66ED3"/>
    <w:rsid w:val="00F6780E"/>
    <w:rsid w:val="00F70E6F"/>
    <w:rsid w:val="00F7107C"/>
    <w:rsid w:val="00F71449"/>
    <w:rsid w:val="00F714D5"/>
    <w:rsid w:val="00F715A0"/>
    <w:rsid w:val="00F718AC"/>
    <w:rsid w:val="00F71CC2"/>
    <w:rsid w:val="00F71D08"/>
    <w:rsid w:val="00F72834"/>
    <w:rsid w:val="00F7334A"/>
    <w:rsid w:val="00F7334D"/>
    <w:rsid w:val="00F73D01"/>
    <w:rsid w:val="00F73E34"/>
    <w:rsid w:val="00F74195"/>
    <w:rsid w:val="00F74480"/>
    <w:rsid w:val="00F7457E"/>
    <w:rsid w:val="00F74A2D"/>
    <w:rsid w:val="00F74A3A"/>
    <w:rsid w:val="00F74B40"/>
    <w:rsid w:val="00F75306"/>
    <w:rsid w:val="00F753FF"/>
    <w:rsid w:val="00F75B81"/>
    <w:rsid w:val="00F762AC"/>
    <w:rsid w:val="00F76425"/>
    <w:rsid w:val="00F765A8"/>
    <w:rsid w:val="00F76B45"/>
    <w:rsid w:val="00F76F9E"/>
    <w:rsid w:val="00F77581"/>
    <w:rsid w:val="00F77586"/>
    <w:rsid w:val="00F77A7B"/>
    <w:rsid w:val="00F77ECF"/>
    <w:rsid w:val="00F80134"/>
    <w:rsid w:val="00F804C9"/>
    <w:rsid w:val="00F80A62"/>
    <w:rsid w:val="00F80DF0"/>
    <w:rsid w:val="00F80F36"/>
    <w:rsid w:val="00F81374"/>
    <w:rsid w:val="00F819B9"/>
    <w:rsid w:val="00F81B3B"/>
    <w:rsid w:val="00F81EE7"/>
    <w:rsid w:val="00F827F9"/>
    <w:rsid w:val="00F82D86"/>
    <w:rsid w:val="00F831AC"/>
    <w:rsid w:val="00F8351E"/>
    <w:rsid w:val="00F83C6E"/>
    <w:rsid w:val="00F83F2F"/>
    <w:rsid w:val="00F83F3C"/>
    <w:rsid w:val="00F8434D"/>
    <w:rsid w:val="00F8490C"/>
    <w:rsid w:val="00F84EDB"/>
    <w:rsid w:val="00F852F8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0D3E"/>
    <w:rsid w:val="00F91B0C"/>
    <w:rsid w:val="00F91F65"/>
    <w:rsid w:val="00F92FD7"/>
    <w:rsid w:val="00F932CF"/>
    <w:rsid w:val="00F93528"/>
    <w:rsid w:val="00F9356D"/>
    <w:rsid w:val="00F936F8"/>
    <w:rsid w:val="00F9377E"/>
    <w:rsid w:val="00F937AD"/>
    <w:rsid w:val="00F937FA"/>
    <w:rsid w:val="00F93F44"/>
    <w:rsid w:val="00F9431B"/>
    <w:rsid w:val="00F944FB"/>
    <w:rsid w:val="00F95D8B"/>
    <w:rsid w:val="00F960DF"/>
    <w:rsid w:val="00F965F1"/>
    <w:rsid w:val="00F966E4"/>
    <w:rsid w:val="00F96E3C"/>
    <w:rsid w:val="00F97034"/>
    <w:rsid w:val="00F977D0"/>
    <w:rsid w:val="00F97A3D"/>
    <w:rsid w:val="00F97AA0"/>
    <w:rsid w:val="00F97F0A"/>
    <w:rsid w:val="00FA004C"/>
    <w:rsid w:val="00FA0969"/>
    <w:rsid w:val="00FA1106"/>
    <w:rsid w:val="00FA12FB"/>
    <w:rsid w:val="00FA1EB4"/>
    <w:rsid w:val="00FA2C1C"/>
    <w:rsid w:val="00FA2D42"/>
    <w:rsid w:val="00FA2EF8"/>
    <w:rsid w:val="00FA3960"/>
    <w:rsid w:val="00FA4034"/>
    <w:rsid w:val="00FA429C"/>
    <w:rsid w:val="00FA43BE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63CB"/>
    <w:rsid w:val="00FA6470"/>
    <w:rsid w:val="00FA6474"/>
    <w:rsid w:val="00FA653D"/>
    <w:rsid w:val="00FA667D"/>
    <w:rsid w:val="00FA6DFE"/>
    <w:rsid w:val="00FB05FB"/>
    <w:rsid w:val="00FB07E2"/>
    <w:rsid w:val="00FB0B75"/>
    <w:rsid w:val="00FB0F05"/>
    <w:rsid w:val="00FB0F63"/>
    <w:rsid w:val="00FB100F"/>
    <w:rsid w:val="00FB10EC"/>
    <w:rsid w:val="00FB20B3"/>
    <w:rsid w:val="00FB2661"/>
    <w:rsid w:val="00FB2BA7"/>
    <w:rsid w:val="00FB2ECD"/>
    <w:rsid w:val="00FB3114"/>
    <w:rsid w:val="00FB342E"/>
    <w:rsid w:val="00FB346C"/>
    <w:rsid w:val="00FB3555"/>
    <w:rsid w:val="00FB361C"/>
    <w:rsid w:val="00FB3CA2"/>
    <w:rsid w:val="00FB3EDA"/>
    <w:rsid w:val="00FB3F40"/>
    <w:rsid w:val="00FB424B"/>
    <w:rsid w:val="00FB4926"/>
    <w:rsid w:val="00FB4E99"/>
    <w:rsid w:val="00FB4ED4"/>
    <w:rsid w:val="00FB4F1E"/>
    <w:rsid w:val="00FB5B09"/>
    <w:rsid w:val="00FB5FB6"/>
    <w:rsid w:val="00FB65D3"/>
    <w:rsid w:val="00FB729D"/>
    <w:rsid w:val="00FB75EB"/>
    <w:rsid w:val="00FB764C"/>
    <w:rsid w:val="00FB78A7"/>
    <w:rsid w:val="00FB79C3"/>
    <w:rsid w:val="00FB7E00"/>
    <w:rsid w:val="00FC00E6"/>
    <w:rsid w:val="00FC02A1"/>
    <w:rsid w:val="00FC0955"/>
    <w:rsid w:val="00FC13F4"/>
    <w:rsid w:val="00FC196E"/>
    <w:rsid w:val="00FC1E21"/>
    <w:rsid w:val="00FC1F67"/>
    <w:rsid w:val="00FC237B"/>
    <w:rsid w:val="00FC2393"/>
    <w:rsid w:val="00FC25AF"/>
    <w:rsid w:val="00FC2DB5"/>
    <w:rsid w:val="00FC3440"/>
    <w:rsid w:val="00FC3AA5"/>
    <w:rsid w:val="00FC3DFA"/>
    <w:rsid w:val="00FC405B"/>
    <w:rsid w:val="00FC4342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86"/>
    <w:rsid w:val="00FC6DC0"/>
    <w:rsid w:val="00FC6FC9"/>
    <w:rsid w:val="00FC7780"/>
    <w:rsid w:val="00FC7831"/>
    <w:rsid w:val="00FC7D3C"/>
    <w:rsid w:val="00FC7E7B"/>
    <w:rsid w:val="00FD013F"/>
    <w:rsid w:val="00FD0226"/>
    <w:rsid w:val="00FD056C"/>
    <w:rsid w:val="00FD05BE"/>
    <w:rsid w:val="00FD0909"/>
    <w:rsid w:val="00FD0A23"/>
    <w:rsid w:val="00FD0B46"/>
    <w:rsid w:val="00FD0E2D"/>
    <w:rsid w:val="00FD13E6"/>
    <w:rsid w:val="00FD1400"/>
    <w:rsid w:val="00FD1596"/>
    <w:rsid w:val="00FD15E4"/>
    <w:rsid w:val="00FD1799"/>
    <w:rsid w:val="00FD1B70"/>
    <w:rsid w:val="00FD2290"/>
    <w:rsid w:val="00FD31D4"/>
    <w:rsid w:val="00FD31EA"/>
    <w:rsid w:val="00FD3461"/>
    <w:rsid w:val="00FD367A"/>
    <w:rsid w:val="00FD3998"/>
    <w:rsid w:val="00FD3D7B"/>
    <w:rsid w:val="00FD4002"/>
    <w:rsid w:val="00FD4335"/>
    <w:rsid w:val="00FD4429"/>
    <w:rsid w:val="00FD467A"/>
    <w:rsid w:val="00FD4817"/>
    <w:rsid w:val="00FD4B7F"/>
    <w:rsid w:val="00FD4DB1"/>
    <w:rsid w:val="00FD5491"/>
    <w:rsid w:val="00FD67A7"/>
    <w:rsid w:val="00FD6C8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515B"/>
    <w:rsid w:val="00FE5185"/>
    <w:rsid w:val="00FE5929"/>
    <w:rsid w:val="00FE6040"/>
    <w:rsid w:val="00FE606D"/>
    <w:rsid w:val="00FE622C"/>
    <w:rsid w:val="00FE6805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5D0"/>
    <w:rsid w:val="00FF069F"/>
    <w:rsid w:val="00FF0A32"/>
    <w:rsid w:val="00FF0F86"/>
    <w:rsid w:val="00FF0F90"/>
    <w:rsid w:val="00FF13B2"/>
    <w:rsid w:val="00FF1A9B"/>
    <w:rsid w:val="00FF1CFB"/>
    <w:rsid w:val="00FF1DAA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B28"/>
    <w:rsid w:val="00FF3D09"/>
    <w:rsid w:val="00FF3D83"/>
    <w:rsid w:val="00FF4261"/>
    <w:rsid w:val="00FF5097"/>
    <w:rsid w:val="00FF5286"/>
    <w:rsid w:val="00FF5325"/>
    <w:rsid w:val="00FF5BC9"/>
    <w:rsid w:val="00FF5CD4"/>
    <w:rsid w:val="00FF60CC"/>
    <w:rsid w:val="00FF61D2"/>
    <w:rsid w:val="00FF6339"/>
    <w:rsid w:val="00FF6511"/>
    <w:rsid w:val="00FF6789"/>
    <w:rsid w:val="00FF6A77"/>
    <w:rsid w:val="00FF6C8F"/>
    <w:rsid w:val="00FF6C9F"/>
    <w:rsid w:val="00FF7188"/>
    <w:rsid w:val="00FF72D7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57432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A43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53AB5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53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9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5055A-FB36-4F2A-9EE5-5E6AF31B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13</Pages>
  <Words>2452</Words>
  <Characters>10656</Characters>
  <Application>Microsoft Office Word</Application>
  <DocSecurity>0</DocSecurity>
  <Lines>88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Klinsukon, Yendee</cp:lastModifiedBy>
  <cp:revision>2</cp:revision>
  <cp:lastPrinted>2022-05-09T12:57:00Z</cp:lastPrinted>
  <dcterms:created xsi:type="dcterms:W3CDTF">2022-05-10T08:29:00Z</dcterms:created>
  <dcterms:modified xsi:type="dcterms:W3CDTF">2022-05-10T08:29:00Z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