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1CE5C314" w:rsidR="00FF6735" w:rsidRPr="008C010D" w:rsidRDefault="005F3857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1471DE07" w:rsidR="00FF6735" w:rsidRPr="00A766E9" w:rsidRDefault="005F3857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48C3619F" w:rsidR="00FF6735" w:rsidRPr="000021AC" w:rsidRDefault="005F3857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605156A0" w:rsidR="00FF6735" w:rsidRDefault="005F3857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776AEAE0" w:rsidR="00FF6735" w:rsidRPr="008C010D" w:rsidRDefault="005F3857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0C9B618E" w:rsidR="00FF6735" w:rsidRPr="008C010D" w:rsidRDefault="005F3857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65D1869E" w:rsidR="00205DB0" w:rsidRPr="00514620" w:rsidRDefault="005F3857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7B6EE54A" w:rsidR="00205DB0" w:rsidRDefault="005F3857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09221B" w:rsidRPr="008C010D" w14:paraId="43807595" w14:textId="77777777" w:rsidTr="00CF6826">
        <w:tc>
          <w:tcPr>
            <w:tcW w:w="1458" w:type="dxa"/>
          </w:tcPr>
          <w:p w14:paraId="7FF1CCD3" w14:textId="21D4AD22" w:rsidR="0009221B" w:rsidRDefault="005F3857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0DA8D328" w:rsidR="0009221B" w:rsidRPr="008C010D" w:rsidRDefault="0009221B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9221B" w:rsidRPr="008C010D" w14:paraId="0D5148D5" w14:textId="77777777" w:rsidTr="00CF6826">
        <w:tc>
          <w:tcPr>
            <w:tcW w:w="1458" w:type="dxa"/>
          </w:tcPr>
          <w:p w14:paraId="5CE4D1C4" w14:textId="14245E7F" w:rsidR="0009221B" w:rsidRPr="009C6BF5" w:rsidRDefault="005F3857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15036C0" w14:textId="20B96B24" w:rsidR="0009221B" w:rsidRDefault="0009221B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9221B" w:rsidRPr="008C010D" w14:paraId="43A387E8" w14:textId="77777777" w:rsidTr="00CF6826">
        <w:tc>
          <w:tcPr>
            <w:tcW w:w="1458" w:type="dxa"/>
          </w:tcPr>
          <w:p w14:paraId="322BB2DE" w14:textId="1A4CC476" w:rsidR="0009221B" w:rsidRPr="008C010D" w:rsidRDefault="005F3857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179AB0A" w14:textId="0450141B" w:rsidR="0009221B" w:rsidRPr="008C010D" w:rsidRDefault="0009221B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09221B" w:rsidRPr="008C010D" w14:paraId="7DA0A7CE" w14:textId="77777777" w:rsidTr="00CF6826">
        <w:tc>
          <w:tcPr>
            <w:tcW w:w="1458" w:type="dxa"/>
          </w:tcPr>
          <w:p w14:paraId="73A1B0FC" w14:textId="3B9A0B50" w:rsidR="0009221B" w:rsidRPr="008C010D" w:rsidRDefault="005F3857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1D0FAE5B" w14:textId="0F2002FD" w:rsidR="0009221B" w:rsidRPr="008C010D" w:rsidRDefault="0009221B" w:rsidP="0009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7BBEA112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11</w:t>
      </w:r>
      <w:r w:rsidR="00025441">
        <w:rPr>
          <w:rFonts w:ascii="Angsana New" w:hAnsi="Angsana New"/>
          <w:sz w:val="30"/>
          <w:szCs w:val="30"/>
        </w:rPr>
        <w:t xml:space="preserve"> </w:t>
      </w:r>
      <w:r w:rsidR="0002544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69AE0EF0" w:rsidR="003057D6" w:rsidRPr="004B5245" w:rsidRDefault="005F3857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46823869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5F3857" w:rsidRPr="005F3857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9473F3">
        <w:rPr>
          <w:rFonts w:hint="cs"/>
          <w:cs/>
        </w:rPr>
        <w:t>และบริษัทย่อย</w:t>
      </w:r>
      <w:r w:rsidRPr="00E70F4C">
        <w:rPr>
          <w:cs/>
        </w:rPr>
        <w:t xml:space="preserve">สำหรับปีสิ้นสุดวันที่ </w:t>
      </w:r>
      <w:r w:rsidR="005F3857" w:rsidRPr="005F3857">
        <w:t>31</w:t>
      </w:r>
      <w:r w:rsidRPr="00E70F4C">
        <w:t xml:space="preserve"> </w:t>
      </w:r>
      <w:r w:rsidRPr="00E70F4C">
        <w:rPr>
          <w:cs/>
        </w:rPr>
        <w:t xml:space="preserve">ธันวาคม </w:t>
      </w:r>
      <w:r w:rsidR="005F3857" w:rsidRPr="005F3857">
        <w:t>2564</w:t>
      </w:r>
      <w:r w:rsidRPr="00E70F4C">
        <w:t xml:space="preserve">  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7C007A6E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F3857" w:rsidRPr="005F3857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5F3857" w:rsidRPr="005F3857">
        <w:t>2564</w:t>
      </w:r>
    </w:p>
    <w:p w14:paraId="1EF094DA" w14:textId="77777777" w:rsidR="00E70F4C" w:rsidRDefault="00E70F4C" w:rsidP="00F33153">
      <w:pPr>
        <w:pStyle w:val="FSContent"/>
      </w:pPr>
    </w:p>
    <w:p w14:paraId="4EBC7EB3" w14:textId="274D1121" w:rsidR="002653E1" w:rsidRPr="0006192A" w:rsidRDefault="005F3857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t>2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56A709ED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>การร่วมค้าได้เปิดเผยในหมายเหตุประกอบงบการเงินระหว่างกาล</w:t>
      </w:r>
      <w:r w:rsidR="008B6D46" w:rsidRPr="0085324D">
        <w:rPr>
          <w:rFonts w:hint="cs"/>
          <w:cs/>
        </w:rPr>
        <w:t xml:space="preserve">ข้อ </w:t>
      </w:r>
      <w:r w:rsidR="005F3857" w:rsidRPr="005F3857">
        <w:t>4</w:t>
      </w:r>
      <w:r w:rsidR="003C05F1" w:rsidRPr="0085324D">
        <w:rPr>
          <w:rFonts w:hint="cs"/>
          <w:cs/>
        </w:rPr>
        <w:t xml:space="preserve"> และ </w:t>
      </w:r>
      <w:r w:rsidR="005F3857" w:rsidRPr="005F3857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0974E847" w14:textId="77777777" w:rsidR="0050308D" w:rsidRPr="00B465B7" w:rsidRDefault="0050308D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0F10B0B3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3857" w:rsidRPr="005F3857">
              <w:rPr>
                <w:rFonts w:ascii="Angsana New" w:hAnsi="Angsana New" w:hint="cs"/>
                <w:sz w:val="30"/>
                <w:szCs w:val="30"/>
              </w:rPr>
              <w:t>1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AD6001">
              <w:rPr>
                <w:rFonts w:ascii="Angsana New" w:hAnsi="Angsana New"/>
                <w:sz w:val="30"/>
                <w:szCs w:val="30"/>
              </w:rPr>
              <w:t>.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7EE3962F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477F13" w:rsidRPr="0006192A" w14:paraId="684C5920" w14:textId="77777777" w:rsidTr="003F5F1B">
        <w:tc>
          <w:tcPr>
            <w:tcW w:w="3798" w:type="dxa"/>
          </w:tcPr>
          <w:p w14:paraId="0EF1B348" w14:textId="77777777" w:rsidR="00477F13" w:rsidRPr="0006192A" w:rsidRDefault="00477F13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97799D6" w14:textId="77777777" w:rsidR="00477F13" w:rsidRPr="0006192A" w:rsidRDefault="00477F13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122" w:type="dxa"/>
          </w:tcPr>
          <w:p w14:paraId="2C5587ED" w14:textId="77777777" w:rsidR="00477F13" w:rsidRPr="0006192A" w:rsidRDefault="00477F13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1E329573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Pr="00B66EF2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3DC6BA8" w14:textId="58567F0D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6F2F07">
        <w:rPr>
          <w:rFonts w:ascii="Angsana New" w:hAnsi="Angsana New" w:cs="Angsana New" w:hint="cs"/>
          <w:cs/>
          <w:lang w:val="en-US"/>
        </w:rPr>
        <w:t>สาม</w:t>
      </w:r>
      <w:r w:rsidR="002F55FE">
        <w:rPr>
          <w:rFonts w:ascii="Angsana New" w:hAnsi="Angsana New" w:cs="Angsana New" w:hint="cs"/>
          <w:cs/>
          <w:lang w:val="en-US"/>
        </w:rPr>
        <w:t>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5F3857" w:rsidRPr="005F3857">
        <w:rPr>
          <w:rFonts w:ascii="Angsana New" w:hAnsi="Angsana New" w:cs="Angsana New"/>
          <w:lang w:val="en-US"/>
        </w:rPr>
        <w:t>31</w:t>
      </w:r>
      <w:r w:rsidR="006F2F07">
        <w:rPr>
          <w:rFonts w:ascii="Angsana New" w:hAnsi="Angsana New" w:cs="Angsana New"/>
          <w:lang w:val="en-US"/>
        </w:rPr>
        <w:t xml:space="preserve"> </w:t>
      </w:r>
      <w:r w:rsidR="006F2F07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5F3857" w:rsidRPr="005F3857">
        <w:rPr>
          <w:rFonts w:ascii="Angsana New" w:hAnsi="Angsana New" w:cs="Angsana New"/>
          <w:lang w:val="en-US"/>
        </w:rPr>
        <w:t>2565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5F3857" w:rsidRPr="005F3857">
        <w:rPr>
          <w:rFonts w:ascii="Angsana New" w:hAnsi="Angsana New" w:cs="Angsana New"/>
          <w:lang w:val="en-US"/>
        </w:rPr>
        <w:t>25</w:t>
      </w:r>
      <w:r w:rsidR="005F3857" w:rsidRPr="005F3857">
        <w:rPr>
          <w:rFonts w:ascii="Angsana New" w:hAnsi="Angsana New" w:cs="Angsana New" w:hint="cs"/>
          <w:lang w:val="en-US"/>
        </w:rPr>
        <w:t>6</w:t>
      </w:r>
      <w:r w:rsidR="005F3857" w:rsidRPr="005F3857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58881A2" w:rsidR="003C140D" w:rsidRPr="00B66EF2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43"/>
        <w:gridCol w:w="269"/>
        <w:gridCol w:w="1087"/>
        <w:gridCol w:w="273"/>
        <w:gridCol w:w="1085"/>
        <w:gridCol w:w="273"/>
        <w:gridCol w:w="1137"/>
      </w:tblGrid>
      <w:tr w:rsidR="009E7007" w:rsidRPr="008C010D" w14:paraId="05A449E5" w14:textId="77777777" w:rsidTr="003748CD">
        <w:trPr>
          <w:trHeight w:val="344"/>
          <w:tblHeader/>
        </w:trPr>
        <w:tc>
          <w:tcPr>
            <w:tcW w:w="2072" w:type="pct"/>
          </w:tcPr>
          <w:p w14:paraId="1A66E882" w14:textId="30D160FD" w:rsidR="009E7007" w:rsidRPr="008C010D" w:rsidRDefault="009E7007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91A6FB1" w14:textId="1E8A7DD3" w:rsidR="009E7007" w:rsidRPr="009C59A3" w:rsidRDefault="009E7007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63B9910" w14:textId="77777777" w:rsidR="009E7007" w:rsidRPr="008C010D" w:rsidRDefault="009E7007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3"/>
          </w:tcPr>
          <w:p w14:paraId="600046AD" w14:textId="77777777" w:rsidR="009E7007" w:rsidRPr="008C010D" w:rsidRDefault="009E7007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11A" w:rsidRPr="008C010D" w14:paraId="6924C55F" w14:textId="77777777" w:rsidTr="009D4866">
        <w:trPr>
          <w:tblHeader/>
        </w:trPr>
        <w:tc>
          <w:tcPr>
            <w:tcW w:w="2072" w:type="pct"/>
            <w:vAlign w:val="bottom"/>
          </w:tcPr>
          <w:p w14:paraId="16B6BE05" w14:textId="42210698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E7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E70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E7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8" w:type="pct"/>
            <w:vAlign w:val="bottom"/>
          </w:tcPr>
          <w:p w14:paraId="7BA47CA9" w14:textId="1A0CDDC6" w:rsidR="003C211A" w:rsidRPr="008C010D" w:rsidRDefault="005F3857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704F5E18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2FD9C4EB" w14:textId="19A6D1EA" w:rsidR="003C211A" w:rsidRPr="008C010D" w:rsidRDefault="005F3857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vAlign w:val="bottom"/>
          </w:tcPr>
          <w:p w14:paraId="50642B22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vAlign w:val="bottom"/>
          </w:tcPr>
          <w:p w14:paraId="2DD7A74C" w14:textId="4E06B1A6" w:rsidR="003C211A" w:rsidRPr="008C010D" w:rsidRDefault="005F3857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  <w:vAlign w:val="bottom"/>
          </w:tcPr>
          <w:p w14:paraId="4539D052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5F9BF17" w14:textId="55DD9644" w:rsidR="003C211A" w:rsidRPr="008C010D" w:rsidRDefault="005F3857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211A" w:rsidRPr="008C010D" w14:paraId="1B367399" w14:textId="77777777" w:rsidTr="0065106C">
        <w:trPr>
          <w:tblHeader/>
        </w:trPr>
        <w:tc>
          <w:tcPr>
            <w:tcW w:w="2072" w:type="pct"/>
          </w:tcPr>
          <w:p w14:paraId="42B4BC8E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2AB274C5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48CD" w:rsidRPr="008C010D" w14:paraId="68FB41C7" w14:textId="77777777" w:rsidTr="009D4866">
        <w:trPr>
          <w:tblHeader/>
        </w:trPr>
        <w:tc>
          <w:tcPr>
            <w:tcW w:w="2072" w:type="pct"/>
          </w:tcPr>
          <w:p w14:paraId="0D048F51" w14:textId="4C8D3228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</w:tcPr>
          <w:p w14:paraId="30A1A613" w14:textId="77777777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46CFFD8" w14:textId="77777777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49FCC40" w14:textId="77777777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16B715E" w14:textId="77777777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31E8ECE1" w14:textId="77777777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D44363" w14:textId="77777777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2FAC243" w14:textId="63578BF8" w:rsidR="003748CD" w:rsidRPr="008C010D" w:rsidRDefault="003748CD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D4866" w:rsidRPr="008C010D" w14:paraId="2768BE74" w14:textId="77777777" w:rsidTr="009D4866">
        <w:trPr>
          <w:tblHeader/>
        </w:trPr>
        <w:tc>
          <w:tcPr>
            <w:tcW w:w="2072" w:type="pct"/>
          </w:tcPr>
          <w:p w14:paraId="3B39D22A" w14:textId="400AA659" w:rsidR="009D4866" w:rsidRPr="008C010D" w:rsidRDefault="009D4866" w:rsidP="009D486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678" w:type="pct"/>
          </w:tcPr>
          <w:p w14:paraId="5174C6B1" w14:textId="1E9D7131" w:rsidR="009D4866" w:rsidRPr="009D4866" w:rsidRDefault="009D4866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0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F75902" w14:textId="77777777" w:rsidR="009D4866" w:rsidRPr="009D4866" w:rsidRDefault="009D4866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71E5A00" w14:textId="190C3474" w:rsidR="009D4866" w:rsidRPr="009D4866" w:rsidRDefault="009D4866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26F754A" w14:textId="77777777" w:rsidR="009D4866" w:rsidRPr="009D4866" w:rsidRDefault="009D4866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28F34FB5" w14:textId="78487EF4" w:rsidR="009D4866" w:rsidRPr="009D4866" w:rsidRDefault="005F3857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9" w:type="pct"/>
          </w:tcPr>
          <w:p w14:paraId="19459298" w14:textId="77777777" w:rsidR="009D4866" w:rsidRPr="009D4866" w:rsidRDefault="009D4866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3440722C" w14:textId="09A05B47" w:rsidR="009D4866" w:rsidRPr="009D4866" w:rsidRDefault="009D4866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44F" w:rsidRPr="008C010D" w14:paraId="2BBEB972" w14:textId="77777777" w:rsidTr="009D4866">
        <w:trPr>
          <w:tblHeader/>
        </w:trPr>
        <w:tc>
          <w:tcPr>
            <w:tcW w:w="2072" w:type="pct"/>
          </w:tcPr>
          <w:p w14:paraId="7C3B3283" w14:textId="77777777" w:rsidR="009D344F" w:rsidRPr="00B66EF2" w:rsidRDefault="009D344F" w:rsidP="009D486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78" w:type="pct"/>
          </w:tcPr>
          <w:p w14:paraId="060DCD5F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A8C59B3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3" w:type="pct"/>
          </w:tcPr>
          <w:p w14:paraId="555A1DF7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7D3C62D2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2" w:type="pct"/>
          </w:tcPr>
          <w:p w14:paraId="10A8072E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192830FA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" w:type="pct"/>
          </w:tcPr>
          <w:p w14:paraId="35EBA250" w14:textId="77777777" w:rsidR="009D344F" w:rsidRPr="00B66EF2" w:rsidRDefault="009D344F" w:rsidP="009D4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211A" w:rsidRPr="008C010D" w14:paraId="2310B626" w14:textId="77777777" w:rsidTr="009D4866">
        <w:tc>
          <w:tcPr>
            <w:tcW w:w="2072" w:type="pct"/>
          </w:tcPr>
          <w:p w14:paraId="12FD79BE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8" w:type="pct"/>
          </w:tcPr>
          <w:p w14:paraId="21343A9A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B8F1D8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22EBBF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BAD707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1D7FCD0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0A8629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C9C17D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EB" w:rsidRPr="00DF1EB3" w14:paraId="1880E6A7" w14:textId="77777777" w:rsidTr="009D4866">
        <w:tc>
          <w:tcPr>
            <w:tcW w:w="2072" w:type="pct"/>
          </w:tcPr>
          <w:p w14:paraId="53288C32" w14:textId="77777777" w:rsidR="009633EB" w:rsidRPr="008C010D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78" w:type="pct"/>
            <w:shd w:val="clear" w:color="auto" w:fill="auto"/>
          </w:tcPr>
          <w:p w14:paraId="55974370" w14:textId="4BA6834E" w:rsidR="009633EB" w:rsidRPr="00AE6450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47" w:type="pct"/>
            <w:shd w:val="clear" w:color="auto" w:fill="auto"/>
          </w:tcPr>
          <w:p w14:paraId="27030165" w14:textId="77777777" w:rsidR="009633EB" w:rsidRPr="00DF1EB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595423" w14:textId="3DE42EE2" w:rsidR="009633EB" w:rsidRPr="00DF1EB3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9" w:type="pct"/>
            <w:shd w:val="clear" w:color="auto" w:fill="auto"/>
          </w:tcPr>
          <w:p w14:paraId="32FD9164" w14:textId="77777777" w:rsidR="009633EB" w:rsidRPr="00DF1EB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4BF7887" w14:textId="28B9CF59" w:rsidR="009633EB" w:rsidRPr="00DF1EB3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49" w:type="pct"/>
          </w:tcPr>
          <w:p w14:paraId="007FACA9" w14:textId="77777777" w:rsidR="009633EB" w:rsidRPr="00DF1EB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D0F8C29" w14:textId="49D64F35" w:rsidR="009633EB" w:rsidRPr="00DF1EB3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9633EB" w:rsidRPr="00485AA2" w14:paraId="4E7B714C" w14:textId="77777777" w:rsidTr="009D4866">
        <w:tc>
          <w:tcPr>
            <w:tcW w:w="2072" w:type="pct"/>
          </w:tcPr>
          <w:p w14:paraId="241D46DF" w14:textId="77777777" w:rsidR="009633EB" w:rsidRPr="00F8519A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78" w:type="pct"/>
          </w:tcPr>
          <w:p w14:paraId="2852A8C9" w14:textId="77777777" w:rsidR="009633EB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34A751" w14:textId="2920BE5C" w:rsidR="00AA0B3E" w:rsidRPr="00C5735F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7" w:type="pct"/>
          </w:tcPr>
          <w:p w14:paraId="09037AC9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5BAD30" w14:textId="77777777" w:rsidR="009633EB" w:rsidRDefault="009633EB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8A38E0" w14:textId="1E959C2C" w:rsidR="009633EB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9" w:type="pct"/>
          </w:tcPr>
          <w:p w14:paraId="02B4CAA3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C80DF0" w14:textId="77777777" w:rsidR="009633EB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E79D9" w14:textId="2D0B1754" w:rsidR="00AA0B3E" w:rsidRPr="00485AA2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9" w:type="pct"/>
          </w:tcPr>
          <w:p w14:paraId="4825613C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A34F12" w14:textId="77777777" w:rsidR="009633EB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101ED3" w14:textId="7029B96B" w:rsidR="009633EB" w:rsidRPr="00485AA2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9633EB" w:rsidRPr="00485AA2" w14:paraId="64E1C386" w14:textId="77777777" w:rsidTr="009D4866">
        <w:tc>
          <w:tcPr>
            <w:tcW w:w="2072" w:type="pct"/>
          </w:tcPr>
          <w:p w14:paraId="70B658FB" w14:textId="77777777" w:rsidR="009633EB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78" w:type="pct"/>
          </w:tcPr>
          <w:p w14:paraId="1E80965D" w14:textId="4CD90CBC" w:rsidR="009633EB" w:rsidRPr="009A4EDC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7" w:type="pct"/>
          </w:tcPr>
          <w:p w14:paraId="461526F5" w14:textId="77777777" w:rsidR="009633EB" w:rsidRPr="009A4EDC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844F2F" w14:textId="1638C142" w:rsidR="009633EB" w:rsidRPr="009A4EDC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9" w:type="pct"/>
          </w:tcPr>
          <w:p w14:paraId="52DE912B" w14:textId="77777777" w:rsidR="009633EB" w:rsidRPr="009A4EDC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740952" w14:textId="1B2327DC" w:rsidR="009633EB" w:rsidRPr="009A4EDC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9" w:type="pct"/>
          </w:tcPr>
          <w:p w14:paraId="61965B70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3ED0EB" w14:textId="6E23C188" w:rsidR="009633EB" w:rsidRPr="00485AA2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9633EB" w:rsidRPr="00485AA2" w14:paraId="6B0FEDC7" w14:textId="77777777" w:rsidTr="009D4866">
        <w:tc>
          <w:tcPr>
            <w:tcW w:w="2072" w:type="pct"/>
          </w:tcPr>
          <w:p w14:paraId="4416EB0F" w14:textId="77777777" w:rsidR="009633EB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78" w:type="pct"/>
          </w:tcPr>
          <w:p w14:paraId="3E447032" w14:textId="1F3D246D" w:rsidR="009633EB" w:rsidRPr="008C2572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62910E85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E6F4C8" w14:textId="13D4784A" w:rsidR="009633EB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9" w:type="pct"/>
          </w:tcPr>
          <w:p w14:paraId="44498F26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056D42" w14:textId="4B3C4B6D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9" w:type="pct"/>
          </w:tcPr>
          <w:p w14:paraId="4C3D6F9E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EFD6CA" w14:textId="6FD2045A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9633EB" w:rsidRPr="00485AA2" w14:paraId="3C4C6A34" w14:textId="77777777" w:rsidTr="009D4866">
        <w:tc>
          <w:tcPr>
            <w:tcW w:w="2072" w:type="pct"/>
          </w:tcPr>
          <w:p w14:paraId="5D21E8CC" w14:textId="77777777" w:rsidR="009633EB" w:rsidRPr="008C010D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78" w:type="pct"/>
          </w:tcPr>
          <w:p w14:paraId="78ECBD89" w14:textId="0C910705" w:rsidR="009633EB" w:rsidRDefault="00AA0B3E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0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303266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0A2FD3" w14:textId="08A66FFC" w:rsidR="009633EB" w:rsidRDefault="009633EB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AD9710A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2D2801A" w14:textId="7B830FC5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89</w:t>
            </w:r>
            <w:r w:rsidR="00AA0B3E"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9" w:type="pct"/>
          </w:tcPr>
          <w:p w14:paraId="60891579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09AD5D" w14:textId="184B96BC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38</w:t>
            </w:r>
            <w:r w:rsidR="009633EB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9633EB" w:rsidRPr="00485AA2" w14:paraId="6C87E7B2" w14:textId="77777777" w:rsidTr="009D4866">
        <w:tc>
          <w:tcPr>
            <w:tcW w:w="2072" w:type="pct"/>
          </w:tcPr>
          <w:p w14:paraId="1F085A04" w14:textId="738780BB" w:rsidR="009633EB" w:rsidRPr="00155C23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78" w:type="pct"/>
          </w:tcPr>
          <w:p w14:paraId="1E720214" w14:textId="5608FD08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7" w:type="pct"/>
          </w:tcPr>
          <w:p w14:paraId="16C67CB4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AACB26" w14:textId="35D84B19" w:rsidR="009633EB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9" w:type="pct"/>
          </w:tcPr>
          <w:p w14:paraId="4E404EC4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1A8681" w14:textId="781CEF78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9" w:type="pct"/>
          </w:tcPr>
          <w:p w14:paraId="58A6B969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F23D3FA" w14:textId="51CB4C7A" w:rsidR="009633EB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9633EB" w:rsidRPr="003748CD" w14:paraId="7C11D22D" w14:textId="77777777" w:rsidTr="009D4866">
        <w:tc>
          <w:tcPr>
            <w:tcW w:w="2072" w:type="pct"/>
          </w:tcPr>
          <w:p w14:paraId="106899D9" w14:textId="77777777" w:rsidR="009633EB" w:rsidRPr="00B66EF2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78" w:type="pct"/>
          </w:tcPr>
          <w:p w14:paraId="17E2D241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3A8D8D5" w14:textId="77777777" w:rsidR="009633EB" w:rsidRPr="00B66EF2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3" w:type="pct"/>
          </w:tcPr>
          <w:p w14:paraId="2F935FB0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43CAA39A" w14:textId="77777777" w:rsidR="009633EB" w:rsidRPr="00B66EF2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2" w:type="pct"/>
          </w:tcPr>
          <w:p w14:paraId="4FF31B6B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3C6FB4DC" w14:textId="77777777" w:rsidR="009633EB" w:rsidRPr="00B66EF2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1" w:type="pct"/>
          </w:tcPr>
          <w:p w14:paraId="247A1F5C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33EB" w:rsidRPr="00A74DEE" w14:paraId="525DA437" w14:textId="77777777" w:rsidTr="009D4866">
        <w:tc>
          <w:tcPr>
            <w:tcW w:w="2072" w:type="pct"/>
          </w:tcPr>
          <w:p w14:paraId="54186DFC" w14:textId="77777777" w:rsidR="009633EB" w:rsidRPr="00B75F7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78" w:type="pct"/>
          </w:tcPr>
          <w:p w14:paraId="48402EE5" w14:textId="77777777" w:rsidR="009633EB" w:rsidRPr="00B75F73" w:rsidRDefault="009633EB" w:rsidP="0096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53D291" w14:textId="77777777" w:rsidR="009633EB" w:rsidRPr="00B75F73" w:rsidRDefault="009633EB" w:rsidP="0096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C1FA89" w14:textId="77777777" w:rsidR="009633EB" w:rsidRPr="00B75F7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7B54F43" w14:textId="77777777" w:rsidR="009633EB" w:rsidRPr="00B75F73" w:rsidRDefault="009633EB" w:rsidP="0096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AE69A0" w14:textId="77777777" w:rsidR="009633EB" w:rsidRPr="00B75F7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B16E003" w14:textId="77777777" w:rsidR="009633EB" w:rsidRPr="008C010D" w:rsidRDefault="009633EB" w:rsidP="0096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79CB877" w14:textId="77777777" w:rsidR="009633EB" w:rsidRPr="00A74DEE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EB" w14:paraId="7E692DDB" w14:textId="77777777" w:rsidTr="009D4866">
        <w:tc>
          <w:tcPr>
            <w:tcW w:w="2072" w:type="pct"/>
          </w:tcPr>
          <w:p w14:paraId="6D71BCE7" w14:textId="77777777" w:rsidR="009633EB" w:rsidRPr="00B75F73" w:rsidRDefault="009633EB" w:rsidP="009633E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78" w:type="pct"/>
            <w:shd w:val="clear" w:color="auto" w:fill="auto"/>
          </w:tcPr>
          <w:p w14:paraId="3F68CB7A" w14:textId="35210F8C" w:rsidR="009633EB" w:rsidRPr="00B75F73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47" w:type="pct"/>
            <w:shd w:val="clear" w:color="auto" w:fill="auto"/>
          </w:tcPr>
          <w:p w14:paraId="3252CDFB" w14:textId="77777777" w:rsidR="009633EB" w:rsidRPr="00B75F7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B4D4AD" w14:textId="75AAC32A" w:rsidR="009633EB" w:rsidRPr="00B75F73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49" w:type="pct"/>
            <w:shd w:val="clear" w:color="auto" w:fill="auto"/>
          </w:tcPr>
          <w:p w14:paraId="0D4FB70F" w14:textId="77777777" w:rsidR="009633EB" w:rsidRPr="00B75F73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62E757E" w14:textId="379CC565" w:rsidR="009633EB" w:rsidRPr="00B75F73" w:rsidRDefault="005F3857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49" w:type="pct"/>
          </w:tcPr>
          <w:p w14:paraId="7F5E41B4" w14:textId="77777777" w:rsidR="009633EB" w:rsidRPr="00485AA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0B9BE9" w14:textId="3C1CAAEE" w:rsidR="009633EB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9633EB" w14:paraId="715B1301" w14:textId="77777777" w:rsidTr="009D4866">
        <w:tc>
          <w:tcPr>
            <w:tcW w:w="2072" w:type="pct"/>
          </w:tcPr>
          <w:p w14:paraId="72011569" w14:textId="77777777" w:rsidR="009633EB" w:rsidRPr="00B66EF2" w:rsidRDefault="009633EB" w:rsidP="009633E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14:paraId="2E9F49B8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2FDBD2F7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</w:tcPr>
          <w:p w14:paraId="1F390D46" w14:textId="77777777" w:rsidR="009633EB" w:rsidRPr="00B66EF2" w:rsidRDefault="009633EB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6ABEEB1A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auto"/>
          </w:tcPr>
          <w:p w14:paraId="394E38E2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08E91A49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pct"/>
          </w:tcPr>
          <w:p w14:paraId="71A2105F" w14:textId="77777777" w:rsidR="009633EB" w:rsidRPr="00B66EF2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33EB" w:rsidRPr="0048255F" w14:paraId="19F44A25" w14:textId="77777777" w:rsidTr="009D4866">
        <w:tc>
          <w:tcPr>
            <w:tcW w:w="2072" w:type="pct"/>
          </w:tcPr>
          <w:p w14:paraId="402F2A74" w14:textId="77777777" w:rsidR="009633EB" w:rsidRPr="008C010D" w:rsidRDefault="009633EB" w:rsidP="009633E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78" w:type="pct"/>
            <w:shd w:val="clear" w:color="auto" w:fill="auto"/>
          </w:tcPr>
          <w:p w14:paraId="6C7C80E6" w14:textId="77777777" w:rsidR="009633EB" w:rsidRPr="00AE6450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F69F2CF" w14:textId="77777777" w:rsidR="009633EB" w:rsidRPr="0048255F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94E7C3" w14:textId="77777777" w:rsidR="009633EB" w:rsidRPr="0048255F" w:rsidRDefault="009633EB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18BE15B" w14:textId="77777777" w:rsidR="009633EB" w:rsidRPr="0048255F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E513EC4" w14:textId="77777777" w:rsidR="009633EB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DE1D5D3" w14:textId="77777777" w:rsidR="009633EB" w:rsidRPr="0048255F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BD4B36E" w14:textId="77777777" w:rsidR="009633EB" w:rsidRPr="0048255F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EB" w:rsidRPr="00E360FD" w14:paraId="4C4E7A65" w14:textId="77777777" w:rsidTr="009D4866">
        <w:tc>
          <w:tcPr>
            <w:tcW w:w="2072" w:type="pct"/>
          </w:tcPr>
          <w:p w14:paraId="4BCD3659" w14:textId="77777777" w:rsidR="009633EB" w:rsidRPr="008C010D" w:rsidRDefault="009633EB" w:rsidP="009633E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8" w:type="pct"/>
            <w:shd w:val="clear" w:color="auto" w:fill="auto"/>
          </w:tcPr>
          <w:p w14:paraId="1AAAC40F" w14:textId="77777777" w:rsidR="009633EB" w:rsidRPr="00AE6450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2430311E" w14:textId="77777777" w:rsidR="009633EB" w:rsidRPr="0048255F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7D9122E" w14:textId="77777777" w:rsidR="009633EB" w:rsidRPr="00E360FD" w:rsidRDefault="009633EB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D9B5717" w14:textId="77777777" w:rsidR="009633EB" w:rsidRPr="0048255F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B68C1CF" w14:textId="77777777" w:rsidR="009633EB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DFDB5F" w14:textId="77777777" w:rsidR="009633EB" w:rsidRPr="0048255F" w:rsidRDefault="009633EB" w:rsidP="0096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EF95B1" w14:textId="77777777" w:rsidR="009633EB" w:rsidRPr="00E360FD" w:rsidRDefault="009633EB" w:rsidP="0096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3D" w:rsidRPr="00485AA2" w14:paraId="20E1E388" w14:textId="77777777" w:rsidTr="009D4866">
        <w:tc>
          <w:tcPr>
            <w:tcW w:w="2072" w:type="pct"/>
          </w:tcPr>
          <w:p w14:paraId="79BA5F63" w14:textId="77777777" w:rsidR="00EA753D" w:rsidRPr="008C010D" w:rsidRDefault="00EA753D" w:rsidP="00EA753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8" w:type="pct"/>
            <w:shd w:val="clear" w:color="auto" w:fill="auto"/>
          </w:tcPr>
          <w:p w14:paraId="7DEA4BFA" w14:textId="09ED8477" w:rsidR="00EA753D" w:rsidRPr="004C69C3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  <w:r w:rsidR="00A530E8" w:rsidRPr="00A530E8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7" w:type="pct"/>
            <w:shd w:val="clear" w:color="auto" w:fill="auto"/>
          </w:tcPr>
          <w:p w14:paraId="2071AF22" w14:textId="77777777" w:rsidR="00EA753D" w:rsidRPr="00485AA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45861D3" w14:textId="5DFE100E" w:rsidR="00EA753D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="00EA753D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9" w:type="pct"/>
            <w:shd w:val="clear" w:color="auto" w:fill="auto"/>
          </w:tcPr>
          <w:p w14:paraId="0DADB785" w14:textId="77777777" w:rsidR="00EA753D" w:rsidRPr="00485AA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C6610F4" w14:textId="1F405EDA" w:rsidR="00EA753D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  <w:r w:rsidR="00A530E8" w:rsidRPr="00A530E8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9" w:type="pct"/>
          </w:tcPr>
          <w:p w14:paraId="52A53DDA" w14:textId="77777777" w:rsidR="00EA753D" w:rsidRPr="00485AA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42AC8A" w14:textId="7536B6E1" w:rsidR="00EA753D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="00EA753D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EA753D" w:rsidRPr="00485AA2" w14:paraId="6CC5F224" w14:textId="77777777" w:rsidTr="009D4866">
        <w:tc>
          <w:tcPr>
            <w:tcW w:w="2072" w:type="pct"/>
          </w:tcPr>
          <w:p w14:paraId="14E29121" w14:textId="77777777" w:rsidR="00EA753D" w:rsidRPr="008C010D" w:rsidRDefault="00EA753D" w:rsidP="00EA753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52E665B8" w14:textId="2D5344E4" w:rsidR="00EA753D" w:rsidRPr="004C69C3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7" w:type="pct"/>
            <w:shd w:val="clear" w:color="auto" w:fill="auto"/>
          </w:tcPr>
          <w:p w14:paraId="6BD92FAA" w14:textId="77777777" w:rsidR="00EA753D" w:rsidRPr="00485AA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6067536" w14:textId="3FEEBABC" w:rsidR="00EA753D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9" w:type="pct"/>
            <w:shd w:val="clear" w:color="auto" w:fill="auto"/>
          </w:tcPr>
          <w:p w14:paraId="40CB542F" w14:textId="77777777" w:rsidR="00EA753D" w:rsidRPr="00485AA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369786C" w14:textId="47FB4440" w:rsidR="00EA753D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49" w:type="pct"/>
          </w:tcPr>
          <w:p w14:paraId="103DAFEA" w14:textId="77777777" w:rsidR="00EA753D" w:rsidRPr="00485AA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9924DF8" w14:textId="05E492C7" w:rsidR="00EA753D" w:rsidRPr="00485AA2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EA753D" w:rsidRPr="002E4422" w14:paraId="5E59BE2F" w14:textId="77777777" w:rsidTr="009D4866">
        <w:tc>
          <w:tcPr>
            <w:tcW w:w="2072" w:type="pct"/>
          </w:tcPr>
          <w:p w14:paraId="00E74120" w14:textId="77777777" w:rsidR="00EA753D" w:rsidRPr="002E4422" w:rsidRDefault="00EA753D" w:rsidP="00EA753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A076C" w14:textId="3364C4CE" w:rsidR="00EA753D" w:rsidRPr="004C69C3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A63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7" w:type="pct"/>
            <w:shd w:val="clear" w:color="auto" w:fill="auto"/>
          </w:tcPr>
          <w:p w14:paraId="75BB86CF" w14:textId="77777777" w:rsidR="00EA753D" w:rsidRPr="00A1435A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FB0EE" w14:textId="79024AAB" w:rsidR="00EA753D" w:rsidRPr="00EA753D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A753D" w:rsidRPr="00EA75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49" w:type="pct"/>
            <w:shd w:val="clear" w:color="auto" w:fill="auto"/>
          </w:tcPr>
          <w:p w14:paraId="5EA36C82" w14:textId="77777777" w:rsidR="00EA753D" w:rsidRPr="002E442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68D18" w14:textId="690E94D2" w:rsidR="00EA753D" w:rsidRPr="00A1435A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A63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  <w:r w:rsidR="004822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4ADFB1B4" w14:textId="77777777" w:rsidR="00EA753D" w:rsidRPr="002E4422" w:rsidRDefault="00EA753D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2B11405" w14:textId="19B4C57E" w:rsidR="00EA753D" w:rsidRPr="009633EB" w:rsidRDefault="005F3857" w:rsidP="00EA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A75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</w:tr>
    </w:tbl>
    <w:p w14:paraId="632CD0FB" w14:textId="77777777" w:rsidR="004307BD" w:rsidRDefault="0043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26E8866" w14:textId="73E6B953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5F3857" w:rsidRPr="005F3857">
        <w:rPr>
          <w:rFonts w:asciiTheme="majorBidi" w:hAnsiTheme="majorBidi" w:cstheme="majorBidi"/>
        </w:rPr>
        <w:t>31</w:t>
      </w:r>
      <w:r w:rsidR="004307BD">
        <w:rPr>
          <w:rFonts w:asciiTheme="majorBidi" w:hAnsiTheme="majorBidi" w:cstheme="majorBidi"/>
        </w:rPr>
        <w:t xml:space="preserve"> </w:t>
      </w:r>
      <w:r w:rsidR="004307BD">
        <w:rPr>
          <w:rFonts w:asciiTheme="majorBidi" w:hAnsiTheme="majorBidi" w:cstheme="majorBidi" w:hint="cs"/>
          <w:cs/>
        </w:rPr>
        <w:t xml:space="preserve">มีนาคม </w:t>
      </w:r>
      <w:r w:rsidR="005F3857" w:rsidRPr="005F3857">
        <w:rPr>
          <w:rFonts w:asciiTheme="majorBidi" w:hAnsiTheme="majorBidi" w:cstheme="majorBidi"/>
        </w:rPr>
        <w:t>2565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5F3857" w:rsidRPr="005F3857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5F3857" w:rsidRPr="005F3857">
        <w:rPr>
          <w:rFonts w:asciiTheme="majorBidi" w:hAnsiTheme="majorBidi" w:cstheme="majorBidi"/>
        </w:rPr>
        <w:t>2564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6B97F2E0" w:rsidR="009A3B95" w:rsidRPr="00AE7DEB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6"/>
        <w:gridCol w:w="264"/>
        <w:gridCol w:w="1169"/>
        <w:gridCol w:w="269"/>
        <w:gridCol w:w="1079"/>
        <w:gridCol w:w="271"/>
        <w:gridCol w:w="1151"/>
      </w:tblGrid>
      <w:tr w:rsidR="003A72F5" w:rsidRPr="008C010D" w14:paraId="0958CBDB" w14:textId="77777777" w:rsidTr="00CB6D4E">
        <w:tc>
          <w:tcPr>
            <w:tcW w:w="2064" w:type="pct"/>
          </w:tcPr>
          <w:p w14:paraId="232FE6A4" w14:textId="1A6548C5" w:rsidR="003A72F5" w:rsidRPr="008C010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4" w:type="pct"/>
            <w:gridSpan w:val="3"/>
            <w:vAlign w:val="bottom"/>
          </w:tcPr>
          <w:p w14:paraId="614F6196" w14:textId="55FDA6D3" w:rsidR="003A72F5" w:rsidRPr="003735F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5FA8A2" w14:textId="77777777" w:rsidR="003A72F5" w:rsidRPr="008C010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7959E951" w14:textId="32F6FA40" w:rsidR="003A72F5" w:rsidRPr="003735F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2F5" w:rsidRPr="008C010D" w14:paraId="1362F7A2" w14:textId="77777777" w:rsidTr="00CB6D4E">
        <w:tc>
          <w:tcPr>
            <w:tcW w:w="2064" w:type="pct"/>
          </w:tcPr>
          <w:p w14:paraId="6C8A3BF2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0E2A9DEA" w14:textId="5FCE3D47" w:rsidR="003A72F5" w:rsidRPr="003735F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3A72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72F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3F8DC2C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D23465F" w14:textId="708B2B7E" w:rsidR="003A72F5" w:rsidRPr="003735F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3A72F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E3386C4" w14:textId="5F87874A" w:rsidR="003A72F5" w:rsidRPr="003735F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3A72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72F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29C5D942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62C7A77" w14:textId="4E37A435" w:rsidR="003A72F5" w:rsidRPr="003735F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3A72F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72F5" w:rsidRPr="008C010D" w14:paraId="70AAD71C" w14:textId="77777777" w:rsidTr="00CB6D4E">
        <w:trPr>
          <w:trHeight w:val="335"/>
        </w:trPr>
        <w:tc>
          <w:tcPr>
            <w:tcW w:w="2064" w:type="pct"/>
          </w:tcPr>
          <w:p w14:paraId="1144F0B3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CD2B5AE" w14:textId="182A406E" w:rsidR="003A72F5" w:rsidRPr="008C010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A90A5F5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3B885C" w14:textId="377C4690" w:rsidR="003A72F5" w:rsidRPr="008C010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8EB21E3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F7FF408" w14:textId="1BCAE59F" w:rsidR="003A72F5" w:rsidRPr="008C010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AC1A654" w14:textId="77777777" w:rsidR="003A72F5" w:rsidRPr="008C010D" w:rsidRDefault="003A72F5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16D308" w14:textId="5C4DC79F" w:rsidR="003A72F5" w:rsidRPr="008C010D" w:rsidRDefault="005F3857" w:rsidP="003A7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140D" w:rsidRPr="008C010D" w14:paraId="035A1FCD" w14:textId="77777777" w:rsidTr="00CB6D4E">
        <w:trPr>
          <w:tblHeader/>
        </w:trPr>
        <w:tc>
          <w:tcPr>
            <w:tcW w:w="2064" w:type="pct"/>
          </w:tcPr>
          <w:p w14:paraId="650B3B1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14:paraId="7AE6CD2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DE2" w:rsidRPr="008C010D" w14:paraId="20D0159E" w14:textId="77777777" w:rsidTr="00CB6D4E">
        <w:tc>
          <w:tcPr>
            <w:tcW w:w="2064" w:type="pct"/>
          </w:tcPr>
          <w:p w14:paraId="3382B70B" w14:textId="77777777" w:rsidR="00FE7DE2" w:rsidRPr="000474F2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38B4E3FC" w14:textId="4418E1EA" w:rsidR="00FE7DE2" w:rsidRPr="004446C0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  <w:r w:rsidR="002706F8" w:rsidRPr="002706F8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144" w:type="pct"/>
          </w:tcPr>
          <w:p w14:paraId="0E9AFCDD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AE3543E" w14:textId="3E54F063" w:rsidR="00FE7DE2" w:rsidRPr="004446C0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  <w:r w:rsidR="00FE7DE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7" w:type="pct"/>
          </w:tcPr>
          <w:p w14:paraId="2E23C3F0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2099F1" w14:textId="4DA6599D" w:rsidR="00FE7DE2" w:rsidRPr="004446C0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  <w:r w:rsidR="002706F8" w:rsidRPr="002706F8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148" w:type="pct"/>
          </w:tcPr>
          <w:p w14:paraId="56BE7E87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6508E1EC" w14:textId="4670AF5F" w:rsidR="00FE7DE2" w:rsidRPr="004446C0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  <w:r w:rsidR="00FE7DE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FE7DE2" w:rsidRPr="008C010D" w14:paraId="667A9766" w14:textId="77777777" w:rsidTr="00CB6D4E">
        <w:tc>
          <w:tcPr>
            <w:tcW w:w="2064" w:type="pct"/>
          </w:tcPr>
          <w:p w14:paraId="69DA240A" w14:textId="77777777" w:rsidR="00FE7DE2" w:rsidRPr="0053132A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2" w:type="pct"/>
          </w:tcPr>
          <w:p w14:paraId="70A58512" w14:textId="564DFB1E" w:rsidR="00FE7DE2" w:rsidRPr="008C010D" w:rsidRDefault="005F3857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4" w:type="pct"/>
          </w:tcPr>
          <w:p w14:paraId="18EF03E5" w14:textId="77777777" w:rsidR="00FE7DE2" w:rsidRPr="008C010D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752183" w14:textId="4BE98686" w:rsidR="00FE7DE2" w:rsidRPr="008C010D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3C9376B5" w14:textId="77777777" w:rsidR="00FE7DE2" w:rsidRPr="008C010D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3DC89D" w14:textId="221A00C7" w:rsidR="00FE7DE2" w:rsidRPr="008C010D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8" w:type="pct"/>
          </w:tcPr>
          <w:p w14:paraId="5D45CDC1" w14:textId="77777777" w:rsidR="00FE7DE2" w:rsidRPr="008C010D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9F35116" w14:textId="5700DCFC" w:rsidR="00FE7DE2" w:rsidRPr="008C010D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FE7DE2" w:rsidRPr="00A74DEE" w14:paraId="69B987F5" w14:textId="77777777" w:rsidTr="00CB6D4E">
        <w:tc>
          <w:tcPr>
            <w:tcW w:w="2064" w:type="pct"/>
          </w:tcPr>
          <w:p w14:paraId="080F1F2A" w14:textId="6DBEDB06" w:rsidR="00FE7DE2" w:rsidRPr="00DF2B3B" w:rsidRDefault="00FE7DE2" w:rsidP="00FE7DE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72B5271" w14:textId="074C911E" w:rsidR="00FE7DE2" w:rsidRPr="00B362BD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706F8" w:rsidRPr="002706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44" w:type="pct"/>
          </w:tcPr>
          <w:p w14:paraId="64069E21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6CED3319" w14:textId="4396534A" w:rsidR="00FE7DE2" w:rsidRPr="00CB6D4E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E7DE2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62CE417D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DB3388C" w14:textId="6D30CBB8" w:rsidR="00FE7DE2" w:rsidRPr="004A3FDC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706F8" w:rsidRPr="002706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48" w:type="pct"/>
          </w:tcPr>
          <w:p w14:paraId="7F8D080E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07AFFF0" w14:textId="7767814B" w:rsidR="00FE7DE2" w:rsidRPr="00CB6D4E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E7DE2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FE7DE2" w:rsidRPr="00A74DEE" w14:paraId="7DEA95BB" w14:textId="77777777" w:rsidTr="00CB6D4E">
        <w:tc>
          <w:tcPr>
            <w:tcW w:w="2064" w:type="pct"/>
          </w:tcPr>
          <w:p w14:paraId="6EF2F882" w14:textId="77777777" w:rsidR="00FE7DE2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C7CD84A" w14:textId="1F0DC95F" w:rsidR="00FE7DE2" w:rsidRPr="00951C18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69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56F50FD" w14:textId="77777777" w:rsidR="00FE7DE2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37BE4457" w:rsidR="002D59C1" w:rsidRPr="00571F00" w:rsidRDefault="002D59C1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D59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450899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BB1B80B" w14:textId="77777777" w:rsidR="00FE7DE2" w:rsidRDefault="00FE7DE2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0BEE3A9E" w:rsidR="00FE7DE2" w:rsidRPr="008A10A8" w:rsidRDefault="00FE7DE2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86B32" w14:textId="77777777" w:rsidR="00FE7DE2" w:rsidRPr="008A10A8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EBD7D0" w14:textId="77777777" w:rsidR="00FE7DE2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558BC778" w:rsidR="002D59C1" w:rsidRPr="00571F00" w:rsidRDefault="002D59C1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59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544C29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7B469AF" w14:textId="77777777" w:rsidR="00FE7DE2" w:rsidRDefault="00FE7DE2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C3DC63" w14:textId="1F47375E" w:rsidR="00FE7DE2" w:rsidRPr="008A10A8" w:rsidRDefault="00FE7DE2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7DE2" w:rsidRPr="00A74DEE" w14:paraId="530CB2AE" w14:textId="77777777" w:rsidTr="00CB6D4E">
        <w:tc>
          <w:tcPr>
            <w:tcW w:w="2064" w:type="pct"/>
          </w:tcPr>
          <w:p w14:paraId="2B7F29FC" w14:textId="77777777" w:rsidR="00FE7DE2" w:rsidRPr="003C47FE" w:rsidRDefault="00FE7DE2" w:rsidP="00FE7DE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3356B8EB" w:rsidR="00FE7DE2" w:rsidRPr="002566A4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D59C1" w:rsidRPr="002D59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44" w:type="pct"/>
          </w:tcPr>
          <w:p w14:paraId="1D22B613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74228F0A" w:rsidR="00FE7DE2" w:rsidRPr="00CB6D4E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E7DE2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08EE9F80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3BC5E55E" w:rsidR="00FE7DE2" w:rsidRPr="002566A4" w:rsidRDefault="005F3857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D59C1" w:rsidRPr="002D59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48" w:type="pct"/>
          </w:tcPr>
          <w:p w14:paraId="01B41372" w14:textId="77777777" w:rsidR="00FE7DE2" w:rsidRPr="0048255F" w:rsidRDefault="00FE7DE2" w:rsidP="00FE7D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7A59698D" w:rsidR="00FE7DE2" w:rsidRPr="00CB6D4E" w:rsidRDefault="005F3857" w:rsidP="00CB6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E7DE2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FE7DE2" w:rsidRPr="00A74DEE" w14:paraId="6B99EBCB" w14:textId="77777777" w:rsidTr="00CB6D4E">
        <w:tc>
          <w:tcPr>
            <w:tcW w:w="2064" w:type="pct"/>
          </w:tcPr>
          <w:p w14:paraId="0A516034" w14:textId="77777777" w:rsidR="00FE7DE2" w:rsidRPr="00AE7DEB" w:rsidRDefault="00FE7DE2" w:rsidP="00FE7DE2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6EE4676E" w14:textId="49D0588B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B60DE2C" w14:textId="77777777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E381786" w14:textId="3F19A9A9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8EB4BD8" w14:textId="77777777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65C960FA" w14:textId="77777777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99A49E8" w14:textId="77777777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F12497C" w14:textId="77777777" w:rsidR="00FE7DE2" w:rsidRPr="00AE7DEB" w:rsidRDefault="00FE7DE2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CD6" w:rsidRPr="00A74DEE" w14:paraId="22F7EE74" w14:textId="77777777" w:rsidTr="00A82CD6">
        <w:tc>
          <w:tcPr>
            <w:tcW w:w="2064" w:type="pct"/>
          </w:tcPr>
          <w:p w14:paraId="591565EB" w14:textId="2E86C082" w:rsidR="00A82CD6" w:rsidRPr="00657D68" w:rsidRDefault="00A82CD6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424" w:type="pct"/>
            <w:gridSpan w:val="3"/>
            <w:vAlign w:val="bottom"/>
          </w:tcPr>
          <w:p w14:paraId="04D7594F" w14:textId="70A6291B" w:rsidR="00A82CD6" w:rsidRPr="003735FD" w:rsidRDefault="00A82CD6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489DA4E" w14:textId="77777777" w:rsidR="00A82CD6" w:rsidRPr="008C010D" w:rsidRDefault="00A82CD6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6AF0624C" w14:textId="5ADF0D2D" w:rsidR="00A82CD6" w:rsidRPr="003735FD" w:rsidRDefault="00A82CD6" w:rsidP="00FE7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CD6" w:rsidRPr="00A74DEE" w14:paraId="6356BB14" w14:textId="77777777" w:rsidTr="00CB6D4E">
        <w:tc>
          <w:tcPr>
            <w:tcW w:w="2064" w:type="pct"/>
          </w:tcPr>
          <w:p w14:paraId="20C152FE" w14:textId="77777777" w:rsidR="00A82CD6" w:rsidRPr="00657D68" w:rsidRDefault="00A82CD6" w:rsidP="00A82CD6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33998DD3" w14:textId="63DF923B" w:rsidR="00A82CD6" w:rsidRPr="003735F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82C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24E2B04B" w14:textId="77777777" w:rsidR="00A82CD6" w:rsidRPr="008C010D" w:rsidRDefault="00A82CD6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920284" w14:textId="140AA1A7" w:rsidR="00A82CD6" w:rsidRPr="003735F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82CD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A82CD6" w:rsidRPr="008C010D" w:rsidRDefault="00A82CD6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75A1FD2" w14:textId="47A38093" w:rsidR="00A82CD6" w:rsidRPr="003735F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82C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CD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478372A9" w14:textId="77777777" w:rsidR="00A82CD6" w:rsidRPr="008C010D" w:rsidRDefault="00A82CD6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D2A027" w14:textId="1B8B3C3B" w:rsidR="00A82CD6" w:rsidRPr="003735F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82CD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2CD6" w:rsidRPr="00A74DEE" w14:paraId="03986056" w14:textId="77777777" w:rsidTr="00CB6D4E">
        <w:tc>
          <w:tcPr>
            <w:tcW w:w="2064" w:type="pct"/>
          </w:tcPr>
          <w:p w14:paraId="7D89503C" w14:textId="77777777" w:rsidR="00A82CD6" w:rsidRPr="00657D68" w:rsidRDefault="00A82CD6" w:rsidP="00A82CD6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17D819C4" w14:textId="5E956030" w:rsidR="00A82CD6" w:rsidRPr="008C010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861335E" w14:textId="77777777" w:rsidR="00A82CD6" w:rsidRPr="008C010D" w:rsidRDefault="00A82CD6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3FC7BB6" w14:textId="18E1752C" w:rsidR="00A82CD6" w:rsidRPr="008C010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822B170" w14:textId="77777777" w:rsidR="00A82CD6" w:rsidRPr="008C010D" w:rsidRDefault="00A82CD6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5FDD1A1" w14:textId="159D1D0F" w:rsidR="00A82CD6" w:rsidRPr="008C010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55FF352" w14:textId="77777777" w:rsidR="00A82CD6" w:rsidRPr="008C010D" w:rsidRDefault="00A82CD6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D063E7F" w14:textId="43B62918" w:rsidR="00A82CD6" w:rsidRPr="008C010D" w:rsidRDefault="005F3857" w:rsidP="00A82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E7DE2" w:rsidRPr="00A74DEE" w14:paraId="14089ECE" w14:textId="77777777" w:rsidTr="00CB6D4E">
        <w:tc>
          <w:tcPr>
            <w:tcW w:w="2064" w:type="pct"/>
          </w:tcPr>
          <w:p w14:paraId="07B480B0" w14:textId="77777777" w:rsidR="00FE7DE2" w:rsidRPr="00657D68" w:rsidRDefault="00FE7DE2" w:rsidP="00FE7DE2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32B99151" w14:textId="77777777" w:rsidR="00FE7DE2" w:rsidRPr="00657D68" w:rsidRDefault="00FE7DE2" w:rsidP="00F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CD6" w:rsidRPr="00A74DEE" w14:paraId="0BAD4FF1" w14:textId="77777777" w:rsidTr="004822DD">
        <w:tc>
          <w:tcPr>
            <w:tcW w:w="2064" w:type="pct"/>
          </w:tcPr>
          <w:p w14:paraId="29C0F82A" w14:textId="77777777" w:rsidR="00A82CD6" w:rsidRPr="00430BE4" w:rsidRDefault="00A82CD6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AFD26FE" w14:textId="2EB687DB" w:rsidR="00A82CD6" w:rsidRPr="006D2A72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4" w:type="pct"/>
          </w:tcPr>
          <w:p w14:paraId="0CCDBFE9" w14:textId="77777777" w:rsidR="00A82CD6" w:rsidRPr="00657D68" w:rsidRDefault="00A82CD6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C47F4D5" w14:textId="4E10C79E" w:rsidR="00A82CD6" w:rsidRPr="00657D68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7F886924" w14:textId="77777777" w:rsidR="00A82CD6" w:rsidRPr="00657D68" w:rsidRDefault="00A82CD6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F367B25" w14:textId="68DCA690" w:rsidR="00A82CD6" w:rsidRPr="00657D68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8" w:type="pct"/>
          </w:tcPr>
          <w:p w14:paraId="581F1807" w14:textId="77777777" w:rsidR="00A82CD6" w:rsidRPr="00657D68" w:rsidRDefault="00A82CD6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BE9995D" w14:textId="086597E4" w:rsidR="00A82CD6" w:rsidRPr="00657D68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A82CD6" w:rsidRPr="00A74DEE" w14:paraId="12325F62" w14:textId="77777777" w:rsidTr="004822DD">
        <w:tc>
          <w:tcPr>
            <w:tcW w:w="2064" w:type="pct"/>
          </w:tcPr>
          <w:p w14:paraId="12E08B26" w14:textId="77777777" w:rsidR="00A82CD6" w:rsidRDefault="00A82CD6" w:rsidP="00A82C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2B7AF5E6" w:rsidR="00A82CD6" w:rsidRPr="006D2A72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44" w:type="pct"/>
          </w:tcPr>
          <w:p w14:paraId="79EFACFB" w14:textId="1751E52D" w:rsidR="00A82CD6" w:rsidRPr="0048255F" w:rsidRDefault="00A82CD6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3123B914" w:rsidR="00A82CD6" w:rsidRPr="00A82CD6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0CED58C" w14:textId="77777777" w:rsidR="00A82CD6" w:rsidRPr="0048255F" w:rsidRDefault="00A82CD6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339EA251" w:rsidR="00A82CD6" w:rsidRPr="00B362BD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48" w:type="pct"/>
          </w:tcPr>
          <w:p w14:paraId="35A5355E" w14:textId="77777777" w:rsidR="00A82CD6" w:rsidRPr="0048255F" w:rsidRDefault="00A82CD6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43FAC6E1" w:rsidR="00A82CD6" w:rsidRPr="00A82CD6" w:rsidRDefault="005F3857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  <w:tr w:rsidR="004822DD" w:rsidRPr="00A74DEE" w14:paraId="5709DC89" w14:textId="77777777" w:rsidTr="004822DD">
        <w:tc>
          <w:tcPr>
            <w:tcW w:w="2064" w:type="pct"/>
          </w:tcPr>
          <w:p w14:paraId="65BA2974" w14:textId="77777777" w:rsidR="004822DD" w:rsidRPr="00AE7DEB" w:rsidRDefault="004822DD" w:rsidP="00A82C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31D52840" w14:textId="77777777" w:rsidR="004822DD" w:rsidRPr="00AE7DEB" w:rsidRDefault="004822DD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5E24F" w14:textId="77777777" w:rsidR="004822DD" w:rsidRPr="00AE7DEB" w:rsidRDefault="004822DD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77E058" w14:textId="77777777" w:rsidR="004822DD" w:rsidRPr="00AE7DEB" w:rsidRDefault="004822DD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3E65C2D" w14:textId="77777777" w:rsidR="004822DD" w:rsidRPr="00AE7DEB" w:rsidRDefault="004822DD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6AD369" w14:textId="77777777" w:rsidR="004822DD" w:rsidRPr="00AE7DEB" w:rsidRDefault="004822DD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3D2B4E" w14:textId="77777777" w:rsidR="004822DD" w:rsidRPr="00AE7DEB" w:rsidRDefault="004822DD" w:rsidP="00A82C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7DB2FFBC" w14:textId="77777777" w:rsidR="004822DD" w:rsidRPr="00AE7DEB" w:rsidRDefault="004822DD" w:rsidP="00A82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22DD" w:rsidRPr="004822DD" w14:paraId="482B296A" w14:textId="77777777" w:rsidTr="004822DD">
        <w:tc>
          <w:tcPr>
            <w:tcW w:w="2064" w:type="pct"/>
          </w:tcPr>
          <w:p w14:paraId="52FDA3C0" w14:textId="4895B377" w:rsidR="004822DD" w:rsidRPr="00981250" w:rsidRDefault="00981250" w:rsidP="0098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1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24" w:type="pct"/>
            <w:gridSpan w:val="3"/>
            <w:vAlign w:val="bottom"/>
          </w:tcPr>
          <w:p w14:paraId="48C18209" w14:textId="289FCFB6" w:rsidR="004822DD" w:rsidRPr="004822DD" w:rsidRDefault="004822DD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2A67CEB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1EA557EF" w14:textId="73C36395" w:rsidR="004822DD" w:rsidRPr="004822DD" w:rsidRDefault="004822DD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2DD" w:rsidRPr="004822DD" w14:paraId="099D5A93" w14:textId="77777777" w:rsidTr="004822DD">
        <w:tc>
          <w:tcPr>
            <w:tcW w:w="2064" w:type="pct"/>
          </w:tcPr>
          <w:p w14:paraId="61129543" w14:textId="77777777" w:rsidR="004822DD" w:rsidRPr="004822DD" w:rsidRDefault="004822DD" w:rsidP="004822D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20F505B5" w14:textId="53AFBF3B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822DD" w:rsidRPr="004822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22DD" w:rsidRPr="004822D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2E8A67A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2477939" w14:textId="20A60E73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822DD" w:rsidRPr="00482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822DD" w:rsidRPr="004822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6B0276EA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98EED6" w14:textId="13D99845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822DD" w:rsidRPr="004822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22DD" w:rsidRPr="004822D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7E0F5D15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2E72EA90" w14:textId="02EF8A72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822DD" w:rsidRPr="00482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822DD" w:rsidRPr="004822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822DD" w:rsidRPr="004822DD" w14:paraId="407A9460" w14:textId="77777777" w:rsidTr="004822DD">
        <w:tc>
          <w:tcPr>
            <w:tcW w:w="2064" w:type="pct"/>
          </w:tcPr>
          <w:p w14:paraId="1D0A31F1" w14:textId="77777777" w:rsidR="004822DD" w:rsidRPr="004822DD" w:rsidRDefault="004822DD" w:rsidP="004822D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2B2AB9E7" w14:textId="1E52DAA0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12A941C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80AAB2" w14:textId="0912A966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821552A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CD18AF" w14:textId="17030865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4389EAF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2C6064" w14:textId="5D4B7D23" w:rsidR="004822DD" w:rsidRPr="004822DD" w:rsidRDefault="005F3857" w:rsidP="0048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22DD" w:rsidRPr="004822DD" w14:paraId="62A08C57" w14:textId="77777777" w:rsidTr="004822DD">
        <w:tc>
          <w:tcPr>
            <w:tcW w:w="2064" w:type="pct"/>
          </w:tcPr>
          <w:p w14:paraId="05BEF412" w14:textId="77777777" w:rsidR="004822DD" w:rsidRPr="004822DD" w:rsidRDefault="004822DD" w:rsidP="004822D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936" w:type="pct"/>
            <w:gridSpan w:val="7"/>
          </w:tcPr>
          <w:p w14:paraId="4FB15F44" w14:textId="390E261F" w:rsidR="004822DD" w:rsidRPr="004822DD" w:rsidRDefault="004822DD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2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2DD" w:rsidRPr="004822DD" w14:paraId="46ECC7F0" w14:textId="77777777" w:rsidTr="00E24BED">
        <w:tc>
          <w:tcPr>
            <w:tcW w:w="2064" w:type="pct"/>
          </w:tcPr>
          <w:p w14:paraId="04B70CAA" w14:textId="027E2645" w:rsidR="004822DD" w:rsidRPr="004822DD" w:rsidRDefault="004822DD" w:rsidP="004822D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22DD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D6D8DA7" w14:textId="7D4FC261" w:rsidR="004822DD" w:rsidRPr="005E22FC" w:rsidRDefault="005F3857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4" w:type="pct"/>
          </w:tcPr>
          <w:p w14:paraId="6EE02CD6" w14:textId="77777777" w:rsidR="004822DD" w:rsidRPr="005E22FC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925009C" w14:textId="15CB3571" w:rsidR="004822DD" w:rsidRPr="005E22FC" w:rsidRDefault="005E22FC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9525AF" w14:textId="77777777" w:rsidR="004822DD" w:rsidRPr="005E22FC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3D36936" w14:textId="0D37046C" w:rsidR="004822DD" w:rsidRPr="005E22FC" w:rsidRDefault="005F3857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8" w:type="pct"/>
          </w:tcPr>
          <w:p w14:paraId="10783721" w14:textId="77777777" w:rsidR="004822DD" w:rsidRPr="005E22FC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EE79FDD" w14:textId="76E49A47" w:rsidR="004822DD" w:rsidRPr="005E22FC" w:rsidRDefault="005E22FC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2DD" w:rsidRPr="004822DD" w14:paraId="650CE4C0" w14:textId="77777777" w:rsidTr="004822DD">
        <w:tc>
          <w:tcPr>
            <w:tcW w:w="2064" w:type="pct"/>
          </w:tcPr>
          <w:p w14:paraId="6724E9DB" w14:textId="14AFE8B2" w:rsidR="004822DD" w:rsidRPr="004822DD" w:rsidRDefault="004822DD" w:rsidP="004822D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22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E2C745E" w14:textId="370AE4CB" w:rsidR="004822DD" w:rsidRPr="004822DD" w:rsidRDefault="005F3857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4" w:type="pct"/>
          </w:tcPr>
          <w:p w14:paraId="5A78ECA6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C1B867A" w14:textId="67440B5B" w:rsidR="004822DD" w:rsidRPr="004822DD" w:rsidRDefault="005E22FC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02DEEB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2ECD17" w14:textId="40CFC5A2" w:rsidR="004822DD" w:rsidRPr="004822DD" w:rsidRDefault="005F3857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8" w:type="pct"/>
          </w:tcPr>
          <w:p w14:paraId="527EBE9A" w14:textId="77777777" w:rsidR="004822DD" w:rsidRPr="004822DD" w:rsidRDefault="004822DD" w:rsidP="004822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62EC37" w14:textId="370E199A" w:rsidR="004822DD" w:rsidRPr="004822DD" w:rsidRDefault="005E22FC" w:rsidP="0048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1D34FC" w14:textId="0482FBB3" w:rsidR="00AE7DEB" w:rsidRDefault="00AE7DEB">
      <w:pPr>
        <w:rPr>
          <w:rFonts w:asciiTheme="majorBidi" w:hAnsiTheme="majorBidi" w:cstheme="majorBidi"/>
          <w:sz w:val="20"/>
          <w:szCs w:val="20"/>
        </w:rPr>
      </w:pPr>
    </w:p>
    <w:p w14:paraId="21D1B113" w14:textId="741648F3" w:rsidR="00B141E9" w:rsidRPr="00E24BED" w:rsidRDefault="00AE7DEB" w:rsidP="00AE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tblW w:w="9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990"/>
        <w:gridCol w:w="270"/>
        <w:gridCol w:w="900"/>
        <w:gridCol w:w="270"/>
        <w:gridCol w:w="720"/>
        <w:gridCol w:w="270"/>
        <w:gridCol w:w="966"/>
      </w:tblGrid>
      <w:tr w:rsidR="007337C8" w:rsidRPr="00F7632D" w14:paraId="706D0C26" w14:textId="77777777" w:rsidTr="00DF6AF6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4557E8F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6EE516DA" w14:textId="6E1FF9CC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57FF18F3" w14:textId="12B6D05E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37C8" w:rsidRPr="00F7632D" w14:paraId="6A0C979E" w14:textId="77777777" w:rsidTr="00DF6AF6">
        <w:trPr>
          <w:tblHeader/>
        </w:trPr>
        <w:tc>
          <w:tcPr>
            <w:tcW w:w="2250" w:type="dxa"/>
            <w:vAlign w:val="bottom"/>
          </w:tcPr>
          <w:p w14:paraId="227800E6" w14:textId="03539B73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3E94925A" w:rsidR="007337C8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1A29D900" w:rsidR="007337C8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7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FF23E4E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2983B4CD" w:rsidR="007337C8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A11CC4" w14:textId="6C805AAC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12132AAB" w:rsidR="007337C8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7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52E12" w:rsidRPr="00F7632D" w14:paraId="106F2F54" w14:textId="77777777" w:rsidTr="00DF6AF6">
        <w:trPr>
          <w:tblHeader/>
        </w:trPr>
        <w:tc>
          <w:tcPr>
            <w:tcW w:w="2250" w:type="dxa"/>
            <w:vAlign w:val="bottom"/>
          </w:tcPr>
          <w:p w14:paraId="31DD3434" w14:textId="397F3DE1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5E31FD80" w:rsidR="00152E12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AAC443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56FB2805" w:rsidR="00152E12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02398AB6" w:rsidR="00152E12" w:rsidRPr="000021AC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9DC192E" w14:textId="6561D9A5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14898C1B" w:rsidR="00152E12" w:rsidRPr="000021AC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2E12" w:rsidRPr="00F7632D" w14:paraId="678C168D" w14:textId="77777777" w:rsidTr="00DF6AF6">
        <w:trPr>
          <w:tblHeader/>
        </w:trPr>
        <w:tc>
          <w:tcPr>
            <w:tcW w:w="2250" w:type="dxa"/>
            <w:vAlign w:val="bottom"/>
          </w:tcPr>
          <w:p w14:paraId="00217C9E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48C9248D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E12" w:rsidRPr="00F7632D" w14:paraId="0D1576FA" w14:textId="77777777" w:rsidTr="00DF6AF6">
        <w:tc>
          <w:tcPr>
            <w:tcW w:w="2250" w:type="dxa"/>
          </w:tcPr>
          <w:p w14:paraId="3602C474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2515AB39" w:rsidR="00152E12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A9A4BF2" w14:textId="070A52BB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4BD43F26" w:rsidR="00152E12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65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D0CCD2F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0F9BC085" w:rsidR="00152E12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7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14C28F94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354C1FD8" w:rsidR="00152E12" w:rsidRPr="00F7632D" w:rsidRDefault="0090170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8787404" w14:textId="0ABC1B6B" w:rsidR="00152E12" w:rsidRPr="00F7632D" w:rsidRDefault="0090170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27F17BD4" w:rsidR="00152E12" w:rsidRPr="00F7632D" w:rsidRDefault="005F3857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01702" w:rsidRPr="00901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162ECB" w:rsidRPr="00F7632D" w14:paraId="4CB6B863" w14:textId="77777777" w:rsidTr="00DF6AF6">
        <w:tc>
          <w:tcPr>
            <w:tcW w:w="2250" w:type="dxa"/>
          </w:tcPr>
          <w:p w14:paraId="0B8200BB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041F57D0" w:rsidR="00162ECB" w:rsidRPr="00F7632D" w:rsidRDefault="005F3857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62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8DEB07B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00D7CAA4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0FB1669" w14:textId="1B149D00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544F0119" w:rsidR="00162ECB" w:rsidRPr="00F7632D" w:rsidRDefault="005F3857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C2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162ECB" w:rsidRPr="00F7632D" w14:paraId="2567AFB2" w14:textId="77777777" w:rsidTr="00DF6AF6">
        <w:tc>
          <w:tcPr>
            <w:tcW w:w="2250" w:type="dxa"/>
          </w:tcPr>
          <w:p w14:paraId="0386F3AE" w14:textId="77777777" w:rsidR="00162ECB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886CD8C" w14:textId="51E9DF02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6AF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ด้านเครดิตที่คาด</w:t>
            </w:r>
            <w:r w:rsidR="00DF6AF6" w:rsidRPr="00DF6AF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990" w:type="dxa"/>
          </w:tcPr>
          <w:p w14:paraId="268845FC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F5A2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A3A14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81BD5" w14:textId="2EE2B71B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2A490292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E2D34D3" w14:textId="5C1EF279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31208618" w14:textId="77777777" w:rsidR="00162ECB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DC6B4" w14:textId="77777777" w:rsidR="00162ECB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B429F" w14:textId="404509B1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2ECB" w:rsidRPr="00F7632D" w14:paraId="419DE366" w14:textId="77777777" w:rsidTr="00DF6AF6">
        <w:tc>
          <w:tcPr>
            <w:tcW w:w="2250" w:type="dxa"/>
          </w:tcPr>
          <w:p w14:paraId="528DD741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38B6E22B" w:rsidR="00162ECB" w:rsidRPr="00F7632D" w:rsidRDefault="005F3857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62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DF11E60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29B70C3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21801C70" w:rsidR="00162ECB" w:rsidRPr="00F7632D" w:rsidRDefault="005F3857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343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bookmarkEnd w:id="0"/>
    </w:tbl>
    <w:p w14:paraId="06460191" w14:textId="53C3F947" w:rsidR="00626EAD" w:rsidRPr="00DF6AF6" w:rsidRDefault="00626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9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990"/>
        <w:gridCol w:w="270"/>
        <w:gridCol w:w="900"/>
        <w:gridCol w:w="270"/>
        <w:gridCol w:w="720"/>
        <w:gridCol w:w="270"/>
        <w:gridCol w:w="966"/>
      </w:tblGrid>
      <w:tr w:rsidR="00614A7F" w:rsidRPr="00F7632D" w14:paraId="6BFBC3CE" w14:textId="77777777" w:rsidTr="00DF6AF6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5ADF06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3CEC7702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69E6E8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170312FA" w14:textId="0AAF3EE9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A7F" w:rsidRPr="00F7632D" w14:paraId="61728D1F" w14:textId="77777777" w:rsidTr="00DF6AF6">
        <w:trPr>
          <w:tblHeader/>
        </w:trPr>
        <w:tc>
          <w:tcPr>
            <w:tcW w:w="2250" w:type="dxa"/>
            <w:vAlign w:val="bottom"/>
          </w:tcPr>
          <w:p w14:paraId="34939E83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4D7F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4EDAED" w14:textId="7F58E0BC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4A7F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A7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831A405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6E194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CC7AE2" w14:textId="4F51E16B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4A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A7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C92EB86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6228B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C16F7E" w14:textId="5A47DBE1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4A7F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A7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ADEFB49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5AD013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ED375A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471585A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575AAC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13E5A7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225DBB" w14:textId="3A7C6A9E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4A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4A7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614A7F" w:rsidRPr="00F7632D" w14:paraId="4DD6EE4E" w14:textId="77777777" w:rsidTr="00DF6AF6">
        <w:trPr>
          <w:tblHeader/>
        </w:trPr>
        <w:tc>
          <w:tcPr>
            <w:tcW w:w="2250" w:type="dxa"/>
            <w:vAlign w:val="bottom"/>
          </w:tcPr>
          <w:p w14:paraId="029CD554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55B09CAE" w14:textId="4D4CC862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779CA5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C16A30" w14:textId="2598F460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6D13A434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F46E5" w14:textId="7BCEE28C" w:rsidR="00614A7F" w:rsidRPr="000021AC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49F772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AB5408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BC3A593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BB3DD2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E391363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EA9A975" w14:textId="0FE1F05C" w:rsidR="00614A7F" w:rsidRPr="000021AC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4A7F" w:rsidRPr="00F7632D" w14:paraId="13C2C011" w14:textId="77777777" w:rsidTr="00DF6AF6">
        <w:trPr>
          <w:tblHeader/>
        </w:trPr>
        <w:tc>
          <w:tcPr>
            <w:tcW w:w="2250" w:type="dxa"/>
            <w:vAlign w:val="bottom"/>
          </w:tcPr>
          <w:p w14:paraId="4981097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7654FFF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5ED33A6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67E33DB2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14A7F" w:rsidRPr="00F7632D" w14:paraId="56A4FB6C" w14:textId="77777777" w:rsidTr="00DF6AF6">
        <w:tc>
          <w:tcPr>
            <w:tcW w:w="2250" w:type="dxa"/>
          </w:tcPr>
          <w:p w14:paraId="314EFCF5" w14:textId="129574D1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E4AFFFF" w14:textId="1B547F2B" w:rsidR="00614A7F" w:rsidRPr="00F7632D" w:rsidRDefault="00456BFF" w:rsidP="0045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901702"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BADE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C6A91" w14:textId="110730F6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31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C70EDC1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DDDFB" w14:textId="074BFE10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9A9F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9B5DDF" w14:textId="1A3E4B95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C03111" w:rsidRPr="00C03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56D23B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700901C" w14:textId="01EDFA25" w:rsidR="00614A7F" w:rsidRPr="00F7632D" w:rsidRDefault="00C03111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03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5271D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9DA4C11" w14:textId="3B1D8CB8" w:rsidR="00614A7F" w:rsidRPr="00F7632D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C03111" w:rsidRPr="00C03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72DCF" w:rsidRPr="00F7632D" w14:paraId="60A592D2" w14:textId="77777777" w:rsidTr="00DF6AF6">
        <w:tc>
          <w:tcPr>
            <w:tcW w:w="2250" w:type="dxa"/>
          </w:tcPr>
          <w:p w14:paraId="37994914" w14:textId="76A37336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E956839" w14:textId="72BE257B" w:rsidR="00A72DCF" w:rsidRPr="00901702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2DC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4CC1206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DC364F" w14:textId="3184707E" w:rsidR="00A72DCF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2DC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21C7580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492A1" w14:textId="7AF4A173" w:rsidR="00A72DCF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2D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E0A103F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1DE7C7" w14:textId="70206A98" w:rsidR="00A72DCF" w:rsidRPr="00C03111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17B30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9EF9543" w14:textId="26A63F62" w:rsidR="00A72DCF" w:rsidRPr="00C03111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E075A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01ACE3A3" w14:textId="224C40B5" w:rsidR="00A72DCF" w:rsidRPr="00C03111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2DCF" w:rsidRPr="00901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A72DCF" w:rsidRPr="00F7632D" w14:paraId="6DEBC979" w14:textId="77777777" w:rsidTr="00DF6AF6">
        <w:tc>
          <w:tcPr>
            <w:tcW w:w="2250" w:type="dxa"/>
          </w:tcPr>
          <w:p w14:paraId="124E3082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CA7AFA2" w14:textId="4F1AB6EA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9D3D6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0877F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AC2F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56D0C" w14:textId="182E7BEC" w:rsidR="00A72DCF" w:rsidRPr="00F7632D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7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39B52280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F96ABA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066CC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BF45217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DF5C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7C9A5D5" w14:textId="77A1E00A" w:rsidR="00A72DCF" w:rsidRPr="00F7632D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A7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A72DCF" w:rsidRPr="00F7632D" w14:paraId="77D99BD6" w14:textId="77777777" w:rsidTr="00DF6AF6">
        <w:tc>
          <w:tcPr>
            <w:tcW w:w="2250" w:type="dxa"/>
          </w:tcPr>
          <w:p w14:paraId="099D12C8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9E644D1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41EAEEAD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3A23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A420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312C7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A56403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B1B3FD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DEB03" w14:textId="3052ACDB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DC063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8A6EE8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D8510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17674ED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09830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F4AD1BF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C2C9C3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B5F73" w14:textId="5EC6D0AB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2DCF" w:rsidRPr="00F7632D" w14:paraId="28CB964D" w14:textId="77777777" w:rsidTr="00DF6AF6">
        <w:tc>
          <w:tcPr>
            <w:tcW w:w="2250" w:type="dxa"/>
          </w:tcPr>
          <w:p w14:paraId="723C5182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F0FD04E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6FF59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6EF05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63E5A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92BDE4" w14:textId="2845C9C3" w:rsidR="00A72DCF" w:rsidRPr="00F7632D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E7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C8B9A56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CAC28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56F58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9D63B4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6B6F9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A64C59" w14:textId="6778A768" w:rsidR="00A72DCF" w:rsidRPr="00F7632D" w:rsidRDefault="005F3857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AE7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</w:tbl>
    <w:p w14:paraId="3B26418F" w14:textId="77777777" w:rsidR="00614A7F" w:rsidRPr="00DF6AF6" w:rsidRDefault="00614A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6"/>
        <w:gridCol w:w="266"/>
        <w:gridCol w:w="1169"/>
        <w:gridCol w:w="268"/>
        <w:gridCol w:w="1079"/>
        <w:gridCol w:w="269"/>
        <w:gridCol w:w="1152"/>
      </w:tblGrid>
      <w:tr w:rsidR="00B141E9" w:rsidRPr="00A74DEE" w14:paraId="3CA560F3" w14:textId="77777777" w:rsidTr="00C4002F">
        <w:tc>
          <w:tcPr>
            <w:tcW w:w="2064" w:type="pct"/>
          </w:tcPr>
          <w:p w14:paraId="1E281E73" w14:textId="53F17394" w:rsidR="00B141E9" w:rsidRPr="00657D68" w:rsidRDefault="00B141E9" w:rsidP="00FB7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25" w:type="pct"/>
            <w:gridSpan w:val="3"/>
            <w:vAlign w:val="bottom"/>
          </w:tcPr>
          <w:p w14:paraId="0424E238" w14:textId="77777777" w:rsidR="00B141E9" w:rsidRPr="003735F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160739EA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2E4588FF" w14:textId="77777777" w:rsidR="00B141E9" w:rsidRPr="003735F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1E9" w:rsidRPr="00A74DEE" w14:paraId="4197CAF8" w14:textId="77777777" w:rsidTr="00C4002F">
        <w:tc>
          <w:tcPr>
            <w:tcW w:w="2064" w:type="pct"/>
          </w:tcPr>
          <w:p w14:paraId="2F851A9A" w14:textId="77777777" w:rsidR="00B141E9" w:rsidRPr="00657D68" w:rsidRDefault="00B141E9" w:rsidP="000C614D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205A54FF" w14:textId="503CB57B" w:rsidR="00B141E9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B141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41E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47B8650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DC966F" w14:textId="7978A8D1" w:rsidR="00B141E9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B141E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6840555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1CD3BA9" w14:textId="5BDEC15B" w:rsidR="00B141E9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B141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41E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19769B90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63A9CA1" w14:textId="784DF613" w:rsidR="00B141E9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B141E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41E9" w:rsidRPr="00A74DEE" w14:paraId="375A0325" w14:textId="77777777" w:rsidTr="00C4002F">
        <w:tc>
          <w:tcPr>
            <w:tcW w:w="2064" w:type="pct"/>
          </w:tcPr>
          <w:p w14:paraId="775256F2" w14:textId="77777777" w:rsidR="00B141E9" w:rsidRPr="00657D68" w:rsidRDefault="00B141E9" w:rsidP="000C614D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2CDE6D5D" w14:textId="430A4592" w:rsidR="00B141E9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C164E8B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ED00875" w14:textId="506973EB" w:rsidR="00B141E9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DE141F3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5ABF220" w14:textId="6AEDFCD1" w:rsidR="00B141E9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074905C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2D3185A" w14:textId="387DFDE9" w:rsidR="00B141E9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141E9" w:rsidRPr="00A74DEE" w14:paraId="37E5ED75" w14:textId="77777777" w:rsidTr="00C4002F">
        <w:tc>
          <w:tcPr>
            <w:tcW w:w="2064" w:type="pct"/>
          </w:tcPr>
          <w:p w14:paraId="1337831A" w14:textId="77777777" w:rsidR="00B141E9" w:rsidRPr="00657D68" w:rsidRDefault="00B141E9" w:rsidP="000C614D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53AD3C0F" w14:textId="77777777" w:rsidR="00B141E9" w:rsidRPr="00657D68" w:rsidRDefault="00B141E9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1E9" w:rsidRPr="00A74DEE" w14:paraId="522D8C89" w14:textId="77777777" w:rsidTr="00C4002F">
        <w:tc>
          <w:tcPr>
            <w:tcW w:w="2064" w:type="pct"/>
          </w:tcPr>
          <w:p w14:paraId="0AD36B76" w14:textId="77777777" w:rsidR="00B141E9" w:rsidRPr="00430BE4" w:rsidRDefault="00B141E9" w:rsidP="00FB7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6BCE4C0E" w14:textId="33DBE481" w:rsidR="00B141E9" w:rsidRPr="006D2A72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</w:t>
            </w:r>
            <w:r w:rsidR="00857CFE" w:rsidRPr="00857CF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5" w:type="pct"/>
          </w:tcPr>
          <w:p w14:paraId="6448AC25" w14:textId="77777777" w:rsidR="00B141E9" w:rsidRPr="00657D68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5300F968" w14:textId="1A491149" w:rsidR="00B141E9" w:rsidRPr="00657D68" w:rsidRDefault="005F3857" w:rsidP="0061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6" w:type="pct"/>
          </w:tcPr>
          <w:p w14:paraId="676CEF2F" w14:textId="77777777" w:rsidR="00B141E9" w:rsidRPr="00657D68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20C733" w14:textId="676FE784" w:rsidR="00B141E9" w:rsidRPr="00657D68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</w:t>
            </w:r>
            <w:r w:rsidR="00857CFE" w:rsidRPr="00857CF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7" w:type="pct"/>
          </w:tcPr>
          <w:p w14:paraId="5986C34C" w14:textId="77777777" w:rsidR="00B141E9" w:rsidRPr="00657D68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21FF174C" w14:textId="3A9E6486" w:rsidR="00B141E9" w:rsidRPr="00657D68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B141E9" w:rsidRPr="00A74DEE" w14:paraId="5F2712AA" w14:textId="77777777" w:rsidTr="00C4002F">
        <w:tc>
          <w:tcPr>
            <w:tcW w:w="2064" w:type="pct"/>
          </w:tcPr>
          <w:p w14:paraId="0F5BF397" w14:textId="63A1CC18" w:rsidR="00B141E9" w:rsidRPr="000474F2" w:rsidRDefault="00B141E9" w:rsidP="00FB7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2" w:type="pct"/>
          </w:tcPr>
          <w:p w14:paraId="559C90B1" w14:textId="2EC7E7C8" w:rsidR="00B141E9" w:rsidRPr="006D2A72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</w:t>
            </w:r>
            <w:r w:rsidR="00905932" w:rsidRPr="0090593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054</w:t>
            </w:r>
          </w:p>
        </w:tc>
        <w:tc>
          <w:tcPr>
            <w:tcW w:w="145" w:type="pct"/>
          </w:tcPr>
          <w:p w14:paraId="7267AFEA" w14:textId="77777777" w:rsidR="00B141E9" w:rsidRPr="00657D68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ED48724" w14:textId="23EC5B99" w:rsidR="00B141E9" w:rsidRPr="00657D68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</w:t>
            </w:r>
            <w:r w:rsidR="00B141E9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6" w:type="pct"/>
          </w:tcPr>
          <w:p w14:paraId="0A512F8C" w14:textId="77777777" w:rsidR="00B141E9" w:rsidRPr="00657D68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99BB90" w14:textId="7AD00B8B" w:rsidR="00B141E9" w:rsidRPr="00657D68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</w:t>
            </w:r>
            <w:r w:rsidR="00905932" w:rsidRPr="0090593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054</w:t>
            </w:r>
          </w:p>
        </w:tc>
        <w:tc>
          <w:tcPr>
            <w:tcW w:w="147" w:type="pct"/>
          </w:tcPr>
          <w:p w14:paraId="0FBD7BE0" w14:textId="77777777" w:rsidR="00B141E9" w:rsidRPr="00657D68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45FDD0" w14:textId="5C945F7F" w:rsidR="00B141E9" w:rsidRPr="00657D68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</w:t>
            </w:r>
            <w:r w:rsidR="00B141E9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B141E9" w:rsidRPr="00A74DEE" w14:paraId="580409AC" w14:textId="77777777" w:rsidTr="00C4002F">
        <w:tc>
          <w:tcPr>
            <w:tcW w:w="2064" w:type="pct"/>
          </w:tcPr>
          <w:p w14:paraId="38753A03" w14:textId="77777777" w:rsidR="00B141E9" w:rsidRPr="00FB7652" w:rsidRDefault="00B141E9" w:rsidP="00FB7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76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43F618E" w14:textId="4D24D89D" w:rsidR="00B141E9" w:rsidRPr="006D2A72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57C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5" w:type="pct"/>
          </w:tcPr>
          <w:p w14:paraId="0E8E3D9C" w14:textId="77777777" w:rsidR="00B141E9" w:rsidRPr="0048255F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1DE45EB" w14:textId="49B1EA91" w:rsidR="00B141E9" w:rsidRPr="00A82CD6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141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46" w:type="pct"/>
          </w:tcPr>
          <w:p w14:paraId="472CFD58" w14:textId="77777777" w:rsidR="00B141E9" w:rsidRPr="0048255F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40002EC" w14:textId="6468DFA4" w:rsidR="00B141E9" w:rsidRPr="00B362BD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57CFE" w:rsidRPr="00857C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2F7CDC12" w14:textId="77777777" w:rsidR="00B141E9" w:rsidRPr="0048255F" w:rsidRDefault="00B141E9" w:rsidP="00B141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4136B30" w14:textId="2D97DF9C" w:rsidR="00B141E9" w:rsidRPr="00A82CD6" w:rsidRDefault="005F3857" w:rsidP="00B1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141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</w:tr>
    </w:tbl>
    <w:p w14:paraId="33E73B05" w14:textId="1873206A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65A59C1" w14:textId="77777777" w:rsidR="007B122A" w:rsidRPr="00626ECA" w:rsidRDefault="007B122A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9"/>
        <w:gridCol w:w="236"/>
        <w:gridCol w:w="1207"/>
        <w:gridCol w:w="270"/>
        <w:gridCol w:w="1120"/>
        <w:gridCol w:w="237"/>
        <w:gridCol w:w="1116"/>
      </w:tblGrid>
      <w:tr w:rsidR="007B122A" w:rsidRPr="008C010D" w14:paraId="275B6832" w14:textId="77777777" w:rsidTr="007B122A">
        <w:trPr>
          <w:tblHeader/>
        </w:trPr>
        <w:tc>
          <w:tcPr>
            <w:tcW w:w="2068" w:type="pct"/>
          </w:tcPr>
          <w:p w14:paraId="75DB019A" w14:textId="77777777" w:rsidR="007B122A" w:rsidRPr="008C010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33987D24" w14:textId="145E83AA" w:rsidR="007B122A" w:rsidRPr="003735F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7C059841" w14:textId="77777777" w:rsidR="007B122A" w:rsidRPr="008C010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  <w:vAlign w:val="bottom"/>
          </w:tcPr>
          <w:p w14:paraId="66DF80C1" w14:textId="06FDCC73" w:rsidR="007B122A" w:rsidRPr="003735F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22A" w:rsidRPr="008C010D" w14:paraId="6A0A253C" w14:textId="77777777" w:rsidTr="007B122A">
        <w:trPr>
          <w:tblHeader/>
        </w:trPr>
        <w:tc>
          <w:tcPr>
            <w:tcW w:w="2068" w:type="pct"/>
          </w:tcPr>
          <w:p w14:paraId="4632D230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6B666D0" w14:textId="5475354C" w:rsidR="007B122A" w:rsidRPr="003735F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7B12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122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E92F834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748B709" w14:textId="728BAC22" w:rsidR="007B122A" w:rsidRPr="003735F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7B122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BA2AD70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AE45B03" w14:textId="7E13C98F" w:rsidR="007B122A" w:rsidRPr="003735F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7B12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122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458433D8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BC5B052" w14:textId="225236DE" w:rsidR="007B122A" w:rsidRPr="003735F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7B122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B122A" w:rsidRPr="008C010D" w14:paraId="4BDDDADC" w14:textId="77777777" w:rsidTr="007B122A">
        <w:trPr>
          <w:tblHeader/>
        </w:trPr>
        <w:tc>
          <w:tcPr>
            <w:tcW w:w="2068" w:type="pct"/>
          </w:tcPr>
          <w:p w14:paraId="5082A6D6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3F47395B" w14:textId="673D3FF8" w:rsidR="007B122A" w:rsidRPr="008C010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A703B31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E9B8631" w14:textId="31D71FF2" w:rsidR="007B122A" w:rsidRPr="008C010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F77D2E8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2E2BE3C" w14:textId="56B89039" w:rsidR="007B122A" w:rsidRPr="008C010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FA8E73A" w14:textId="77777777" w:rsidR="007B122A" w:rsidRPr="008C010D" w:rsidRDefault="007B122A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BB7755" w14:textId="674BB84A" w:rsidR="007B122A" w:rsidRPr="008C010D" w:rsidRDefault="005F3857" w:rsidP="007B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D38F3" w:rsidRPr="008C010D" w14:paraId="18A6B6D3" w14:textId="77777777" w:rsidTr="007B122A">
        <w:trPr>
          <w:tblHeader/>
        </w:trPr>
        <w:tc>
          <w:tcPr>
            <w:tcW w:w="2068" w:type="pct"/>
          </w:tcPr>
          <w:p w14:paraId="192201D1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2" w:type="pct"/>
            <w:gridSpan w:val="7"/>
          </w:tcPr>
          <w:p w14:paraId="48AC64E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8C010D" w14:paraId="6885E548" w14:textId="77777777" w:rsidTr="007B122A">
        <w:tc>
          <w:tcPr>
            <w:tcW w:w="2068" w:type="pct"/>
          </w:tcPr>
          <w:p w14:paraId="4EC08123" w14:textId="77777777" w:rsidR="00CD38F3" w:rsidRPr="00AB012A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" w:type="pct"/>
          </w:tcPr>
          <w:p w14:paraId="4A26F64E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B67524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CC196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F75351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8442E8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AB9E4A9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22A" w:rsidRPr="008C010D" w14:paraId="5F9BA1A5" w14:textId="77777777" w:rsidTr="007B122A">
        <w:tc>
          <w:tcPr>
            <w:tcW w:w="2068" w:type="pct"/>
          </w:tcPr>
          <w:p w14:paraId="73B9FCB4" w14:textId="4A3EB4DB" w:rsidR="007B122A" w:rsidRPr="003C47FE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14:paraId="412087C4" w14:textId="690985FD" w:rsidR="007B122A" w:rsidRPr="00D65DFC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318</w:t>
            </w:r>
            <w:r w:rsidR="00DA5882"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29" w:type="pct"/>
          </w:tcPr>
          <w:p w14:paraId="18054625" w14:textId="77777777" w:rsidR="007B122A" w:rsidRPr="008C010D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D60A80D" w14:textId="52BB8C8A" w:rsidR="007B122A" w:rsidRPr="008C010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334</w:t>
            </w:r>
            <w:r w:rsidR="007B122A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8" w:type="pct"/>
          </w:tcPr>
          <w:p w14:paraId="201BAD74" w14:textId="77777777" w:rsidR="007B122A" w:rsidRPr="008C010D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0D9ED7E" w14:textId="2147E368" w:rsidR="007B122A" w:rsidRPr="008C010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318</w:t>
            </w:r>
            <w:r w:rsidR="00DA5882"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0" w:type="pct"/>
          </w:tcPr>
          <w:p w14:paraId="2378D703" w14:textId="77777777" w:rsidR="007B122A" w:rsidRPr="008C010D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DD5891" w14:textId="74186E7B" w:rsidR="007B122A" w:rsidRPr="008C010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334</w:t>
            </w:r>
            <w:r w:rsidR="007B122A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7B122A" w:rsidRPr="00A74DEE" w14:paraId="21AB54DE" w14:textId="77777777" w:rsidTr="007B122A">
        <w:tc>
          <w:tcPr>
            <w:tcW w:w="2068" w:type="pct"/>
          </w:tcPr>
          <w:p w14:paraId="7095113A" w14:textId="76C35F23" w:rsidR="007B122A" w:rsidRPr="003C47FE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1C2D98E" w14:textId="60AB9D25" w:rsidR="007B122A" w:rsidRPr="00D65DFC" w:rsidRDefault="00DA5882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882">
              <w:rPr>
                <w:rFonts w:ascii="Angsana New" w:hAnsi="Angsana New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4</w:t>
            </w:r>
            <w:r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094</w:t>
            </w:r>
            <w:r w:rsidRPr="00DA58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6D4B0B9" w14:textId="20E40903" w:rsidR="007B122A" w:rsidRPr="0048255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88C8631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204EF99" w14:textId="6CE67E3A" w:rsidR="007B122A" w:rsidRPr="0048255F" w:rsidRDefault="00DA5882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882">
              <w:rPr>
                <w:rFonts w:ascii="Angsana New" w:hAnsi="Angsana New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4</w:t>
            </w:r>
            <w:r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094</w:t>
            </w:r>
            <w:r w:rsidRPr="00DA58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268ACB4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B6536D" w14:textId="48236100" w:rsidR="007B122A" w:rsidRPr="0048255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122A" w:rsidRPr="00A74DEE" w14:paraId="63E24387" w14:textId="77777777" w:rsidTr="007B122A">
        <w:tc>
          <w:tcPr>
            <w:tcW w:w="2068" w:type="pct"/>
          </w:tcPr>
          <w:p w14:paraId="44E37B13" w14:textId="4496F4A7" w:rsidR="007B122A" w:rsidRPr="003C47FE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มีนาคม/</w:t>
            </w:r>
            <w:r w:rsidR="005F3857"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0420B00C" w:rsidR="007B122A" w:rsidRPr="00D65DFC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  <w:r w:rsidR="00DA5882" w:rsidRPr="00DA58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129" w:type="pct"/>
          </w:tcPr>
          <w:p w14:paraId="131AD788" w14:textId="77777777" w:rsidR="007B122A" w:rsidRPr="00460E67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313A37EF" w:rsidR="007B122A" w:rsidRPr="007B122A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7B122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8" w:type="pct"/>
          </w:tcPr>
          <w:p w14:paraId="1C31BDA9" w14:textId="77777777" w:rsidR="007B122A" w:rsidRPr="00460E67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64535FDD" w:rsidR="007B122A" w:rsidRPr="008064DB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  <w:r w:rsidR="00DA5882" w:rsidRPr="00DA58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130" w:type="pct"/>
          </w:tcPr>
          <w:p w14:paraId="7C61A534" w14:textId="77777777" w:rsidR="007B122A" w:rsidRPr="00460E67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5C04C319" w:rsidR="007B122A" w:rsidRPr="007B122A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7B122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  <w:tr w:rsidR="007B122A" w:rsidRPr="00D17BD5" w14:paraId="11898D90" w14:textId="77777777" w:rsidTr="007B122A">
        <w:tc>
          <w:tcPr>
            <w:tcW w:w="2068" w:type="pct"/>
          </w:tcPr>
          <w:p w14:paraId="7A458162" w14:textId="77777777" w:rsidR="007B122A" w:rsidRPr="00D90E2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578189A8" w14:textId="77777777" w:rsidR="007B122A" w:rsidRPr="00D90E2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AD204" w14:textId="77777777" w:rsidR="007B122A" w:rsidRPr="00D90E2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</w:tcPr>
          <w:p w14:paraId="2BA7B115" w14:textId="77777777" w:rsidR="007B122A" w:rsidRPr="00D90E2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412CFF" w14:textId="77777777" w:rsidR="007B122A" w:rsidRPr="00D90E2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E681F94" w14:textId="77777777" w:rsidR="007B122A" w:rsidRPr="00D90E2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907504" w14:textId="77777777" w:rsidR="007B122A" w:rsidRPr="00D90E2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5FE5E4DB" w14:textId="77777777" w:rsidR="007B122A" w:rsidRPr="00D90E2F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22A" w:rsidRPr="00A74DEE" w14:paraId="1710EF35" w14:textId="77777777" w:rsidTr="007B122A">
        <w:tc>
          <w:tcPr>
            <w:tcW w:w="2068" w:type="pct"/>
          </w:tcPr>
          <w:p w14:paraId="65088548" w14:textId="77777777" w:rsidR="007B122A" w:rsidRPr="003C47FE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0" w:type="pct"/>
          </w:tcPr>
          <w:p w14:paraId="12EE0F4C" w14:textId="7AB6ADA6" w:rsidR="007B122A" w:rsidRPr="00D65DFC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16</w:t>
            </w:r>
            <w:r w:rsidR="00DA5882"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</w:tcPr>
          <w:p w14:paraId="58565BB6" w14:textId="62F2EED5" w:rsidR="007B122A" w:rsidRPr="0048255F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16</w:t>
            </w:r>
            <w:r w:rsidR="007B122A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8" w:type="pct"/>
          </w:tcPr>
          <w:p w14:paraId="040933C1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133665" w14:textId="3D99330A" w:rsidR="007B122A" w:rsidRPr="00027B5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16</w:t>
            </w:r>
            <w:r w:rsidR="00DA5882"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30" w:type="pct"/>
          </w:tcPr>
          <w:p w14:paraId="2C1AC53E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1A0D9B71" w14:textId="15CEAFE2" w:rsidR="007B122A" w:rsidRPr="0048255F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16</w:t>
            </w:r>
            <w:r w:rsidR="007B122A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7B122A" w:rsidRPr="00A74DEE" w14:paraId="7CCB6C11" w14:textId="77777777" w:rsidTr="007B122A">
        <w:tc>
          <w:tcPr>
            <w:tcW w:w="2068" w:type="pct"/>
          </w:tcPr>
          <w:p w14:paraId="7FB57DB8" w14:textId="77777777" w:rsidR="007B122A" w:rsidRPr="003C47FE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0A50842" w14:textId="5338A3E9" w:rsidR="007B122A" w:rsidRPr="00027B5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298</w:t>
            </w:r>
            <w:r w:rsidR="00DA5882"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29" w:type="pct"/>
          </w:tcPr>
          <w:p w14:paraId="063AB51B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5427A4B" w14:textId="7FF6D03E" w:rsidR="007B122A" w:rsidRPr="0048255F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302</w:t>
            </w:r>
            <w:r w:rsidR="007B122A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325A4C8A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D3713F0" w14:textId="57693554" w:rsidR="007B122A" w:rsidRPr="00027B5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298</w:t>
            </w:r>
            <w:r w:rsidR="00DA5882" w:rsidRPr="00DA588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30" w:type="pct"/>
          </w:tcPr>
          <w:p w14:paraId="5504B4CE" w14:textId="77777777" w:rsidR="007B122A" w:rsidRPr="0048255F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0991BC7" w14:textId="6E543E4B" w:rsidR="007B122A" w:rsidRPr="0048255F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302</w:t>
            </w:r>
            <w:r w:rsidR="007B122A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7B122A" w:rsidRPr="00A74DEE" w14:paraId="4807C5A5" w14:textId="77777777" w:rsidTr="007B122A">
        <w:tc>
          <w:tcPr>
            <w:tcW w:w="2068" w:type="pct"/>
          </w:tcPr>
          <w:p w14:paraId="22FDD305" w14:textId="77777777" w:rsidR="007B122A" w:rsidRPr="003C47FE" w:rsidRDefault="007B122A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1139D1A8" w:rsidR="007B122A" w:rsidRPr="00027B5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  <w:r w:rsidR="00DA5882" w:rsidRPr="00DA58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129" w:type="pct"/>
          </w:tcPr>
          <w:p w14:paraId="3C771A61" w14:textId="77777777" w:rsidR="007B122A" w:rsidRPr="00460E67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30512237" w:rsidR="007B122A" w:rsidRPr="007B122A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7B122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8" w:type="pct"/>
          </w:tcPr>
          <w:p w14:paraId="5247B37D" w14:textId="77777777" w:rsidR="007B122A" w:rsidRPr="00460E67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255AC010" w:rsidR="007B122A" w:rsidRPr="00027B5D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  <w:r w:rsidR="00DA5882" w:rsidRPr="00DA58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130" w:type="pct"/>
          </w:tcPr>
          <w:p w14:paraId="3DB8428F" w14:textId="77777777" w:rsidR="007B122A" w:rsidRPr="00460E67" w:rsidRDefault="007B122A" w:rsidP="007B12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45AEA6BD" w:rsidR="007B122A" w:rsidRPr="007B122A" w:rsidRDefault="005F3857" w:rsidP="007B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7B122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</w:tbl>
    <w:p w14:paraId="6D361558" w14:textId="3E64C071" w:rsidR="00081CD6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6"/>
        <w:gridCol w:w="264"/>
        <w:gridCol w:w="1169"/>
        <w:gridCol w:w="269"/>
        <w:gridCol w:w="1079"/>
        <w:gridCol w:w="271"/>
        <w:gridCol w:w="1151"/>
      </w:tblGrid>
      <w:tr w:rsidR="008977F8" w:rsidRPr="00A74DEE" w14:paraId="5A7DCEFD" w14:textId="77777777" w:rsidTr="000C614D">
        <w:tc>
          <w:tcPr>
            <w:tcW w:w="2064" w:type="pct"/>
          </w:tcPr>
          <w:p w14:paraId="713ED0F9" w14:textId="0628842F" w:rsidR="008977F8" w:rsidRPr="00657D68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24" w:type="pct"/>
            <w:gridSpan w:val="3"/>
            <w:vAlign w:val="bottom"/>
          </w:tcPr>
          <w:p w14:paraId="11E3DEBC" w14:textId="77777777" w:rsidR="008977F8" w:rsidRPr="003735F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DE48086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722397A7" w14:textId="77777777" w:rsidR="008977F8" w:rsidRPr="003735F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7F8" w:rsidRPr="00A74DEE" w14:paraId="07165836" w14:textId="77777777" w:rsidTr="000C614D">
        <w:tc>
          <w:tcPr>
            <w:tcW w:w="2064" w:type="pct"/>
          </w:tcPr>
          <w:p w14:paraId="277A9A5A" w14:textId="77777777" w:rsidR="008977F8" w:rsidRPr="00657D68" w:rsidRDefault="008977F8" w:rsidP="000C614D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25802B64" w14:textId="35320E43" w:rsidR="008977F8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8977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7F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10D53C0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52BDF9" w14:textId="01E293C4" w:rsidR="008977F8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8977F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C4ECF65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6776301" w14:textId="29117CA9" w:rsidR="008977F8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8977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7F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5D1E0D61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4F4315B" w14:textId="49F4B1FE" w:rsidR="008977F8" w:rsidRPr="003735F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8977F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977F8" w:rsidRPr="00A74DEE" w14:paraId="704368A7" w14:textId="77777777" w:rsidTr="000C614D">
        <w:tc>
          <w:tcPr>
            <w:tcW w:w="2064" w:type="pct"/>
          </w:tcPr>
          <w:p w14:paraId="7F42D586" w14:textId="77777777" w:rsidR="008977F8" w:rsidRPr="00657D68" w:rsidRDefault="008977F8" w:rsidP="000C614D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42066194" w14:textId="660F36AC" w:rsidR="008977F8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9DA33D3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02DCF4" w14:textId="5BEFD978" w:rsidR="008977F8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FE33210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A047D34" w14:textId="32D6F19A" w:rsidR="008977F8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9443B97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AEC188" w14:textId="3244EEAA" w:rsidR="008977F8" w:rsidRPr="008C010D" w:rsidRDefault="005F3857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77F8" w:rsidRPr="00A74DEE" w14:paraId="26A7A91C" w14:textId="77777777" w:rsidTr="000C614D">
        <w:tc>
          <w:tcPr>
            <w:tcW w:w="2064" w:type="pct"/>
          </w:tcPr>
          <w:p w14:paraId="6512BE3C" w14:textId="77777777" w:rsidR="008977F8" w:rsidRPr="00657D68" w:rsidRDefault="008977F8" w:rsidP="000C614D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1B18EF79" w14:textId="77777777" w:rsidR="008977F8" w:rsidRPr="00657D68" w:rsidRDefault="008977F8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7F8" w:rsidRPr="00A74DEE" w14:paraId="004C5ECF" w14:textId="77777777" w:rsidTr="000C614D">
        <w:tc>
          <w:tcPr>
            <w:tcW w:w="2064" w:type="pct"/>
          </w:tcPr>
          <w:p w14:paraId="090F5AD6" w14:textId="77777777" w:rsidR="008977F8" w:rsidRPr="00430BE4" w:rsidRDefault="008977F8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2D1C780B" w14:textId="748C176B" w:rsidR="008977F8" w:rsidRPr="006D2A72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4" w:type="pct"/>
          </w:tcPr>
          <w:p w14:paraId="38360F98" w14:textId="77777777" w:rsidR="008977F8" w:rsidRPr="00657D68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D010CA5" w14:textId="5B3306ED" w:rsidR="008977F8" w:rsidRPr="00657D68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7C4EC1EC" w14:textId="77777777" w:rsidR="008977F8" w:rsidRPr="00657D68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726C79" w14:textId="5C3FABF3" w:rsidR="008977F8" w:rsidRPr="00657D68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8" w:type="pct"/>
          </w:tcPr>
          <w:p w14:paraId="64B853F8" w14:textId="77777777" w:rsidR="008977F8" w:rsidRPr="00657D68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7A2E3C" w14:textId="534AC50A" w:rsidR="008977F8" w:rsidRPr="00657D68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8977F8" w:rsidRPr="00A74DEE" w14:paraId="6983EB6B" w14:textId="77777777" w:rsidTr="00C4002F">
        <w:tc>
          <w:tcPr>
            <w:tcW w:w="2064" w:type="pct"/>
          </w:tcPr>
          <w:p w14:paraId="0CDDE8B8" w14:textId="30F33E5D" w:rsidR="008977F8" w:rsidRPr="000474F2" w:rsidRDefault="008977F8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8359331" w14:textId="1687F5A2" w:rsidR="008977F8" w:rsidRPr="006D2A72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7A5C976E" w14:textId="77777777" w:rsidR="008977F8" w:rsidRPr="00657D68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D2A434F" w14:textId="52557F64" w:rsidR="008977F8" w:rsidRPr="00657D68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964FA59" w14:textId="77777777" w:rsidR="008977F8" w:rsidRPr="00657D68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E52190" w14:textId="1C25294B" w:rsidR="008977F8" w:rsidRPr="00657D68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2E458D78" w14:textId="77777777" w:rsidR="008977F8" w:rsidRPr="00657D68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D510D9C" w14:textId="22F508F7" w:rsidR="008977F8" w:rsidRPr="00657D68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977F8" w:rsidRPr="00A74DEE" w14:paraId="35E997AB" w14:textId="77777777" w:rsidTr="00C4002F">
        <w:tc>
          <w:tcPr>
            <w:tcW w:w="2064" w:type="pct"/>
          </w:tcPr>
          <w:p w14:paraId="04EB483C" w14:textId="77777777" w:rsidR="008977F8" w:rsidRDefault="008977F8" w:rsidP="008977F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13EC989" w14:textId="393467AB" w:rsidR="008977F8" w:rsidRPr="006D2A72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4" w:type="pct"/>
          </w:tcPr>
          <w:p w14:paraId="70C67F42" w14:textId="77777777" w:rsidR="008977F8" w:rsidRPr="0048255F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A0CF5CD" w14:textId="2E8286F6" w:rsidR="008977F8" w:rsidRPr="00A82CD6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E3E5F76" w14:textId="77777777" w:rsidR="008977F8" w:rsidRPr="0048255F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9E10F3B" w14:textId="30B8BD52" w:rsidR="008977F8" w:rsidRPr="00B362BD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8" w:type="pct"/>
          </w:tcPr>
          <w:p w14:paraId="3A120A59" w14:textId="77777777" w:rsidR="008977F8" w:rsidRPr="0048255F" w:rsidRDefault="008977F8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123CFD9" w14:textId="37D73E04" w:rsidR="008977F8" w:rsidRPr="00A82CD6" w:rsidRDefault="005F3857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  <w:tr w:rsidR="00C4002F" w:rsidRPr="00A74DEE" w14:paraId="3DECE45E" w14:textId="77777777" w:rsidTr="00C4002F">
        <w:tc>
          <w:tcPr>
            <w:tcW w:w="2064" w:type="pct"/>
          </w:tcPr>
          <w:p w14:paraId="1EBD2690" w14:textId="77777777" w:rsidR="00C4002F" w:rsidRPr="003C47FE" w:rsidRDefault="00C4002F" w:rsidP="008977F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597D2BD1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206D209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4AB46654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C6942A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E2EB519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0E64F81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E84F662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02F" w:rsidRPr="00A74DEE" w14:paraId="640DB892" w14:textId="77777777" w:rsidTr="00C4002F">
        <w:tc>
          <w:tcPr>
            <w:tcW w:w="2064" w:type="pct"/>
          </w:tcPr>
          <w:p w14:paraId="557745FF" w14:textId="77777777" w:rsidR="00C4002F" w:rsidRPr="003C47FE" w:rsidRDefault="00C4002F" w:rsidP="008977F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5BC530E9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23C5A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021D25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A24BCC1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6A0751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4A761AE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5B0CFA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02F" w:rsidRPr="00A74DEE" w14:paraId="55AA1034" w14:textId="77777777" w:rsidTr="00C4002F">
        <w:tc>
          <w:tcPr>
            <w:tcW w:w="2064" w:type="pct"/>
          </w:tcPr>
          <w:p w14:paraId="7D388B70" w14:textId="77777777" w:rsidR="00C4002F" w:rsidRPr="003C47FE" w:rsidRDefault="00C4002F" w:rsidP="008977F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7D4A4CFC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7855B6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17CEBD3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6FED25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E98912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3C4F34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56B76BA9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02F" w:rsidRPr="00A74DEE" w14:paraId="64D06BEB" w14:textId="77777777" w:rsidTr="00C4002F">
        <w:tc>
          <w:tcPr>
            <w:tcW w:w="2064" w:type="pct"/>
          </w:tcPr>
          <w:p w14:paraId="72C90EA5" w14:textId="77777777" w:rsidR="00C4002F" w:rsidRPr="003C47FE" w:rsidRDefault="00C4002F" w:rsidP="008977F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2643C0EF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04D675F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835320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D189B29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0557FF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C0DC541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7550C95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02F" w:rsidRPr="00A74DEE" w14:paraId="05E67ADC" w14:textId="77777777" w:rsidTr="00C4002F">
        <w:tc>
          <w:tcPr>
            <w:tcW w:w="2064" w:type="pct"/>
          </w:tcPr>
          <w:p w14:paraId="1C8F8D6A" w14:textId="77777777" w:rsidR="00C4002F" w:rsidRPr="003C47FE" w:rsidRDefault="00C4002F" w:rsidP="008977F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4A30E78F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13040CD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4332C8DF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E50E908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1089F76" w14:textId="77777777" w:rsidR="00C4002F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A5D9D" w14:textId="77777777" w:rsidR="00C4002F" w:rsidRPr="0048255F" w:rsidRDefault="00C4002F" w:rsidP="008977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1E463185" w14:textId="77777777" w:rsidR="00C4002F" w:rsidRPr="009643BE" w:rsidRDefault="00C4002F" w:rsidP="0089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F529FE5" w14:textId="77777777" w:rsidR="001B67CC" w:rsidRDefault="001B6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48EBCA" w14:textId="50F2F266" w:rsidR="008A2845" w:rsidRDefault="005F3857" w:rsidP="008A28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8A2845" w:rsidRPr="0006192A">
        <w:rPr>
          <w:rFonts w:ascii="Angsana New" w:hAnsi="Angsana New"/>
          <w:sz w:val="30"/>
          <w:szCs w:val="30"/>
          <w:lang w:val="th-TH"/>
        </w:rPr>
        <w:tab/>
      </w:r>
      <w:r w:rsidR="008A284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6D80372F" w14:textId="77777777" w:rsidR="00A22541" w:rsidRPr="00D56441" w:rsidRDefault="00A22541" w:rsidP="008A284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A22541" w:rsidRPr="00071DD1" w14:paraId="542BA205" w14:textId="77777777" w:rsidTr="00A22541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44E107A" w14:textId="77777777" w:rsidR="00A22541" w:rsidRPr="00071DD1" w:rsidRDefault="00A22541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DB55719" w14:textId="118E44C7" w:rsidR="00A22541" w:rsidRPr="00CC67B9" w:rsidRDefault="00A22541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DB0C10" w14:textId="77777777" w:rsidR="00A22541" w:rsidRPr="00071DD1" w:rsidRDefault="00A22541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F2FEF4" w14:textId="22DABA7F" w:rsidR="00A22541" w:rsidRPr="00D67BB3" w:rsidRDefault="00A22541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541" w:rsidRPr="00071DD1" w14:paraId="7616E992" w14:textId="77777777" w:rsidTr="00A22541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4FA421E" w14:textId="77777777" w:rsidR="00A22541" w:rsidRPr="00071DD1" w:rsidRDefault="00A22541" w:rsidP="00A22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C75835" w14:textId="1A8D027D" w:rsidR="00A22541" w:rsidRPr="00E540BE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225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254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8FC4E5" w14:textId="77777777" w:rsidR="00A22541" w:rsidRPr="00E540BE" w:rsidRDefault="00A22541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F813E49" w14:textId="11189E66" w:rsidR="00A22541" w:rsidRPr="00CC67B9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225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C3F6019" w14:textId="77777777" w:rsidR="00A22541" w:rsidRPr="00071DD1" w:rsidRDefault="00A22541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65003" w14:textId="17D8BFA2" w:rsidR="00A22541" w:rsidRPr="00071DD1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225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254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484E04" w14:textId="77777777" w:rsidR="00A22541" w:rsidRPr="00071DD1" w:rsidRDefault="00A22541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E1DF" w14:textId="32CCBD16" w:rsidR="00A22541" w:rsidRPr="00071DD1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A225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2541" w:rsidRPr="00071DD1" w14:paraId="7A98519B" w14:textId="77777777" w:rsidTr="00A22541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0AD2135" w14:textId="77777777" w:rsidR="00A22541" w:rsidRPr="00071DD1" w:rsidRDefault="00A22541" w:rsidP="00A22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DFD01C" w14:textId="136DE454" w:rsidR="00A22541" w:rsidRPr="00E540BE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3FA48E" w14:textId="77777777" w:rsidR="00A22541" w:rsidRPr="00E540BE" w:rsidRDefault="00A22541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198A205" w14:textId="3672014E" w:rsidR="00A22541" w:rsidRPr="00CC67B9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8C69C5" w14:textId="77777777" w:rsidR="00A22541" w:rsidRPr="00071DD1" w:rsidRDefault="00A22541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256C7" w14:textId="3D4422DA" w:rsidR="00A22541" w:rsidRPr="00071DD1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87CA37" w14:textId="77777777" w:rsidR="00A22541" w:rsidRPr="00071DD1" w:rsidRDefault="00A22541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5631F" w14:textId="025B6908" w:rsidR="00A22541" w:rsidRPr="00071DD1" w:rsidRDefault="005F3857" w:rsidP="00A2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7BB3" w:rsidRPr="00071DD1" w14:paraId="1EA81523" w14:textId="77777777" w:rsidTr="00A22541">
        <w:trPr>
          <w:trHeight w:val="164"/>
          <w:tblHeader/>
        </w:trPr>
        <w:tc>
          <w:tcPr>
            <w:tcW w:w="3780" w:type="dxa"/>
          </w:tcPr>
          <w:p w14:paraId="22E7097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4626ACE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56A2" w:rsidRPr="00071DD1" w14:paraId="3087CBF3" w14:textId="77777777" w:rsidTr="00A22541">
        <w:trPr>
          <w:trHeight w:val="20"/>
        </w:trPr>
        <w:tc>
          <w:tcPr>
            <w:tcW w:w="3780" w:type="dxa"/>
          </w:tcPr>
          <w:p w14:paraId="313FB150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3821C7B" w14:textId="6D2F2DD1" w:rsidR="007456A2" w:rsidRPr="00CF08C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45A27"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618B9364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25525" w14:textId="0442E905" w:rsidR="007456A2" w:rsidRPr="00FA104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45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68A942E8" w14:textId="77777777" w:rsidR="007456A2" w:rsidRPr="00FA104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8AFA6" w14:textId="2E6A3072" w:rsidR="007456A2" w:rsidRPr="00FA104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45A27"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70F74653" w14:textId="77777777" w:rsidR="007456A2" w:rsidRPr="00FA104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1C1E1" w14:textId="175B8345" w:rsidR="007456A2" w:rsidRPr="00FA104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45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7456A2" w:rsidRPr="00071DD1" w14:paraId="428C2DB5" w14:textId="77777777" w:rsidTr="00A22541">
        <w:trPr>
          <w:trHeight w:val="20"/>
        </w:trPr>
        <w:tc>
          <w:tcPr>
            <w:tcW w:w="3780" w:type="dxa"/>
          </w:tcPr>
          <w:p w14:paraId="64A802BD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C7E0838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E13FA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12A2B" w14:textId="77777777" w:rsidR="007456A2" w:rsidRPr="00EE016D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5BB759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59165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7B525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D2409" w14:textId="77777777" w:rsidR="007456A2" w:rsidRPr="00EE016D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456A2" w:rsidRPr="00071DD1" w14:paraId="19F9E830" w14:textId="77777777" w:rsidTr="000C614D">
        <w:trPr>
          <w:trHeight w:val="20"/>
        </w:trPr>
        <w:tc>
          <w:tcPr>
            <w:tcW w:w="3780" w:type="dxa"/>
          </w:tcPr>
          <w:p w14:paraId="16C25AB0" w14:textId="62199B53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91DD4ED" w14:textId="015F253E" w:rsidR="007456A2" w:rsidRPr="00CF08C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45A27"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487E4A69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F96E78" w14:textId="0AB38FA5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5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0F0FC0A5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E459E" w14:textId="2113F813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45A27"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3DA1A9C5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FACF91" w14:textId="3096C1D8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5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7456A2" w:rsidRPr="00071DD1" w14:paraId="6FEC4534" w14:textId="77777777" w:rsidTr="00A22541">
        <w:trPr>
          <w:trHeight w:val="20"/>
        </w:trPr>
        <w:tc>
          <w:tcPr>
            <w:tcW w:w="3780" w:type="dxa"/>
          </w:tcPr>
          <w:p w14:paraId="234D2C51" w14:textId="05FBB755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2A9DFB6" w14:textId="3E89F31F" w:rsidR="007456A2" w:rsidRPr="00CF08C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14:paraId="29F8437A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16A8D" w14:textId="7F9C3465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4CA164C9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44A62" w14:textId="566FDF7D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14:paraId="47C689DC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A3AB38" w14:textId="714B7335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7456A2" w:rsidRPr="00071DD1" w14:paraId="4A807E57" w14:textId="77777777" w:rsidTr="00A22541">
        <w:trPr>
          <w:trHeight w:val="20"/>
        </w:trPr>
        <w:tc>
          <w:tcPr>
            <w:tcW w:w="3780" w:type="dxa"/>
          </w:tcPr>
          <w:p w14:paraId="5627CF21" w14:textId="49574F05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0420CEA" w14:textId="6EA5B22E" w:rsidR="007456A2" w:rsidRPr="00CF08C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0F64461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9E8C5" w14:textId="35B7C85B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B53BBDC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5ACF26" w14:textId="6790BB15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4C9B1AE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247FC" w14:textId="73531DF1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7456A2" w:rsidRPr="00071DD1" w14:paraId="28DE1C50" w14:textId="77777777" w:rsidTr="00A22541">
        <w:trPr>
          <w:trHeight w:val="20"/>
        </w:trPr>
        <w:tc>
          <w:tcPr>
            <w:tcW w:w="3780" w:type="dxa"/>
          </w:tcPr>
          <w:p w14:paraId="3E7BA9BF" w14:textId="7A315D08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2BCB92" w14:textId="1FA58C6C" w:rsidR="007456A2" w:rsidRPr="00CF08C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5A27"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102D68F3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FDBA3" w14:textId="03A9C690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5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1639E03F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C972B" w14:textId="441BB732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5A27"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0C203500" w14:textId="77777777" w:rsidR="007456A2" w:rsidRPr="00D955EB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9DF573" w14:textId="7C3673FC" w:rsidR="007456A2" w:rsidRPr="00D955EB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5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7456A2" w:rsidRPr="00071DD1" w14:paraId="3D9CA41C" w14:textId="77777777" w:rsidTr="00A22541">
        <w:trPr>
          <w:trHeight w:val="20"/>
        </w:trPr>
        <w:tc>
          <w:tcPr>
            <w:tcW w:w="3780" w:type="dxa"/>
          </w:tcPr>
          <w:p w14:paraId="6BF0F33D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B0649F" w14:textId="0D4D6CD4" w:rsidR="007456A2" w:rsidRPr="000543CD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245A27" w:rsidRPr="00245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2B10EC2C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1279B" w14:textId="61135CBE" w:rsidR="007456A2" w:rsidRPr="007456A2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7456A2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3599340F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6EF99E" w14:textId="408F0F1D" w:rsidR="007456A2" w:rsidRPr="009B5746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245A27" w:rsidRPr="00245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296AF7E5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B4C956" w14:textId="051BB38C" w:rsidR="007456A2" w:rsidRPr="007456A2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7456A2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</w:tr>
      <w:tr w:rsidR="007456A2" w:rsidRPr="00071DD1" w14:paraId="631D12C4" w14:textId="77777777" w:rsidTr="000C614D">
        <w:trPr>
          <w:trHeight w:val="20"/>
        </w:trPr>
        <w:tc>
          <w:tcPr>
            <w:tcW w:w="3780" w:type="dxa"/>
          </w:tcPr>
          <w:p w14:paraId="13FAF1C5" w14:textId="77777777" w:rsidR="007456A2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3D50A508" w14:textId="68B68EA9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7FC18" w14:textId="00CCA6EB" w:rsidR="007456A2" w:rsidRPr="00CF08C6" w:rsidRDefault="00245A2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5A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245A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F1CE7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34B13E" w14:textId="55F47B23" w:rsidR="007456A2" w:rsidRPr="00F80DF4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8083DF" w14:textId="77777777" w:rsidR="007456A2" w:rsidRPr="00F80DF4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4FCE83" w14:textId="63EE02E4" w:rsidR="007456A2" w:rsidRPr="00F80DF4" w:rsidRDefault="00245A2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5A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5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245A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B262E3" w14:textId="77777777" w:rsidR="007456A2" w:rsidRPr="00F80DF4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887C7F" w14:textId="6C55A436" w:rsidR="007456A2" w:rsidRPr="00F80DF4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6A2" w:rsidRPr="00071DD1" w14:paraId="1D06D1F9" w14:textId="77777777" w:rsidTr="00A22541">
        <w:trPr>
          <w:trHeight w:val="20"/>
        </w:trPr>
        <w:tc>
          <w:tcPr>
            <w:tcW w:w="3780" w:type="dxa"/>
          </w:tcPr>
          <w:p w14:paraId="6D65C1FE" w14:textId="77777777" w:rsidR="007456A2" w:rsidRPr="007F5722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0107A" w14:textId="6C8D1F7E" w:rsidR="007456A2" w:rsidRPr="000543CD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245A27" w:rsidRPr="00245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1015050B" w14:textId="77777777" w:rsidR="007456A2" w:rsidRPr="00CF08C6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6F400E" w14:textId="3B7E48BA" w:rsidR="007456A2" w:rsidRPr="007456A2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7456A2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73F91061" w14:textId="77777777" w:rsidR="007456A2" w:rsidRPr="00F80DF4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65B64" w14:textId="3C985FAC" w:rsidR="007456A2" w:rsidRPr="00F80DF4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245A27" w:rsidRPr="00245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6A1CD26F" w14:textId="77777777" w:rsidR="007456A2" w:rsidRPr="00F80DF4" w:rsidRDefault="007456A2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C1D49F" w14:textId="2F9AB493" w:rsidR="007456A2" w:rsidRPr="007456A2" w:rsidRDefault="005F3857" w:rsidP="00745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7456A2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</w:tr>
    </w:tbl>
    <w:p w14:paraId="5D47E251" w14:textId="77777777" w:rsidR="00BA54C3" w:rsidRPr="0040290D" w:rsidRDefault="00BA54C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5"/>
        <w:gridCol w:w="1162"/>
        <w:gridCol w:w="269"/>
        <w:gridCol w:w="1224"/>
        <w:gridCol w:w="269"/>
        <w:gridCol w:w="1099"/>
        <w:gridCol w:w="269"/>
        <w:gridCol w:w="1163"/>
      </w:tblGrid>
      <w:tr w:rsidR="00154EDF" w:rsidRPr="00071DD1" w14:paraId="40B60F05" w14:textId="77777777" w:rsidTr="0040290D">
        <w:trPr>
          <w:trHeight w:val="20"/>
          <w:tblHeader/>
        </w:trPr>
        <w:tc>
          <w:tcPr>
            <w:tcW w:w="3748" w:type="dxa"/>
            <w:shd w:val="clear" w:color="auto" w:fill="auto"/>
            <w:vAlign w:val="bottom"/>
          </w:tcPr>
          <w:p w14:paraId="0BD70811" w14:textId="340CF067" w:rsidR="00154EDF" w:rsidRPr="00071DD1" w:rsidRDefault="00154EDF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57" w:type="dxa"/>
            <w:gridSpan w:val="3"/>
            <w:vAlign w:val="bottom"/>
          </w:tcPr>
          <w:p w14:paraId="127C46D6" w14:textId="56707906" w:rsidR="00154EDF" w:rsidRPr="00CC67B9" w:rsidRDefault="00154EDF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4B63AA3" w14:textId="77777777" w:rsidR="00154EDF" w:rsidRPr="00071DD1" w:rsidRDefault="00154EDF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vAlign w:val="bottom"/>
          </w:tcPr>
          <w:p w14:paraId="1DF45037" w14:textId="77777777" w:rsidR="00154EDF" w:rsidRPr="00D67BB3" w:rsidRDefault="00154EDF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32B" w:rsidRPr="00071DD1" w14:paraId="301D2498" w14:textId="77777777" w:rsidTr="0040290D">
        <w:trPr>
          <w:trHeight w:val="20"/>
          <w:tblHeader/>
        </w:trPr>
        <w:tc>
          <w:tcPr>
            <w:tcW w:w="3748" w:type="dxa"/>
            <w:shd w:val="clear" w:color="auto" w:fill="auto"/>
            <w:vAlign w:val="bottom"/>
          </w:tcPr>
          <w:p w14:paraId="15792B8E" w14:textId="12A796F6" w:rsidR="0040290D" w:rsidRDefault="0040290D" w:rsidP="00402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  <w:p w14:paraId="6271E0EF" w14:textId="17EBB046" w:rsidR="0040290D" w:rsidRPr="00071DD1" w:rsidRDefault="005F3857" w:rsidP="00402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029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029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3" w:type="dxa"/>
          </w:tcPr>
          <w:p w14:paraId="50D28143" w14:textId="77777777" w:rsidR="0040290D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CF26B0" w14:textId="5D0A67EC" w:rsidR="0040290D" w:rsidRPr="00E540BE" w:rsidRDefault="005F3857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70BFD10" w14:textId="77777777" w:rsidR="0040290D" w:rsidRPr="00E540BE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</w:tcPr>
          <w:p w14:paraId="77368291" w14:textId="77777777" w:rsidR="0040290D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F82175" w14:textId="39B2FFCE" w:rsidR="0040290D" w:rsidRPr="00CC67B9" w:rsidRDefault="005F3857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07286CC2" w14:textId="77777777" w:rsidR="0040290D" w:rsidRPr="00071DD1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813AA91" w14:textId="77777777" w:rsidR="0040290D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0D7E" w14:textId="2C0ECE8E" w:rsidR="0040290D" w:rsidRPr="00071DD1" w:rsidRDefault="005F3857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8CF6B66" w14:textId="77777777" w:rsidR="0040290D" w:rsidRPr="00071DD1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A4978F8" w14:textId="77777777" w:rsidR="0040290D" w:rsidRDefault="0040290D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57EC9E" w14:textId="3E3EAC5B" w:rsidR="0040290D" w:rsidRPr="00071DD1" w:rsidRDefault="005F3857" w:rsidP="0040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F38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A54C3" w:rsidRPr="00071DD1" w14:paraId="25A210DD" w14:textId="77777777" w:rsidTr="0040290D">
        <w:trPr>
          <w:trHeight w:val="164"/>
          <w:tblHeader/>
        </w:trPr>
        <w:tc>
          <w:tcPr>
            <w:tcW w:w="3748" w:type="dxa"/>
          </w:tcPr>
          <w:p w14:paraId="6911A1B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2" w:type="dxa"/>
            <w:gridSpan w:val="7"/>
          </w:tcPr>
          <w:p w14:paraId="6476337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332B" w:rsidRPr="00071DD1" w14:paraId="2B4AB7AA" w14:textId="77777777" w:rsidTr="0040290D">
        <w:trPr>
          <w:trHeight w:val="20"/>
        </w:trPr>
        <w:tc>
          <w:tcPr>
            <w:tcW w:w="3748" w:type="dxa"/>
          </w:tcPr>
          <w:p w14:paraId="556DA894" w14:textId="3979E4D4" w:rsidR="0017332B" w:rsidRPr="00BA54C3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dxa"/>
          </w:tcPr>
          <w:p w14:paraId="6AE91BBE" w14:textId="7B26BCD2" w:rsidR="0017332B" w:rsidRPr="00CF08C6" w:rsidRDefault="005F3857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69" w:type="dxa"/>
          </w:tcPr>
          <w:p w14:paraId="0BDA2A08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B8B3EDC" w14:textId="222F1C33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F7627A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889B305" w14:textId="242A120E" w:rsidR="0017332B" w:rsidRPr="00CF08C6" w:rsidRDefault="005F3857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69" w:type="dxa"/>
          </w:tcPr>
          <w:p w14:paraId="45A59258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BEC1767" w14:textId="2ED6CCF3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32B" w:rsidRPr="00071DD1" w14:paraId="49F3EE6D" w14:textId="77777777" w:rsidTr="0040290D">
        <w:trPr>
          <w:trHeight w:val="20"/>
        </w:trPr>
        <w:tc>
          <w:tcPr>
            <w:tcW w:w="3748" w:type="dxa"/>
          </w:tcPr>
          <w:p w14:paraId="4534A866" w14:textId="5520ED9A" w:rsidR="0017332B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3" w:type="dxa"/>
          </w:tcPr>
          <w:p w14:paraId="102D3563" w14:textId="1C2BE67F" w:rsidR="0017332B" w:rsidRPr="00CF08C6" w:rsidRDefault="00CD3204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32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165D2C2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A53345E" w14:textId="39E66C59" w:rsidR="0017332B" w:rsidRPr="00423D9A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50CD676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88C3E50" w14:textId="038D2701" w:rsidR="0017332B" w:rsidRPr="00CF08C6" w:rsidRDefault="00CD3204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32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3F6DE8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7685E3D" w14:textId="7ABA4F8E" w:rsidR="0017332B" w:rsidRPr="00423D9A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1E83B45" w14:textId="77777777" w:rsidR="00CE75AC" w:rsidRDefault="00CE75AC"/>
    <w:p w14:paraId="5329FA77" w14:textId="77777777" w:rsidR="00CE75AC" w:rsidRDefault="00CE75AC"/>
    <w:p w14:paraId="3E85D828" w14:textId="45366769" w:rsidR="00CE75AC" w:rsidRDefault="00CE75AC">
      <w:pPr>
        <w:sectPr w:rsidR="00CE75AC" w:rsidSect="00207F0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56F24024" w14:textId="76AFB7DD" w:rsidR="00480741" w:rsidRDefault="005F3857" w:rsidP="00636592">
      <w:pPr>
        <w:pStyle w:val="Heading8"/>
        <w:tabs>
          <w:tab w:val="left" w:pos="1260"/>
        </w:tabs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480741" w:rsidRPr="0012538E">
        <w:rPr>
          <w:rFonts w:ascii="Angsana New" w:hAnsi="Angsana New"/>
          <w:sz w:val="30"/>
          <w:szCs w:val="30"/>
          <w:lang w:val="th-TH"/>
        </w:rPr>
        <w:tab/>
      </w:r>
      <w:r w:rsidR="00480741" w:rsidRPr="0075158D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F1228E" w:rsidRDefault="00480741" w:rsidP="008B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rPr>
          <w:rFonts w:ascii="Angsana New" w:hAnsi="Angsana New"/>
          <w:sz w:val="8"/>
          <w:szCs w:val="8"/>
        </w:rPr>
      </w:pPr>
    </w:p>
    <w:p w14:paraId="78D4FBE8" w14:textId="26523C49" w:rsidR="00480741" w:rsidRPr="008C010D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235673">
        <w:rPr>
          <w:rFonts w:ascii="Angsana New" w:hAnsi="Angsana New"/>
          <w:sz w:val="30"/>
          <w:szCs w:val="30"/>
        </w:rPr>
        <w:t xml:space="preserve"> </w:t>
      </w:r>
      <w:r w:rsidR="0023567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235673">
        <w:rPr>
          <w:rFonts w:ascii="Angsana New" w:hAnsi="Angsana New" w:hint="cs"/>
          <w:sz w:val="30"/>
          <w:szCs w:val="30"/>
          <w:cs/>
        </w:rPr>
        <w:t>สาม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235673">
        <w:rPr>
          <w:rFonts w:ascii="Angsana New" w:hAnsi="Angsana New"/>
          <w:sz w:val="30"/>
          <w:szCs w:val="30"/>
        </w:rPr>
        <w:t xml:space="preserve"> </w:t>
      </w:r>
      <w:r w:rsidR="0023567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23567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5F3857" w:rsidRPr="005F3857">
        <w:rPr>
          <w:rFonts w:ascii="Angsana New" w:hAnsi="Angsana New" w:hint="cs"/>
          <w:sz w:val="30"/>
          <w:szCs w:val="30"/>
        </w:rPr>
        <w:t>25</w:t>
      </w:r>
      <w:r w:rsidR="005F3857" w:rsidRPr="005F3857"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1DD0F8A8" w14:textId="77777777" w:rsidR="00480741" w:rsidRPr="00F1228E" w:rsidRDefault="00480741" w:rsidP="00480741">
      <w:pPr>
        <w:pStyle w:val="FSBlank"/>
        <w:rPr>
          <w:sz w:val="8"/>
          <w:szCs w:val="8"/>
        </w:rPr>
      </w:pPr>
    </w:p>
    <w:tbl>
      <w:tblPr>
        <w:tblW w:w="1431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080"/>
        <w:gridCol w:w="990"/>
        <w:gridCol w:w="918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80741" w:rsidRPr="003C47FE" w14:paraId="20C1C723" w14:textId="77777777" w:rsidTr="00F1228E">
        <w:tc>
          <w:tcPr>
            <w:tcW w:w="1890" w:type="dxa"/>
          </w:tcPr>
          <w:p w14:paraId="74E004CB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5124CFB0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0" w:type="dxa"/>
            <w:gridSpan w:val="13"/>
          </w:tcPr>
          <w:p w14:paraId="0C407B2B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80741" w:rsidRPr="003C47FE" w14:paraId="189BDE08" w14:textId="77777777" w:rsidTr="00F1228E">
        <w:tc>
          <w:tcPr>
            <w:tcW w:w="1890" w:type="dxa"/>
          </w:tcPr>
          <w:p w14:paraId="45014B21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DABFA6B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tcBorders>
              <w:left w:val="nil"/>
            </w:tcBorders>
          </w:tcPr>
          <w:p w14:paraId="29B2B50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908" w:type="dxa"/>
            <w:gridSpan w:val="2"/>
          </w:tcPr>
          <w:p w14:paraId="47D6FB46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1D727556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0C33F7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2E326EC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FCFF51F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47FB8EA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480741" w:rsidRPr="003C47FE" w14:paraId="15972E8D" w14:textId="77777777" w:rsidTr="00F1228E">
        <w:trPr>
          <w:trHeight w:val="234"/>
        </w:trPr>
        <w:tc>
          <w:tcPr>
            <w:tcW w:w="1890" w:type="dxa"/>
          </w:tcPr>
          <w:p w14:paraId="2EA19214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76DD37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1B558F8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1908" w:type="dxa"/>
            <w:gridSpan w:val="2"/>
          </w:tcPr>
          <w:p w14:paraId="3C6F58ED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ความ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16B348C1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6FAC09E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0CBC698F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332A45AD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77BFD68F" w14:textId="16B25EB0" w:rsidR="00480741" w:rsidRPr="000D262C" w:rsidRDefault="00235673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="00480741" w:rsidRPr="000D262C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235673" w:rsidRPr="003C47FE" w14:paraId="7B514A07" w14:textId="77777777" w:rsidTr="00F1228E">
        <w:tc>
          <w:tcPr>
            <w:tcW w:w="1890" w:type="dxa"/>
          </w:tcPr>
          <w:p w14:paraId="63E1A1C6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2081EDD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C9500BD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4A478D" w14:textId="25AED184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18" w:type="dxa"/>
          </w:tcPr>
          <w:p w14:paraId="5BA7AD7C" w14:textId="608F750A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70" w:type="dxa"/>
          </w:tcPr>
          <w:p w14:paraId="4AB74FE7" w14:textId="1AD628D9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581334C" w14:textId="77777777" w:rsidR="00235673" w:rsidRPr="000D262C" w:rsidRDefault="00235673" w:rsidP="0023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899D767" w14:textId="39634744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0E980BB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8FC5894" w14:textId="2E68E90D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63DF0D04" w14:textId="77777777" w:rsidR="00235673" w:rsidRPr="000D262C" w:rsidRDefault="00235673" w:rsidP="0023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0337D4" w14:textId="5DF1EA30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981B701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5665EC" w14:textId="61A24133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4D90F04A" w14:textId="77777777" w:rsidR="00235673" w:rsidRPr="000D262C" w:rsidRDefault="00235673" w:rsidP="0023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5F33C1" w14:textId="6FE19CF4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31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35673" w:rsidRPr="000D262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235673" w:rsidRPr="003C47FE" w14:paraId="4428B19D" w14:textId="77777777" w:rsidTr="00F1228E">
        <w:tc>
          <w:tcPr>
            <w:tcW w:w="1890" w:type="dxa"/>
          </w:tcPr>
          <w:p w14:paraId="7891E35A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FCBFACB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610468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F2C845" w14:textId="066AF4B7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18" w:type="dxa"/>
          </w:tcPr>
          <w:p w14:paraId="67F9EBA3" w14:textId="7C6A9DEB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9D1AD9E" w14:textId="2C273C75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7BFE8BB1" w14:textId="77777777" w:rsidR="00235673" w:rsidRPr="000D262C" w:rsidRDefault="00235673" w:rsidP="0023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6F420AE5" w14:textId="5E00552F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3A8EE4C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CAC43C" w14:textId="5CFAB70A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07D6F77C" w14:textId="77777777" w:rsidR="00235673" w:rsidRPr="000D262C" w:rsidRDefault="00235673" w:rsidP="0023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E100AD" w14:textId="37FDC3E6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3EE3C244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A0873D" w14:textId="4DA43B12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23711584" w14:textId="77777777" w:rsidR="00235673" w:rsidRPr="000D262C" w:rsidRDefault="00235673" w:rsidP="0023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532113" w14:textId="788C0F99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480741" w:rsidRPr="003C47FE" w14:paraId="1B399870" w14:textId="77777777" w:rsidTr="00F1228E">
        <w:tc>
          <w:tcPr>
            <w:tcW w:w="1890" w:type="dxa"/>
          </w:tcPr>
          <w:p w14:paraId="6832BA76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7D282651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8" w:type="dxa"/>
            <w:gridSpan w:val="2"/>
          </w:tcPr>
          <w:p w14:paraId="0852EF62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70B6431D" w14:textId="77777777" w:rsidR="00480741" w:rsidRPr="000D262C" w:rsidRDefault="00480741" w:rsidP="00E3638E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F228B" w:rsidRPr="003C47FE" w14:paraId="121F2C5E" w14:textId="77777777" w:rsidTr="00F1228E">
        <w:tc>
          <w:tcPr>
            <w:tcW w:w="1890" w:type="dxa"/>
          </w:tcPr>
          <w:p w14:paraId="0B99BF8E" w14:textId="14CEE90E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บริษัท ๙ เฟรชมาร์เก็ต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เพลส</w:t>
            </w:r>
          </w:p>
        </w:tc>
        <w:tc>
          <w:tcPr>
            <w:tcW w:w="1440" w:type="dxa"/>
          </w:tcPr>
          <w:p w14:paraId="24566D46" w14:textId="1D4CE24F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ให้เช่าและ</w:t>
            </w:r>
          </w:p>
        </w:tc>
        <w:tc>
          <w:tcPr>
            <w:tcW w:w="1080" w:type="dxa"/>
          </w:tcPr>
          <w:p w14:paraId="22AAE33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10DC2F3F" w14:textId="1F3A3A0F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6A0D2B12" w14:textId="3BE61DFF" w:rsidR="003F228B" w:rsidRPr="000D262C" w:rsidRDefault="005F3857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163A51AB" w14:textId="5352D9E8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15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65BD7D3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C73972A" w14:textId="0A219D4A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15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97AF41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CF3A573" w14:textId="65A04438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15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A1EE6FF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0A3A6" w14:textId="73089B3C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15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DE2D71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1971E" w14:textId="54B12F21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EF41F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C2D2D7" w14:textId="0EAF80B4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228B" w:rsidRPr="003C47FE" w14:paraId="613E315A" w14:textId="77777777" w:rsidTr="00F1228E">
        <w:tc>
          <w:tcPr>
            <w:tcW w:w="1890" w:type="dxa"/>
          </w:tcPr>
          <w:p w14:paraId="2FADB74D" w14:textId="0A97328C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365DD5E5" w14:textId="5A5A7892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1080" w:type="dxa"/>
          </w:tcPr>
          <w:p w14:paraId="48E392A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D7CD53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90BCD8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4D8C99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BAE1B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B71784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1F227E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7AFD3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4FE3DE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E595C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02D9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D0DC9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2AB0FDB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8C023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28B" w:rsidRPr="003C47FE" w14:paraId="3716FB9A" w14:textId="77777777" w:rsidTr="00F1228E">
        <w:tc>
          <w:tcPr>
            <w:tcW w:w="1890" w:type="dxa"/>
          </w:tcPr>
          <w:p w14:paraId="5BC79E37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0D7881" w14:textId="54391432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เกี่ยวกับ</w:t>
            </w:r>
          </w:p>
        </w:tc>
        <w:tc>
          <w:tcPr>
            <w:tcW w:w="1080" w:type="dxa"/>
          </w:tcPr>
          <w:p w14:paraId="63D49C2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77028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A8824E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99BCA0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8A1F9EF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8FE10AE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D2A84B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8F3137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60015E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214CB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87D81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7A20F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D4F23BB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1A96C6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28B" w:rsidRPr="003C47FE" w14:paraId="2D0B59C1" w14:textId="77777777" w:rsidTr="00F1228E">
        <w:tc>
          <w:tcPr>
            <w:tcW w:w="1890" w:type="dxa"/>
          </w:tcPr>
          <w:p w14:paraId="1BE46D8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54B4C48" w14:textId="4B8981AF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54BA3761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6EB5A2F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DEF7DA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7B4AC43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9416773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D2A69D6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2B266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6C702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C17F12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8A016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64059D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3818E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20FB1D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4E6F2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28B" w:rsidRPr="003C47FE" w14:paraId="77439C26" w14:textId="77777777" w:rsidTr="00F1228E">
        <w:tc>
          <w:tcPr>
            <w:tcW w:w="1890" w:type="dxa"/>
          </w:tcPr>
          <w:p w14:paraId="10DDA6BD" w14:textId="5A693C1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บริษัท ๙ โฮเทล แอนด์</w:t>
            </w:r>
          </w:p>
        </w:tc>
        <w:tc>
          <w:tcPr>
            <w:tcW w:w="1440" w:type="dxa"/>
          </w:tcPr>
          <w:p w14:paraId="225252F0" w14:textId="204F5055" w:rsidR="003F228B" w:rsidRPr="000D262C" w:rsidRDefault="00F1228E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</w:t>
            </w:r>
            <w:r w:rsidR="003F228B" w:rsidRPr="000D262C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</w:tcPr>
          <w:p w14:paraId="4B449675" w14:textId="775DF48C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214CD51B" w14:textId="168A7755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1B98350B" w14:textId="0465848F" w:rsidR="003F228B" w:rsidRPr="000D262C" w:rsidRDefault="005F3857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39379E5E" w14:textId="6A607795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5C35EE8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31CAD31" w14:textId="38B54772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E2D1283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22BD9AB" w14:textId="3819A4DA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74A6A2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D7763F" w14:textId="0FD67F1D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10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0E0101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D583C9" w14:textId="0EF2AEBC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2DC2E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9A4486" w14:textId="7EC4902B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228B" w:rsidRPr="003C47FE" w14:paraId="776FB7E8" w14:textId="77777777" w:rsidTr="00F1228E">
        <w:tc>
          <w:tcPr>
            <w:tcW w:w="1890" w:type="dxa"/>
          </w:tcPr>
          <w:p w14:paraId="50F5D6B5" w14:textId="657ADF4D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1440" w:type="dxa"/>
          </w:tcPr>
          <w:p w14:paraId="023ABF51" w14:textId="4399E5C7" w:rsidR="003F228B" w:rsidRPr="000D262C" w:rsidRDefault="00F1228E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รีสอร์ท</w:t>
            </w:r>
            <w:r w:rsidR="0047585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F228B" w:rsidRPr="000D262C">
              <w:rPr>
                <w:rFonts w:ascii="Angsana New" w:hAnsi="Angsana New" w:hint="cs"/>
                <w:sz w:val="22"/>
                <w:szCs w:val="22"/>
                <w:cs/>
              </w:rPr>
              <w:t>และห้องชุด</w:t>
            </w:r>
          </w:p>
        </w:tc>
        <w:tc>
          <w:tcPr>
            <w:tcW w:w="1080" w:type="dxa"/>
          </w:tcPr>
          <w:p w14:paraId="22CA2692" w14:textId="1D2A35C8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3685F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6BDED76" w14:textId="22C7E857" w:rsidR="003F228B" w:rsidRPr="000D262C" w:rsidRDefault="003F228B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F4B7918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71748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48FF440" w14:textId="66BAAE91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199FE3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BB2C7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6A5EE5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B5EF13" w14:textId="678B514C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CA199D3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6F91D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DF8FA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95A88B" w14:textId="55DBAD11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F228B" w:rsidRPr="003C47FE" w14:paraId="72291E79" w14:textId="77777777" w:rsidTr="00F1228E">
        <w:tc>
          <w:tcPr>
            <w:tcW w:w="1890" w:type="dxa"/>
          </w:tcPr>
          <w:p w14:paraId="2E1B83BF" w14:textId="26584174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 xml:space="preserve">บริษัท ๙ สมาร์ท </w:t>
            </w:r>
          </w:p>
        </w:tc>
        <w:tc>
          <w:tcPr>
            <w:tcW w:w="1440" w:type="dxa"/>
          </w:tcPr>
          <w:p w14:paraId="7099F15A" w14:textId="5315C1A1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พัฒนา</w:t>
            </w:r>
          </w:p>
        </w:tc>
        <w:tc>
          <w:tcPr>
            <w:tcW w:w="1080" w:type="dxa"/>
          </w:tcPr>
          <w:p w14:paraId="5CCD0806" w14:textId="0EC96DB8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40B9B19C" w14:textId="1237F1D2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2EDF88F0" w14:textId="4AA54839" w:rsidR="003F228B" w:rsidRPr="000D262C" w:rsidRDefault="005F3857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50951BCE" w14:textId="060DED9D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80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35885A8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60C2D02" w14:textId="36237F5D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80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C27A1A8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77194A8" w14:textId="634C5F55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80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B60B6B7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4E6179" w14:textId="7CEAD5D1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80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1FE346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2C236A" w14:textId="55632D66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57597F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113B9F" w14:textId="5773F8BC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228B" w:rsidRPr="003C47FE" w14:paraId="470B0A2F" w14:textId="77777777" w:rsidTr="00F1228E">
        <w:tc>
          <w:tcPr>
            <w:tcW w:w="1890" w:type="dxa"/>
          </w:tcPr>
          <w:p w14:paraId="05A8C869" w14:textId="35D580E3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ดีเวล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1440" w:type="dxa"/>
          </w:tcPr>
          <w:p w14:paraId="371D269B" w14:textId="419BEA56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745EE691" w14:textId="3CEC44FB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7C035D8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23DE9256" w14:textId="200739FF" w:rsidR="003F228B" w:rsidRPr="000D262C" w:rsidRDefault="003F228B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CA0B241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E32641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43F5FC2" w14:textId="41F99CF5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E496EA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226694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6A1077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A7DE5C" w14:textId="79DD830E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50A348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8D24D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CAF5C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4339BD" w14:textId="4A960F80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F228B" w:rsidRPr="003C47FE" w14:paraId="5C25BC9F" w14:textId="77777777" w:rsidTr="00F1228E">
        <w:tc>
          <w:tcPr>
            <w:tcW w:w="1890" w:type="dxa"/>
          </w:tcPr>
          <w:p w14:paraId="55B8C103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BD16B21" w14:textId="405FFB16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1080" w:type="dxa"/>
          </w:tcPr>
          <w:p w14:paraId="1C079F11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B6E0CFD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7F5407D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6B801E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C2DFCE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B4CA2D4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60F8897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CF7E02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C5EDCB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46E45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B3123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CD6579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BAA8FA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F14660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F228B" w:rsidRPr="003C47FE" w14:paraId="310C6C5F" w14:textId="77777777" w:rsidTr="00F1228E">
        <w:tc>
          <w:tcPr>
            <w:tcW w:w="1890" w:type="dxa"/>
          </w:tcPr>
          <w:p w14:paraId="13EF3034" w14:textId="282FE4C1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 xml:space="preserve">บริษัท ๙ สมาร์ท </w:t>
            </w:r>
          </w:p>
        </w:tc>
        <w:tc>
          <w:tcPr>
            <w:tcW w:w="1440" w:type="dxa"/>
          </w:tcPr>
          <w:p w14:paraId="5A18E42D" w14:textId="0CE5C93B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ให้บริการ</w:t>
            </w:r>
            <w:r w:rsidR="008C0DB4">
              <w:rPr>
                <w:rFonts w:ascii="Angsana New" w:hAnsi="Angsana New" w:hint="cs"/>
                <w:sz w:val="22"/>
                <w:szCs w:val="22"/>
                <w:cs/>
              </w:rPr>
              <w:t>ที่พักแรม</w:t>
            </w:r>
          </w:p>
        </w:tc>
        <w:tc>
          <w:tcPr>
            <w:tcW w:w="1080" w:type="dxa"/>
          </w:tcPr>
          <w:p w14:paraId="07F66F6A" w14:textId="4F1F1A63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141CD98D" w14:textId="72BCDF99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31D2B7DC" w14:textId="406AD9F9" w:rsidR="003F228B" w:rsidRPr="000D262C" w:rsidRDefault="005F3857" w:rsidP="003F22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7BE45141" w14:textId="2103DD11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10E1EC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5BE9A92" w14:textId="5ED90235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C3C9F51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B8C852" w14:textId="34605E1C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67E9C482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249D73" w14:textId="5ABE00CF" w:rsidR="003F228B" w:rsidRPr="000D262C" w:rsidRDefault="005F3857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30</w:t>
            </w:r>
            <w:r w:rsidR="003F228B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DB8FFAC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353A7C" w14:textId="6B8712E0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116815" w14:textId="77777777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D2E0F2" w14:textId="15432889" w:rsidR="003F228B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36B4" w:rsidRPr="003C47FE" w14:paraId="1B34FB99" w14:textId="77777777" w:rsidTr="00F1228E">
        <w:tc>
          <w:tcPr>
            <w:tcW w:w="1890" w:type="dxa"/>
          </w:tcPr>
          <w:p w14:paraId="7E2E7B9C" w14:textId="5ABE5E3A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เรสซิเดนซ์ จำกัด</w:t>
            </w:r>
          </w:p>
        </w:tc>
        <w:tc>
          <w:tcPr>
            <w:tcW w:w="1440" w:type="dxa"/>
          </w:tcPr>
          <w:p w14:paraId="5849162B" w14:textId="66658DF6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E44B43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28026F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CF245E6" w14:textId="77777777" w:rsidR="002636B4" w:rsidRPr="000D262C" w:rsidRDefault="002636B4" w:rsidP="00235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5705FD9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19D2C3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0B74EE5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5A68AF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E6EAB9D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6BA6131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2F6B01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128F18F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C7DFE1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0E487FD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1D92B" w14:textId="77777777" w:rsidR="002636B4" w:rsidRPr="000D262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5673" w:rsidRPr="003C47FE" w14:paraId="300C000B" w14:textId="77777777" w:rsidTr="00F1228E">
        <w:tc>
          <w:tcPr>
            <w:tcW w:w="1890" w:type="dxa"/>
          </w:tcPr>
          <w:p w14:paraId="484F8548" w14:textId="7A79B123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บริษัท นวนคร</w:t>
            </w:r>
          </w:p>
        </w:tc>
        <w:tc>
          <w:tcPr>
            <w:tcW w:w="1440" w:type="dxa"/>
          </w:tcPr>
          <w:p w14:paraId="2DB8F7B2" w14:textId="2AD82C84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ให้เช่าและ</w:t>
            </w:r>
          </w:p>
        </w:tc>
        <w:tc>
          <w:tcPr>
            <w:tcW w:w="1080" w:type="dxa"/>
          </w:tcPr>
          <w:p w14:paraId="2C0327A8" w14:textId="16B43933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10151028" w14:textId="0D67967D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>.</w:t>
            </w:r>
            <w:r w:rsidRPr="005F3857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131983E2" w14:textId="72B114C3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54E5352A" w14:textId="03A490B8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5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783571B5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5582AB6" w14:textId="01BA0E04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6B48A2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8CE3163" w14:textId="3CA3C4F9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sz w:val="22"/>
                <w:szCs w:val="22"/>
              </w:rPr>
              <w:t>5</w:t>
            </w:r>
            <w:r w:rsidR="00235673" w:rsidRPr="000D262C">
              <w:rPr>
                <w:rFonts w:ascii="Angsana New" w:hAnsi="Angsana New"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9498831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FAA8D9" w14:textId="5BD2AEC6" w:rsidR="00235673" w:rsidRPr="000D262C" w:rsidRDefault="003F228B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2C7FFF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373A84" w14:textId="4E011125" w:rsidR="00235673" w:rsidRPr="000D262C" w:rsidRDefault="003F228B" w:rsidP="00D9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CCD4D6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0DEB64" w14:textId="19FB8D86" w:rsidR="00235673" w:rsidRPr="000D262C" w:rsidRDefault="003F228B" w:rsidP="003F2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5673" w:rsidRPr="003C47FE" w14:paraId="55E530FC" w14:textId="77777777" w:rsidTr="00F1228E">
        <w:tc>
          <w:tcPr>
            <w:tcW w:w="1890" w:type="dxa"/>
          </w:tcPr>
          <w:p w14:paraId="455121C3" w14:textId="0210C935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ดีเวลลอปเมนท์ จำกัด</w:t>
            </w:r>
            <w:r w:rsidR="0047585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440" w:type="dxa"/>
          </w:tcPr>
          <w:p w14:paraId="548916CC" w14:textId="23A2FE65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1080" w:type="dxa"/>
          </w:tcPr>
          <w:p w14:paraId="2A3C6B99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AF89E1A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5ED63D43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BF909E1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BFCF512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252A8CE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822A4A7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136EE3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91DA9A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7BFB25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55E92EE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37A228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54AF5F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8BD5B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5673" w:rsidRPr="003C47FE" w14:paraId="454A4DC0" w14:textId="77777777" w:rsidTr="00F1228E">
        <w:tc>
          <w:tcPr>
            <w:tcW w:w="1890" w:type="dxa"/>
          </w:tcPr>
          <w:p w14:paraId="67B70893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3D0D6BA" w14:textId="610B36EC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2DCAA0EC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8C413E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CAFDA9E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16292E0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A96D0C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7C93EBF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E7919F9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6E65794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BA6E74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2C3FFF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09FC3AC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227380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0B5E36B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E26BB1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5673" w:rsidRPr="003C47FE" w14:paraId="3DBEA75A" w14:textId="77777777" w:rsidTr="00F1228E">
        <w:tc>
          <w:tcPr>
            <w:tcW w:w="1890" w:type="dxa"/>
          </w:tcPr>
          <w:p w14:paraId="44A644CA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39A9CFC7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94C954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0FC72A8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FC77A63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AEFC43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105713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</w:tcPr>
          <w:p w14:paraId="53E971B5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BC05B2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334871" w14:textId="4A89A463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  <w:r w:rsidR="00235673" w:rsidRPr="000D262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76EFB87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45A36" w14:textId="2C3E5928" w:rsidR="00235673" w:rsidRPr="000D262C" w:rsidRDefault="005F3857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22"/>
                <w:szCs w:val="22"/>
              </w:rPr>
              <w:t>135</w:t>
            </w:r>
            <w:r w:rsidR="003F228B" w:rsidRPr="000D262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CF5A03C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0F6BD" w14:textId="54A047CC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262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D67B70" w14:textId="77777777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5C2B" w14:textId="7DE93C00" w:rsidR="00235673" w:rsidRPr="000D262C" w:rsidRDefault="00235673" w:rsidP="0023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262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</w:tbl>
    <w:p w14:paraId="7EE3E668" w14:textId="77777777" w:rsidR="00794CDE" w:rsidRPr="00794CDE" w:rsidRDefault="00794CDE" w:rsidP="0079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rPr>
          <w:rFonts w:ascii="Angsana New" w:hAnsi="Angsana New"/>
          <w:sz w:val="8"/>
          <w:szCs w:val="8"/>
        </w:rPr>
      </w:pPr>
    </w:p>
    <w:p w14:paraId="148DFEFA" w14:textId="0972D3D1" w:rsidR="008B3DEB" w:rsidRPr="00F1228E" w:rsidRDefault="0047585D" w:rsidP="00F1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 w:rsidR="00F1228E" w:rsidRPr="00F1228E">
        <w:rPr>
          <w:rFonts w:ascii="Angsana New" w:hAnsi="Angsana New" w:hint="cs"/>
          <w:sz w:val="30"/>
          <w:szCs w:val="30"/>
          <w:cs/>
        </w:rPr>
        <w:t>บริษัทย่อยจัดตั้งในประเทศไทยเมื่อวันที่</w:t>
      </w:r>
      <w:r w:rsidR="00F1228E">
        <w:rPr>
          <w:rFonts w:ascii="Angsana New" w:hAnsi="Angsana New" w:hint="cs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3</w:t>
      </w:r>
      <w:r w:rsidR="00F1228E">
        <w:rPr>
          <w:rFonts w:ascii="Angsana New" w:hAnsi="Angsana New"/>
          <w:sz w:val="30"/>
          <w:szCs w:val="30"/>
        </w:rPr>
        <w:t xml:space="preserve"> </w:t>
      </w:r>
      <w:r w:rsidR="00F1228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F1228E">
        <w:rPr>
          <w:rFonts w:ascii="Angsana New" w:hAnsi="Angsana New"/>
          <w:sz w:val="30"/>
          <w:szCs w:val="30"/>
        </w:rPr>
        <w:t xml:space="preserve"> </w:t>
      </w:r>
      <w:r w:rsidR="00F1228E">
        <w:rPr>
          <w:rFonts w:ascii="Angsana New" w:hAnsi="Angsana New" w:hint="cs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5F3857" w:rsidRPr="005F3857">
        <w:rPr>
          <w:rFonts w:ascii="Angsana New" w:hAnsi="Angsana New"/>
          <w:sz w:val="30"/>
          <w:szCs w:val="30"/>
        </w:rPr>
        <w:t>3</w:t>
      </w:r>
      <w:r w:rsidR="00F1228E">
        <w:rPr>
          <w:rFonts w:ascii="Angsana New" w:hAnsi="Angsana New"/>
          <w:sz w:val="30"/>
          <w:szCs w:val="30"/>
        </w:rPr>
        <w:t xml:space="preserve"> </w:t>
      </w:r>
      <w:r w:rsidR="00F1228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F1228E" w:rsidRPr="00F1228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9B9FB9" w14:textId="6C8C575E" w:rsidR="00F1228E" w:rsidRPr="001174E0" w:rsidRDefault="00F1228E" w:rsidP="002A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cs/>
        </w:rPr>
        <w:sectPr w:rsidR="00F1228E" w:rsidRPr="001174E0" w:rsidSect="0049547F">
          <w:head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473D6C5" w14:textId="1B5D85F1" w:rsidR="00081CD6" w:rsidRDefault="005F3857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</w:r>
      <w:r w:rsidR="00081CD6" w:rsidRPr="0075158D">
        <w:rPr>
          <w:rFonts w:ascii="Angsana New" w:hAnsi="Angsana New"/>
          <w:sz w:val="30"/>
          <w:szCs w:val="30"/>
          <w:cs/>
          <w:lang w:val="th-TH"/>
        </w:rPr>
        <w:t>เงินลงทุนในก</w:t>
      </w:r>
      <w:r w:rsidR="00081CD6" w:rsidRPr="0075158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8B3DEB" w:rsidRPr="008C010D" w14:paraId="71D0C826" w14:textId="77777777" w:rsidTr="008B3DEB">
        <w:trPr>
          <w:tblHeader/>
        </w:trPr>
        <w:tc>
          <w:tcPr>
            <w:tcW w:w="1520" w:type="pct"/>
          </w:tcPr>
          <w:p w14:paraId="44CF0B9D" w14:textId="77777777" w:rsidR="008B3DEB" w:rsidRPr="008C010D" w:rsidRDefault="008B3DEB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5FD6126" w14:textId="77777777" w:rsidR="008B3DEB" w:rsidRPr="00081CD6" w:rsidRDefault="008B3DEB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</w:tcPr>
          <w:p w14:paraId="34B86E93" w14:textId="7AE8544F" w:rsidR="008B3DEB" w:rsidRPr="008C010D" w:rsidRDefault="008B3DEB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276C197" w14:textId="77777777" w:rsidR="008B3DEB" w:rsidRPr="008C010D" w:rsidRDefault="008B3DEB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0ED7C92" w14:textId="77777777" w:rsidR="008B3DEB" w:rsidRPr="008C010D" w:rsidRDefault="008B3DEB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86" w:rsidRPr="008C010D" w14:paraId="1D8EAC41" w14:textId="77777777" w:rsidTr="00DE0AD0">
        <w:trPr>
          <w:tblHeader/>
        </w:trPr>
        <w:tc>
          <w:tcPr>
            <w:tcW w:w="1520" w:type="pct"/>
          </w:tcPr>
          <w:p w14:paraId="719B5535" w14:textId="0D036BBB" w:rsidR="005F3A86" w:rsidRPr="00660A10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C3F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6F20D8BF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A281963" w14:textId="77777777" w:rsidR="005F3A86" w:rsidRPr="00E07FB7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62CA7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1BFF5AAE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6984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54DD308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5CCEB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B34C9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DEB" w:rsidRPr="008C010D" w14:paraId="61FC2BF2" w14:textId="77777777" w:rsidTr="00DE0AD0">
        <w:trPr>
          <w:tblHeader/>
        </w:trPr>
        <w:tc>
          <w:tcPr>
            <w:tcW w:w="1520" w:type="pct"/>
          </w:tcPr>
          <w:p w14:paraId="0572FA48" w14:textId="107E1915" w:rsidR="008B3DEB" w:rsidRPr="00660A10" w:rsidRDefault="008B3DEB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0" w:type="pct"/>
          </w:tcPr>
          <w:p w14:paraId="26F84645" w14:textId="272B0EE8" w:rsidR="008B3DEB" w:rsidRPr="00081CD6" w:rsidRDefault="008B3DEB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DAC7BB1" w14:textId="2108DA1E" w:rsidR="008B3DEB" w:rsidRPr="003735FD" w:rsidRDefault="005F3857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D11F8BC" w14:textId="77777777" w:rsidR="008B3DEB" w:rsidRPr="008C010D" w:rsidRDefault="008B3DEB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580306B" w14:textId="1FA54647" w:rsidR="008B3DEB" w:rsidRPr="003735FD" w:rsidRDefault="005F3857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1CE56E9" w14:textId="77777777" w:rsidR="008B3DEB" w:rsidRPr="008C010D" w:rsidRDefault="008B3DEB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3E8DA8C" w14:textId="03F01715" w:rsidR="008B3DEB" w:rsidRPr="003735FD" w:rsidRDefault="005F3857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71505A7" w14:textId="77777777" w:rsidR="008B3DEB" w:rsidRPr="008C010D" w:rsidRDefault="008B3DEB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69482" w14:textId="4CAAF44A" w:rsidR="008B3DEB" w:rsidRPr="003735FD" w:rsidRDefault="005F3857" w:rsidP="008B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F3A86" w:rsidRPr="008C010D" w14:paraId="562E9D90" w14:textId="77777777" w:rsidTr="00DE0AD0">
        <w:trPr>
          <w:tblHeader/>
        </w:trPr>
        <w:tc>
          <w:tcPr>
            <w:tcW w:w="1520" w:type="pct"/>
          </w:tcPr>
          <w:p w14:paraId="222ED242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94504A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7D0F40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A86" w:rsidRPr="004446C0" w14:paraId="4E9E149B" w14:textId="77777777" w:rsidTr="00DE0AD0">
        <w:tc>
          <w:tcPr>
            <w:tcW w:w="1520" w:type="pct"/>
          </w:tcPr>
          <w:p w14:paraId="555F822A" w14:textId="70BD677E" w:rsidR="005F3A86" w:rsidRPr="00A27F15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4C1171D4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8B36C" w14:textId="09E3D36F" w:rsidR="005F3A86" w:rsidRPr="0006192A" w:rsidRDefault="005F3857" w:rsidP="00633E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 w:rsidR="00E26296"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48" w:type="pct"/>
          </w:tcPr>
          <w:p w14:paraId="0418152C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F0F1C8" w14:textId="33751202" w:rsidR="005F3A86" w:rsidRPr="0006192A" w:rsidRDefault="005F3857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</w:t>
            </w:r>
            <w:r w:rsidR="005753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7878535B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2B1C3" w14:textId="232D5A18" w:rsidR="005F3A86" w:rsidRPr="0006192A" w:rsidRDefault="005F3857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705</w:t>
            </w:r>
            <w:r w:rsidR="00060312" w:rsidRPr="0006031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3D0A484D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84903B" w14:textId="0B97CAC4" w:rsidR="005F3A86" w:rsidRPr="0006192A" w:rsidRDefault="005F3857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609</w:t>
            </w:r>
            <w:r w:rsidR="00575357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5F3A86" w:rsidRPr="004446C0" w14:paraId="4CF4A8D5" w14:textId="77777777" w:rsidTr="00DE0AD0">
        <w:tc>
          <w:tcPr>
            <w:tcW w:w="1520" w:type="pct"/>
          </w:tcPr>
          <w:p w14:paraId="0F6B0F1D" w14:textId="4EA39529" w:rsidR="005F3A86" w:rsidRPr="00E07FB7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753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75357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490" w:type="pct"/>
          </w:tcPr>
          <w:p w14:paraId="192F8F7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A0CB4F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7D2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62FB45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4E4A5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863E33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0D018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0020B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8C010D" w14:paraId="4D324A10" w14:textId="77777777" w:rsidTr="00DE0AD0">
        <w:tc>
          <w:tcPr>
            <w:tcW w:w="1520" w:type="pct"/>
          </w:tcPr>
          <w:p w14:paraId="60FDD9BB" w14:textId="749E28F2" w:rsidR="005F3A86" w:rsidRPr="00E07FB7" w:rsidRDefault="00575357" w:rsidP="002E5CE0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575357">
              <w:rPr>
                <w:rFonts w:asciiTheme="majorBidi" w:hAnsiTheme="majorBidi" w:cstheme="majorBidi"/>
                <w:cs/>
              </w:rPr>
              <w:t>การร่วมค้า</w:t>
            </w:r>
            <w:r w:rsidR="005F3A86" w:rsidRPr="00575357">
              <w:rPr>
                <w:rFonts w:asciiTheme="majorBidi" w:hAnsiTheme="majorBidi" w:cstheme="majorBidi"/>
                <w:cs/>
                <w:lang w:val="en-US"/>
              </w:rPr>
              <w:t>ที่</w:t>
            </w:r>
            <w:r w:rsidR="005F3A86" w:rsidRPr="00E07FB7">
              <w:rPr>
                <w:rFonts w:asciiTheme="majorBidi" w:hAnsiTheme="majorBidi" w:cstheme="majorBidi"/>
                <w:cs/>
                <w:lang w:val="en-US"/>
              </w:rPr>
              <w:t>ใช้วิธีส่วนได้เสีย</w:t>
            </w:r>
          </w:p>
        </w:tc>
        <w:tc>
          <w:tcPr>
            <w:tcW w:w="490" w:type="pct"/>
          </w:tcPr>
          <w:p w14:paraId="0596B96C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541996" w14:textId="18260BFD" w:rsidR="005F3A86" w:rsidRPr="00F1154F" w:rsidRDefault="00E26296" w:rsidP="00CE05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F664F8E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06E00B" w14:textId="440BEE22" w:rsidR="005F3A86" w:rsidRPr="00F1154F" w:rsidRDefault="005F3857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  <w:r w:rsidR="005753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859</w:t>
            </w:r>
          </w:p>
        </w:tc>
        <w:tc>
          <w:tcPr>
            <w:tcW w:w="148" w:type="pct"/>
          </w:tcPr>
          <w:p w14:paraId="79CDCE4C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7044AD" w14:textId="50F20410" w:rsidR="005F3A86" w:rsidRPr="00F1154F" w:rsidRDefault="00E2629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077F7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B27B56" w14:textId="2EBAE436" w:rsidR="005F3A86" w:rsidRPr="00F1154F" w:rsidRDefault="00575357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8C010D" w14:paraId="67FFC979" w14:textId="77777777" w:rsidTr="00DE0AD0">
        <w:tc>
          <w:tcPr>
            <w:tcW w:w="1520" w:type="pct"/>
          </w:tcPr>
          <w:p w14:paraId="4F0CED31" w14:textId="5237B483" w:rsidR="00A73601" w:rsidRPr="009140DD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3DF4574E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C61164" w14:textId="5464E253" w:rsidR="00A73601" w:rsidRDefault="00E26296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96232A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8CFC312" w14:textId="67A77C55" w:rsidR="00A73601" w:rsidRPr="00E16FE3" w:rsidRDefault="005F3857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5753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657B67F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4FAA05" w14:textId="354C9542" w:rsidR="00A73601" w:rsidRDefault="00E26296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D3A6C5D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5C10DC" w14:textId="52953B86" w:rsidR="00A73601" w:rsidRDefault="005F3857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</w:t>
            </w:r>
            <w:r w:rsidR="00575357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A73601" w:rsidRPr="008C010D" w14:paraId="0ABA977C" w14:textId="77777777" w:rsidTr="00DE0AD0">
        <w:tc>
          <w:tcPr>
            <w:tcW w:w="1520" w:type="pct"/>
          </w:tcPr>
          <w:p w14:paraId="1383564E" w14:textId="6A6E1ADD" w:rsidR="00A73601" w:rsidRPr="00E07FB7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3092A8DB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64AE15" w14:textId="4B3934AB" w:rsidR="00A73601" w:rsidRDefault="00E26296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770AEA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BEA57B9" w14:textId="709B8A49" w:rsidR="00A73601" w:rsidRPr="00E16FE3" w:rsidRDefault="00575357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8342E3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DD2AC6" w14:textId="772069B2" w:rsidR="00A73601" w:rsidRDefault="00E26296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BEDC61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191EAD" w14:textId="61C615B4" w:rsidR="00A73601" w:rsidRDefault="00575357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B362BD" w14:paraId="0A72E76F" w14:textId="77777777" w:rsidTr="00DE0AD0">
        <w:tc>
          <w:tcPr>
            <w:tcW w:w="1520" w:type="pct"/>
          </w:tcPr>
          <w:p w14:paraId="13C52550" w14:textId="40E5AE4F" w:rsidR="00A73601" w:rsidRDefault="00A73601" w:rsidP="00A7360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8B3DE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B3DE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490" w:type="pct"/>
          </w:tcPr>
          <w:p w14:paraId="0D3533BD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0EA167" w14:textId="06F7DAE1" w:rsidR="00A73601" w:rsidRPr="0006192A" w:rsidRDefault="005F3857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sz w:val="30"/>
                <w:szCs w:val="30"/>
              </w:rPr>
              <w:t>781</w:t>
            </w:r>
            <w:r w:rsidR="00E262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48" w:type="pct"/>
          </w:tcPr>
          <w:p w14:paraId="4552D667" w14:textId="77777777" w:rsidR="00A73601" w:rsidRPr="0006192A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5F817D2" w14:textId="7B937F4D" w:rsidR="00A73601" w:rsidRPr="0006192A" w:rsidRDefault="005F3857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sz w:val="30"/>
                <w:szCs w:val="30"/>
              </w:rPr>
              <w:t>747</w:t>
            </w:r>
            <w:r w:rsidR="005753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148" w:type="pct"/>
          </w:tcPr>
          <w:p w14:paraId="69B68411" w14:textId="77777777" w:rsidR="00A73601" w:rsidRPr="0006192A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F56389" w14:textId="360BCE7D" w:rsidR="00A73601" w:rsidRPr="0006192A" w:rsidRDefault="005F3857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  <w:r w:rsidR="00E26296" w:rsidRPr="00E262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75F82CB3" w14:textId="77777777" w:rsidR="00A73601" w:rsidRPr="0006192A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D7B621" w14:textId="7CE0353D" w:rsidR="00A73601" w:rsidRPr="0006192A" w:rsidRDefault="005F3857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575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03F47B4A" w14:textId="77777777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717B6749" w:rsidR="009A3D64" w:rsidRPr="00F27DC2" w:rsidRDefault="00C008F3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9A3D64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F3857" w:rsidRPr="005F3857">
        <w:rPr>
          <w:rFonts w:ascii="Angsana New" w:hAnsi="Angsana New"/>
          <w:sz w:val="30"/>
          <w:szCs w:val="30"/>
        </w:rPr>
        <w:t>26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="00E93654"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3</w:t>
      </w:r>
      <w:r w:rsidR="00E93654">
        <w:rPr>
          <w:rFonts w:ascii="Angsana New" w:hAnsi="Angsana New"/>
          <w:sz w:val="30"/>
          <w:szCs w:val="30"/>
        </w:rPr>
        <w:t>,</w:t>
      </w:r>
      <w:r w:rsidR="005F3857" w:rsidRPr="005F3857">
        <w:rPr>
          <w:rFonts w:ascii="Angsana New" w:hAnsi="Angsana New"/>
          <w:sz w:val="30"/>
          <w:szCs w:val="30"/>
        </w:rPr>
        <w:t>465</w:t>
      </w:r>
      <w:r w:rsidR="00E93654">
        <w:rPr>
          <w:rFonts w:ascii="Angsana New" w:hAnsi="Angsana New"/>
          <w:sz w:val="30"/>
          <w:szCs w:val="30"/>
        </w:rPr>
        <w:t>,</w:t>
      </w:r>
      <w:r w:rsidR="005F3857" w:rsidRPr="005F3857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5F3857" w:rsidRPr="005F3857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50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E93654"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26</w:t>
      </w:r>
      <w:r w:rsidR="00E93654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 w:rsidR="00636522">
        <w:rPr>
          <w:rFonts w:ascii="Angsana New" w:hAnsi="Angsana New"/>
          <w:sz w:val="30"/>
          <w:szCs w:val="30"/>
        </w:rPr>
        <w:t xml:space="preserve"> </w:t>
      </w:r>
      <w:r w:rsidR="00636522"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636522">
        <w:rPr>
          <w:rFonts w:ascii="Angsana New" w:hAnsi="Angsana New"/>
          <w:sz w:val="30"/>
          <w:szCs w:val="30"/>
        </w:rPr>
        <w:t xml:space="preserve"> </w:t>
      </w:r>
    </w:p>
    <w:p w14:paraId="3256DA32" w14:textId="2EE4F8E5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751D81">
        <w:rPr>
          <w:rFonts w:ascii="Angsana New" w:hAnsi="Angsana New"/>
          <w:sz w:val="30"/>
          <w:szCs w:val="30"/>
        </w:rPr>
        <w:t xml:space="preserve"> </w:t>
      </w:r>
      <w:r w:rsidR="00751D8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751D81">
        <w:rPr>
          <w:rFonts w:ascii="Angsana New" w:hAnsi="Angsana New" w:hint="cs"/>
          <w:sz w:val="30"/>
          <w:szCs w:val="30"/>
          <w:cs/>
        </w:rPr>
        <w:t>สาม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751D81">
        <w:rPr>
          <w:rFonts w:ascii="Angsana New" w:hAnsi="Angsana New"/>
          <w:sz w:val="30"/>
          <w:szCs w:val="30"/>
        </w:rPr>
        <w:t xml:space="preserve"> </w:t>
      </w:r>
      <w:r w:rsidR="00751D8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751D8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5F3857" w:rsidRPr="005F3857">
        <w:rPr>
          <w:rFonts w:ascii="Angsana New" w:hAnsi="Angsana New" w:hint="cs"/>
          <w:sz w:val="30"/>
          <w:szCs w:val="30"/>
        </w:rPr>
        <w:t>25</w:t>
      </w:r>
      <w:r w:rsidR="005F3857" w:rsidRPr="005F3857"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09"/>
        <w:gridCol w:w="811"/>
        <w:gridCol w:w="810"/>
        <w:gridCol w:w="900"/>
        <w:gridCol w:w="270"/>
        <w:gridCol w:w="810"/>
        <w:gridCol w:w="27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657596" w:rsidRPr="00A33B81" w14:paraId="2CBFB76B" w14:textId="77777777" w:rsidTr="002B4CAA">
        <w:tc>
          <w:tcPr>
            <w:tcW w:w="1710" w:type="dxa"/>
          </w:tcPr>
          <w:p w14:paraId="720220E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B650F5" w14:textId="181C649A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B4CA2A5" w14:textId="58C852C6" w:rsid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1" w:type="dxa"/>
            <w:gridSpan w:val="2"/>
          </w:tcPr>
          <w:p w14:paraId="36084D0A" w14:textId="5B4748FF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77803BD7" w14:textId="3F08A4D6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CC8DC7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  <w:gridSpan w:val="3"/>
          </w:tcPr>
          <w:p w14:paraId="0D84A4B0" w14:textId="6B2C3595" w:rsidR="00657596" w:rsidRP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59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4AEB7E6" w14:textId="77777777" w:rsidR="00657596" w:rsidRP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07" w:type="dxa"/>
            <w:gridSpan w:val="7"/>
          </w:tcPr>
          <w:p w14:paraId="1A543D48" w14:textId="19A4672C" w:rsidR="00657596" w:rsidRP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59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7596" w:rsidRPr="00A33B81" w14:paraId="1A08268A" w14:textId="77777777" w:rsidTr="00DE7633">
        <w:tc>
          <w:tcPr>
            <w:tcW w:w="1710" w:type="dxa"/>
          </w:tcPr>
          <w:p w14:paraId="18EE737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19227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CF8C99" w14:textId="1D4B6D4C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9" w:type="dxa"/>
          </w:tcPr>
          <w:p w14:paraId="4B517531" w14:textId="71ACB614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621" w:type="dxa"/>
            <w:gridSpan w:val="2"/>
          </w:tcPr>
          <w:p w14:paraId="0F09A7B4" w14:textId="09D20352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980" w:type="dxa"/>
            <w:gridSpan w:val="3"/>
          </w:tcPr>
          <w:p w14:paraId="49A8777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36223" w14:textId="5EFCD6C4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5887F9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  <w:gridSpan w:val="3"/>
          </w:tcPr>
          <w:p w14:paraId="381E5F84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41B33" w14:textId="00432E63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3" w:type="dxa"/>
          </w:tcPr>
          <w:p w14:paraId="0CE45A2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C5740D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46AB5" w14:textId="2A604145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A5E6CF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49B4B3E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5387C11C" w14:textId="34669BD5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657596" w:rsidRPr="00A33B81" w14:paraId="0AF04ACA" w14:textId="77777777" w:rsidTr="00721212">
        <w:tc>
          <w:tcPr>
            <w:tcW w:w="1710" w:type="dxa"/>
          </w:tcPr>
          <w:p w14:paraId="4F62B15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AC495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194376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4E1E8239" w14:textId="052F538C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</w:tcPr>
          <w:p w14:paraId="03769EB3" w14:textId="6479A2D8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8B2F245" w14:textId="43234201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32FA658D" w14:textId="77777777" w:rsidR="00657596" w:rsidRPr="00067C94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895" w14:textId="58227AFA" w:rsidR="00657596" w:rsidRPr="00A33B81" w:rsidRDefault="005F3857" w:rsidP="00721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5385A4" w14:textId="77777777" w:rsidR="00657596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75854D0" w14:textId="232BAB27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2BAA19A" w14:textId="77777777" w:rsidR="00657596" w:rsidRPr="00A33B81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239BB021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480CE70E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B7FF2BC" w14:textId="77777777" w:rsidR="00657596" w:rsidRPr="00A33B81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1781B26E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4EC21A68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37CA09F6" w14:textId="77777777" w:rsidR="00657596" w:rsidRPr="00A33B81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39E9BBA3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657596" w:rsidRPr="00A33B81" w14:paraId="7C18EB84" w14:textId="77777777" w:rsidTr="00721212">
        <w:tc>
          <w:tcPr>
            <w:tcW w:w="1710" w:type="dxa"/>
          </w:tcPr>
          <w:p w14:paraId="3F71EFF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10972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448274C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5BC6BB13" w14:textId="5DC53A5B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</w:tcPr>
          <w:p w14:paraId="7203BE5C" w14:textId="67133A7F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14AAD64C" w14:textId="19E06F6C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B5BA6F5" w14:textId="77777777" w:rsidR="00657596" w:rsidRPr="00067C94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EBD349" w14:textId="145C01C6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93F6036" w14:textId="77777777" w:rsidR="00657596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A1581C5" w14:textId="6AD13C3F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6202BEB" w14:textId="77777777" w:rsidR="00657596" w:rsidRPr="00A33B81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5E80DBEB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3" w:type="dxa"/>
          </w:tcPr>
          <w:p w14:paraId="36D1C2B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58424568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4473635" w14:textId="77777777" w:rsidR="00657596" w:rsidRPr="00A33B81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6552F2BC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81FB2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6DB4D1A7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9C486C5" w14:textId="77777777" w:rsidR="00657596" w:rsidRPr="00A33B81" w:rsidRDefault="00657596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29EE88CD" w:rsidR="00657596" w:rsidRPr="00A33B81" w:rsidRDefault="005F3857" w:rsidP="0065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57596" w:rsidRPr="00A33B81" w14:paraId="48AC437A" w14:textId="77777777" w:rsidTr="000C614D">
        <w:tc>
          <w:tcPr>
            <w:tcW w:w="1710" w:type="dxa"/>
          </w:tcPr>
          <w:p w14:paraId="63101DF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596B1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D6EF2B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1" w:type="dxa"/>
            <w:gridSpan w:val="2"/>
          </w:tcPr>
          <w:p w14:paraId="7462B697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97" w:type="dxa"/>
            <w:gridSpan w:val="15"/>
          </w:tcPr>
          <w:p w14:paraId="0A03A3B6" w14:textId="3F5AEB4F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7596" w:rsidRPr="00A33B81" w14:paraId="0368E659" w14:textId="77777777" w:rsidTr="00721212">
        <w:tc>
          <w:tcPr>
            <w:tcW w:w="1710" w:type="dxa"/>
          </w:tcPr>
          <w:p w14:paraId="13A5684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4B9F28A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33E7E1A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61C923C7" w14:textId="5F8B40DA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0" w:type="dxa"/>
          </w:tcPr>
          <w:p w14:paraId="7C6E6E25" w14:textId="60021EE2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657596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33846E03" w14:textId="34190984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B98FB2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7D4A91" w14:textId="6544CD6E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7DDD0D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3A2A8F1" w14:textId="40A6DB41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 w:rsidR="00657596" w:rsidRPr="008964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270" w:type="dxa"/>
          </w:tcPr>
          <w:p w14:paraId="0238009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158EB42A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73" w:type="dxa"/>
          </w:tcPr>
          <w:p w14:paraId="4F5B84A4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5ABFA140" w:rsidR="00657596" w:rsidRPr="00BE085F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657596" w:rsidRPr="000F4D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63CCF98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607C7E31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679069B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5AFBCFF0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50F35B5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1B128701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  <w:tr w:rsidR="00657596" w:rsidRPr="00A33B81" w14:paraId="1C11BD0A" w14:textId="77777777" w:rsidTr="00721212">
        <w:tc>
          <w:tcPr>
            <w:tcW w:w="1710" w:type="dxa"/>
          </w:tcPr>
          <w:p w14:paraId="6A5991D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</w:tcPr>
          <w:p w14:paraId="093BBC3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53B07A2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44ADA6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A3A2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69B2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CCCD3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F9FF1B" w14:textId="36E6F835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7F50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33A1A086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657596" w:rsidRPr="00BE085F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596" w:rsidRPr="00A33B81" w14:paraId="02504C5A" w14:textId="77777777" w:rsidTr="00721212">
        <w:tc>
          <w:tcPr>
            <w:tcW w:w="1710" w:type="dxa"/>
          </w:tcPr>
          <w:p w14:paraId="6F8DEA5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41746" w14:textId="4C49A4CA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44DDA21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59FEEA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941DA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42F32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2CAA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6E453" w14:textId="2CE98728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A6817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12A081F6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657596" w:rsidRPr="00BE085F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596" w:rsidRPr="00A33B81" w14:paraId="1D63C780" w14:textId="77777777" w:rsidTr="00721212">
        <w:tc>
          <w:tcPr>
            <w:tcW w:w="1710" w:type="dxa"/>
          </w:tcPr>
          <w:p w14:paraId="014168C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5E3021" w14:textId="67B65A30" w:rsid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และไอน้ำ</w:t>
            </w:r>
          </w:p>
        </w:tc>
        <w:tc>
          <w:tcPr>
            <w:tcW w:w="809" w:type="dxa"/>
          </w:tcPr>
          <w:p w14:paraId="4969298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6BB0B5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66E93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0DDE8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F1BC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78FA8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30F6F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B7E883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B975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28DE4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7FE37007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4DB3E5" w14:textId="77777777" w:rsidR="00657596" w:rsidRPr="00BE085F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FB306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7BF16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9A39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C34914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6DD1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4D668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596" w:rsidRPr="00A33B81" w14:paraId="2235829B" w14:textId="77777777" w:rsidTr="00721212">
        <w:tc>
          <w:tcPr>
            <w:tcW w:w="1710" w:type="dxa"/>
          </w:tcPr>
          <w:p w14:paraId="5D8DC10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990" w:type="dxa"/>
          </w:tcPr>
          <w:p w14:paraId="223238E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809" w:type="dxa"/>
          </w:tcPr>
          <w:p w14:paraId="7BBECCB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61C0628B" w14:textId="0DA911EA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C915539" w14:textId="4AF449B4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57596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E7F46AB" w14:textId="0E01908E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3B82B58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6FB97" w14:textId="199226B6" w:rsidR="00657596" w:rsidRPr="00A33B81" w:rsidRDefault="005F3857" w:rsidP="00DB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01D1A2D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3AEB829" w14:textId="7F395E4B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</w:tcPr>
          <w:p w14:paraId="30DBAA6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073640C3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73" w:type="dxa"/>
          </w:tcPr>
          <w:p w14:paraId="5F68133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218A1251" w:rsidR="00657596" w:rsidRPr="00BE085F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78C5179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240E4458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52BFB57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70CBDE92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D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596" w:rsidRPr="00A33B81" w14:paraId="41968624" w14:textId="77777777" w:rsidTr="00721212">
        <w:tc>
          <w:tcPr>
            <w:tcW w:w="1710" w:type="dxa"/>
          </w:tcPr>
          <w:p w14:paraId="79E02D67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14:paraId="283AB1F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CB349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4AC699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C2B5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F8504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25887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2C5DD4" w14:textId="207B818C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024EB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626035F1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657596" w:rsidRPr="00BE085F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596" w:rsidRPr="00A33B81" w14:paraId="29794267" w14:textId="77777777" w:rsidTr="00721212">
        <w:tc>
          <w:tcPr>
            <w:tcW w:w="1710" w:type="dxa"/>
          </w:tcPr>
          <w:p w14:paraId="2D74C270" w14:textId="2256F001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990" w:type="dxa"/>
          </w:tcPr>
          <w:p w14:paraId="73540E4A" w14:textId="7A9C9C6D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7AB51149" w14:textId="79A81709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0F6506A6" w14:textId="3AC06BA7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1BCBBCA" w14:textId="18F41568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307CF1AD" w14:textId="03011A6F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4E3B98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5043A7" w14:textId="6310632B" w:rsidR="00657596" w:rsidRPr="00A33B81" w:rsidRDefault="005F3857" w:rsidP="00DB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33A631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403449" w14:textId="62C6523C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657596" w:rsidRPr="008964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70" w:type="dxa"/>
          </w:tcPr>
          <w:p w14:paraId="7822AD75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154E54AC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3" w:type="dxa"/>
          </w:tcPr>
          <w:p w14:paraId="7B20689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1E27C558" w:rsidR="00657596" w:rsidRPr="00BE085F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657596" w:rsidRPr="000F4D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F4E674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4FFBE9EC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6575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F824FE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0C218078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4D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8CB2694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596" w:rsidRPr="00A33B81" w14:paraId="224D0CD2" w14:textId="77777777" w:rsidTr="00721212">
        <w:tc>
          <w:tcPr>
            <w:tcW w:w="1710" w:type="dxa"/>
          </w:tcPr>
          <w:p w14:paraId="31CD4FFF" w14:textId="60BB1296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990" w:type="dxa"/>
          </w:tcPr>
          <w:p w14:paraId="2C82B95D" w14:textId="6529F86F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2E0DE274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5B5426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C2119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A687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EAB1E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73C95" w14:textId="3F523C93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3768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1F8CE69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657596" w:rsidRPr="00BE085F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596" w:rsidRPr="00A33B81" w14:paraId="1A74105A" w14:textId="77777777" w:rsidTr="00721212">
        <w:tc>
          <w:tcPr>
            <w:tcW w:w="1710" w:type="dxa"/>
          </w:tcPr>
          <w:p w14:paraId="069CBA49" w14:textId="77777777" w:rsid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A3371F" w14:textId="6D964AE4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2186675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38697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32349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199B6B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CFDC6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6C21AC" w14:textId="56B72D2D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0F0C8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12B7D911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657596" w:rsidRPr="00BE085F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596" w:rsidRPr="00A33B81" w14:paraId="3B279C8B" w14:textId="77777777" w:rsidTr="00721212">
        <w:tc>
          <w:tcPr>
            <w:tcW w:w="1710" w:type="dxa"/>
          </w:tcPr>
          <w:p w14:paraId="46A4F40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4132D8C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6B25BF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13803775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DC339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B4B2AC" w14:textId="496D710D" w:rsidR="00657596" w:rsidRPr="000F4DD3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3D93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769DF" w14:textId="20827FCC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F62C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01742E8D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781</w:t>
            </w:r>
            <w:r w:rsidR="00657596" w:rsidRPr="000F4D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270" w:type="dxa"/>
          </w:tcPr>
          <w:p w14:paraId="60D6530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68D955B6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</w:t>
            </w:r>
            <w:r w:rsidR="006575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</w:t>
            </w:r>
          </w:p>
        </w:tc>
        <w:tc>
          <w:tcPr>
            <w:tcW w:w="273" w:type="dxa"/>
          </w:tcPr>
          <w:p w14:paraId="17C74F8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1F14050F" w:rsidR="00657596" w:rsidRPr="00BE085F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  <w:r w:rsidR="00657596" w:rsidRPr="000F4D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3F745BC9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10DC2DCF" w:rsidR="00657596" w:rsidRPr="00A33B81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  <w:r w:rsidR="006575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75F3F95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6EF8BB34" w:rsidR="00657596" w:rsidRPr="00404EB2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657596" w:rsidRPr="000F4D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33BC0921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116D50C6" w:rsidR="00657596" w:rsidRPr="003C62EB" w:rsidRDefault="005F3857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657596" w:rsidRPr="000F4D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F38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4220C2C2" w:rsidR="0064247E" w:rsidRPr="008C010D" w:rsidRDefault="00141065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1E628BBC" w:rsidR="00EA5EC7" w:rsidRPr="0012538E" w:rsidRDefault="005F3857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5F2D8F56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32"/>
        <w:gridCol w:w="178"/>
        <w:gridCol w:w="1296"/>
      </w:tblGrid>
      <w:tr w:rsidR="00454808" w:rsidRPr="005B3016" w14:paraId="4BAF7D1A" w14:textId="77777777" w:rsidTr="00454808">
        <w:trPr>
          <w:cantSplit/>
          <w:trHeight w:val="389"/>
          <w:tblHeader/>
        </w:trPr>
        <w:tc>
          <w:tcPr>
            <w:tcW w:w="6300" w:type="dxa"/>
            <w:vAlign w:val="bottom"/>
          </w:tcPr>
          <w:p w14:paraId="5C66C06F" w14:textId="5DE76366" w:rsidR="00454808" w:rsidRPr="00EF18DB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747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3857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47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3857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32" w:type="dxa"/>
            <w:vAlign w:val="bottom"/>
          </w:tcPr>
          <w:p w14:paraId="6CF13DF6" w14:textId="77777777" w:rsidR="00454808" w:rsidRPr="005B301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7DE2E5D3" w14:textId="77777777" w:rsidR="00454808" w:rsidRPr="005B301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97B961" w14:textId="77777777" w:rsidR="00454808" w:rsidRPr="005B301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808" w:rsidRPr="005B3016" w14:paraId="24960AFF" w14:textId="77777777" w:rsidTr="00454808">
        <w:trPr>
          <w:cantSplit/>
          <w:trHeight w:val="389"/>
          <w:tblHeader/>
        </w:trPr>
        <w:tc>
          <w:tcPr>
            <w:tcW w:w="6300" w:type="dxa"/>
          </w:tcPr>
          <w:p w14:paraId="265F377F" w14:textId="77777777" w:rsidR="00454808" w:rsidRPr="006747B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2DE0CFF1" w14:textId="171DE23F" w:rsidR="00454808" w:rsidRPr="003C439B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4808" w:rsidRPr="005B3016" w14:paraId="381B21C9" w14:textId="77777777" w:rsidTr="00454808">
        <w:trPr>
          <w:cantSplit/>
        </w:trPr>
        <w:tc>
          <w:tcPr>
            <w:tcW w:w="6300" w:type="dxa"/>
          </w:tcPr>
          <w:p w14:paraId="2B30A630" w14:textId="77777777" w:rsidR="00454808" w:rsidRPr="00CB5126" w:rsidRDefault="00454808" w:rsidP="000C614D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</w:tcPr>
          <w:p w14:paraId="04645935" w14:textId="572852D2" w:rsidR="00454808" w:rsidRPr="005B3016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0C6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78" w:type="dxa"/>
            <w:vAlign w:val="bottom"/>
          </w:tcPr>
          <w:p w14:paraId="18BEEA99" w14:textId="77777777" w:rsidR="00454808" w:rsidRPr="005B3016" w:rsidRDefault="00454808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F3AA6BA" w14:textId="480A2305" w:rsidR="00454808" w:rsidRPr="005B3016" w:rsidRDefault="005F385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B5A0F" w:rsidRPr="008B5A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bookmarkEnd w:id="1"/>
    </w:tbl>
    <w:p w14:paraId="5F7D13A0" w14:textId="77777777" w:rsidR="00454808" w:rsidRPr="00D51E29" w:rsidRDefault="00454808" w:rsidP="00EA5EC7">
      <w:pPr>
        <w:pStyle w:val="FSBlank"/>
        <w:rPr>
          <w:sz w:val="30"/>
          <w:szCs w:val="30"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4"/>
        <w:gridCol w:w="269"/>
        <w:gridCol w:w="1192"/>
        <w:gridCol w:w="270"/>
        <w:gridCol w:w="1168"/>
        <w:gridCol w:w="270"/>
        <w:gridCol w:w="1074"/>
      </w:tblGrid>
      <w:tr w:rsidR="00C04CFB" w:rsidRPr="003C47FE" w14:paraId="7357B63F" w14:textId="77777777" w:rsidTr="00C04CFB">
        <w:trPr>
          <w:cantSplit/>
        </w:trPr>
        <w:tc>
          <w:tcPr>
            <w:tcW w:w="2006" w:type="pct"/>
          </w:tcPr>
          <w:p w14:paraId="237C9BC4" w14:textId="77777777" w:rsidR="00C04CFB" w:rsidRPr="003C47FE" w:rsidRDefault="00C04C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1" w:type="pct"/>
            <w:gridSpan w:val="3"/>
          </w:tcPr>
          <w:p w14:paraId="0C21748E" w14:textId="4D15C5FF" w:rsidR="00C04CFB" w:rsidRPr="00884D6D" w:rsidRDefault="00C04C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12F05" w14:textId="77777777" w:rsidR="00C04CFB" w:rsidRPr="003C47FE" w:rsidRDefault="00C04C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3A8F1F9" w14:textId="5D210273" w:rsidR="00C04CFB" w:rsidRDefault="00C04C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CFB" w:rsidRPr="003C47FE" w14:paraId="685FDE9D" w14:textId="77777777" w:rsidTr="008D44FB">
        <w:trPr>
          <w:cantSplit/>
        </w:trPr>
        <w:tc>
          <w:tcPr>
            <w:tcW w:w="2006" w:type="pct"/>
          </w:tcPr>
          <w:p w14:paraId="2319C7EC" w14:textId="77777777" w:rsidR="00C04CFB" w:rsidRPr="003C47FE" w:rsidRDefault="00C04CFB" w:rsidP="00C04C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1779A9" w14:textId="5848B13A" w:rsidR="00C04CFB" w:rsidRPr="003735FD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C04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4CF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2A30277" w14:textId="77777777" w:rsidR="00C04CFB" w:rsidRPr="003C47FE" w:rsidRDefault="00C04CFB" w:rsidP="00C04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2E58E1AA" w:rsidR="00C04CFB" w:rsidRPr="003735FD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C04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4C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C04CFB" w:rsidRPr="003C47FE" w:rsidRDefault="00C04CFB" w:rsidP="00C04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06E62AAD" w:rsidR="00C04CFB" w:rsidRPr="003735FD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C04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4CF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564B13B" w14:textId="77777777" w:rsidR="00C04CFB" w:rsidRPr="003C47FE" w:rsidRDefault="00C04CFB" w:rsidP="00C04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EFE639" w14:textId="603BAB9A" w:rsidR="00C04CFB" w:rsidRPr="003735FD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 w:rsidR="00C04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4C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4CFB" w:rsidRPr="003C47FE" w14:paraId="68C3FE75" w14:textId="77777777" w:rsidTr="008D44FB">
        <w:trPr>
          <w:cantSplit/>
        </w:trPr>
        <w:tc>
          <w:tcPr>
            <w:tcW w:w="2006" w:type="pct"/>
          </w:tcPr>
          <w:p w14:paraId="7B00C54B" w14:textId="77777777" w:rsidR="00C04CFB" w:rsidRPr="003C47FE" w:rsidRDefault="00C04CFB" w:rsidP="00C04C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79DD8DD" w14:textId="0E98C7F6" w:rsidR="00C04CFB" w:rsidRPr="003C47FE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D9571A0" w14:textId="77777777" w:rsidR="00C04CFB" w:rsidRPr="003C47FE" w:rsidRDefault="00C04CFB" w:rsidP="00C04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10232E04" w:rsidR="00C04CFB" w:rsidRPr="003C47FE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9517BD0" w14:textId="77777777" w:rsidR="00C04CFB" w:rsidRPr="003C47FE" w:rsidRDefault="00C04CFB" w:rsidP="00C04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60D93F80" w:rsidR="00C04CFB" w:rsidRPr="003C47FE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0028C35" w14:textId="77777777" w:rsidR="00C04CFB" w:rsidRPr="003C47FE" w:rsidRDefault="00C04CFB" w:rsidP="00C04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C97CC2" w14:textId="27190DBC" w:rsidR="00C04CFB" w:rsidRPr="003C47FE" w:rsidRDefault="005F3857" w:rsidP="00C0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F16FC" w:rsidRPr="003C47FE" w14:paraId="01350DD0" w14:textId="77777777" w:rsidTr="008D44FB">
        <w:trPr>
          <w:cantSplit/>
        </w:trPr>
        <w:tc>
          <w:tcPr>
            <w:tcW w:w="2006" w:type="pct"/>
          </w:tcPr>
          <w:p w14:paraId="4205C27E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14:paraId="72033C81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7D4" w:rsidRPr="003C47FE" w14:paraId="778831B2" w14:textId="77777777" w:rsidTr="008D44FB">
        <w:trPr>
          <w:cantSplit/>
        </w:trPr>
        <w:tc>
          <w:tcPr>
            <w:tcW w:w="2006" w:type="pct"/>
          </w:tcPr>
          <w:p w14:paraId="6B5F9C3B" w14:textId="50B2EAB3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7" w:type="pct"/>
          </w:tcPr>
          <w:p w14:paraId="4DF98210" w14:textId="646C1278" w:rsidR="00CE77D4" w:rsidRPr="003C47FE" w:rsidRDefault="005F3857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6306D4" w:rsidRPr="006306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</w:tcPr>
          <w:p w14:paraId="77FF8423" w14:textId="77777777" w:rsidR="00CE77D4" w:rsidRPr="00C108B2" w:rsidRDefault="00CE77D4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73472498" w:rsidR="00CE77D4" w:rsidRPr="003C47FE" w:rsidRDefault="005F3857" w:rsidP="00CE77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CE77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</w:tcPr>
          <w:p w14:paraId="7F5644D6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5BE36045" w:rsidR="00CE77D4" w:rsidRPr="003C47FE" w:rsidRDefault="005F3857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6306D4" w:rsidRPr="006306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0EBB6CA2" w14:textId="77777777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32FA9" w14:textId="2694E3EB" w:rsidR="00CE77D4" w:rsidRPr="003C47FE" w:rsidRDefault="005F3857" w:rsidP="00CE77D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CE77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CE77D4" w:rsidRPr="003C47FE" w14:paraId="10D21D7D" w14:textId="77777777" w:rsidTr="008D44FB">
        <w:trPr>
          <w:cantSplit/>
        </w:trPr>
        <w:tc>
          <w:tcPr>
            <w:tcW w:w="2006" w:type="pct"/>
          </w:tcPr>
          <w:p w14:paraId="3EE7688F" w14:textId="77777777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A30932" w14:textId="2B1E1615" w:rsidR="00CE77D4" w:rsidRPr="002E6E2F" w:rsidRDefault="00A276EB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076</w:t>
            </w:r>
            <w:r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CE77D4" w:rsidRPr="00C108B2" w:rsidRDefault="00CE77D4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68204CB3" w:rsidR="00CE77D4" w:rsidRPr="00C108B2" w:rsidRDefault="00CE77D4" w:rsidP="00CE77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CE77D4" w:rsidRPr="00C108B2" w:rsidRDefault="00CE77D4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483E91F1" w:rsidR="00CE77D4" w:rsidRPr="00DE0AD0" w:rsidRDefault="00A276EB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A276EB">
              <w:rPr>
                <w:rFonts w:ascii="Angsana New" w:hAnsi="Angsana New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6</w:t>
            </w:r>
            <w:r w:rsidRPr="00A276EB">
              <w:rPr>
                <w:rFonts w:ascii="Angsana New" w:hAnsi="Angsana New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076</w:t>
            </w:r>
            <w:r w:rsidRPr="00A276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63A588" w14:textId="64314F6A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F3857" w:rsidRPr="005F3857">
              <w:rPr>
                <w:rFonts w:ascii="Angsana New" w:hAnsi="Angsana New"/>
                <w:sz w:val="30"/>
                <w:szCs w:val="30"/>
              </w:rPr>
              <w:t>643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77D4" w:rsidRPr="003C47FE" w14:paraId="33D3FDC8" w14:textId="77777777" w:rsidTr="008D44FB">
        <w:trPr>
          <w:cantSplit/>
        </w:trPr>
        <w:tc>
          <w:tcPr>
            <w:tcW w:w="2006" w:type="pct"/>
          </w:tcPr>
          <w:p w14:paraId="67C1F809" w14:textId="3AF2EA42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F3857" w:rsidRPr="005F38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239C493F" w:rsidR="00CE77D4" w:rsidRPr="00973EE9" w:rsidRDefault="005F3857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249</w:t>
            </w:r>
            <w:r w:rsidR="00A276EB" w:rsidRPr="00A276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46" w:type="pct"/>
          </w:tcPr>
          <w:p w14:paraId="3F0C98E3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23CF6D35" w:rsidR="00CE77D4" w:rsidRPr="003C47FE" w:rsidRDefault="005F3857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CE77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238DB2C3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106B195F" w:rsidR="00CE77D4" w:rsidRPr="00DE0AD0" w:rsidRDefault="005F3857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  <w:r w:rsidR="00A276EB" w:rsidRPr="00A27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47" w:type="pct"/>
          </w:tcPr>
          <w:p w14:paraId="0A452DBA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4439C5E5" w:rsidR="00CE77D4" w:rsidRPr="003C47FE" w:rsidRDefault="005F3857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CE77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  <w:bookmarkEnd w:id="2"/>
      <w:tr w:rsidR="00CE77D4" w:rsidRPr="003C47FE" w14:paraId="79F7D478" w14:textId="77777777" w:rsidTr="008D44FB">
        <w:trPr>
          <w:cantSplit/>
        </w:trPr>
        <w:tc>
          <w:tcPr>
            <w:tcW w:w="2006" w:type="pct"/>
          </w:tcPr>
          <w:p w14:paraId="66BBBF77" w14:textId="77777777" w:rsidR="00CE77D4" w:rsidRPr="00506DE7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BAD21F4" w14:textId="77777777" w:rsidR="00CE77D4" w:rsidRPr="00973EE9" w:rsidRDefault="00CE77D4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BFC72CB" w14:textId="77777777" w:rsidR="00CE77D4" w:rsidRPr="00506DE7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CE77D4" w:rsidRPr="00506DE7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CE77D4" w:rsidRPr="00506DE7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CE77D4" w:rsidRPr="00DE0AD0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CE77D4" w:rsidRPr="00506DE7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6F46C9E" w14:textId="77777777" w:rsidR="00CE77D4" w:rsidRPr="00506DE7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77D4" w:rsidRPr="003C47FE" w14:paraId="74F08682" w14:textId="77777777" w:rsidTr="008D44FB">
        <w:trPr>
          <w:cantSplit/>
        </w:trPr>
        <w:tc>
          <w:tcPr>
            <w:tcW w:w="2006" w:type="pct"/>
          </w:tcPr>
          <w:p w14:paraId="339EEF17" w14:textId="77777777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7" w:type="pct"/>
          </w:tcPr>
          <w:p w14:paraId="7347039E" w14:textId="2CCCE2AF" w:rsidR="00CE77D4" w:rsidRPr="002E6E2F" w:rsidRDefault="005F3857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A276EB"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14:paraId="0662C26F" w14:textId="77777777" w:rsidR="00CE77D4" w:rsidRPr="00C108B2" w:rsidRDefault="00CE77D4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53060B1C" w:rsidR="00CE77D4" w:rsidRPr="003C47FE" w:rsidRDefault="005F3857" w:rsidP="00CE77D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E77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5470F1EA" w:rsidR="00CE77D4" w:rsidRPr="00DE0AD0" w:rsidRDefault="005F3857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A276EB"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2AB10135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638809E5" w14:textId="16DD06A5" w:rsidR="00CE77D4" w:rsidRPr="003C47FE" w:rsidRDefault="005F3857" w:rsidP="00CE77D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E77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CE77D4" w:rsidRPr="003C47FE" w14:paraId="4414C120" w14:textId="77777777" w:rsidTr="008D44FB">
        <w:trPr>
          <w:cantSplit/>
        </w:trPr>
        <w:tc>
          <w:tcPr>
            <w:tcW w:w="2006" w:type="pct"/>
          </w:tcPr>
          <w:p w14:paraId="4A650DC8" w14:textId="77777777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7" w:type="pct"/>
          </w:tcPr>
          <w:p w14:paraId="21CE8282" w14:textId="171CF485" w:rsidR="00CE77D4" w:rsidRPr="002E6E2F" w:rsidRDefault="005F3857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 w:rsidR="00A276EB"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46" w:type="pct"/>
          </w:tcPr>
          <w:p w14:paraId="0A716855" w14:textId="77777777" w:rsidR="00CE77D4" w:rsidRPr="00C108B2" w:rsidRDefault="00CE77D4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0E99DFC0" w:rsidR="00CE77D4" w:rsidRPr="003C47FE" w:rsidRDefault="005F3857" w:rsidP="00CE77D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CE77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7" w:type="pct"/>
          </w:tcPr>
          <w:p w14:paraId="3E1894C0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642F3BDA" w:rsidR="00CE77D4" w:rsidRPr="00DE0AD0" w:rsidRDefault="005F3857" w:rsidP="00CE77D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 w:rsidR="00A276EB" w:rsidRPr="00A276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47" w:type="pct"/>
          </w:tcPr>
          <w:p w14:paraId="776700CE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4596C51D" w14:textId="14F6B312" w:rsidR="00CE77D4" w:rsidRPr="003C47FE" w:rsidRDefault="005F3857" w:rsidP="00CE77D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CE77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</w:tr>
      <w:tr w:rsidR="00CE77D4" w:rsidRPr="003C47FE" w14:paraId="54B58471" w14:textId="77777777" w:rsidTr="008D44FB">
        <w:trPr>
          <w:cantSplit/>
        </w:trPr>
        <w:tc>
          <w:tcPr>
            <w:tcW w:w="2006" w:type="pct"/>
          </w:tcPr>
          <w:p w14:paraId="6B41CF6D" w14:textId="77777777" w:rsidR="00CE77D4" w:rsidRPr="003C47FE" w:rsidRDefault="00CE77D4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69E67CAD" w:rsidR="00CE77D4" w:rsidRPr="00973EE9" w:rsidRDefault="005F3857" w:rsidP="00CE77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</w:t>
            </w:r>
            <w:r w:rsidR="00A276EB" w:rsidRPr="00A276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</w:t>
            </w:r>
          </w:p>
        </w:tc>
        <w:tc>
          <w:tcPr>
            <w:tcW w:w="146" w:type="pct"/>
          </w:tcPr>
          <w:p w14:paraId="0866A679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6B13390A" w:rsidR="00CE77D4" w:rsidRPr="003C47FE" w:rsidRDefault="005F3857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CE77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4199E794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09DD5ABD" w:rsidR="00CE77D4" w:rsidRPr="00DE0AD0" w:rsidRDefault="005F3857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  <w:r w:rsidR="00A276EB" w:rsidRPr="00A27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47" w:type="pct"/>
          </w:tcPr>
          <w:p w14:paraId="22B967F5" w14:textId="77777777" w:rsidR="00CE77D4" w:rsidRPr="003C47FE" w:rsidRDefault="00CE77D4" w:rsidP="00CE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14833376" w:rsidR="00CE77D4" w:rsidRPr="003C47FE" w:rsidRDefault="005F3857" w:rsidP="00CE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CE77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</w:tbl>
    <w:p w14:paraId="7FD46FFA" w14:textId="1DC8DEE6" w:rsidR="002C372E" w:rsidRDefault="002C372E" w:rsidP="00CE4BD6">
      <w:pPr>
        <w:pStyle w:val="FSBlank"/>
        <w:rPr>
          <w:sz w:val="30"/>
          <w:szCs w:val="30"/>
        </w:rPr>
      </w:pPr>
    </w:p>
    <w:p w14:paraId="3E1BDF91" w14:textId="77777777" w:rsidR="002C372E" w:rsidRDefault="002C3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13D8C95A" w14:textId="5D7772B4" w:rsidR="00205DB0" w:rsidRPr="00205DB0" w:rsidRDefault="005F3857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205DB0" w:rsidRPr="0012538E">
        <w:rPr>
          <w:rFonts w:ascii="Angsana New" w:hAnsi="Angsana New"/>
          <w:sz w:val="30"/>
          <w:szCs w:val="30"/>
          <w:lang w:val="th-TH"/>
        </w:rPr>
        <w:tab/>
      </w:r>
      <w:r w:rsidR="00205DB0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673563CC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1BCBBE26" w14:textId="48C0621A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ในระหว่างงว</w:t>
      </w:r>
      <w:r w:rsidR="00DF7BB6">
        <w:rPr>
          <w:rFonts w:ascii="Angsana New" w:hAnsi="Angsana New" w:hint="cs"/>
          <w:sz w:val="30"/>
          <w:szCs w:val="30"/>
          <w:cs/>
          <w:lang w:eastAsia="x-none"/>
        </w:rPr>
        <w:t>ดสาม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31</w:t>
      </w:r>
      <w:r w:rsidR="00DF7BB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F7BB6"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2565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บริษัทได้จำหน่ายหุ้นทุนซื้อคืนจำนวน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7</w:t>
      </w:r>
      <w:r w:rsidR="00BA70C8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18</w:t>
      </w:r>
      <w:r w:rsidR="00BA70C8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6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โดยมีต้นทุนหุ้นทุนซื้อคืนจำนวน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15</w:t>
      </w:r>
      <w:r w:rsidR="00C77CA9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6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ทั้งนี้ บริษัทรับรู้ส่วนเกิน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="002C372E"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3</w:t>
      </w:r>
      <w:r w:rsidR="00C77CA9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0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โดยแสดงเป็นรายการแยกต่างหากในส่วนของผู้ถือหุ้น และโอนบัญชีสำรอง</w:t>
      </w:r>
      <w:r w:rsidR="002C372E"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หุ้นทุนซื้อคืน</w:t>
      </w:r>
      <w:r w:rsidR="00FF7898" w:rsidRPr="006D7EE3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15</w:t>
      </w:r>
      <w:r w:rsidR="00C77CA9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6</w:t>
      </w:r>
      <w:r w:rsidR="00FF7898"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</w:t>
      </w:r>
      <w:r w:rsidR="00FF7898"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ไป</w:t>
      </w:r>
      <w:r w:rsidR="00FF7898">
        <w:rPr>
          <w:rFonts w:ascii="Angsana New" w:hAnsi="Angsana New" w:hint="cs"/>
          <w:sz w:val="30"/>
          <w:szCs w:val="30"/>
          <w:cs/>
          <w:lang w:eastAsia="x-none"/>
        </w:rPr>
        <w:t>ยัง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กำไรสะสม</w:t>
      </w:r>
    </w:p>
    <w:p w14:paraId="724A82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08E1D008" w14:textId="14A0ED5D" w:rsidR="0075144C" w:rsidRDefault="00205DB0" w:rsidP="00DF7BB6">
      <w:pPr>
        <w:spacing w:line="240" w:lineRule="auto"/>
        <w:ind w:left="540"/>
        <w:jc w:val="thaiDistribute"/>
        <w:rPr>
          <w:rFonts w:ascii="Angsana New" w:hAnsi="Angsana New"/>
          <w:i/>
          <w:iCs/>
          <w:spacing w:val="-3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31</w:t>
      </w:r>
      <w:r w:rsidR="00DF7BB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F7BB6"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2565</w:t>
      </w:r>
      <w:r w:rsidR="00DF7BB6"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ถือ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ของบริษัทจำนวน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52</w:t>
      </w:r>
      <w:r w:rsidR="00C77CA9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7</w:t>
      </w:r>
      <w:r w:rsidR="00DF7BB6"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ล้านหุ้น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5F3857" w:rsidRPr="005F3857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F425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F425E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5F3857" w:rsidRPr="005F3857">
        <w:rPr>
          <w:rFonts w:ascii="Angsana New" w:hAnsi="Angsana New"/>
          <w:i/>
          <w:iCs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="005F3857" w:rsidRPr="005F3857">
        <w:rPr>
          <w:rFonts w:ascii="Angsana New" w:hAnsi="Angsana New"/>
          <w:i/>
          <w:iCs/>
          <w:sz w:val="30"/>
          <w:szCs w:val="30"/>
          <w:lang w:eastAsia="x-none"/>
        </w:rPr>
        <w:t>60</w:t>
      </w:r>
      <w:r w:rsidR="00DF7BB6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i/>
          <w:iCs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ล้านหุ้น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)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ซึ่งคิดเป็นร้อยละ 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2</w:t>
      </w:r>
      <w:r w:rsidR="00C77CA9">
        <w:rPr>
          <w:rFonts w:ascii="Angsana New" w:hAnsi="Angsana New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z w:val="30"/>
          <w:szCs w:val="30"/>
          <w:lang w:eastAsia="x-none"/>
        </w:rPr>
        <w:t>6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C372E">
        <w:rPr>
          <w:rFonts w:ascii="Angsana New" w:hAnsi="Angsana New"/>
          <w:i/>
          <w:iCs/>
          <w:spacing w:val="-3"/>
          <w:sz w:val="30"/>
          <w:szCs w:val="30"/>
          <w:cs/>
          <w:lang w:eastAsia="x-none"/>
        </w:rPr>
        <w:t>(</w:t>
      </w:r>
      <w:r w:rsidR="005F3857" w:rsidRPr="005F3857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F425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F425E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5F3857" w:rsidRPr="005F3857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2564</w:t>
      </w:r>
      <w:r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: </w:t>
      </w:r>
      <w:r w:rsidRPr="002C372E">
        <w:rPr>
          <w:rFonts w:ascii="Angsana New" w:hAnsi="Angsana New" w:hint="cs"/>
          <w:i/>
          <w:iCs/>
          <w:spacing w:val="-3"/>
          <w:sz w:val="30"/>
          <w:szCs w:val="30"/>
          <w:cs/>
          <w:lang w:eastAsia="x-none"/>
        </w:rPr>
        <w:t xml:space="preserve">ร้อยละ </w:t>
      </w:r>
      <w:r w:rsidR="005F3857" w:rsidRPr="005F3857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9</w:t>
      </w:r>
      <w:r w:rsidRPr="002C372E">
        <w:rPr>
          <w:rFonts w:ascii="Angsana New" w:hAnsi="Angsana New" w:hint="cs"/>
          <w:i/>
          <w:iCs/>
          <w:spacing w:val="-3"/>
          <w:sz w:val="30"/>
          <w:szCs w:val="30"/>
          <w:cs/>
          <w:lang w:eastAsia="x-none"/>
        </w:rPr>
        <w:t>)</w:t>
      </w:r>
      <w:r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 </w:t>
      </w:r>
      <w:r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ของหุ้นที่บริษัทออกและชำระแล้ว </w:t>
      </w:r>
      <w:r w:rsidR="00DF7BB6"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รวมเป็นต้นทุนทั้งหมด </w:t>
      </w:r>
      <w:r w:rsidR="005F3857" w:rsidRPr="005F3857">
        <w:rPr>
          <w:rFonts w:ascii="Angsana New" w:hAnsi="Angsana New"/>
          <w:spacing w:val="-3"/>
          <w:sz w:val="30"/>
          <w:szCs w:val="30"/>
          <w:lang w:eastAsia="x-none"/>
        </w:rPr>
        <w:t>111</w:t>
      </w:r>
      <w:r w:rsidR="00C77CA9" w:rsidRPr="002C372E">
        <w:rPr>
          <w:rFonts w:ascii="Angsana New" w:hAnsi="Angsana New"/>
          <w:spacing w:val="-3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spacing w:val="-3"/>
          <w:sz w:val="30"/>
          <w:szCs w:val="30"/>
          <w:lang w:eastAsia="x-none"/>
        </w:rPr>
        <w:t>6</w:t>
      </w:r>
      <w:r w:rsidR="00DF7BB6"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 </w:t>
      </w:r>
      <w:r w:rsidR="00FC0F83">
        <w:rPr>
          <w:rFonts w:ascii="Angsana New" w:hAnsi="Angsana New"/>
          <w:spacing w:val="-3"/>
          <w:sz w:val="30"/>
          <w:szCs w:val="30"/>
          <w:lang w:eastAsia="x-none"/>
        </w:rPr>
        <w:br/>
      </w:r>
      <w:r w:rsidR="00DF7BB6"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ล้านบาท 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cs/>
          <w:lang w:eastAsia="x-none"/>
        </w:rPr>
        <w:t>(</w:t>
      </w:r>
      <w:r w:rsidR="005F3857" w:rsidRPr="005F3857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F425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F425E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5F3857" w:rsidRPr="005F3857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2564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: </w:t>
      </w:r>
      <w:r w:rsidR="005F3857" w:rsidRPr="005F3857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127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.</w:t>
      </w:r>
      <w:r w:rsidR="005F3857" w:rsidRPr="005F3857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 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cs/>
          <w:lang w:eastAsia="x-none"/>
        </w:rPr>
        <w:t>ล้าน</w:t>
      </w:r>
      <w:r w:rsidR="00DF7BB6" w:rsidRPr="002C372E">
        <w:rPr>
          <w:rFonts w:ascii="Angsana New" w:hAnsi="Angsana New" w:hint="cs"/>
          <w:i/>
          <w:iCs/>
          <w:spacing w:val="-3"/>
          <w:sz w:val="30"/>
          <w:szCs w:val="30"/>
          <w:cs/>
          <w:lang w:eastAsia="x-none"/>
        </w:rPr>
        <w:t>บาท</w:t>
      </w:r>
      <w:r w:rsidR="00F425EB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)</w:t>
      </w:r>
    </w:p>
    <w:p w14:paraId="61532650" w14:textId="77777777" w:rsidR="0075144C" w:rsidRDefault="0075144C" w:rsidP="00DF7BB6">
      <w:pPr>
        <w:spacing w:line="240" w:lineRule="auto"/>
        <w:ind w:left="540"/>
        <w:jc w:val="thaiDistribute"/>
        <w:rPr>
          <w:rFonts w:ascii="Angsana New" w:hAnsi="Angsana New"/>
          <w:i/>
          <w:iCs/>
          <w:spacing w:val="-3"/>
          <w:sz w:val="30"/>
          <w:szCs w:val="30"/>
          <w:lang w:eastAsia="x-none"/>
        </w:rPr>
      </w:pPr>
    </w:p>
    <w:p w14:paraId="4DB5BE63" w14:textId="77777777" w:rsidR="0075144C" w:rsidRDefault="0075144C" w:rsidP="007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F1D5F">
        <w:rPr>
          <w:rFonts w:ascii="Angsana New" w:hAnsi="Angsana New" w:hint="cs"/>
          <w:sz w:val="30"/>
          <w:szCs w:val="30"/>
          <w:cs/>
          <w:lang w:eastAsia="x-none"/>
        </w:rPr>
        <w:t>บริษัทได้นำเงินฝากสถาบันการเงินแห่งหนึ่งมาค้ำประกันวงเงินสินเชื่อที่ได้รับจากบริษัทหลักทรัพย์จัดการกองทุน</w:t>
      </w:r>
    </w:p>
    <w:p w14:paraId="1A9C4F7F" w14:textId="54914B75" w:rsidR="002C372E" w:rsidRPr="00DF7BB6" w:rsidRDefault="002C372E" w:rsidP="00DF7BB6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  <w:sectPr w:rsidR="002C372E" w:rsidRPr="00DF7BB6" w:rsidSect="00B545CD">
          <w:head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32AEAE87" w:rsidR="006756B1" w:rsidRPr="002E3CA1" w:rsidRDefault="005F3857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766C24" w:rsidRDefault="0058773B" w:rsidP="0058773B">
      <w:pPr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p w14:paraId="0D044B65" w14:textId="729F2911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750DB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F3857" w:rsidRPr="005F3857">
        <w:rPr>
          <w:rFonts w:ascii="Angsana New" w:hAnsi="Angsana New"/>
          <w:spacing w:val="-4"/>
          <w:sz w:val="30"/>
          <w:szCs w:val="30"/>
        </w:rPr>
        <w:t>31</w:t>
      </w:r>
      <w:r w:rsidR="008750DB">
        <w:rPr>
          <w:rFonts w:ascii="Angsana New" w:hAnsi="Angsana New"/>
          <w:spacing w:val="-4"/>
          <w:sz w:val="30"/>
          <w:szCs w:val="30"/>
        </w:rPr>
        <w:t xml:space="preserve"> </w:t>
      </w:r>
      <w:r w:rsidR="008750DB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pacing w:val="-4"/>
          <w:sz w:val="30"/>
          <w:szCs w:val="30"/>
        </w:rPr>
        <w:t>2565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5F3857" w:rsidRPr="005F3857">
        <w:rPr>
          <w:rFonts w:ascii="Angsana New" w:hAnsi="Angsana New"/>
          <w:spacing w:val="-4"/>
          <w:sz w:val="30"/>
          <w:szCs w:val="30"/>
        </w:rPr>
        <w:t>2564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77777777" w:rsidR="001742E7" w:rsidRPr="00766C24" w:rsidRDefault="001742E7" w:rsidP="001742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90"/>
        <w:gridCol w:w="828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EF2E76" w:rsidRPr="00D33D2E" w14:paraId="51F2C40B" w14:textId="77777777" w:rsidTr="0083433D">
        <w:trPr>
          <w:trHeight w:val="317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73682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0D24" w14:textId="2D86E5E6" w:rsidR="00EF2E76" w:rsidRPr="00D33D2E" w:rsidRDefault="00E81185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9" w:type="dxa"/>
            <w:gridSpan w:val="3"/>
            <w:vAlign w:val="bottom"/>
          </w:tcPr>
          <w:p w14:paraId="5ECBF7EA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2E76" w:rsidRPr="00D33D2E" w14:paraId="0B280B3A" w14:textId="77777777" w:rsidTr="0083433D">
        <w:trPr>
          <w:trHeight w:val="56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7B362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B30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8E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0D91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E32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08AF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F738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D42EA6B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750DB" w:rsidRPr="00D33D2E" w14:paraId="540D1A11" w14:textId="77777777" w:rsidTr="0083433D">
        <w:trPr>
          <w:trHeight w:val="281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36965" w14:textId="2FFFAB6E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D33D2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D33D2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D33D2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33D2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D33D2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33D2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F972" w14:textId="54AE949B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5544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FD27" w14:textId="1D2BAA9C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86C8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5050" w14:textId="4F237C9E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0CF7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BF7" w14:textId="3EF26422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6392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C701" w14:textId="139E9A86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71F1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F8B3" w14:textId="3979DB7B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D62C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174C73" w14:textId="131A68EE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7DC9200" w14:textId="77777777" w:rsidR="008750DB" w:rsidRPr="00D33D2E" w:rsidRDefault="008750DB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3D9C2A6" w14:textId="3F45432C" w:rsidR="008750DB" w:rsidRPr="00D33D2E" w:rsidRDefault="005F3857" w:rsidP="0087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EF2E76" w:rsidRPr="00D33D2E" w14:paraId="05EE21C4" w14:textId="77777777" w:rsidTr="00D33D2E">
        <w:trPr>
          <w:trHeight w:val="218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DEE1F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72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C94DCF9" w14:textId="77777777" w:rsidR="00EF2E76" w:rsidRPr="00D33D2E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33D2E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F2E76" w:rsidRPr="00D33D2E" w14:paraId="42F81E9D" w14:textId="77777777" w:rsidTr="0083433D">
        <w:trPr>
          <w:trHeight w:val="24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FF7F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4B0373D1" w14:textId="43E6329F" w:rsidR="00EF2E76" w:rsidRPr="00D33D2E" w:rsidRDefault="0088694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EFA1B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CE33" w14:textId="3C82A56D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EC660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CD4C" w14:textId="5A3044B4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179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7CF0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8E0109" w14:textId="7193FF9C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A6074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E32618" w14:textId="4F320356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94C6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4AB30" w14:textId="28435B71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82AE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1B66E" w14:textId="13570D50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187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70" w:type="dxa"/>
            <w:vAlign w:val="bottom"/>
          </w:tcPr>
          <w:p w14:paraId="08B078C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515089B" w14:textId="42CCF495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193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</w:t>
            </w:r>
          </w:p>
        </w:tc>
      </w:tr>
      <w:tr w:rsidR="00EF2E76" w:rsidRPr="00D33D2E" w14:paraId="2C1BA182" w14:textId="77777777" w:rsidTr="0083433D">
        <w:trPr>
          <w:trHeight w:val="11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41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BA4A" w14:textId="7130D5E0" w:rsidR="00EF2E76" w:rsidRPr="00D33D2E" w:rsidRDefault="0088694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B5F8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C1AA" w14:textId="7F40E28E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5C8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11E9" w14:textId="7AFD1F40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179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0F4E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30053" w14:textId="50AECD4D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397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7ED9E" w14:textId="51A43D71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7E0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570EF" w14:textId="3CEA2258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5DB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D821" w14:textId="40AD327B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215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603</w:t>
            </w:r>
          </w:p>
        </w:tc>
        <w:tc>
          <w:tcPr>
            <w:tcW w:w="270" w:type="dxa"/>
            <w:vAlign w:val="bottom"/>
          </w:tcPr>
          <w:p w14:paraId="671233F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F891B" w14:textId="72EBEC85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219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918</w:t>
            </w:r>
          </w:p>
        </w:tc>
      </w:tr>
      <w:tr w:rsidR="00EF2E76" w:rsidRPr="00D33D2E" w14:paraId="48842043" w14:textId="77777777" w:rsidTr="0083433D">
        <w:trPr>
          <w:trHeight w:val="1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3C1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6D5A08C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081B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CC734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F61A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87FF9D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FE68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A37D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C5BB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0F702D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2EA3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CF736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9DD9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084F65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CDAAD10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2DEA59" w14:textId="77777777" w:rsidR="00EF2E76" w:rsidRPr="00766C2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2E76" w:rsidRPr="00D33D2E" w14:paraId="0B48ACE8" w14:textId="77777777" w:rsidTr="0083433D">
        <w:trPr>
          <w:trHeight w:val="3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292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35C1918E" w14:textId="7989E397" w:rsidR="00EF2E76" w:rsidRPr="00D33D2E" w:rsidRDefault="0088694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5FF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C7E76E" w14:textId="2773E1A3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411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FC49A0" w14:textId="57037A14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</w:t>
            </w:r>
            <w:r w:rsidR="0088694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6E6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4E86B" w14:textId="37F7D9C6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0E8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AB8A6B" w14:textId="58820FC6" w:rsidR="00EF2E76" w:rsidRPr="00D33D2E" w:rsidRDefault="0088694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ECE2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3174EA" w14:textId="519F4221" w:rsidR="00EF2E76" w:rsidRPr="00D33D2E" w:rsidRDefault="00F2473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48B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A3E2AD" w14:textId="59812D9D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93</w:t>
            </w:r>
            <w:r w:rsidR="00886941" w:rsidRPr="00D3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980</w:t>
            </w:r>
          </w:p>
        </w:tc>
        <w:tc>
          <w:tcPr>
            <w:tcW w:w="270" w:type="dxa"/>
            <w:vAlign w:val="bottom"/>
          </w:tcPr>
          <w:p w14:paraId="6B3BD9F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224DD3F" w14:textId="19BFC4B5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="00F2473B" w:rsidRPr="00D3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674</w:t>
            </w:r>
          </w:p>
        </w:tc>
      </w:tr>
      <w:tr w:rsidR="00EF2E76" w:rsidRPr="00D33D2E" w14:paraId="115C917F" w14:textId="77777777" w:rsidTr="0083433D">
        <w:trPr>
          <w:trHeight w:val="3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ECD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4B70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F1C6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B17B7B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CC1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D36C5D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0EA8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10B9E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5B1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DEE5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C63E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E332E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52E2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EACE0" w14:textId="6B1B3D79" w:rsidR="00EF2E76" w:rsidRPr="00D33D2E" w:rsidRDefault="0088694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>(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11</w:t>
            </w:r>
            <w:r w:rsidRPr="00D33D2E">
              <w:rPr>
                <w:rFonts w:ascii="Angsana New" w:hAnsi="Angsana New"/>
                <w:sz w:val="28"/>
                <w:szCs w:val="28"/>
              </w:rPr>
              <w:t>,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916</w:t>
            </w:r>
            <w:r w:rsidRPr="00D33D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7AE21F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9418372" w14:textId="34D4FDA1" w:rsidR="00EF2E76" w:rsidRPr="00D33D2E" w:rsidRDefault="00F2473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>(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20</w:t>
            </w:r>
            <w:r w:rsidRPr="00D33D2E">
              <w:rPr>
                <w:rFonts w:ascii="Angsana New" w:hAnsi="Angsana New"/>
                <w:sz w:val="28"/>
                <w:szCs w:val="28"/>
              </w:rPr>
              <w:t>,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602</w:t>
            </w:r>
            <w:r w:rsidRPr="00D33D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2E76" w:rsidRPr="00D33D2E" w14:paraId="7987CA89" w14:textId="77777777" w:rsidTr="0083433D">
        <w:trPr>
          <w:trHeight w:val="3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06C4D" w14:textId="77777777" w:rsidR="004F6620" w:rsidRPr="00D33D2E" w:rsidRDefault="00F369C1" w:rsidP="00F3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F6620" w:rsidRPr="00D33D2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4F6620" w:rsidRPr="00D33D2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F6620" w:rsidRPr="00D33D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D33D2E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BC2689" w:rsidRPr="00D33D2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  <w:p w14:paraId="274669E3" w14:textId="070BBFF3" w:rsidR="00EF2E76" w:rsidRPr="00D33D2E" w:rsidRDefault="004F6620" w:rsidP="00F3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C2689" w:rsidRPr="00D33D2E">
              <w:rPr>
                <w:rFonts w:ascii="Angsana New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358FE82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A14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0421D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52F2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E8BC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49234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89B0F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749BB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B4356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2235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C26F9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FA31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F6113" w14:textId="47342B2F" w:rsidR="00EF2E76" w:rsidRPr="00D33D2E" w:rsidRDefault="00886941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>(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19</w:t>
            </w:r>
            <w:r w:rsidRPr="00D33D2E">
              <w:rPr>
                <w:rFonts w:ascii="Angsana New" w:hAnsi="Angsana New"/>
                <w:sz w:val="28"/>
                <w:szCs w:val="28"/>
              </w:rPr>
              <w:t>,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143</w:t>
            </w:r>
            <w:r w:rsidRPr="00D33D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1BDB9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4C3E07C" w14:textId="63E87158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5F3857">
              <w:rPr>
                <w:rFonts w:ascii="Angsana New" w:hAnsi="Angsana New"/>
                <w:sz w:val="28"/>
                <w:szCs w:val="28"/>
              </w:rPr>
              <w:t>40</w:t>
            </w:r>
            <w:r w:rsidR="00BC2689" w:rsidRPr="00D33D2E">
              <w:rPr>
                <w:rFonts w:ascii="Angsana New" w:hAnsi="Angsana New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sz w:val="28"/>
                <w:szCs w:val="28"/>
              </w:rPr>
              <w:t>859</w:t>
            </w:r>
          </w:p>
        </w:tc>
      </w:tr>
      <w:tr w:rsidR="00EF2E76" w:rsidRPr="00D33D2E" w14:paraId="1EC11D0D" w14:textId="77777777" w:rsidTr="0083433D">
        <w:trPr>
          <w:trHeight w:val="4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1F3A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39C9672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4724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E0BFA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089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A2374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F059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E538C8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037D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2AC4C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C4E2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0C2D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5D93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EAD5AC" w14:textId="6ED37FC6" w:rsidR="00EF2E76" w:rsidRPr="00D33D2E" w:rsidRDefault="00886941" w:rsidP="0010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>(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15</w:t>
            </w:r>
            <w:r w:rsidRPr="00D33D2E">
              <w:rPr>
                <w:rFonts w:ascii="Angsana New" w:hAnsi="Angsana New"/>
                <w:sz w:val="28"/>
                <w:szCs w:val="28"/>
              </w:rPr>
              <w:t>,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621</w:t>
            </w:r>
            <w:r w:rsidRPr="00D33D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113CDED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FCFB78B" w14:textId="309C4A11" w:rsidR="00EF2E76" w:rsidRPr="00D33D2E" w:rsidRDefault="00F2473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>(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4</w:t>
            </w:r>
            <w:r w:rsidRPr="00D33D2E">
              <w:rPr>
                <w:rFonts w:ascii="Angsana New" w:hAnsi="Angsana New"/>
                <w:sz w:val="28"/>
                <w:szCs w:val="28"/>
              </w:rPr>
              <w:t>,</w:t>
            </w:r>
            <w:r w:rsidR="005F3857" w:rsidRPr="005F3857">
              <w:rPr>
                <w:rFonts w:ascii="Angsana New" w:hAnsi="Angsana New"/>
                <w:sz w:val="28"/>
                <w:szCs w:val="28"/>
              </w:rPr>
              <w:t>090</w:t>
            </w:r>
            <w:r w:rsidRPr="00D33D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2E76" w:rsidRPr="00D33D2E" w14:paraId="5899D384" w14:textId="77777777" w:rsidTr="0083433D">
        <w:trPr>
          <w:trHeight w:val="2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2F1F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710A95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D91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18F57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4CEB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3B9268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7BA4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D036F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898C4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9492F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94979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45FAD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773F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7EDBE" w14:textId="5354A88F" w:rsidR="00EF2E76" w:rsidRPr="00D33D2E" w:rsidRDefault="005F3857" w:rsidP="00DE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0639E2" w:rsidRPr="00D3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7268824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4871" w14:textId="22412F7D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108</w:t>
            </w:r>
            <w:r w:rsidR="00F2473B" w:rsidRPr="00D33D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28"/>
                <w:szCs w:val="28"/>
              </w:rPr>
              <w:t>841</w:t>
            </w:r>
          </w:p>
        </w:tc>
      </w:tr>
      <w:tr w:rsidR="00317938" w:rsidRPr="00766C24" w14:paraId="1414457C" w14:textId="77777777" w:rsidTr="00766C24">
        <w:trPr>
          <w:trHeight w:val="2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402CB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49ABF372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A7441D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CF55B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DA8AF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8D0889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8D23C5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A218A7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98A193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7B5541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251B7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85AEAC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AEA7A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523D08" w14:textId="77777777" w:rsidR="00317938" w:rsidRPr="00766C24" w:rsidRDefault="00317938" w:rsidP="00DE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6FC5FB5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AF069B7" w14:textId="77777777" w:rsidR="00317938" w:rsidRPr="00766C24" w:rsidRDefault="0031793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F2E76" w:rsidRPr="00D33D2E" w14:paraId="63271F09" w14:textId="77777777" w:rsidTr="0083433D">
        <w:trPr>
          <w:trHeight w:val="1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5F33" w14:textId="4FF8E39C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FD4DEBF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24093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3EC32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8F4C2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4291F7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68241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FC312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B39A5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39F2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ECBEF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738E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7DF5C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D09EEB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6D76B0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96F0531" w14:textId="77777777" w:rsidR="00EF2E76" w:rsidRPr="00D33D2E" w:rsidRDefault="00EF2E76" w:rsidP="00EF2E76">
            <w:pPr>
              <w:pStyle w:val="FSBlank"/>
              <w:rPr>
                <w:sz w:val="28"/>
                <w:szCs w:val="28"/>
              </w:rPr>
            </w:pPr>
          </w:p>
        </w:tc>
      </w:tr>
      <w:tr w:rsidR="00EF2E76" w:rsidRPr="00D33D2E" w14:paraId="7EBE633D" w14:textId="77777777" w:rsidTr="0083433D">
        <w:trPr>
          <w:trHeight w:val="1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E8E3C" w14:textId="77777777" w:rsidR="00EF2E76" w:rsidRPr="00D33D2E" w:rsidRDefault="00EF2E76" w:rsidP="009C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6B037833" w14:textId="34F97479" w:rsidR="00EF2E76" w:rsidRPr="00D33D2E" w:rsidRDefault="000639E2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2725A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4B84" w14:textId="78DD18C1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F2473B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9C45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FD4E90" w14:textId="6C43821C" w:rsidR="00EF2E76" w:rsidRPr="00D33D2E" w:rsidRDefault="000639E2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BBBCF6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CEA42" w14:textId="1C4AECF6" w:rsidR="00EF2E76" w:rsidRPr="00D33D2E" w:rsidRDefault="00F2473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3A4FE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9D74E6" w14:textId="5C68F728" w:rsidR="00EF2E76" w:rsidRPr="00D33D2E" w:rsidRDefault="000639E2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A601D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61A18" w14:textId="65B8CEE4" w:rsidR="00EF2E76" w:rsidRPr="00D33D2E" w:rsidRDefault="00F2473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3D13B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7E74FD" w14:textId="3D0941F3" w:rsidR="00EF2E76" w:rsidRPr="00D33D2E" w:rsidRDefault="000639E2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5ADC5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6C49614" w14:textId="3C1B789F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2B7601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</w:p>
        </w:tc>
      </w:tr>
      <w:tr w:rsidR="00EF2E76" w:rsidRPr="00D33D2E" w14:paraId="43DC35FF" w14:textId="77777777" w:rsidTr="0083433D">
        <w:trPr>
          <w:trHeight w:val="1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2387" w14:textId="77777777" w:rsidR="00EF2E76" w:rsidRPr="00D33D2E" w:rsidRDefault="00EF2E76" w:rsidP="009C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9E25D" w14:textId="5070E8B1" w:rsidR="00EF2E76" w:rsidRPr="00D33D2E" w:rsidRDefault="000639E2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DC7FA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D9284" w14:textId="287C74A3" w:rsidR="00EF2E76" w:rsidRPr="00D33D2E" w:rsidRDefault="00F2473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AC3D8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12E7" w14:textId="66F83D06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179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A1529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BFA7" w14:textId="3A358071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  <w:r w:rsidR="00F2473B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749E0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9F8E8" w14:textId="26525B7C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EB0A7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BBE60" w14:textId="4C39A2E0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2473B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33C31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92368" w14:textId="1F9EDB63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70" w:type="dxa"/>
            <w:vAlign w:val="bottom"/>
          </w:tcPr>
          <w:p w14:paraId="05100D1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D23F88" w14:textId="6A94BBFB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2B7601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</w:tr>
      <w:tr w:rsidR="00EF2E76" w:rsidRPr="00D33D2E" w14:paraId="2E3FF9B3" w14:textId="77777777" w:rsidTr="0083433D">
        <w:trPr>
          <w:trHeight w:val="3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5F8F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EEEAD" w14:textId="169BA632" w:rsidR="00EF2E76" w:rsidRPr="00D33D2E" w:rsidRDefault="000639E2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75B43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C8EC" w14:textId="1004DD5E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CC652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127A8" w14:textId="79DBCAE0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179</w:t>
            </w:r>
            <w:r w:rsidR="000639E2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924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BDD24" w14:textId="599FD6A2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F775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2D0A0" w14:textId="6FA24662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0639E2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A598C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A3E62" w14:textId="45BF8D47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F2473B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7E61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7B1E" w14:textId="096487D4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187</w:t>
            </w:r>
            <w:r w:rsidR="000639E2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911</w:t>
            </w:r>
          </w:p>
        </w:tc>
        <w:tc>
          <w:tcPr>
            <w:tcW w:w="270" w:type="dxa"/>
            <w:vAlign w:val="bottom"/>
          </w:tcPr>
          <w:p w14:paraId="11E9DCF5" w14:textId="77777777" w:rsidR="00EF2E76" w:rsidRPr="00D33D2E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592D" w14:textId="6473FAFE" w:rsidR="00EF2E76" w:rsidRPr="00D33D2E" w:rsidRDefault="005F3857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193</w:t>
            </w:r>
            <w:r w:rsidR="002B7601"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</w:t>
            </w:r>
          </w:p>
        </w:tc>
      </w:tr>
    </w:tbl>
    <w:p w14:paraId="619060F7" w14:textId="77777777" w:rsidR="00590D39" w:rsidRPr="00D33D2E" w:rsidRDefault="00590D3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38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90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CD3D86">
        <w:trPr>
          <w:trHeight w:val="481"/>
          <w:tblHeader/>
        </w:trPr>
        <w:tc>
          <w:tcPr>
            <w:tcW w:w="14389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7F03C29" w14:textId="50CB3313" w:rsidR="0064323C" w:rsidRDefault="0064323C" w:rsidP="00CD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รายละเอียดสินทรัพย์และหนี้สินจำแนกตามส่วนงานที่รายงาน ณ วันที่ </w:t>
            </w:r>
            <w:r w:rsidR="005F3857" w:rsidRPr="005F385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86030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603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5F3857" w:rsidRPr="005F3857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F3857" w:rsidRPr="005F385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5F3857" w:rsidRPr="005F385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4249E558" w:rsidR="001F72FE" w:rsidRPr="001F72FE" w:rsidRDefault="001F72FE" w:rsidP="00CD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4323C" w:rsidRPr="00A50726" w14:paraId="0F0C9852" w14:textId="77777777" w:rsidTr="00D33D2E">
        <w:trPr>
          <w:trHeight w:val="245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26C29A3F" w:rsidR="0064323C" w:rsidRPr="00D33D2E" w:rsidRDefault="00EA20A2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4323C" w:rsidRPr="00A50726" w14:paraId="08574A46" w14:textId="77777777" w:rsidTr="005009A3">
        <w:trPr>
          <w:trHeight w:val="481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6030F" w:rsidRPr="00A50726" w14:paraId="217B4FB6" w14:textId="77777777" w:rsidTr="005009A3">
        <w:trPr>
          <w:trHeight w:val="34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3BD155CA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6030F" w:rsidRPr="00D3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4C34965F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0E92CBF6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6030F" w:rsidRPr="00D3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1E2A7D95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7CAC0389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6030F" w:rsidRPr="00D3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0CE0BD1B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0EC4B8" w14:textId="757F2178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6030F" w:rsidRPr="00D3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79D96CC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3AEBC51" w14:textId="45F9E89A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6030F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030F" w:rsidRPr="00A50726" w14:paraId="25A16BBE" w14:textId="77777777" w:rsidTr="005009A3">
        <w:trPr>
          <w:trHeight w:val="34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475B0A19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19EC1E2D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64499747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2C6F5A27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72B999B6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31C18213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E030E" w14:textId="2E96F931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AC819E2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995DF3A" w14:textId="3E627E51" w:rsidR="0086030F" w:rsidRPr="00D33D2E" w:rsidRDefault="005F3857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8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F0A29" w:rsidRPr="00A50726" w14:paraId="4C4F2CB0" w14:textId="77777777" w:rsidTr="005009A3">
        <w:trPr>
          <w:trHeight w:val="180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249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33D2E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6F0A29" w:rsidRPr="00A50726" w14:paraId="5E13D49E" w14:textId="77777777" w:rsidTr="005009A3">
        <w:trPr>
          <w:trHeight w:val="3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F5A445F" w14:textId="13B34AC2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3767D44C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5ECD386A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6C6081BC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754F84F2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385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0FA428EE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4E71E07C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270" w:type="dxa"/>
            <w:vAlign w:val="bottom"/>
          </w:tcPr>
          <w:p w14:paraId="32F3DF1B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1F45A0B1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</w:tr>
      <w:tr w:rsidR="006F0A29" w:rsidRPr="00A50726" w14:paraId="174C8C9D" w14:textId="77777777" w:rsidTr="005009A3">
        <w:trPr>
          <w:trHeight w:val="31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7CD92463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1556DD94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48EB3B06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728A7A07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6D641193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24C97FB4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999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60A3D7D6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033</w:t>
            </w:r>
            <w:r w:rsidR="000639E2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270" w:type="dxa"/>
            <w:vAlign w:val="bottom"/>
          </w:tcPr>
          <w:p w14:paraId="42908B9F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43D4D546" w:rsidR="006F0A29" w:rsidRPr="00D33D2E" w:rsidRDefault="005F3857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049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</w:tr>
    </w:tbl>
    <w:p w14:paraId="4B79C0A8" w14:textId="77777777" w:rsidR="00D33D2E" w:rsidRPr="00D33D2E" w:rsidRDefault="00D33D2E" w:rsidP="00D3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0AC960" w14:textId="3CCE254D" w:rsidR="00F239A4" w:rsidRDefault="00B47D16" w:rsidP="00B5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D33D2E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4960066" w14:textId="41F80937" w:rsidR="00B47D16" w:rsidRDefault="0045352F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Pr="00D33D2E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28"/>
          <w:szCs w:val="28"/>
        </w:rPr>
      </w:pPr>
    </w:p>
    <w:p w14:paraId="18CC41C8" w14:textId="77777777" w:rsidR="00D6135C" w:rsidRDefault="00D6135C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D33D2E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2DDEA5F" w14:textId="00D59007" w:rsidR="00D6135C" w:rsidRPr="00D6135C" w:rsidRDefault="0045352F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  <w:r w:rsidR="0086030F">
        <w:rPr>
          <w:rFonts w:ascii="Angsana New" w:hAnsi="Angsana New" w:hint="cs"/>
          <w:sz w:val="30"/>
          <w:szCs w:val="30"/>
          <w:cs/>
        </w:rPr>
        <w:t>ไม่</w:t>
      </w:r>
      <w:r w:rsidR="008549C4">
        <w:rPr>
          <w:rFonts w:ascii="Angsana New" w:hAnsi="Angsana New" w:hint="cs"/>
          <w:sz w:val="30"/>
          <w:szCs w:val="30"/>
          <w:cs/>
        </w:rPr>
        <w:t>มีรายได้จากลูกค้า</w:t>
      </w:r>
      <w:r w:rsidR="0086030F">
        <w:rPr>
          <w:rFonts w:ascii="Angsana New" w:hAnsi="Angsana New" w:hint="cs"/>
          <w:sz w:val="30"/>
          <w:szCs w:val="30"/>
          <w:cs/>
        </w:rPr>
        <w:t>ภายนอก</w:t>
      </w:r>
      <w:r w:rsidR="008549C4">
        <w:rPr>
          <w:rFonts w:ascii="Angsana New" w:hAnsi="Angsana New" w:hint="cs"/>
          <w:sz w:val="30"/>
          <w:szCs w:val="30"/>
          <w:cs/>
        </w:rPr>
        <w:t>ราย</w:t>
      </w:r>
      <w:r w:rsidR="0086030F">
        <w:rPr>
          <w:rFonts w:ascii="Angsana New" w:hAnsi="Angsana New" w:hint="cs"/>
          <w:sz w:val="30"/>
          <w:szCs w:val="30"/>
          <w:cs/>
        </w:rPr>
        <w:t>ใดราย</w:t>
      </w:r>
      <w:r w:rsidR="008549C4">
        <w:rPr>
          <w:rFonts w:ascii="Angsana New" w:hAnsi="Angsana New" w:hint="cs"/>
          <w:sz w:val="30"/>
          <w:szCs w:val="30"/>
          <w:cs/>
        </w:rPr>
        <w:t>หนึ่ง</w:t>
      </w:r>
      <w:r w:rsidR="0086030F">
        <w:rPr>
          <w:rFonts w:ascii="Angsana New" w:hAnsi="Angsana New" w:hint="cs"/>
          <w:sz w:val="30"/>
          <w:szCs w:val="30"/>
          <w:cs/>
        </w:rPr>
        <w:t xml:space="preserve"> ซึ่งมีมูลค่าตั้งแต่ร้อยละ </w:t>
      </w:r>
      <w:r w:rsidR="005F3857" w:rsidRPr="005F3857">
        <w:rPr>
          <w:rFonts w:ascii="Angsana New" w:hAnsi="Angsana New"/>
          <w:sz w:val="30"/>
          <w:szCs w:val="30"/>
        </w:rPr>
        <w:t>10</w:t>
      </w:r>
      <w:r w:rsidR="0086030F">
        <w:rPr>
          <w:rFonts w:ascii="Angsana New" w:hAnsi="Angsana New"/>
          <w:sz w:val="30"/>
          <w:szCs w:val="30"/>
        </w:rPr>
        <w:t xml:space="preserve"> </w:t>
      </w:r>
      <w:r w:rsidR="00360B81">
        <w:rPr>
          <w:rFonts w:ascii="Angsana New" w:hAnsi="Angsana New" w:hint="cs"/>
          <w:sz w:val="30"/>
          <w:szCs w:val="30"/>
          <w:cs/>
        </w:rPr>
        <w:t>ของ</w:t>
      </w:r>
      <w:r w:rsidR="0086030F">
        <w:rPr>
          <w:rFonts w:ascii="Angsana New" w:hAnsi="Angsana New" w:hint="cs"/>
          <w:sz w:val="30"/>
          <w:szCs w:val="30"/>
          <w:cs/>
        </w:rPr>
        <w:t>รายได้ของกลุ่มบริษัท</w:t>
      </w:r>
      <w:r w:rsidR="00D16787">
        <w:rPr>
          <w:rFonts w:ascii="Angsana New" w:hAnsi="Angsana New"/>
          <w:sz w:val="30"/>
          <w:szCs w:val="30"/>
        </w:rPr>
        <w:t xml:space="preserve"> </w:t>
      </w:r>
      <w:r w:rsidR="00D62462" w:rsidRPr="00D62462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D62462" w:rsidRPr="00D62462">
        <w:rPr>
          <w:rFonts w:ascii="Angsana New" w:hAnsi="Angsana New"/>
          <w:sz w:val="30"/>
          <w:szCs w:val="30"/>
        </w:rPr>
        <w:t xml:space="preserve"> </w:t>
      </w:r>
      <w:r w:rsidR="00D62462" w:rsidRPr="00D62462">
        <w:rPr>
          <w:rFonts w:ascii="Angsana New" w:hAnsi="Angsana New" w:hint="cs"/>
          <w:sz w:val="30"/>
          <w:szCs w:val="30"/>
          <w:cs/>
        </w:rPr>
        <w:t>มีนาคม</w:t>
      </w:r>
      <w:r w:rsidR="00D62462">
        <w:rPr>
          <w:rFonts w:ascii="Angsana New" w:hAnsi="Angsana New" w:hint="cs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D62462" w:rsidRPr="008549C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F3857" w:rsidRPr="005F3857">
        <w:rPr>
          <w:rFonts w:ascii="Angsana New" w:hAnsi="Angsana New"/>
          <w:i/>
          <w:iCs/>
          <w:sz w:val="30"/>
          <w:szCs w:val="30"/>
        </w:rPr>
        <w:t>2564</w:t>
      </w:r>
      <w:r w:rsidR="008549C4" w:rsidRPr="008549C4">
        <w:rPr>
          <w:rFonts w:ascii="Angsana New" w:hAnsi="Angsana New"/>
          <w:i/>
          <w:iCs/>
          <w:sz w:val="30"/>
          <w:szCs w:val="30"/>
        </w:rPr>
        <w:t>:</w:t>
      </w:r>
      <w:r w:rsidR="00360B81">
        <w:rPr>
          <w:rFonts w:ascii="Angsana New" w:hAnsi="Angsana New" w:hint="cs"/>
          <w:i/>
          <w:iCs/>
          <w:sz w:val="30"/>
          <w:szCs w:val="30"/>
          <w:cs/>
        </w:rPr>
        <w:t xml:space="preserve"> รายได้จากลูกค้ารายหนึ่งจากส่วนงานธุรกิจอสังหาริมทรัพย์มีจำนวน</w:t>
      </w:r>
      <w:r w:rsidR="006D02FA">
        <w:rPr>
          <w:rFonts w:ascii="Angsana New" w:hAnsi="Angsana New" w:hint="cs"/>
          <w:i/>
          <w:iCs/>
          <w:sz w:val="30"/>
          <w:szCs w:val="30"/>
          <w:cs/>
        </w:rPr>
        <w:t>เงิน</w:t>
      </w:r>
      <w:r w:rsidR="008549C4" w:rsidRPr="008549C4">
        <w:rPr>
          <w:rFonts w:ascii="Angsana New" w:hAnsi="Angsana New"/>
          <w:i/>
          <w:iCs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i/>
          <w:iCs/>
          <w:sz w:val="30"/>
          <w:szCs w:val="30"/>
        </w:rPr>
        <w:t>21</w:t>
      </w:r>
      <w:r w:rsidR="00706620">
        <w:rPr>
          <w:rFonts w:ascii="Angsana New" w:hAnsi="Angsana New"/>
          <w:i/>
          <w:iCs/>
          <w:sz w:val="30"/>
          <w:szCs w:val="30"/>
        </w:rPr>
        <w:t xml:space="preserve"> </w:t>
      </w:r>
      <w:r w:rsidR="007066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549C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FA614FB" w14:textId="39C94A5E" w:rsidR="00FB4E90" w:rsidRPr="00B03FBE" w:rsidRDefault="005F3857" w:rsidP="00DC6D01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Pr="00DC6D01" w:rsidRDefault="00FB4E90" w:rsidP="00DC6D01">
      <w:pPr>
        <w:pStyle w:val="FSBlank"/>
        <w:spacing w:line="240" w:lineRule="auto"/>
        <w:rPr>
          <w:sz w:val="22"/>
          <w:szCs w:val="22"/>
        </w:rPr>
      </w:pPr>
    </w:p>
    <w:p w14:paraId="5B11740B" w14:textId="77777777" w:rsidR="00600AC3" w:rsidRPr="003C47FE" w:rsidRDefault="00600AC3" w:rsidP="00DC6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DC6D01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4D8598F5" w14:textId="1F0E1A9E" w:rsidR="00FB032D" w:rsidRDefault="00600AC3" w:rsidP="00DC6D01">
      <w:pPr>
        <w:pStyle w:val="block"/>
        <w:spacing w:after="0" w:line="240" w:lineRule="atLeast"/>
        <w:ind w:left="1170" w:right="44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</w:t>
      </w:r>
      <w:r w:rsidR="003042CB"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DC1285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>
        <w:rPr>
          <w:rFonts w:ascii="Angsana New" w:hAnsi="Angsana New" w:hint="cs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A8A5A8E" w14:textId="48C0AE43" w:rsidR="00DC6D01" w:rsidRPr="00DC6D01" w:rsidRDefault="00DC6D01" w:rsidP="00DC6D01">
      <w:pPr>
        <w:pStyle w:val="block"/>
        <w:spacing w:after="0" w:line="240" w:lineRule="atLeast"/>
        <w:ind w:left="1170" w:right="447"/>
        <w:jc w:val="thaiDistribute"/>
        <w:rPr>
          <w:rFonts w:ascii="Angsana New" w:hAnsi="Angsana New"/>
          <w:szCs w:val="22"/>
          <w:lang w:bidi="th-TH"/>
        </w:rPr>
      </w:pPr>
    </w:p>
    <w:tbl>
      <w:tblPr>
        <w:tblStyle w:val="TableGrid"/>
        <w:tblW w:w="137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270"/>
        <w:gridCol w:w="180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DC6D01" w:rsidRPr="00032D1D" w14:paraId="1F507EAB" w14:textId="77777777" w:rsidTr="00DC6D01">
        <w:trPr>
          <w:tblHeader/>
        </w:trPr>
        <w:tc>
          <w:tcPr>
            <w:tcW w:w="4140" w:type="dxa"/>
            <w:shd w:val="clear" w:color="auto" w:fill="auto"/>
          </w:tcPr>
          <w:p w14:paraId="0837DCB1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621A2028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DC6D01" w:rsidRPr="00032D1D" w14:paraId="12A786FD" w14:textId="77777777" w:rsidTr="00DC6D01">
        <w:trPr>
          <w:tblHeader/>
        </w:trPr>
        <w:tc>
          <w:tcPr>
            <w:tcW w:w="4140" w:type="dxa"/>
            <w:shd w:val="clear" w:color="auto" w:fill="auto"/>
          </w:tcPr>
          <w:p w14:paraId="6E181B51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2DDCF148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0211E91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619E581F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6D01" w:rsidRPr="00032D1D" w14:paraId="58BF8030" w14:textId="77777777" w:rsidTr="00DC6D01">
        <w:trPr>
          <w:tblHeader/>
        </w:trPr>
        <w:tc>
          <w:tcPr>
            <w:tcW w:w="4140" w:type="dxa"/>
            <w:shd w:val="clear" w:color="auto" w:fill="auto"/>
          </w:tcPr>
          <w:p w14:paraId="3FF256B3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EF4F31C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261F4A19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96A5B27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37B83E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A3EA88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F692C3C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30D2E8EB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63E413C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D5967AC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B1943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4E8C5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D2A7B4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7891EF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7836D3F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02C130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BA03DD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32FC51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690C2" w14:textId="562034CC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EC3A71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AE455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65E34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8DC1E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11B9A" w14:textId="056257D4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6CBF55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50F4D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58B446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896DB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01697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6D01" w:rsidRPr="00032D1D" w14:paraId="44BAFB5A" w14:textId="77777777" w:rsidTr="00DC6D01">
        <w:trPr>
          <w:tblHeader/>
        </w:trPr>
        <w:tc>
          <w:tcPr>
            <w:tcW w:w="4140" w:type="dxa"/>
            <w:shd w:val="clear" w:color="auto" w:fill="auto"/>
          </w:tcPr>
          <w:p w14:paraId="45A58967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7A9517B2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D01" w:rsidRPr="00032D1D" w14:paraId="3E8E276B" w14:textId="77777777" w:rsidTr="00DC6D01">
        <w:trPr>
          <w:tblHeader/>
        </w:trPr>
        <w:tc>
          <w:tcPr>
            <w:tcW w:w="4140" w:type="dxa"/>
            <w:shd w:val="clear" w:color="auto" w:fill="auto"/>
          </w:tcPr>
          <w:p w14:paraId="544996EB" w14:textId="3D39B99A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F3857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262F8C71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2B8114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038E51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77A027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7D322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B8676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E21ECE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498AF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22EDD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CC473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96CC3" w14:textId="77777777" w:rsid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D01" w:rsidRPr="00032D1D" w14:paraId="0B940F8B" w14:textId="77777777" w:rsidTr="00DC6D01">
        <w:tc>
          <w:tcPr>
            <w:tcW w:w="4140" w:type="dxa"/>
          </w:tcPr>
          <w:p w14:paraId="6E8AFEA6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65580AC8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28AD2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B49745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C0B02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F1682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F3757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AF4B3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A46AC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637E9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BB033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36419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D01" w:rsidRPr="00032D1D" w14:paraId="319195F6" w14:textId="77777777" w:rsidTr="00DC6D01">
        <w:tc>
          <w:tcPr>
            <w:tcW w:w="4140" w:type="dxa"/>
          </w:tcPr>
          <w:p w14:paraId="4A24EFA8" w14:textId="77777777" w:rsidR="00DC6D01" w:rsidRPr="00A217C7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060AE7A9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F9E3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305BD9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5A57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69286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FED22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8EBA5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4FEEB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45F73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EB610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B643F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D01" w:rsidRPr="00032D1D" w14:paraId="55781641" w14:textId="77777777" w:rsidTr="00DC6D01">
        <w:tc>
          <w:tcPr>
            <w:tcW w:w="4140" w:type="dxa"/>
          </w:tcPr>
          <w:p w14:paraId="3932C660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6BF119B4" w14:textId="20B5F007" w:rsidR="00DC6D01" w:rsidRPr="0047177D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C6D01" w:rsidRPr="00E70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1B73FD83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D14C74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0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6ECB05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F403B" w14:textId="0EEB4F92" w:rsidR="00DC6D01" w:rsidRPr="0047177D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C6D01" w:rsidRPr="00E70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36FFE0DD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2586D" w14:textId="7CBEC1F6" w:rsidR="00DC6D01" w:rsidRPr="0047177D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C6D01" w:rsidRPr="00E70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04E714C9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150590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3350A" w14:textId="77777777" w:rsidR="00DC6D01" w:rsidRPr="0047177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67E4D" w14:textId="297B7756" w:rsidR="00DC6D01" w:rsidRPr="0047177D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C6D01" w:rsidRPr="00E70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DC6D01" w:rsidRPr="00032D1D" w14:paraId="7B5F9FFF" w14:textId="77777777" w:rsidTr="00DC6D01">
        <w:tc>
          <w:tcPr>
            <w:tcW w:w="4140" w:type="dxa"/>
          </w:tcPr>
          <w:p w14:paraId="7AFAA3FC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7C71FBB8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BD2C7BE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00" w:type="dxa"/>
          </w:tcPr>
          <w:p w14:paraId="20458E48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77013DC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1B69F23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603CEBE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B1F1E5F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3DD0A0F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1D7E2DB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2269358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CEF821F" w14:textId="77777777" w:rsidR="00DC6D01" w:rsidRPr="00DC6D01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DC6D01" w:rsidRPr="00032D1D" w14:paraId="1FD9A54C" w14:textId="77777777" w:rsidTr="00DC6D01">
        <w:tc>
          <w:tcPr>
            <w:tcW w:w="4140" w:type="dxa"/>
          </w:tcPr>
          <w:p w14:paraId="1E89F772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DE682FE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F3C150C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3F007834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0102CB3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78F7F48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12C619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64677DC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8711767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59B9425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C8F4575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F685034" w14:textId="77777777" w:rsidR="00DC6D01" w:rsidRPr="00E64F5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C6D01" w:rsidRPr="00A7632D" w14:paraId="65B5EC46" w14:textId="77777777" w:rsidTr="00DC6D01">
        <w:tc>
          <w:tcPr>
            <w:tcW w:w="4140" w:type="dxa"/>
          </w:tcPr>
          <w:p w14:paraId="7BA7163E" w14:textId="77777777" w:rsidR="00DC6D01" w:rsidRPr="00032D1D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540D4D38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8518F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3DAA39" w14:textId="5E20B7C8" w:rsidR="00DC6D01" w:rsidRPr="005B10E8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DC6D01" w:rsidRPr="00E70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38B82D4A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AE4EE5" w14:textId="6F22F618" w:rsidR="00DC6D01" w:rsidRPr="005B10E8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DC6D01" w:rsidRPr="00E70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161566F5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1B8E95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0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39D235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1FA31" w14:textId="35163746" w:rsidR="00DC6D01" w:rsidRPr="005B10E8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DC6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312819D2" w14:textId="77777777" w:rsidR="00DC6D01" w:rsidRPr="005B10E8" w:rsidRDefault="00DC6D01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7355F8" w14:textId="39050CAA" w:rsidR="00DC6D01" w:rsidRPr="00A7632D" w:rsidRDefault="005F3857" w:rsidP="00953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DC6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</w:tbl>
    <w:p w14:paraId="1949D91B" w14:textId="36228744" w:rsidR="00DC6D01" w:rsidRDefault="00DC6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DC6D01" w:rsidSect="00DC6D01">
          <w:headerReference w:type="default" r:id="rId20"/>
          <w:footerReference w:type="default" r:id="rId2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270"/>
        <w:gridCol w:w="180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965FAD" w:rsidRPr="00032D1D" w14:paraId="783E8A88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30C4777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7C26D176" w14:textId="70C0F5B4" w:rsidR="00965FAD" w:rsidRDefault="004B48A5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65FAD" w:rsidRPr="00032D1D" w14:paraId="2C9FA936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12558E8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774A7689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EB2524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1A0AD52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65FAD" w:rsidRPr="00032D1D" w14:paraId="0F72CC76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042B3C0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A9E5D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5E2CC5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78C5BC4E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4D5FDF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07CA980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97F52E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49BC1E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466B9DC7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990BEB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19A79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FD093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16F3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48CA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F96118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2A6C7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0BD17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B318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7D39D" w14:textId="33C99010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0DEB2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FF9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0AF9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E65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51A652" w14:textId="29869C7E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5F3857" w:rsidRPr="005F38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6861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2BBDB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5D8D82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AA2F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AEFEA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65FAD" w:rsidRPr="00032D1D" w14:paraId="70B89060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421A864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0E9E79E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AD" w:rsidRPr="00032D1D" w14:paraId="215F1204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7387A8CF" w14:textId="03A7842C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208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08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F3857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366409C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D9006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F022D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7656C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B9F4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4D3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142C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C63B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9B0D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6F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AB4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AA076F3" w14:textId="77777777" w:rsidTr="008B1559">
        <w:tc>
          <w:tcPr>
            <w:tcW w:w="4140" w:type="dxa"/>
          </w:tcPr>
          <w:p w14:paraId="5742F3C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3E8EE85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443A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53FC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6E1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2565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60F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2505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0585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9F9C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0A1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891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0B56A8A2" w14:textId="77777777" w:rsidTr="008B1559">
        <w:tc>
          <w:tcPr>
            <w:tcW w:w="4140" w:type="dxa"/>
          </w:tcPr>
          <w:p w14:paraId="19000D37" w14:textId="77777777" w:rsidR="00965FAD" w:rsidRPr="00A217C7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207AEA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414E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63ED9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F835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D87C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BBF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1220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3143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B3D8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39D5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6CDEB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9292F5E" w14:textId="77777777" w:rsidTr="008B1559">
        <w:tc>
          <w:tcPr>
            <w:tcW w:w="4140" w:type="dxa"/>
          </w:tcPr>
          <w:p w14:paraId="169016C9" w14:textId="7165C42A" w:rsidR="00965FAD" w:rsidRPr="00032D1D" w:rsidRDefault="00247EE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965FAD"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0C6DEE2" w14:textId="0F856181" w:rsidR="00965FAD" w:rsidRPr="0047177D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586150FA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C6E99" w14:textId="66CD1EED" w:rsidR="00965FAD" w:rsidRPr="0047177D" w:rsidRDefault="00656046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BAD03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9263B" w14:textId="3E3D2C89" w:rsidR="00965FAD" w:rsidRPr="0047177D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488C6C9E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FB24E" w14:textId="4758EDE5" w:rsidR="00965FAD" w:rsidRPr="0047177D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16D82A10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2657A" w14:textId="0A69E9B9" w:rsidR="00965FAD" w:rsidRPr="0047177D" w:rsidRDefault="00656046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BE5F8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1D42" w14:textId="794F84BB" w:rsidR="00965FAD" w:rsidRPr="0047177D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965FAD" w:rsidRPr="00032D1D" w14:paraId="1198C91F" w14:textId="77777777" w:rsidTr="008B1559">
        <w:tc>
          <w:tcPr>
            <w:tcW w:w="4140" w:type="dxa"/>
          </w:tcPr>
          <w:p w14:paraId="5C0ADA1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75CFC32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543D638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067DE3D6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69A32C7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49AD251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2830E9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8D4AF2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24FFFEC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219E6A3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6B1D641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F7549B0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65FAD" w:rsidRPr="00032D1D" w14:paraId="59E36451" w14:textId="77777777" w:rsidTr="008B1559">
        <w:tc>
          <w:tcPr>
            <w:tcW w:w="4140" w:type="dxa"/>
          </w:tcPr>
          <w:p w14:paraId="2D68581F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17095709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C5CA978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69DE391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D40C854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951EEF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74A741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E5587AD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242DD73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A366A4E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49910E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F2A03E0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65FAD" w:rsidRPr="00A7632D" w14:paraId="4BBDAD98" w14:textId="77777777" w:rsidTr="008B1559">
        <w:tc>
          <w:tcPr>
            <w:tcW w:w="4140" w:type="dxa"/>
          </w:tcPr>
          <w:p w14:paraId="038C5D4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AE25AAF" w14:textId="01A30A41" w:rsidR="00965FAD" w:rsidRPr="005B10E8" w:rsidRDefault="00656046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DBDC6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6125F" w14:textId="003E5CC7" w:rsidR="00965FAD" w:rsidRPr="005B10E8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499B9E41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2F1FC" w14:textId="250C88F8" w:rsidR="00965FAD" w:rsidRPr="005B10E8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5BDA5099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52E7C1" w14:textId="3BA6D5EE" w:rsidR="00965FAD" w:rsidRPr="005B10E8" w:rsidRDefault="00656046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1BFB7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498D6" w14:textId="7F79B322" w:rsidR="00965FAD" w:rsidRPr="005B10E8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  <w:vAlign w:val="bottom"/>
          </w:tcPr>
          <w:p w14:paraId="62181CE9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1A084F" w14:textId="1F1B0968" w:rsidR="00965FAD" w:rsidRPr="00A7632D" w:rsidRDefault="005F385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F3857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857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</w:tbl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498E3943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headerReference w:type="default" r:id="rId22"/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337875AB" w14:textId="1BA7BA74" w:rsidR="00FB4E90" w:rsidRPr="00B03FBE" w:rsidRDefault="005F3857" w:rsidP="0069669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 w:hint="cs"/>
          <w:sz w:val="30"/>
          <w:szCs w:val="30"/>
          <w:lang w:val="en-US"/>
        </w:rPr>
        <w:lastRenderedPageBreak/>
        <w:t>1</w:t>
      </w:r>
      <w:r w:rsidRPr="005F3857">
        <w:rPr>
          <w:rFonts w:ascii="Angsana New" w:hAnsi="Angsana New"/>
          <w:sz w:val="30"/>
          <w:szCs w:val="30"/>
          <w:lang w:val="en-US"/>
        </w:rPr>
        <w:t>0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7345B361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772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7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7C5784">
        <w:tc>
          <w:tcPr>
            <w:tcW w:w="3969" w:type="pct"/>
            <w:shd w:val="clear" w:color="auto" w:fill="auto"/>
          </w:tcPr>
          <w:p w14:paraId="219B7B9F" w14:textId="77777777" w:rsidR="002E0747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2CA769F9" w14:textId="39F0FF63" w:rsidR="005C2438" w:rsidRPr="003C47FE" w:rsidRDefault="002E0747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5C2438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="005C2438"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DEC6" w14:textId="6B5B2570" w:rsidR="00A8268E" w:rsidRPr="00745F23" w:rsidRDefault="005F3857" w:rsidP="007C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="009F5A5D" w:rsidRPr="009F5A5D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1058342A" w:rsidR="005C2438" w:rsidRPr="00745F23" w:rsidRDefault="005F385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F5A5D" w:rsidRPr="009F5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</w:tbl>
    <w:p w14:paraId="58B8371E" w14:textId="130107D0" w:rsidR="00843ECD" w:rsidRDefault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0DB4180B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772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7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F3857"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3FC1CF45" w:rsidR="00D74164" w:rsidRPr="00DC0773" w:rsidRDefault="005F3857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043CA2E4" w:rsidR="00D74164" w:rsidRPr="00DC0773" w:rsidRDefault="005F3857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="009F5A5D" w:rsidRPr="009F5A5D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2C59E664" w:rsidR="00D74164" w:rsidRPr="00DC0773" w:rsidRDefault="005F3857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</w:t>
            </w:r>
            <w:r w:rsidR="009F5A5D" w:rsidRPr="009F5A5D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674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5FE7A7D8" w:rsidR="00D74164" w:rsidRPr="00DC0773" w:rsidRDefault="005F3857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F5A5D" w:rsidRPr="009F5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79BA8CF3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>สัญญาเช่าอุปกรณ์สำนักงาน โดยมี</w:t>
      </w:r>
      <w:r w:rsidR="00FA0CB8" w:rsidRPr="00CC3176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5F3857" w:rsidRPr="005F3857">
        <w:rPr>
          <w:rFonts w:ascii="Angsana New" w:hAnsi="Angsana New"/>
          <w:sz w:val="30"/>
          <w:szCs w:val="30"/>
        </w:rPr>
        <w:t>3</w:t>
      </w:r>
      <w:r w:rsidR="00FA0CB8" w:rsidRPr="00CC3176">
        <w:rPr>
          <w:rFonts w:ascii="Angsana New" w:hAnsi="Angsana New"/>
          <w:sz w:val="30"/>
          <w:szCs w:val="30"/>
        </w:rPr>
        <w:t xml:space="preserve"> </w:t>
      </w:r>
      <w:r w:rsidR="00AB43DC" w:rsidRPr="00CC3176">
        <w:rPr>
          <w:rFonts w:ascii="Angsana New" w:hAnsi="Angsana New" w:hint="cs"/>
          <w:sz w:val="30"/>
          <w:szCs w:val="30"/>
          <w:cs/>
        </w:rPr>
        <w:t>ถึง</w:t>
      </w:r>
      <w:r w:rsidR="00FA0CB8" w:rsidRPr="00CC3176">
        <w:rPr>
          <w:rFonts w:ascii="Angsana New" w:hAnsi="Angsana New" w:hint="cs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5</w:t>
      </w:r>
      <w:r w:rsidR="00FA0CB8" w:rsidRPr="00CC3176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 w:rsidRPr="00CC3176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CC3176">
        <w:rPr>
          <w:rFonts w:ascii="Angsana New" w:hAnsi="Angsana New" w:hint="cs"/>
          <w:sz w:val="30"/>
          <w:szCs w:val="30"/>
          <w:cs/>
        </w:rPr>
        <w:t xml:space="preserve">ซึ่งจะสิ้นสุดปี </w:t>
      </w:r>
      <w:r w:rsidR="005F3857" w:rsidRPr="005F3857">
        <w:rPr>
          <w:rFonts w:ascii="Angsana New" w:hAnsi="Angsana New"/>
          <w:sz w:val="30"/>
          <w:szCs w:val="30"/>
        </w:rPr>
        <w:t>2567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5F3857" w:rsidRPr="005F3857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68089A52" w:rsidR="00FB4E90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8772F3">
        <w:rPr>
          <w:rFonts w:ascii="Angsana New" w:hAnsi="Angsana New"/>
          <w:sz w:val="30"/>
          <w:szCs w:val="30"/>
        </w:rPr>
        <w:t xml:space="preserve"> </w:t>
      </w:r>
      <w:r w:rsidR="008772F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และมีสัญญาที่ยังไม่ได้รับรู้สำหรับอสังหาริมทรัพย์พัฒนาเพื่อขาย เป็นจำนวนเงินรวม </w:t>
      </w:r>
      <w:r w:rsidR="005F3857" w:rsidRPr="005F3857">
        <w:rPr>
          <w:rFonts w:ascii="Angsana New" w:hAnsi="Angsana New"/>
          <w:sz w:val="30"/>
          <w:szCs w:val="30"/>
        </w:rPr>
        <w:t>74</w:t>
      </w:r>
      <w:r w:rsidR="000F538A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6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F3857" w:rsidRPr="005F3857">
        <w:rPr>
          <w:rFonts w:ascii="Angsana New" w:hAnsi="Angsana New"/>
          <w:sz w:val="30"/>
          <w:szCs w:val="30"/>
        </w:rPr>
        <w:t>281</w:t>
      </w:r>
      <w:r w:rsidR="000F538A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6</w:t>
      </w:r>
      <w:r w:rsidR="008772F3" w:rsidRPr="00957BC0">
        <w:rPr>
          <w:rFonts w:ascii="Angsana New" w:hAnsi="Angsana New"/>
          <w:sz w:val="30"/>
          <w:szCs w:val="30"/>
          <w:cs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20C586CE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8772F3">
        <w:rPr>
          <w:rFonts w:ascii="Angsana New" w:hAnsi="Angsana New"/>
          <w:sz w:val="30"/>
          <w:szCs w:val="30"/>
        </w:rPr>
        <w:t xml:space="preserve"> </w:t>
      </w:r>
      <w:r w:rsidR="008772F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8772F3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7A52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87</w:t>
      </w:r>
      <w:r w:rsidR="000F63F0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3</w:t>
      </w:r>
      <w:r w:rsidR="008772F3" w:rsidRPr="00957BC0">
        <w:rPr>
          <w:rFonts w:ascii="Angsana New" w:hAnsi="Angsana New"/>
          <w:sz w:val="30"/>
          <w:szCs w:val="30"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820E16A" w14:textId="29957BA6" w:rsidR="00D9544E" w:rsidRDefault="00D9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D702DFA" w14:textId="4B331B6F" w:rsidR="00943CCB" w:rsidRDefault="005F3857" w:rsidP="0072036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t>11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6F27ABC4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F3857" w:rsidRPr="005F3857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F3857" w:rsidRPr="005F3857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5F3857" w:rsidRPr="005F3857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8772F3">
        <w:rPr>
          <w:rFonts w:ascii="Angsana New" w:hAnsi="Angsana New"/>
          <w:sz w:val="30"/>
          <w:szCs w:val="30"/>
        </w:rPr>
        <w:t xml:space="preserve"> </w:t>
      </w:r>
      <w:r w:rsidR="008772F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10</w:t>
      </w:r>
      <w:r w:rsidR="00287367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7</w:t>
      </w:r>
      <w:r w:rsidR="00287367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2CD0E799" w14:textId="12916F36" w:rsidR="00E066A5" w:rsidRDefault="00C44C2D" w:rsidP="00877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F3857" w:rsidRPr="005F3857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5F3857" w:rsidRPr="005F3857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5F3857" w:rsidRPr="005F3857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5F3857" w:rsidRPr="005F3857">
        <w:rPr>
          <w:rFonts w:ascii="Angsana New" w:hAnsi="Angsana New"/>
          <w:sz w:val="30"/>
          <w:szCs w:val="30"/>
        </w:rPr>
        <w:t>31</w:t>
      </w:r>
      <w:r w:rsidR="008772F3">
        <w:rPr>
          <w:rFonts w:ascii="Angsana New" w:hAnsi="Angsana New"/>
          <w:sz w:val="30"/>
          <w:szCs w:val="30"/>
        </w:rPr>
        <w:t xml:space="preserve"> </w:t>
      </w:r>
      <w:r w:rsidR="008772F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="008772F3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8772F3"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8772F3"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5F3857" w:rsidRPr="005F3857">
        <w:rPr>
          <w:rFonts w:ascii="Angsana New" w:hAnsi="Angsana New"/>
          <w:sz w:val="30"/>
          <w:szCs w:val="30"/>
        </w:rPr>
        <w:t>43</w:t>
      </w:r>
      <w:r w:rsidR="00287367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6</w:t>
      </w:r>
      <w:r w:rsidR="008772F3"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ล้านบาท</w:t>
      </w:r>
      <w:r w:rsidR="008772F3"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23E32009" w14:textId="77777777" w:rsidR="008772F3" w:rsidRDefault="008772F3" w:rsidP="00877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FAA3239" w14:textId="2EB051F4" w:rsidR="00A30973" w:rsidRDefault="005F3857" w:rsidP="00A3097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F3857">
        <w:rPr>
          <w:rFonts w:ascii="Angsana New" w:hAnsi="Angsana New"/>
          <w:sz w:val="30"/>
          <w:szCs w:val="30"/>
          <w:lang w:val="en-US"/>
        </w:rPr>
        <w:t>12</w:t>
      </w:r>
      <w:r w:rsidR="00A30973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A30973" w:rsidRPr="00A30973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451099F" w14:textId="77777777" w:rsidR="00A20326" w:rsidRDefault="00A20326" w:rsidP="00A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A1BAB3" w14:textId="4E95A4B0" w:rsidR="00A20326" w:rsidRPr="009B587D" w:rsidRDefault="00A20326" w:rsidP="00A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87D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5F3857" w:rsidRPr="005F3857">
        <w:rPr>
          <w:rFonts w:ascii="Angsana New" w:hAnsi="Angsana New"/>
          <w:sz w:val="30"/>
          <w:szCs w:val="30"/>
        </w:rPr>
        <w:t>26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 xml:space="preserve">เมษายน </w:t>
      </w:r>
      <w:r w:rsidR="005F3857" w:rsidRPr="005F3857">
        <w:rPr>
          <w:rFonts w:ascii="Angsana New" w:hAnsi="Angsana New"/>
          <w:sz w:val="30"/>
          <w:szCs w:val="30"/>
        </w:rPr>
        <w:t>2565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>ผู้ถือหุ้นของบริษัทมีมติอนุมัติ</w:t>
      </w:r>
      <w:r w:rsidRPr="009B587D">
        <w:rPr>
          <w:rFonts w:ascii="Angsana New" w:hAnsi="Angsana New"/>
          <w:sz w:val="30"/>
          <w:szCs w:val="30"/>
        </w:rPr>
        <w:br/>
      </w:r>
      <w:r w:rsidRPr="009B587D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="005F3857" w:rsidRPr="005F3857">
        <w:rPr>
          <w:rFonts w:ascii="Angsana New" w:hAnsi="Angsana New"/>
          <w:sz w:val="30"/>
          <w:szCs w:val="30"/>
        </w:rPr>
        <w:t>0</w:t>
      </w:r>
      <w:r w:rsidRPr="009B587D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06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5F3857" w:rsidRPr="005F3857">
        <w:rPr>
          <w:rFonts w:ascii="Angsana New" w:hAnsi="Angsana New"/>
          <w:sz w:val="30"/>
          <w:szCs w:val="30"/>
        </w:rPr>
        <w:t>120</w:t>
      </w:r>
      <w:r w:rsidR="00E1226B">
        <w:rPr>
          <w:rFonts w:ascii="Angsana New" w:hAnsi="Angsana New"/>
          <w:sz w:val="30"/>
          <w:szCs w:val="30"/>
        </w:rPr>
        <w:t>.</w:t>
      </w:r>
      <w:r w:rsidR="005F3857" w:rsidRPr="005F3857">
        <w:rPr>
          <w:rFonts w:ascii="Angsana New" w:hAnsi="Angsana New"/>
          <w:sz w:val="30"/>
          <w:szCs w:val="30"/>
        </w:rPr>
        <w:t>4</w:t>
      </w:r>
      <w:r w:rsidRPr="009B587D">
        <w:rPr>
          <w:rFonts w:ascii="Angsana New" w:hAnsi="Angsana New"/>
          <w:sz w:val="30"/>
          <w:szCs w:val="30"/>
        </w:rPr>
        <w:t xml:space="preserve"> </w:t>
      </w:r>
      <w:r w:rsidRPr="009B587D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Pr="009B587D">
        <w:rPr>
          <w:rFonts w:ascii="Angsana New" w:hAnsi="Angsana New"/>
          <w:sz w:val="30"/>
          <w:szCs w:val="30"/>
        </w:rPr>
        <w:br/>
      </w:r>
      <w:r w:rsidRPr="009B587D">
        <w:rPr>
          <w:rFonts w:ascii="Angsana New" w:hAnsi="Angsana New"/>
          <w:sz w:val="30"/>
          <w:szCs w:val="30"/>
          <w:cs/>
        </w:rPr>
        <w:t xml:space="preserve">จะจ่ายให้แก่ผู้ถือหุ้นในระหว่างเดือนพฤษภาคม </w:t>
      </w:r>
      <w:r w:rsidR="005F3857" w:rsidRPr="005F3857">
        <w:rPr>
          <w:rFonts w:ascii="Angsana New" w:hAnsi="Angsana New"/>
          <w:sz w:val="30"/>
          <w:szCs w:val="30"/>
        </w:rPr>
        <w:t>2565</w:t>
      </w:r>
    </w:p>
    <w:p w14:paraId="27042F46" w14:textId="66964A6C" w:rsidR="007B323B" w:rsidRDefault="007B323B" w:rsidP="007B323B">
      <w:pPr>
        <w:rPr>
          <w:lang w:eastAsia="x-none"/>
        </w:rPr>
      </w:pPr>
    </w:p>
    <w:p w14:paraId="2EB201B4" w14:textId="77777777" w:rsidR="007B323B" w:rsidRPr="007B323B" w:rsidRDefault="007B323B" w:rsidP="007B323B">
      <w:pPr>
        <w:rPr>
          <w:lang w:eastAsia="x-none"/>
        </w:rPr>
      </w:pPr>
    </w:p>
    <w:p w14:paraId="0614F432" w14:textId="77777777" w:rsidR="007B323B" w:rsidRDefault="007B323B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58CB0F2" w14:textId="016CF76E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CDD53" w14:textId="1B4AF769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87D">
        <w:rPr>
          <w:rFonts w:ascii="Angsana New" w:hAnsi="Angsana New"/>
          <w:sz w:val="30"/>
          <w:szCs w:val="30"/>
          <w:cs/>
        </w:rPr>
        <w:tab/>
      </w:r>
      <w:r w:rsidRPr="009B587D">
        <w:rPr>
          <w:rFonts w:ascii="Angsana New" w:hAnsi="Angsana New"/>
          <w:sz w:val="30"/>
          <w:szCs w:val="30"/>
          <w:cs/>
        </w:rPr>
        <w:tab/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FB032D">
      <w:headerReference w:type="default" r:id="rId2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1AD1" w14:textId="77777777" w:rsidR="00CC2BA9" w:rsidRDefault="00CC2BA9" w:rsidP="004956B4">
      <w:r>
        <w:separator/>
      </w:r>
    </w:p>
  </w:endnote>
  <w:endnote w:type="continuationSeparator" w:id="0">
    <w:p w14:paraId="45A8DDA0" w14:textId="77777777" w:rsidR="00CC2BA9" w:rsidRDefault="00CC2BA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5F79EFA1" w:rsidR="009D344F" w:rsidRPr="003021FF" w:rsidRDefault="009D344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5F3857" w:rsidRPr="005F3857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9D344F" w:rsidRPr="009D0735" w:rsidRDefault="009D344F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5B9EE111" w:rsidR="009D344F" w:rsidRPr="00D83FF5" w:rsidRDefault="009D344F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0F28AD">
      <w:rPr>
        <w:rFonts w:ascii="Angsana New" w:hAnsi="Angsana New"/>
        <w:noProof/>
        <w:sz w:val="30"/>
        <w:szCs w:val="30"/>
      </w:rPr>
      <w:t>1263027 - 2022 Mar-FSA-Nava Nakorn-03t rev.5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F3857" w:rsidRPr="005F3857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F3857" w:rsidRPr="005F3857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570EFACF" w:rsidR="009D344F" w:rsidRPr="00D83FF5" w:rsidRDefault="009D344F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F28AD">
      <w:rPr>
        <w:rFonts w:ascii="Angsana New" w:hAnsi="Angsana New"/>
        <w:noProof/>
        <w:sz w:val="30"/>
        <w:szCs w:val="30"/>
      </w:rPr>
      <w:t>1263027 - 2022 Mar-FSA-Nava Nakorn-03t rev.5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F3857" w:rsidRPr="005F3857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7CB2ABF5" w:rsidR="009D344F" w:rsidRPr="003021FF" w:rsidRDefault="009D344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5F3857" w:rsidRPr="005F3857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9D344F" w:rsidRPr="00245B15" w:rsidRDefault="009D344F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6E5B080F" w:rsidR="009D344F" w:rsidRPr="00C827F6" w:rsidRDefault="009D344F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F28AD">
      <w:rPr>
        <w:rFonts w:ascii="Angsana New" w:hAnsi="Angsana New"/>
        <w:noProof/>
        <w:sz w:val="30"/>
        <w:szCs w:val="30"/>
        <w:lang w:val="fr-FR"/>
      </w:rPr>
      <w:t>1263027 - 2022 Mar-FSA-Nava Nakorn-03t rev.5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5F3857" w:rsidRPr="005F385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9D344F" w:rsidRPr="00C827F6" w:rsidRDefault="009D344F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3EE8B23B" w:rsidR="009D344F" w:rsidRPr="003021FF" w:rsidRDefault="009D344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F3857" w:rsidRPr="005F3857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9D344F" w:rsidRPr="00245B15" w:rsidRDefault="009D344F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927B" w14:textId="77777777" w:rsidR="00CC2BA9" w:rsidRDefault="00CC2BA9" w:rsidP="004956B4">
      <w:r>
        <w:separator/>
      </w:r>
    </w:p>
  </w:footnote>
  <w:footnote w:type="continuationSeparator" w:id="0">
    <w:p w14:paraId="5FA7E31A" w14:textId="77777777" w:rsidR="00CC2BA9" w:rsidRDefault="00CC2BA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9D344F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5AE7C0F7" w:rsidR="009D344F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F3857"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F3857" w:rsidRPr="005F3857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19D1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77299D" w14:textId="77777777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8438D6" w14:textId="140274EC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F3857"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F3857" w:rsidRPr="005F3857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F854A8D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9D344F" w:rsidRPr="00FA7747" w:rsidRDefault="009D344F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9D344F" w:rsidRDefault="009D344F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" filled="f" stroked="f">
              <o:lock v:ext="edit" shapetype="t"/>
              <v:textbox style="mso-fit-shape-to-text:t">
                <w:txbxContent>
                  <w:p w14:paraId="1B4BC284" w14:textId="77777777" w:rsidR="009D344F" w:rsidRDefault="009D344F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9D344F" w:rsidRPr="00FA7747" w:rsidRDefault="009D344F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41D9A0EE" w:rsidR="009D344F" w:rsidRDefault="009D344F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5F3857" w:rsidRPr="005F3857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5F3857" w:rsidRPr="005F3857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5F3857" w:rsidRPr="005F3857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9D344F" w:rsidRPr="00D8216C" w:rsidRDefault="009D344F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9D344F" w:rsidRPr="001E2301" w:rsidRDefault="009D344F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9D344F" w:rsidRDefault="009D344F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DE2292" w14:textId="7FF4C31E" w:rsidR="009D344F" w:rsidRDefault="009D344F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6B7162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F3857"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F3857" w:rsidRPr="005F3857">
      <w:rPr>
        <w:rFonts w:ascii="Angsana New" w:hAnsi="Angsana New"/>
        <w:b/>
        <w:bCs/>
        <w:sz w:val="32"/>
        <w:szCs w:val="32"/>
      </w:rPr>
      <w:t>2565</w:t>
    </w:r>
    <w:r w:rsidRPr="006B716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BE121C4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9D344F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4EF65F" w14:textId="2FDA6718" w:rsidR="009D344F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F3857"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F3857" w:rsidRPr="005F3857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9D344F" w:rsidRPr="00206630" w:rsidRDefault="009D344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9D344F" w:rsidRPr="00206630" w:rsidRDefault="009D344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6D017EA5" w:rsidR="009D344F" w:rsidRDefault="009D344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5F3857" w:rsidRPr="005F3857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F3857" w:rsidRPr="005F3857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5F3857" w:rsidRPr="005F3857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9D344F" w:rsidRPr="00206630" w:rsidRDefault="009D344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9D344F" w:rsidRPr="00FA7747" w:rsidRDefault="009D344F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9D344F" w:rsidRPr="00FA7747" w:rsidRDefault="009D344F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695B7715" w:rsidR="009D344F" w:rsidRPr="00410770" w:rsidRDefault="009D344F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F3857" w:rsidRPr="005F3857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5F3857" w:rsidRPr="005F3857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9D344F" w:rsidRPr="00074891" w:rsidRDefault="009D344F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9D344F" w:rsidRDefault="009D344F" w:rsidP="008E493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6CC7" w14:textId="77777777" w:rsidR="00DC6D01" w:rsidRPr="001E2301" w:rsidRDefault="00DC6D01" w:rsidP="00DC6D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6DCF2F" w14:textId="77777777" w:rsidR="00DC6D01" w:rsidRDefault="00DC6D01" w:rsidP="00DC6D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B1FD16" w14:textId="7EF2A221" w:rsidR="00DC6D01" w:rsidRDefault="00DC6D01" w:rsidP="00DC6D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F3857"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F3857" w:rsidRPr="005F3857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472BFA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C3C2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FAF9D" w14:textId="77777777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030CE1C" w14:textId="47F38D37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F3857"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F3857" w:rsidRPr="005F3857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5FEB3B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70A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441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81B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312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9E2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1B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10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2BA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14D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2C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8AD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4DD3"/>
    <w:rsid w:val="000F538A"/>
    <w:rsid w:val="000F54CC"/>
    <w:rsid w:val="000F56A0"/>
    <w:rsid w:val="000F56D8"/>
    <w:rsid w:val="000F574E"/>
    <w:rsid w:val="000F5B54"/>
    <w:rsid w:val="000F5F6C"/>
    <w:rsid w:val="000F6007"/>
    <w:rsid w:val="000F63F0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916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DF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EC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32B"/>
    <w:rsid w:val="00173556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A60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3A9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AE7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7CC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C6A17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476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3FE5"/>
    <w:rsid w:val="001E4178"/>
    <w:rsid w:val="001E454D"/>
    <w:rsid w:val="001E4794"/>
    <w:rsid w:val="001E4938"/>
    <w:rsid w:val="001E4A06"/>
    <w:rsid w:val="001E4A3B"/>
    <w:rsid w:val="001E4CEC"/>
    <w:rsid w:val="001E4DDB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2FE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07F06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09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3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A27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EE7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303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6F8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367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EDE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0FB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601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2F92"/>
    <w:rsid w:val="002C31A3"/>
    <w:rsid w:val="002C31F3"/>
    <w:rsid w:val="002C343B"/>
    <w:rsid w:val="002C372E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9C1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2CB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3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CCD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B81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8C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081"/>
    <w:rsid w:val="00376567"/>
    <w:rsid w:val="00376788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6BB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A72F5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D86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E5A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C7B5A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0C4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5C8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28B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90D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7BD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2427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971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808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6BFF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585D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77F13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2DD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8A5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71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620"/>
    <w:rsid w:val="004F6D3E"/>
    <w:rsid w:val="004F6DAB"/>
    <w:rsid w:val="004F75E4"/>
    <w:rsid w:val="0050019D"/>
    <w:rsid w:val="0050061C"/>
    <w:rsid w:val="00500663"/>
    <w:rsid w:val="005009A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CC1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3CE1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2A7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3F6B"/>
    <w:rsid w:val="0057429D"/>
    <w:rsid w:val="0057457F"/>
    <w:rsid w:val="00574B82"/>
    <w:rsid w:val="00574C93"/>
    <w:rsid w:val="005750EF"/>
    <w:rsid w:val="0057519B"/>
    <w:rsid w:val="00575357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35C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3FFA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45"/>
    <w:rsid w:val="005E0E54"/>
    <w:rsid w:val="005E0F08"/>
    <w:rsid w:val="005E105A"/>
    <w:rsid w:val="005E141A"/>
    <w:rsid w:val="005E156B"/>
    <w:rsid w:val="005E16D6"/>
    <w:rsid w:val="005E1CAF"/>
    <w:rsid w:val="005E1E00"/>
    <w:rsid w:val="005E22FC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857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A7F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3B7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6D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59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1AC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046"/>
    <w:rsid w:val="006564EA"/>
    <w:rsid w:val="00656560"/>
    <w:rsid w:val="00656BE2"/>
    <w:rsid w:val="00656C13"/>
    <w:rsid w:val="00656C96"/>
    <w:rsid w:val="0065703D"/>
    <w:rsid w:val="0065707C"/>
    <w:rsid w:val="006574E8"/>
    <w:rsid w:val="00657596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6D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1CA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2FA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582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2F07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361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212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7DA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6A2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44C"/>
    <w:rsid w:val="0075158D"/>
    <w:rsid w:val="00751687"/>
    <w:rsid w:val="0075190A"/>
    <w:rsid w:val="007519FA"/>
    <w:rsid w:val="00751D81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6C24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CDE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922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22A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3D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4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29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33D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014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57CFE"/>
    <w:rsid w:val="0086030F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0DB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2F3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941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43F"/>
    <w:rsid w:val="008965E0"/>
    <w:rsid w:val="00896F59"/>
    <w:rsid w:val="00896FF7"/>
    <w:rsid w:val="0089717D"/>
    <w:rsid w:val="00897473"/>
    <w:rsid w:val="00897561"/>
    <w:rsid w:val="00897777"/>
    <w:rsid w:val="008977F8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EB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0F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DB4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981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702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932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04"/>
    <w:rsid w:val="009471B4"/>
    <w:rsid w:val="00947298"/>
    <w:rsid w:val="009473F3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3EB"/>
    <w:rsid w:val="0096353D"/>
    <w:rsid w:val="009636B1"/>
    <w:rsid w:val="0096393B"/>
    <w:rsid w:val="00963961"/>
    <w:rsid w:val="00963DAD"/>
    <w:rsid w:val="00963DDA"/>
    <w:rsid w:val="00963F7E"/>
    <w:rsid w:val="009640F8"/>
    <w:rsid w:val="009643BE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071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250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259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BDB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44F"/>
    <w:rsid w:val="009D35FB"/>
    <w:rsid w:val="009D368D"/>
    <w:rsid w:val="009D37B3"/>
    <w:rsid w:val="009D39C0"/>
    <w:rsid w:val="009D3CE6"/>
    <w:rsid w:val="009D476C"/>
    <w:rsid w:val="009D4866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007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A5D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26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541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6EB"/>
    <w:rsid w:val="00A27A33"/>
    <w:rsid w:val="00A27D46"/>
    <w:rsid w:val="00A27F20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0E8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2DCF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CD6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B3E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92A"/>
    <w:rsid w:val="00AE7C2E"/>
    <w:rsid w:val="00AE7DEB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100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1E9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2F56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20F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3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EF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72D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C47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374"/>
    <w:rsid w:val="00BA6644"/>
    <w:rsid w:val="00BA6BC1"/>
    <w:rsid w:val="00BA6D1E"/>
    <w:rsid w:val="00BA6DB1"/>
    <w:rsid w:val="00BA70C8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689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B72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E3C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6AE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111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4CFB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3D3E"/>
    <w:rsid w:val="00C14065"/>
    <w:rsid w:val="00C1427C"/>
    <w:rsid w:val="00C142B3"/>
    <w:rsid w:val="00C14303"/>
    <w:rsid w:val="00C1439E"/>
    <w:rsid w:val="00C14624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02F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DB0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9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4E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2BA9"/>
    <w:rsid w:val="00CC3176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BE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0BD"/>
    <w:rsid w:val="00CD24F6"/>
    <w:rsid w:val="00CD2819"/>
    <w:rsid w:val="00CD2AB6"/>
    <w:rsid w:val="00CD2B8D"/>
    <w:rsid w:val="00CD2C12"/>
    <w:rsid w:val="00CD2CEA"/>
    <w:rsid w:val="00CD2EE4"/>
    <w:rsid w:val="00CD3204"/>
    <w:rsid w:val="00CD325F"/>
    <w:rsid w:val="00CD32E4"/>
    <w:rsid w:val="00CD33BA"/>
    <w:rsid w:val="00CD38F3"/>
    <w:rsid w:val="00CD3A61"/>
    <w:rsid w:val="00CD3C3E"/>
    <w:rsid w:val="00CD3D13"/>
    <w:rsid w:val="00CD3D86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588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A9A"/>
    <w:rsid w:val="00CE6C3C"/>
    <w:rsid w:val="00CE6D39"/>
    <w:rsid w:val="00CE6DD6"/>
    <w:rsid w:val="00CE7320"/>
    <w:rsid w:val="00CE73EA"/>
    <w:rsid w:val="00CE75AC"/>
    <w:rsid w:val="00CE77D4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96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1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787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D2E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462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53E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97C5A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882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167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01"/>
    <w:rsid w:val="00DC6D96"/>
    <w:rsid w:val="00DC6F2D"/>
    <w:rsid w:val="00DC6FA2"/>
    <w:rsid w:val="00DC70ED"/>
    <w:rsid w:val="00DC74AE"/>
    <w:rsid w:val="00DC7752"/>
    <w:rsid w:val="00DC7BF9"/>
    <w:rsid w:val="00DD02BE"/>
    <w:rsid w:val="00DD0342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63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AF6"/>
    <w:rsid w:val="00DF6E00"/>
    <w:rsid w:val="00DF7546"/>
    <w:rsid w:val="00DF75C9"/>
    <w:rsid w:val="00DF7BB6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26B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BED"/>
    <w:rsid w:val="00E24C60"/>
    <w:rsid w:val="00E24D49"/>
    <w:rsid w:val="00E25068"/>
    <w:rsid w:val="00E25654"/>
    <w:rsid w:val="00E25867"/>
    <w:rsid w:val="00E25C62"/>
    <w:rsid w:val="00E25ED1"/>
    <w:rsid w:val="00E26296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8AE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0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53D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5C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28E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73B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556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3D4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5EB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679C4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7D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70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652"/>
    <w:rsid w:val="00FB77D8"/>
    <w:rsid w:val="00FB799A"/>
    <w:rsid w:val="00FB7BD2"/>
    <w:rsid w:val="00FC09EF"/>
    <w:rsid w:val="00FC0F83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D01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E7DE2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212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98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18</Pages>
  <Words>3410</Words>
  <Characters>15214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Klinsukon, Yendee</cp:lastModifiedBy>
  <cp:revision>2</cp:revision>
  <cp:lastPrinted>2022-05-05T10:49:00Z</cp:lastPrinted>
  <dcterms:created xsi:type="dcterms:W3CDTF">2022-05-10T04:48:00Z</dcterms:created>
  <dcterms:modified xsi:type="dcterms:W3CDTF">2022-05-10T04:48:00Z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2022-05-03T13:39:29Z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e6ea86e7-afdc-405a-9d94-8007f10a0c34</vt:lpwstr>
  </property>
  <property fmtid="{D5CDD505-2E9C-101B-9397-08002B2CF9AE}" pid="9" name="MSIP_Label_4ed8881d-4062-46d6-b0ca-1cc939420954_ContentBits">
    <vt:lpwstr>0</vt:lpwstr>
  </property>
</Properties>
</file>