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9E555A" w14:paraId="1C84BD4D" w14:textId="77777777" w:rsidTr="004B538E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9E555A" w14:paraId="3C44AD1F" w14:textId="77777777" w:rsidTr="004B538E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62320" w:rsidRPr="009E555A" w14:paraId="7287D1D7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9E555A" w14:paraId="054B7722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9E555A" w14:paraId="161852EA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85011E1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9E555A" w14:paraId="76AD32A3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56019518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1F4D3F" w:rsidRPr="00D773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บริษัทย่อยและ</w:t>
            </w: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</w:tr>
      <w:tr w:rsidR="00362320" w:rsidRPr="009E555A" w14:paraId="08B7F454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3623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362320" w:rsidRPr="009E555A" w14:paraId="081FB7A6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3623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475767" w:rsidRPr="009E555A" w14:paraId="0B1410C1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4892D5E" w14:textId="77777777" w:rsidR="00475767" w:rsidRPr="00362320" w:rsidRDefault="00475767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E44B7" w14:textId="77777777" w:rsidR="00475767" w:rsidRPr="00362320" w:rsidRDefault="00475767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BF0AF5" w14:textId="011F1950" w:rsidR="00475767" w:rsidRPr="00362320" w:rsidRDefault="00475767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62320" w:rsidRPr="009E555A" w14:paraId="5F3F58EF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35F65D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362320" w:rsidRPr="009E555A" w14:paraId="4C79F3F4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37B17445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36232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62320" w:rsidRPr="009E555A" w14:paraId="06695443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28B7A7DE" w:rsidR="00362320" w:rsidRPr="00D62A09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Times New Roman"/>
                <w:sz w:val="30"/>
                <w:szCs w:val="30"/>
                <w:lang w:val="en-US" w:bidi="th-TH"/>
              </w:rPr>
            </w:pPr>
            <w:r w:rsidRPr="00D62A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D62A09">
              <w:rPr>
                <w:rFonts w:ascii="Angsana New" w:hAnsi="Angsana New" w:cs="Times New Roman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362320" w:rsidRPr="009E555A" w14:paraId="00CE1DA5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5C6EC25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362320" w:rsidRPr="009E555A" w14:paraId="01A13EDC" w14:textId="77777777" w:rsidTr="004B5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17EF5C26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773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B23E6C3" w14:textId="77777777" w:rsidR="00F16933" w:rsidRPr="009E555A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br w:type="page"/>
      </w:r>
      <w:r w:rsidRPr="009E555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9E555A">
        <w:rPr>
          <w:rFonts w:ascii="Angsana New" w:hAnsi="Angsana New"/>
          <w:sz w:val="30"/>
          <w:szCs w:val="30"/>
          <w:cs/>
        </w:rPr>
        <w:t>ระหว่างกาล</w:t>
      </w:r>
      <w:r w:rsidRPr="009E555A">
        <w:rPr>
          <w:rFonts w:ascii="Angsana New" w:hAnsi="Angsana New"/>
          <w:sz w:val="30"/>
          <w:szCs w:val="30"/>
          <w:cs/>
        </w:rPr>
        <w:t>นี้</w:t>
      </w:r>
    </w:p>
    <w:p w14:paraId="5B58B150" w14:textId="77777777" w:rsidR="00F16933" w:rsidRPr="00150B43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497283F" w14:textId="35A1999E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งบการเงิน</w:t>
      </w:r>
      <w:r w:rsidR="009168C6" w:rsidRPr="0078546D">
        <w:rPr>
          <w:rFonts w:ascii="Angsana New" w:hAnsi="Angsana New"/>
          <w:sz w:val="30"/>
          <w:szCs w:val="30"/>
          <w:cs/>
        </w:rPr>
        <w:t>ระหว่างกาล</w:t>
      </w:r>
      <w:r w:rsidRPr="0078546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367D0" w:rsidRPr="0078546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1514D9" w:rsidRPr="0078546D">
        <w:rPr>
          <w:rFonts w:ascii="Angsana New" w:hAnsi="Angsana New"/>
          <w:sz w:val="30"/>
          <w:szCs w:val="30"/>
          <w:cs/>
        </w:rPr>
        <w:t>่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="003F6E2C" w:rsidRPr="003F6E2C">
        <w:rPr>
          <w:rFonts w:ascii="Angsana New" w:hAnsi="Angsana New"/>
          <w:sz w:val="30"/>
          <w:szCs w:val="30"/>
        </w:rPr>
        <w:t>11</w:t>
      </w:r>
      <w:r w:rsidR="004B538E">
        <w:rPr>
          <w:rFonts w:ascii="Angsana New" w:hAnsi="Angsana New"/>
          <w:sz w:val="30"/>
          <w:szCs w:val="30"/>
        </w:rPr>
        <w:t xml:space="preserve"> </w:t>
      </w:r>
      <w:r w:rsidR="004B538E">
        <w:rPr>
          <w:rFonts w:ascii="Angsana New" w:hAnsi="Angsana New" w:hint="cs"/>
          <w:sz w:val="30"/>
          <w:szCs w:val="30"/>
          <w:cs/>
        </w:rPr>
        <w:t>พฤษภาคม</w:t>
      </w:r>
      <w:r w:rsidR="004B538E">
        <w:rPr>
          <w:rFonts w:ascii="Angsana New" w:hAnsi="Angsana New"/>
          <w:sz w:val="30"/>
          <w:szCs w:val="30"/>
        </w:rPr>
        <w:t xml:space="preserve"> </w:t>
      </w:r>
      <w:r w:rsidR="003F6E2C" w:rsidRPr="003F6E2C">
        <w:rPr>
          <w:rFonts w:ascii="Angsana New" w:hAnsi="Angsana New"/>
          <w:sz w:val="30"/>
          <w:szCs w:val="30"/>
        </w:rPr>
        <w:t>2565</w:t>
      </w:r>
    </w:p>
    <w:p w14:paraId="069C31DD" w14:textId="77777777" w:rsidR="00AE5CEF" w:rsidRPr="00150B43" w:rsidRDefault="00AE5CEF" w:rsidP="0015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79925CA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150B43" w:rsidRDefault="00FD2436" w:rsidP="0015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2F7414A" w14:textId="71C2BE48" w:rsidR="00E57920" w:rsidRPr="009E555A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9E555A">
        <w:rPr>
          <w:rFonts w:ascii="Angsana New" w:hAnsi="Angsana New"/>
          <w:sz w:val="30"/>
          <w:szCs w:val="30"/>
          <w:cs/>
        </w:rPr>
        <w:t>นี้</w:t>
      </w:r>
      <w:r w:rsidRPr="00F45B8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F45B8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F45B8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F45B8D">
        <w:rPr>
          <w:rFonts w:ascii="Angsana New" w:hAnsi="Angsana New"/>
          <w:sz w:val="30"/>
          <w:szCs w:val="30"/>
          <w:cs/>
        </w:rPr>
        <w:t>จัดทำ</w:t>
      </w:r>
      <w:r w:rsidRPr="00F45B8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F45B8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9E555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3F6E2C" w:rsidRPr="003F6E2C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เรื่อง </w:t>
      </w:r>
      <w:r w:rsidRPr="009E555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</w:t>
      </w:r>
      <w:r>
        <w:rPr>
          <w:rFonts w:ascii="Angsana New" w:hAnsi="Angsana New"/>
          <w:sz w:val="30"/>
          <w:szCs w:val="30"/>
          <w:cs/>
        </w:rPr>
        <w:t>าวิชาชีพบัญชีฯ</w:t>
      </w:r>
      <w:r w:rsidRPr="009E555A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DA323D" w:rsidRPr="00DA323D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F6E2C" w:rsidRPr="003F6E2C">
        <w:rPr>
          <w:rFonts w:ascii="Angsana New" w:hAnsi="Angsana New"/>
          <w:sz w:val="30"/>
          <w:szCs w:val="30"/>
        </w:rPr>
        <w:t>31</w:t>
      </w:r>
      <w:r w:rsidR="00DA323D" w:rsidRPr="00DA323D">
        <w:rPr>
          <w:rFonts w:ascii="Angsana New" w:hAnsi="Angsana New"/>
          <w:sz w:val="30"/>
          <w:szCs w:val="30"/>
        </w:rPr>
        <w:t xml:space="preserve"> </w:t>
      </w:r>
      <w:r w:rsidR="00DA323D" w:rsidRPr="00DA323D">
        <w:rPr>
          <w:rFonts w:ascii="Angsana New" w:hAnsi="Angsana New"/>
          <w:sz w:val="30"/>
          <w:szCs w:val="30"/>
          <w:cs/>
        </w:rPr>
        <w:t xml:space="preserve">ธันวาคม </w:t>
      </w:r>
      <w:r w:rsidR="003F6E2C" w:rsidRPr="003F6E2C">
        <w:rPr>
          <w:rFonts w:ascii="Angsana New" w:hAnsi="Angsana New"/>
          <w:sz w:val="30"/>
          <w:szCs w:val="30"/>
        </w:rPr>
        <w:t>2564</w:t>
      </w:r>
    </w:p>
    <w:p w14:paraId="526AAE1F" w14:textId="77777777" w:rsidR="00F45B8D" w:rsidRPr="00150B43" w:rsidRDefault="00F45B8D" w:rsidP="0015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A1DD8F1" w14:textId="52BA8442" w:rsidR="00E57920" w:rsidRPr="007F2DBF" w:rsidRDefault="00E57920" w:rsidP="00E5792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>
        <w:rPr>
          <w:rFonts w:ascii="Angsana New" w:hAnsi="Angsana New" w:hint="cs"/>
          <w:sz w:val="30"/>
          <w:szCs w:val="30"/>
          <w:cs/>
        </w:rPr>
        <w:t>ที่</w:t>
      </w:r>
      <w:r w:rsidRPr="00043D9B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43D9B">
        <w:rPr>
          <w:rFonts w:ascii="Angsana New" w:hAnsi="Angsana New" w:hint="cs"/>
          <w:sz w:val="30"/>
          <w:szCs w:val="30"/>
          <w:cs/>
        </w:rPr>
        <w:t>ไว้</w:t>
      </w:r>
      <w:r w:rsidRPr="00043D9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3F6E2C" w:rsidRPr="003F6E2C">
        <w:rPr>
          <w:rFonts w:ascii="Angsana New" w:hAnsi="Angsana New"/>
          <w:sz w:val="30"/>
          <w:szCs w:val="30"/>
        </w:rPr>
        <w:t>31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3F6E2C" w:rsidRPr="003F6E2C">
        <w:rPr>
          <w:rFonts w:ascii="Angsana New" w:hAnsi="Angsana New"/>
          <w:sz w:val="30"/>
          <w:szCs w:val="30"/>
        </w:rPr>
        <w:t>2564</w:t>
      </w:r>
    </w:p>
    <w:p w14:paraId="631CEF08" w14:textId="4600A02F" w:rsidR="00E1626D" w:rsidRPr="00150B43" w:rsidRDefault="00E1626D" w:rsidP="0015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14:paraId="6C1247C8" w14:textId="22FD1BB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150B43" w:rsidRDefault="001D78A3" w:rsidP="0015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FCBC883" w14:textId="329F39AF" w:rsidR="001F4D3F" w:rsidRDefault="00EA4ABD" w:rsidP="0015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349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ความสัมพันธ์ที่มีกับบริษัทย่อยและบริษัทร่วม</w:t>
      </w:r>
      <w:r w:rsidR="00936FCD" w:rsidRPr="00936FCD">
        <w:rPr>
          <w:rFonts w:ascii="Angsana New" w:hAnsi="Angsana New"/>
          <w:sz w:val="30"/>
          <w:szCs w:val="30"/>
          <w:cs/>
        </w:rPr>
        <w:t>ที่มีการเปลี่ยนแปลงอย่างมีสาระสำคัญ</w:t>
      </w:r>
      <w:r w:rsidR="00936FCD">
        <w:rPr>
          <w:rFonts w:ascii="Angsana New" w:hAnsi="Angsana New" w:hint="cs"/>
          <w:sz w:val="30"/>
          <w:szCs w:val="30"/>
          <w:cs/>
        </w:rPr>
        <w:t xml:space="preserve"> </w:t>
      </w:r>
      <w:r w:rsidRPr="00253498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1F4D3F">
        <w:rPr>
          <w:rFonts w:ascii="Angsana New" w:hAnsi="Angsana New"/>
          <w:sz w:val="30"/>
          <w:szCs w:val="30"/>
          <w:cs/>
        </w:rPr>
        <w:t xml:space="preserve"> </w:t>
      </w:r>
      <w:r w:rsidR="003F6E2C" w:rsidRPr="003F6E2C">
        <w:rPr>
          <w:rFonts w:ascii="Angsana New" w:hAnsi="Angsana New"/>
          <w:sz w:val="30"/>
          <w:szCs w:val="30"/>
        </w:rPr>
        <w:t>4</w:t>
      </w:r>
      <w:r w:rsidRPr="001F4D3F">
        <w:rPr>
          <w:rFonts w:ascii="Angsana New" w:hAnsi="Angsana New"/>
          <w:sz w:val="30"/>
          <w:szCs w:val="30"/>
        </w:rPr>
        <w:t xml:space="preserve"> </w:t>
      </w:r>
    </w:p>
    <w:p w14:paraId="50535135" w14:textId="77777777" w:rsidR="0042204D" w:rsidRPr="00150B43" w:rsidRDefault="0042204D" w:rsidP="0015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2204D" w:rsidRPr="007D36DA" w14:paraId="357C15F3" w14:textId="77777777" w:rsidTr="003E7037">
        <w:trPr>
          <w:tblHeader/>
        </w:trPr>
        <w:tc>
          <w:tcPr>
            <w:tcW w:w="3690" w:type="dxa"/>
          </w:tcPr>
          <w:p w14:paraId="275F419C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10" w:type="dxa"/>
            <w:gridSpan w:val="3"/>
          </w:tcPr>
          <w:p w14:paraId="0C64D1F8" w14:textId="77777777" w:rsidR="0042204D" w:rsidRDefault="0042204D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D7D7D6" w14:textId="77777777" w:rsidR="0042204D" w:rsidRPr="007D36DA" w:rsidRDefault="0042204D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7FDDD1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D6D9A28" w14:textId="77777777" w:rsidR="0042204D" w:rsidRDefault="0042204D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BFB47D" w14:textId="77777777" w:rsidR="0042204D" w:rsidRPr="007D36DA" w:rsidRDefault="0042204D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204D" w:rsidRPr="007D36DA" w14:paraId="733BF301" w14:textId="77777777" w:rsidTr="003E7037">
        <w:trPr>
          <w:tblHeader/>
        </w:trPr>
        <w:tc>
          <w:tcPr>
            <w:tcW w:w="3690" w:type="dxa"/>
          </w:tcPr>
          <w:p w14:paraId="7462CC63" w14:textId="4A1F1090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F6E2C" w:rsidRPr="003F6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4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0D47EC40" w14:textId="7670CFF3" w:rsidR="0042204D" w:rsidRPr="007D36DA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3F1783" w14:textId="77777777" w:rsidR="0042204D" w:rsidRPr="007D36DA" w:rsidRDefault="0042204D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5C246" w14:textId="070C8DDA" w:rsidR="0042204D" w:rsidRPr="007D36DA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AACE6B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BDDAA7" w14:textId="33E031CF" w:rsidR="0042204D" w:rsidRPr="007D36DA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7A1535" w14:textId="77777777" w:rsidR="0042204D" w:rsidRPr="007D36DA" w:rsidRDefault="0042204D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C523F" w14:textId="481E51E7" w:rsidR="0042204D" w:rsidRPr="007D36DA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2204D" w:rsidRPr="007D36DA" w14:paraId="07B3F7FE" w14:textId="77777777" w:rsidTr="003E7037">
        <w:trPr>
          <w:tblHeader/>
        </w:trPr>
        <w:tc>
          <w:tcPr>
            <w:tcW w:w="3690" w:type="dxa"/>
          </w:tcPr>
          <w:p w14:paraId="5DE66F70" w14:textId="77777777" w:rsidR="0042204D" w:rsidRPr="007D36DA" w:rsidRDefault="0042204D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C4E021D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42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204D" w:rsidRPr="0064595B" w14:paraId="7C40645F" w14:textId="77777777" w:rsidTr="003E7037">
        <w:trPr>
          <w:trHeight w:val="407"/>
        </w:trPr>
        <w:tc>
          <w:tcPr>
            <w:tcW w:w="3690" w:type="dxa"/>
          </w:tcPr>
          <w:p w14:paraId="1E3D7CA7" w14:textId="77777777" w:rsidR="0042204D" w:rsidRPr="0064595B" w:rsidRDefault="0042204D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7E3E10B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D3CB0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4DEFAD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07B1F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FFB61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B64AB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1E950" w14:textId="77777777" w:rsidR="0042204D" w:rsidRPr="00D242F4" w:rsidRDefault="0042204D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F8F" w:rsidRPr="0064595B" w14:paraId="56C02F30" w14:textId="77777777" w:rsidTr="003E7037">
        <w:tc>
          <w:tcPr>
            <w:tcW w:w="3690" w:type="dxa"/>
          </w:tcPr>
          <w:p w14:paraId="4D578733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31EA7E94" w14:textId="182C33B3" w:rsidR="00722F8F" w:rsidRPr="00BC5C97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6BF72" w14:textId="77777777" w:rsidR="00722F8F" w:rsidRPr="00BC5C97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EB3D6B" w14:textId="77777777" w:rsidR="00722F8F" w:rsidRPr="00BC5C97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03D3D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E5A214E" w14:textId="2701CE7A" w:rsidR="00722F8F" w:rsidRPr="00D242F4" w:rsidRDefault="003F6E2C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2BC8680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0BC2F" w14:textId="471169E1" w:rsidR="00722F8F" w:rsidRPr="00D242F4" w:rsidRDefault="003F6E2C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</w:tr>
      <w:tr w:rsidR="00722F8F" w:rsidRPr="0064595B" w14:paraId="087C74F3" w14:textId="77777777" w:rsidTr="003E7037">
        <w:tc>
          <w:tcPr>
            <w:tcW w:w="3690" w:type="dxa"/>
          </w:tcPr>
          <w:p w14:paraId="25DF35A8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7F1A331D" w14:textId="72C81764" w:rsidR="00722F8F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27CB82" w14:textId="77777777" w:rsidR="00722F8F" w:rsidRPr="00BC5C97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B70A53" w14:textId="77777777" w:rsidR="00722F8F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3F2A8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D511570" w14:textId="60B6151A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color w:val="000000"/>
                <w:sz w:val="30"/>
                <w:szCs w:val="30"/>
              </w:rPr>
              <w:t>21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7AB02DA5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4097A" w14:textId="5B9EFC31" w:rsidR="00722F8F" w:rsidRPr="00D6492D" w:rsidRDefault="003F6E2C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018</w:t>
            </w:r>
          </w:p>
        </w:tc>
      </w:tr>
      <w:tr w:rsidR="00722F8F" w:rsidRPr="0064595B" w14:paraId="591F316B" w14:textId="77777777" w:rsidTr="003E7037">
        <w:tc>
          <w:tcPr>
            <w:tcW w:w="3690" w:type="dxa"/>
          </w:tcPr>
          <w:p w14:paraId="299F49C6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5EDDECF2" w14:textId="01364E78" w:rsidR="00722F8F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7ECB7" w14:textId="77777777" w:rsidR="00722F8F" w:rsidRPr="00BC5C97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A0D211" w14:textId="77777777" w:rsidR="00722F8F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7A8C0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019EAC" w14:textId="6E95AC1E" w:rsidR="00722F8F" w:rsidRPr="00D242F4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10CEC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96471" w14:textId="37C1BEAD" w:rsidR="00722F8F" w:rsidRPr="00D6492D" w:rsidRDefault="003F6E2C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722F8F" w:rsidRPr="0064595B" w14:paraId="3983AA44" w14:textId="77777777" w:rsidTr="003E7037">
        <w:trPr>
          <w:trHeight w:val="80"/>
        </w:trPr>
        <w:tc>
          <w:tcPr>
            <w:tcW w:w="3690" w:type="dxa"/>
            <w:shd w:val="clear" w:color="auto" w:fill="auto"/>
          </w:tcPr>
          <w:p w14:paraId="1CB7C511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510FE5EE" w14:textId="1B6CFDE1" w:rsidR="00722F8F" w:rsidRPr="00BC5C97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4C39C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0123F1" w14:textId="77777777" w:rsidR="00722F8F" w:rsidRPr="00BC5C97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CCC073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FFC4D6" w14:textId="44E60B25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102EFD0B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AE446B" w14:textId="2B770040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129</w:t>
            </w:r>
          </w:p>
        </w:tc>
      </w:tr>
      <w:tr w:rsidR="00722F8F" w:rsidRPr="0064595B" w14:paraId="583FC13F" w14:textId="77777777" w:rsidTr="003E7037">
        <w:tc>
          <w:tcPr>
            <w:tcW w:w="3690" w:type="dxa"/>
          </w:tcPr>
          <w:p w14:paraId="0B27D40A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3F5461A1" w14:textId="77777777" w:rsidR="00722F8F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  <w:p w14:paraId="604D2213" w14:textId="23322802" w:rsidR="00722F8F" w:rsidRPr="00BC5C97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12698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25A14" w14:textId="77777777" w:rsidR="00722F8F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  <w:p w14:paraId="04D68856" w14:textId="77777777" w:rsidR="00722F8F" w:rsidRPr="00BC5C97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90144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E69B40" w14:textId="77777777" w:rsidR="00722F8F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44739F" w14:textId="42A00EB3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69149C16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A1661" w14:textId="77777777" w:rsidR="00722F8F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4D987E8" w14:textId="6153D4A6" w:rsidR="00722F8F" w:rsidRPr="00D6492D" w:rsidRDefault="003F6E2C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</w:p>
        </w:tc>
      </w:tr>
      <w:tr w:rsidR="00722F8F" w:rsidRPr="00A4281B" w14:paraId="470767B1" w14:textId="77777777" w:rsidTr="003E7037">
        <w:tc>
          <w:tcPr>
            <w:tcW w:w="3690" w:type="dxa"/>
          </w:tcPr>
          <w:p w14:paraId="20E5725E" w14:textId="77777777" w:rsidR="00722F8F" w:rsidRPr="00A4281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1D6149E1" w14:textId="77777777" w:rsidR="00722F8F" w:rsidRPr="00A4281B" w:rsidRDefault="00722F8F" w:rsidP="00636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C0C63" w14:textId="77777777" w:rsidR="00722F8F" w:rsidRPr="00A4281B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40F07" w14:textId="77777777" w:rsidR="00722F8F" w:rsidRPr="00A4281B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149F3" w14:textId="77777777" w:rsidR="00722F8F" w:rsidRPr="00A4281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EB0EA" w14:textId="77777777" w:rsidR="00722F8F" w:rsidRPr="00A4281B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5DF58" w14:textId="77777777" w:rsidR="00722F8F" w:rsidRPr="00A4281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600BF" w14:textId="77777777" w:rsidR="00722F8F" w:rsidRPr="00D6492D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F8F" w:rsidRPr="00A4281B" w14:paraId="63764B07" w14:textId="77777777" w:rsidTr="003E7037">
        <w:tc>
          <w:tcPr>
            <w:tcW w:w="3690" w:type="dxa"/>
          </w:tcPr>
          <w:p w14:paraId="0221D602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71BC2FF" w14:textId="335A5857" w:rsidR="00722F8F" w:rsidRPr="00A4281B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149A4A" w14:textId="77777777" w:rsidR="00722F8F" w:rsidRPr="00A4281B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FD7B5" w14:textId="51E35469" w:rsidR="00722F8F" w:rsidRPr="00D6492D" w:rsidRDefault="003F6E2C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11B317E5" w14:textId="77777777" w:rsidR="00722F8F" w:rsidRPr="00A4281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85734" w14:textId="5E04BE15" w:rsidR="00722F8F" w:rsidRPr="00A4281B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62368" w14:textId="77777777" w:rsidR="00722F8F" w:rsidRPr="00A4281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92B7E" w14:textId="006FDBFF" w:rsidR="00722F8F" w:rsidRPr="00D6492D" w:rsidRDefault="003F6E2C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580</w:t>
            </w:r>
          </w:p>
        </w:tc>
      </w:tr>
      <w:tr w:rsidR="00722F8F" w:rsidRPr="00A4281B" w14:paraId="1FE51258" w14:textId="77777777" w:rsidTr="003E7037">
        <w:tc>
          <w:tcPr>
            <w:tcW w:w="3690" w:type="dxa"/>
          </w:tcPr>
          <w:p w14:paraId="4C29259B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19491E2" w14:textId="575B9F39" w:rsidR="00722F8F" w:rsidRPr="00A4281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1BAD7E7E" w14:textId="77777777" w:rsidR="00722F8F" w:rsidRPr="00A4281B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A771F" w14:textId="7BC14FA4" w:rsidR="00722F8F" w:rsidRPr="00D6492D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F6E2C" w:rsidRPr="003F6E2C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3F6E2C" w:rsidRPr="003F6E2C">
              <w:rPr>
                <w:rFonts w:ascii="Angsana New" w:hAnsi="Angsana New"/>
                <w:color w:val="000000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7D18C7CF" w14:textId="77777777" w:rsidR="00722F8F" w:rsidRPr="00A4281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65174" w14:textId="4F3C0D00" w:rsidR="00722F8F" w:rsidRPr="00A4281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F5F8F5A" w14:textId="77777777" w:rsidR="00722F8F" w:rsidRPr="00A4281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B6317" w14:textId="1642EE7A" w:rsidR="00722F8F" w:rsidRPr="00A4281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F6E2C" w:rsidRPr="003F6E2C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3F6E2C" w:rsidRPr="003F6E2C">
              <w:rPr>
                <w:rFonts w:ascii="Angsana New" w:hAnsi="Angsana New"/>
                <w:color w:val="000000"/>
                <w:sz w:val="30"/>
                <w:szCs w:val="30"/>
              </w:rPr>
              <w:t>701</w:t>
            </w:r>
          </w:p>
        </w:tc>
      </w:tr>
      <w:tr w:rsidR="00722F8F" w:rsidRPr="00A4281B" w14:paraId="77CF0E1F" w14:textId="77777777" w:rsidTr="003E7037">
        <w:tc>
          <w:tcPr>
            <w:tcW w:w="3690" w:type="dxa"/>
          </w:tcPr>
          <w:p w14:paraId="31FD7B28" w14:textId="77777777" w:rsidR="00722F8F" w:rsidRPr="00EC3E13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C3E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46A886B" w14:textId="48710CB3" w:rsidR="00722F8F" w:rsidRPr="00A4281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6600575F" w14:textId="77777777" w:rsidR="00722F8F" w:rsidRPr="00A4281B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4C3EF" w14:textId="084CEA1E" w:rsidR="00722F8F" w:rsidRPr="00A4281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3B7D7B4C" w14:textId="77777777" w:rsidR="00722F8F" w:rsidRPr="00A4281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FD36C" w14:textId="26A13F9E" w:rsidR="00722F8F" w:rsidRPr="00A4281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268EB4A5" w14:textId="77777777" w:rsidR="00722F8F" w:rsidRPr="00A4281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B4F2AF" w14:textId="602B8136" w:rsidR="00722F8F" w:rsidRPr="00A4281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064</w:t>
            </w:r>
          </w:p>
        </w:tc>
      </w:tr>
      <w:tr w:rsidR="00722F8F" w:rsidRPr="00D242F4" w14:paraId="0510BCAE" w14:textId="77777777" w:rsidTr="003E7037">
        <w:tc>
          <w:tcPr>
            <w:tcW w:w="3690" w:type="dxa"/>
          </w:tcPr>
          <w:p w14:paraId="51CEF58A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AE8A40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67EE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1F585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4C3E9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3C9E41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010EE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67B30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F8F" w:rsidRPr="00D242F4" w14:paraId="3DE18204" w14:textId="77777777" w:rsidTr="003E7037">
        <w:tc>
          <w:tcPr>
            <w:tcW w:w="3690" w:type="dxa"/>
          </w:tcPr>
          <w:p w14:paraId="761C477A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645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5EF13E6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B2CB5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4EE08B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8DE3C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25DF1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ABE98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E911C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F8F" w:rsidRPr="00BC5C97" w14:paraId="0C28B401" w14:textId="77777777" w:rsidTr="003E7037">
        <w:tc>
          <w:tcPr>
            <w:tcW w:w="3690" w:type="dxa"/>
          </w:tcPr>
          <w:p w14:paraId="0F4598B1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BFF6B7B" w14:textId="6DF643E3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0786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14:paraId="10CB3BD5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30E74" w14:textId="3F1EB5E9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590E5B32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D6BF4" w14:textId="17E350DB" w:rsidR="00722F8F" w:rsidRPr="00514E3B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1B31A7F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C7672" w14:textId="55B99576" w:rsidR="00722F8F" w:rsidRPr="00514E3B" w:rsidRDefault="003F6E2C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  <w:lang w:bidi="ar-SA"/>
              </w:rPr>
              <w:t>169</w:t>
            </w:r>
          </w:p>
        </w:tc>
      </w:tr>
      <w:tr w:rsidR="00722F8F" w:rsidRPr="00D242F4" w14:paraId="5F1ED912" w14:textId="77777777" w:rsidTr="003E7037">
        <w:tc>
          <w:tcPr>
            <w:tcW w:w="3690" w:type="dxa"/>
          </w:tcPr>
          <w:p w14:paraId="108E53DF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F344CC2" w14:textId="490D5F50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54717189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D846A" w14:textId="3CFAF758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4A6DA2B6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B07EF8A" w14:textId="40DD07B6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2A7D6FA7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9313083" w14:textId="41C1056E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617</w:t>
            </w:r>
          </w:p>
        </w:tc>
      </w:tr>
      <w:tr w:rsidR="00722F8F" w:rsidRPr="00D242F4" w14:paraId="58DFE8E9" w14:textId="77777777" w:rsidTr="003E7037">
        <w:tc>
          <w:tcPr>
            <w:tcW w:w="3690" w:type="dxa"/>
          </w:tcPr>
          <w:p w14:paraId="3D7A6C51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1C9A4508" w14:textId="0841F857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5570312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DA819" w14:textId="7AEB945C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AC6A9C3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26B8025" w14:textId="1593EEC0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11FF145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177B823" w14:textId="5E598ED0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</w:tr>
      <w:tr w:rsidR="00722F8F" w:rsidRPr="00D242F4" w14:paraId="1F51A186" w14:textId="77777777" w:rsidTr="003E7037">
        <w:tc>
          <w:tcPr>
            <w:tcW w:w="3690" w:type="dxa"/>
          </w:tcPr>
          <w:p w14:paraId="20F71674" w14:textId="1DDA0E19" w:rsidR="00722F8F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42251185" w14:textId="17657CF0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231DE9B2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B04FD" w14:textId="2AC184C4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F1B4802" w14:textId="77777777" w:rsidR="00722F8F" w:rsidRPr="00810FE6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6565B" w14:textId="0635F352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5C4BD4E5" w14:textId="77777777" w:rsidR="00722F8F" w:rsidRPr="00810FE6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334E59" w14:textId="2A42B08A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</w:tr>
      <w:tr w:rsidR="00722F8F" w:rsidRPr="00D242F4" w14:paraId="3529D1E4" w14:textId="77777777" w:rsidTr="003E7037">
        <w:tc>
          <w:tcPr>
            <w:tcW w:w="3690" w:type="dxa"/>
          </w:tcPr>
          <w:p w14:paraId="19AE4874" w14:textId="77777777" w:rsidR="00722F8F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4E1E5B83" w14:textId="76429963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DA99477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B19E4D" w14:textId="0A2CEADA" w:rsidR="00722F8F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212E097" w14:textId="77777777" w:rsidR="00722F8F" w:rsidRPr="00810FE6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EDAFF" w14:textId="198E0F4C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B642FD2" w14:textId="77777777" w:rsidR="00722F8F" w:rsidRPr="00810FE6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D8B5433" w14:textId="6BC5AA73" w:rsidR="00722F8F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</w:tr>
      <w:tr w:rsidR="00722F8F" w:rsidRPr="00D242F4" w14:paraId="3CA10161" w14:textId="77777777" w:rsidTr="003E7037">
        <w:tc>
          <w:tcPr>
            <w:tcW w:w="3690" w:type="dxa"/>
          </w:tcPr>
          <w:p w14:paraId="2065D57F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040D5F69" w14:textId="77777777" w:rsidR="00722F8F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774043F" w14:textId="4E91CC73" w:rsidR="00807867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D3BFC6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99000" w14:textId="77777777" w:rsidR="00722F8F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E846961" w14:textId="4F0D65C5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CBA826" w14:textId="77777777" w:rsidR="00722F8F" w:rsidRPr="00810FE6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AFDA1" w14:textId="77777777" w:rsidR="00722F8F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9C111A6" w14:textId="27110293" w:rsidR="00722F8F" w:rsidRPr="00D242F4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F04D0" w14:textId="77777777" w:rsidR="00722F8F" w:rsidRPr="00810FE6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E7F771D" w14:textId="77777777" w:rsidR="00722F8F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9780692" w14:textId="2B099756" w:rsidR="00722F8F" w:rsidRPr="00D242F4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22F8F" w:rsidRPr="00BC5C97" w14:paraId="74B0D0F0" w14:textId="77777777" w:rsidTr="003E7037">
        <w:tc>
          <w:tcPr>
            <w:tcW w:w="3690" w:type="dxa"/>
          </w:tcPr>
          <w:p w14:paraId="07BEC720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3CE9C4C8" w14:textId="2AEBE0F1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F2F024C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780F0C" w14:textId="3411D7D1" w:rsidR="00722F8F" w:rsidRPr="00D242F4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color w:val="000000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0DE63FDD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2CC88A" w14:textId="529C8942" w:rsidR="00722F8F" w:rsidRPr="00514E3B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2164C5F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7CA41E" w14:textId="4AA5CFE4" w:rsidR="00722F8F" w:rsidRPr="00514E3B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722F8F" w:rsidRPr="00BC5C97" w14:paraId="57777D81" w14:textId="77777777" w:rsidTr="003E7037">
        <w:tc>
          <w:tcPr>
            <w:tcW w:w="3690" w:type="dxa"/>
          </w:tcPr>
          <w:p w14:paraId="3E4C7050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D80E9" w14:textId="77777777" w:rsidR="00722F8F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727F0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53EBFF" w14:textId="77777777" w:rsidR="00722F8F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145E4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314C5" w14:textId="77777777" w:rsidR="00722F8F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B09459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637D872" w14:textId="77777777" w:rsidR="00722F8F" w:rsidRPr="00514E3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722F8F" w:rsidRPr="00BC5C97" w14:paraId="3C48708F" w14:textId="77777777" w:rsidTr="003E7037">
        <w:tc>
          <w:tcPr>
            <w:tcW w:w="3690" w:type="dxa"/>
          </w:tcPr>
          <w:p w14:paraId="1E16B3E1" w14:textId="77777777" w:rsidR="00722F8F" w:rsidRPr="0064595B" w:rsidRDefault="00722F8F" w:rsidP="00722F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ค่าตอบแทน</w:t>
            </w:r>
            <w:r w:rsidRPr="006459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7FF756F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91417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49E5B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BE765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8DB77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852E5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7A12656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F8F" w:rsidRPr="00BC5C97" w14:paraId="10D4F5A3" w14:textId="77777777" w:rsidTr="003E7037">
        <w:tc>
          <w:tcPr>
            <w:tcW w:w="3690" w:type="dxa"/>
          </w:tcPr>
          <w:p w14:paraId="4212E415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 w:hanging="3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Pr="006459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70" w:type="dxa"/>
          </w:tcPr>
          <w:p w14:paraId="69C4D411" w14:textId="7E25A862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3F08733B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97D38" w14:textId="5522D23D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32859E91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20F69E" w14:textId="3F577C65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4AA1F259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DB3033" w14:textId="73AB7C50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722F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</w:tr>
      <w:tr w:rsidR="00722F8F" w:rsidRPr="00BC5C97" w14:paraId="5C7102B0" w14:textId="77777777" w:rsidTr="003E7037">
        <w:tc>
          <w:tcPr>
            <w:tcW w:w="3690" w:type="dxa"/>
          </w:tcPr>
          <w:p w14:paraId="54E03146" w14:textId="77777777" w:rsidR="00722F8F" w:rsidRPr="0064595B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45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Pr="006459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</w:tcPr>
          <w:p w14:paraId="37CF3A13" w14:textId="72B67227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23F3B71B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C4563B" w14:textId="63E350E1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222D03F4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FD7E69" w14:textId="0BFD4467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1EE742A9" w14:textId="77777777" w:rsidR="00722F8F" w:rsidRPr="0064595B" w:rsidRDefault="00722F8F" w:rsidP="00722F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20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F50FEF" w14:textId="56370441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</w:tr>
      <w:tr w:rsidR="00722F8F" w:rsidRPr="00BC5C97" w14:paraId="454EC979" w14:textId="77777777" w:rsidTr="003E7037">
        <w:tc>
          <w:tcPr>
            <w:tcW w:w="3690" w:type="dxa"/>
          </w:tcPr>
          <w:p w14:paraId="768102FC" w14:textId="77777777" w:rsidR="00722F8F" w:rsidRPr="00EB5C86" w:rsidRDefault="00722F8F" w:rsidP="0072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</w:tcPr>
          <w:p w14:paraId="4E5C70B6" w14:textId="5C3B3AED" w:rsidR="00722F8F" w:rsidRPr="0055090B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CD700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0EF85" w14:textId="4A6713C6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75E196F5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692671" w14:textId="4174F85A" w:rsidR="00722F8F" w:rsidRPr="0055090B" w:rsidRDefault="00722F8F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4BD8D" w14:textId="77777777" w:rsidR="00722F8F" w:rsidRPr="00D242F4" w:rsidRDefault="00722F8F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26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8B7C4" w14:textId="2C91CB1E" w:rsidR="00722F8F" w:rsidRPr="0055090B" w:rsidRDefault="003F6E2C" w:rsidP="00722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</w:tr>
    </w:tbl>
    <w:p w14:paraId="1EBDB7BA" w14:textId="77777777" w:rsidR="00150B43" w:rsidRDefault="00150B43" w:rsidP="0042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6E351D" w14:textId="22F3F0C5" w:rsidR="0042204D" w:rsidRPr="00EF21A7" w:rsidRDefault="0042204D" w:rsidP="0042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21A7">
        <w:rPr>
          <w:rFonts w:ascii="Angsana New" w:hAnsi="Angsana New"/>
          <w:sz w:val="30"/>
          <w:szCs w:val="30"/>
          <w:cs/>
        </w:rPr>
        <w:t>รายการ</w:t>
      </w:r>
      <w:r w:rsidRPr="00EF21A7">
        <w:rPr>
          <w:rFonts w:ascii="Angsana New" w:hAnsi="Angsana New" w:hint="cs"/>
          <w:sz w:val="30"/>
          <w:szCs w:val="30"/>
          <w:cs/>
        </w:rPr>
        <w:t>ซื้อและ</w:t>
      </w:r>
      <w:r w:rsidRPr="00EF21A7">
        <w:rPr>
          <w:rFonts w:ascii="Angsana New" w:hAnsi="Angsana New"/>
          <w:sz w:val="30"/>
          <w:szCs w:val="30"/>
          <w:cs/>
        </w:rPr>
        <w:t>ขายระหว่างกัน</w:t>
      </w:r>
      <w:r w:rsidRPr="00EF21A7">
        <w:rPr>
          <w:rFonts w:ascii="Angsana New" w:hAnsi="Angsana New" w:hint="cs"/>
          <w:sz w:val="30"/>
          <w:szCs w:val="30"/>
          <w:cs/>
        </w:rPr>
        <w:t>กับบริษัทร่วม</w:t>
      </w:r>
      <w:r w:rsidRPr="00EF21A7">
        <w:rPr>
          <w:rFonts w:ascii="Angsana New" w:hAnsi="Angsana New"/>
          <w:sz w:val="30"/>
          <w:szCs w:val="30"/>
          <w:cs/>
        </w:rPr>
        <w:t>ที่แสดงไว้ข้างต้น ไม่รวมรายการ</w:t>
      </w:r>
      <w:r w:rsidRPr="00EF21A7">
        <w:rPr>
          <w:rFonts w:ascii="Angsana New" w:hAnsi="Angsana New" w:hint="cs"/>
          <w:sz w:val="30"/>
          <w:szCs w:val="30"/>
          <w:cs/>
        </w:rPr>
        <w:t>ที่บริษัทเป็นผู้รับจ้างผลิต และเป็นผู้จัดจำหน่ายสินค้าให้กับบริษัทร่วม</w:t>
      </w:r>
      <w:r w:rsidRPr="00EF21A7">
        <w:rPr>
          <w:rFonts w:ascii="Angsana New" w:hAnsi="Angsana New"/>
          <w:sz w:val="30"/>
          <w:szCs w:val="30"/>
          <w:cs/>
        </w:rPr>
        <w:t>ทางอ้อมแห่งหนึ่งสำหรับงวด</w:t>
      </w:r>
      <w:r w:rsidRPr="00EF21A7">
        <w:rPr>
          <w:rFonts w:ascii="Angsana New" w:hAnsi="Angsana New" w:hint="cs"/>
          <w:sz w:val="30"/>
          <w:szCs w:val="30"/>
          <w:cs/>
        </w:rPr>
        <w:t>สามเดือน</w:t>
      </w:r>
      <w:r w:rsidRPr="00EF2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F6E2C" w:rsidRPr="003F6E2C">
        <w:rPr>
          <w:rFonts w:ascii="Angsana New" w:hAnsi="Angsana New" w:hint="cs"/>
          <w:sz w:val="30"/>
          <w:szCs w:val="30"/>
        </w:rPr>
        <w:t>31</w:t>
      </w:r>
      <w:r w:rsidRPr="00EF21A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F6E2C" w:rsidRPr="003F6E2C">
        <w:rPr>
          <w:rFonts w:ascii="Angsana New" w:hAnsi="Angsana New"/>
          <w:sz w:val="30"/>
          <w:szCs w:val="30"/>
        </w:rPr>
        <w:t>2565</w:t>
      </w:r>
      <w:r w:rsidRPr="00EF21A7">
        <w:rPr>
          <w:rFonts w:ascii="Angsana New" w:hAnsi="Angsana New" w:hint="cs"/>
          <w:sz w:val="30"/>
          <w:szCs w:val="30"/>
        </w:rPr>
        <w:t xml:space="preserve"> </w:t>
      </w:r>
      <w:r w:rsidRPr="00EF21A7">
        <w:rPr>
          <w:rFonts w:ascii="Angsana New" w:hAnsi="Angsana New"/>
          <w:sz w:val="30"/>
          <w:szCs w:val="30"/>
          <w:cs/>
        </w:rPr>
        <w:t>เป็นจำนวน</w:t>
      </w:r>
      <w:r w:rsidRPr="00D47FD3">
        <w:rPr>
          <w:rFonts w:ascii="Angsana New" w:hAnsi="Angsana New" w:hint="cs"/>
          <w:sz w:val="30"/>
          <w:szCs w:val="30"/>
          <w:cs/>
        </w:rPr>
        <w:t>เงิน</w:t>
      </w:r>
      <w:r w:rsidR="00D47FD3" w:rsidRPr="00D47FD3">
        <w:rPr>
          <w:rFonts w:ascii="Angsana New" w:hAnsi="Angsana New" w:hint="cs"/>
          <w:sz w:val="30"/>
          <w:szCs w:val="30"/>
          <w:cs/>
        </w:rPr>
        <w:t xml:space="preserve"> </w:t>
      </w:r>
      <w:r w:rsidR="003F6E2C" w:rsidRPr="003F6E2C">
        <w:rPr>
          <w:rFonts w:ascii="Angsana New" w:hAnsi="Angsana New"/>
          <w:sz w:val="30"/>
          <w:szCs w:val="30"/>
        </w:rPr>
        <w:t>20</w:t>
      </w:r>
      <w:r w:rsidR="00150B43">
        <w:rPr>
          <w:rFonts w:ascii="Angsana New" w:hAnsi="Angsana New"/>
          <w:sz w:val="30"/>
          <w:szCs w:val="30"/>
        </w:rPr>
        <w:t>.</w:t>
      </w:r>
      <w:r w:rsidR="003F6E2C" w:rsidRPr="003F6E2C">
        <w:rPr>
          <w:rFonts w:ascii="Angsana New" w:hAnsi="Angsana New"/>
          <w:sz w:val="30"/>
          <w:szCs w:val="30"/>
        </w:rPr>
        <w:t>56</w:t>
      </w:r>
      <w:r w:rsidRPr="00D47FD3">
        <w:rPr>
          <w:rFonts w:ascii="Angsana New" w:hAnsi="Angsana New" w:hint="cs"/>
          <w:sz w:val="30"/>
          <w:szCs w:val="30"/>
          <w:cs/>
        </w:rPr>
        <w:t xml:space="preserve"> </w:t>
      </w:r>
      <w:r w:rsidRPr="00D47FD3">
        <w:rPr>
          <w:rFonts w:ascii="Angsana New" w:hAnsi="Angsana New"/>
          <w:sz w:val="30"/>
          <w:szCs w:val="30"/>
          <w:cs/>
        </w:rPr>
        <w:t>ล้าน</w:t>
      </w:r>
      <w:r w:rsidRPr="00EF21A7">
        <w:rPr>
          <w:rFonts w:ascii="Angsana New" w:hAnsi="Angsana New"/>
          <w:sz w:val="30"/>
          <w:szCs w:val="30"/>
          <w:cs/>
        </w:rPr>
        <w:t xml:space="preserve">บาท </w:t>
      </w:r>
      <w:r w:rsidRPr="00EF21A7">
        <w:rPr>
          <w:rFonts w:ascii="Angsana New" w:hAnsi="Angsana New"/>
          <w:i/>
          <w:iCs/>
          <w:sz w:val="30"/>
          <w:szCs w:val="30"/>
        </w:rPr>
        <w:t>(</w:t>
      </w:r>
      <w:r w:rsidR="003F6E2C" w:rsidRPr="003F6E2C">
        <w:rPr>
          <w:rFonts w:ascii="Angsana New" w:hAnsi="Angsana New"/>
          <w:i/>
          <w:iCs/>
          <w:sz w:val="30"/>
          <w:szCs w:val="30"/>
        </w:rPr>
        <w:t>2564</w:t>
      </w:r>
      <w:r w:rsidRPr="00EF21A7">
        <w:rPr>
          <w:rFonts w:ascii="Angsana New" w:hAnsi="Angsana New"/>
          <w:i/>
          <w:iCs/>
          <w:sz w:val="30"/>
          <w:szCs w:val="30"/>
        </w:rPr>
        <w:t xml:space="preserve">: </w:t>
      </w:r>
      <w:r w:rsidR="003F6E2C" w:rsidRPr="003F6E2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3F6E2C" w:rsidRPr="003F6E2C">
        <w:rPr>
          <w:rFonts w:ascii="Angsana New" w:hAnsi="Angsana New"/>
          <w:i/>
          <w:iCs/>
          <w:sz w:val="30"/>
          <w:szCs w:val="30"/>
        </w:rPr>
        <w:t>28</w:t>
      </w:r>
      <w:r w:rsidRPr="00EF21A7">
        <w:rPr>
          <w:rFonts w:ascii="Angsana New" w:hAnsi="Angsana New"/>
          <w:i/>
          <w:iCs/>
          <w:sz w:val="30"/>
          <w:szCs w:val="30"/>
        </w:rPr>
        <w:t xml:space="preserve"> </w:t>
      </w:r>
      <w:r w:rsidRPr="00EF21A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F21A7">
        <w:rPr>
          <w:rFonts w:ascii="Angsana New" w:hAnsi="Angsana New"/>
          <w:i/>
          <w:iCs/>
          <w:sz w:val="30"/>
          <w:szCs w:val="30"/>
        </w:rPr>
        <w:t>)</w:t>
      </w:r>
    </w:p>
    <w:p w14:paraId="7FACB978" w14:textId="77777777" w:rsidR="000B6B1C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4F31C67" w14:textId="77777777" w:rsidR="00150B43" w:rsidRDefault="0015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409007" w14:textId="12EE605A" w:rsidR="00D650E2" w:rsidRPr="00480BFD" w:rsidRDefault="00D650E2" w:rsidP="00E8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350" w:lineRule="exact"/>
        <w:ind w:firstLine="540"/>
        <w:rPr>
          <w:rFonts w:ascii="Angsana New" w:hAnsi="Angsana New"/>
          <w:sz w:val="30"/>
          <w:szCs w:val="30"/>
        </w:rPr>
      </w:pPr>
      <w:r w:rsidRPr="00480BFD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480BFD">
        <w:rPr>
          <w:rFonts w:ascii="Angsana New" w:hAnsi="Angsana New"/>
          <w:sz w:val="30"/>
          <w:szCs w:val="30"/>
        </w:rPr>
        <w:t xml:space="preserve"> </w:t>
      </w:r>
      <w:r w:rsidR="003F6E2C" w:rsidRPr="003F6E2C">
        <w:rPr>
          <w:rFonts w:ascii="Angsana New" w:hAnsi="Angsana New" w:hint="cs"/>
          <w:sz w:val="30"/>
          <w:szCs w:val="30"/>
        </w:rPr>
        <w:t>31</w:t>
      </w:r>
      <w:r w:rsidR="00024B00" w:rsidRPr="00EF21A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F6E2C" w:rsidRPr="003F6E2C">
        <w:rPr>
          <w:rFonts w:ascii="Angsana New" w:hAnsi="Angsana New"/>
          <w:sz w:val="30"/>
          <w:szCs w:val="30"/>
        </w:rPr>
        <w:t>2565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และ </w:t>
      </w:r>
      <w:r w:rsidR="003F6E2C" w:rsidRPr="003F6E2C">
        <w:rPr>
          <w:rFonts w:ascii="Angsana New" w:hAnsi="Angsana New"/>
          <w:sz w:val="30"/>
          <w:szCs w:val="30"/>
        </w:rPr>
        <w:t>31</w:t>
      </w:r>
      <w:r w:rsidRPr="00480BFD">
        <w:rPr>
          <w:rFonts w:ascii="Angsana New" w:hAnsi="Angsana New"/>
          <w:sz w:val="30"/>
          <w:szCs w:val="30"/>
          <w:cs/>
        </w:rPr>
        <w:t xml:space="preserve"> ธันวาคม</w:t>
      </w:r>
      <w:r w:rsidR="00950B7F" w:rsidRPr="00480BFD">
        <w:rPr>
          <w:rFonts w:ascii="Angsana New" w:hAnsi="Angsana New"/>
          <w:sz w:val="30"/>
          <w:szCs w:val="30"/>
          <w:cs/>
        </w:rPr>
        <w:t xml:space="preserve"> </w:t>
      </w:r>
      <w:r w:rsidR="003F6E2C" w:rsidRPr="003F6E2C">
        <w:rPr>
          <w:rFonts w:ascii="Angsana New" w:hAnsi="Angsana New"/>
          <w:sz w:val="30"/>
          <w:szCs w:val="30"/>
        </w:rPr>
        <w:t>2564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</w:t>
      </w:r>
      <w:r w:rsidRPr="00480BFD">
        <w:rPr>
          <w:rFonts w:ascii="Angsana New" w:hAnsi="Angsana New"/>
          <w:sz w:val="30"/>
          <w:szCs w:val="30"/>
          <w:cs/>
        </w:rPr>
        <w:t>มีดังนี้</w:t>
      </w:r>
    </w:p>
    <w:p w14:paraId="20D4BE66" w14:textId="77777777" w:rsidR="0043229B" w:rsidRPr="00E1626D" w:rsidRDefault="0043229B" w:rsidP="00E1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166"/>
        <w:gridCol w:w="266"/>
        <w:gridCol w:w="1181"/>
        <w:gridCol w:w="266"/>
        <w:gridCol w:w="1170"/>
        <w:gridCol w:w="272"/>
        <w:gridCol w:w="1171"/>
      </w:tblGrid>
      <w:tr w:rsidR="0043229B" w:rsidRPr="00D533B8" w14:paraId="482B5BA7" w14:textId="77777777" w:rsidTr="00A3558A">
        <w:trPr>
          <w:tblHeader/>
        </w:trPr>
        <w:tc>
          <w:tcPr>
            <w:tcW w:w="2009" w:type="pct"/>
          </w:tcPr>
          <w:p w14:paraId="1C991C76" w14:textId="04D2FD4A" w:rsidR="0043229B" w:rsidRPr="00D533B8" w:rsidRDefault="0043229B" w:rsidP="00E82F92">
            <w:pPr>
              <w:tabs>
                <w:tab w:val="clear" w:pos="227"/>
                <w:tab w:val="left" w:pos="252"/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8E59756" w14:textId="77777777" w:rsidR="0043229B" w:rsidRPr="00D533B8" w:rsidRDefault="0043229B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AEB881F" w14:textId="77777777" w:rsidR="0043229B" w:rsidRPr="00D533B8" w:rsidRDefault="0043229B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18D1EADA" w14:textId="77777777" w:rsidR="0043229B" w:rsidRPr="00D533B8" w:rsidRDefault="0043229B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58A" w:rsidRPr="00D533B8" w14:paraId="56BD7EB5" w14:textId="77777777" w:rsidTr="00A3558A">
        <w:trPr>
          <w:tblHeader/>
        </w:trPr>
        <w:tc>
          <w:tcPr>
            <w:tcW w:w="2009" w:type="pct"/>
          </w:tcPr>
          <w:p w14:paraId="241A5EAA" w14:textId="77777777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22AE5303" w14:textId="6AB40E19" w:rsidR="00721382" w:rsidRPr="00D533B8" w:rsidRDefault="003F6E2C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73E76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  <w:shd w:val="clear" w:color="auto" w:fill="auto"/>
          </w:tcPr>
          <w:p w14:paraId="14B356DC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F17F550" w14:textId="11146789" w:rsidR="00721382" w:rsidRPr="00D533B8" w:rsidRDefault="003F6E2C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152ACB2B" w14:textId="77777777" w:rsidR="00721382" w:rsidRPr="00D533B8" w:rsidRDefault="00721382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5C0E094" w14:textId="37FA650D" w:rsidR="00721382" w:rsidRPr="00D533B8" w:rsidRDefault="003F6E2C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73E76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  <w:shd w:val="clear" w:color="auto" w:fill="auto"/>
          </w:tcPr>
          <w:p w14:paraId="73744AD4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F67A8A4" w14:textId="49AA94E0" w:rsidR="00721382" w:rsidRPr="00D533B8" w:rsidRDefault="003F6E2C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58A" w:rsidRPr="00D533B8" w14:paraId="1B1CF897" w14:textId="77777777" w:rsidTr="00A3558A">
        <w:trPr>
          <w:tblHeader/>
        </w:trPr>
        <w:tc>
          <w:tcPr>
            <w:tcW w:w="2009" w:type="pct"/>
          </w:tcPr>
          <w:p w14:paraId="4267E0D2" w14:textId="0E94F9E5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5" w:type="pct"/>
            <w:shd w:val="clear" w:color="auto" w:fill="auto"/>
          </w:tcPr>
          <w:p w14:paraId="2628B940" w14:textId="518690BB" w:rsidR="00721382" w:rsidRPr="00D533B8" w:rsidRDefault="003F6E2C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03578161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F0B1165" w14:textId="58648A73" w:rsidR="00721382" w:rsidRPr="00D533B8" w:rsidRDefault="003F6E2C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76A74181" w14:textId="77777777" w:rsidR="00721382" w:rsidRPr="00D533B8" w:rsidRDefault="00721382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988EEB3" w14:textId="04BA464A" w:rsidR="00721382" w:rsidRPr="00D533B8" w:rsidRDefault="003F6E2C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6539EDD1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A654BE1" w14:textId="6E17B0B5" w:rsidR="00721382" w:rsidRPr="00D533B8" w:rsidRDefault="003F6E2C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21382" w:rsidRPr="00D533B8" w14:paraId="0A22A4AA" w14:textId="77777777" w:rsidTr="00A3558A">
        <w:trPr>
          <w:tblHeader/>
        </w:trPr>
        <w:tc>
          <w:tcPr>
            <w:tcW w:w="2009" w:type="pct"/>
          </w:tcPr>
          <w:p w14:paraId="41798A74" w14:textId="77777777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91" w:type="pct"/>
            <w:gridSpan w:val="7"/>
          </w:tcPr>
          <w:p w14:paraId="6EC1568F" w14:textId="77777777" w:rsidR="00721382" w:rsidRPr="00D533B8" w:rsidRDefault="00721382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58A" w:rsidRPr="00D533B8" w14:paraId="031CC107" w14:textId="77777777" w:rsidTr="00A3558A">
        <w:tc>
          <w:tcPr>
            <w:tcW w:w="2009" w:type="pct"/>
          </w:tcPr>
          <w:p w14:paraId="6E13B2D8" w14:textId="78B31F7A" w:rsidR="002B1975" w:rsidRPr="00D533B8" w:rsidRDefault="002B1975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5" w:type="pct"/>
          </w:tcPr>
          <w:p w14:paraId="04C1054E" w14:textId="77777777" w:rsidR="002B1975" w:rsidRPr="00D533B8" w:rsidRDefault="002B1975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" w:type="pct"/>
          </w:tcPr>
          <w:p w14:paraId="7BF5261F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06C47A96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</w:tcPr>
          <w:p w14:paraId="3A9F81C4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vAlign w:val="bottom"/>
          </w:tcPr>
          <w:p w14:paraId="14421BAA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472C0BF8" w14:textId="77777777" w:rsidR="002B1975" w:rsidRPr="00D533B8" w:rsidRDefault="002B1975" w:rsidP="00E82F92">
            <w:pPr>
              <w:spacing w:line="350" w:lineRule="exact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8" w:type="pct"/>
            <w:vAlign w:val="bottom"/>
          </w:tcPr>
          <w:p w14:paraId="7FD4004F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3558A" w:rsidRPr="00D533B8" w14:paraId="30CABA3A" w14:textId="77777777" w:rsidTr="00A3558A">
        <w:trPr>
          <w:trHeight w:val="87"/>
        </w:trPr>
        <w:tc>
          <w:tcPr>
            <w:tcW w:w="2009" w:type="pct"/>
          </w:tcPr>
          <w:p w14:paraId="0125D36F" w14:textId="3C4755C7" w:rsidR="002B1975" w:rsidRPr="00D533B8" w:rsidRDefault="002B1975" w:rsidP="00E82F92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5" w:type="pct"/>
          </w:tcPr>
          <w:p w14:paraId="232CEB0C" w14:textId="1FD7C017" w:rsidR="002B1975" w:rsidRPr="00D533B8" w:rsidRDefault="00D47FD3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D41EBCC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34FF9989" w14:textId="469B56F1" w:rsidR="002B1975" w:rsidRPr="00D533B8" w:rsidRDefault="002B1975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B1E33D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F6781C6" w14:textId="13AF6401" w:rsidR="002B1975" w:rsidRPr="00480BFD" w:rsidRDefault="003F6E2C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8" w:type="pct"/>
          </w:tcPr>
          <w:p w14:paraId="20EA6C96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C54804C" w14:textId="2D913F1C" w:rsidR="002B1975" w:rsidRPr="00480BFD" w:rsidRDefault="003F6E2C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E2C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A3558A" w:rsidRPr="00E82F92" w14:paraId="270845B3" w14:textId="77777777" w:rsidTr="00A3558A">
        <w:tc>
          <w:tcPr>
            <w:tcW w:w="2009" w:type="pct"/>
          </w:tcPr>
          <w:p w14:paraId="6C571C02" w14:textId="77777777" w:rsidR="002B1975" w:rsidRPr="00E82F92" w:rsidRDefault="002B1975" w:rsidP="00E82F92">
            <w:pPr>
              <w:spacing w:line="350" w:lineRule="exact"/>
              <w:jc w:val="both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35" w:type="pct"/>
          </w:tcPr>
          <w:p w14:paraId="64DA69DE" w14:textId="77777777" w:rsidR="002B1975" w:rsidRPr="00E82F92" w:rsidRDefault="002B1975" w:rsidP="00636E52">
            <w:pPr>
              <w:pStyle w:val="acctfourfigures"/>
              <w:tabs>
                <w:tab w:val="clear" w:pos="765"/>
                <w:tab w:val="decimal" w:pos="610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</w:tcPr>
          <w:p w14:paraId="2A1C4E47" w14:textId="77777777" w:rsidR="002B1975" w:rsidRPr="00E82F92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43" w:type="pct"/>
          </w:tcPr>
          <w:p w14:paraId="1AF3D176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</w:tcPr>
          <w:p w14:paraId="16B76347" w14:textId="77777777" w:rsidR="002B1975" w:rsidRPr="00E82F92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vAlign w:val="bottom"/>
          </w:tcPr>
          <w:p w14:paraId="1468523E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8" w:type="pct"/>
          </w:tcPr>
          <w:p w14:paraId="0127D7E3" w14:textId="77777777" w:rsidR="002B1975" w:rsidRPr="00E82F92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vAlign w:val="bottom"/>
          </w:tcPr>
          <w:p w14:paraId="7091DE41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A3558A" w:rsidRPr="00D533B8" w14:paraId="5C9A857A" w14:textId="77777777" w:rsidTr="00A3558A">
        <w:tc>
          <w:tcPr>
            <w:tcW w:w="2009" w:type="pct"/>
          </w:tcPr>
          <w:p w14:paraId="03669A34" w14:textId="46C97893" w:rsidR="002B1975" w:rsidRPr="00E6495E" w:rsidRDefault="002B1975" w:rsidP="00E82F92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5" w:type="pct"/>
          </w:tcPr>
          <w:p w14:paraId="12367CE2" w14:textId="77777777" w:rsidR="002B1975" w:rsidRPr="00EA5EBA" w:rsidRDefault="002B1975" w:rsidP="00636E52">
            <w:pPr>
              <w:pStyle w:val="acctfourfigures"/>
              <w:tabs>
                <w:tab w:val="clear" w:pos="765"/>
                <w:tab w:val="decimal" w:pos="610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F61A239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43" w:type="pct"/>
          </w:tcPr>
          <w:p w14:paraId="6F99406B" w14:textId="77777777" w:rsidR="002B1975" w:rsidRPr="00EA5EBA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5492F4C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7" w:type="pct"/>
            <w:vAlign w:val="bottom"/>
          </w:tcPr>
          <w:p w14:paraId="43A85C23" w14:textId="77777777" w:rsidR="002B1975" w:rsidRPr="00480BFD" w:rsidRDefault="002B1975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CE38947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8" w:type="pct"/>
            <w:vAlign w:val="bottom"/>
          </w:tcPr>
          <w:p w14:paraId="3016251D" w14:textId="77777777" w:rsidR="002B1975" w:rsidRPr="00480BFD" w:rsidRDefault="002B1975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558A" w:rsidRPr="00D533B8" w14:paraId="402D68DD" w14:textId="77777777" w:rsidTr="00A3558A">
        <w:tc>
          <w:tcPr>
            <w:tcW w:w="2009" w:type="pct"/>
          </w:tcPr>
          <w:p w14:paraId="2EFF7F26" w14:textId="7E8D2A14" w:rsidR="002B1975" w:rsidRPr="00E6495E" w:rsidRDefault="002B1975" w:rsidP="00E82F92">
            <w:pPr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5" w:type="pct"/>
          </w:tcPr>
          <w:p w14:paraId="1ABDA8E0" w14:textId="32F105E7" w:rsidR="002B1975" w:rsidRPr="00EA5EBA" w:rsidRDefault="00D47FD3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9046B91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43" w:type="pct"/>
          </w:tcPr>
          <w:p w14:paraId="399FA3D8" w14:textId="288C56E9" w:rsidR="002B1975" w:rsidRPr="00EA5EBA" w:rsidRDefault="003F6E2C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024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45" w:type="pct"/>
          </w:tcPr>
          <w:p w14:paraId="3C5D6D36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7337EFD" w14:textId="72D1E76D" w:rsidR="002B1975" w:rsidRPr="00480BFD" w:rsidRDefault="00D47FD3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D9BAFF7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8" w:type="pct"/>
          </w:tcPr>
          <w:p w14:paraId="18BA5A78" w14:textId="2CAF92B2" w:rsidR="002B1975" w:rsidRPr="00D533B8" w:rsidRDefault="003F6E2C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24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A3558A" w:rsidRPr="00E82F92" w14:paraId="027A7BE9" w14:textId="77777777" w:rsidTr="00A3558A">
        <w:tc>
          <w:tcPr>
            <w:tcW w:w="2009" w:type="pct"/>
          </w:tcPr>
          <w:p w14:paraId="291CB3C3" w14:textId="77777777" w:rsidR="002B1975" w:rsidRPr="00E82F92" w:rsidRDefault="002B1975" w:rsidP="00E82F92">
            <w:pPr>
              <w:spacing w:line="35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5" w:type="pct"/>
          </w:tcPr>
          <w:p w14:paraId="4D2912A3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</w:tcPr>
          <w:p w14:paraId="3BBCC60A" w14:textId="77777777" w:rsidR="002B1975" w:rsidRPr="00E82F92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43" w:type="pct"/>
          </w:tcPr>
          <w:p w14:paraId="54064AC5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</w:tcPr>
          <w:p w14:paraId="106F38F1" w14:textId="77777777" w:rsidR="002B1975" w:rsidRPr="00E82F92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vAlign w:val="bottom"/>
          </w:tcPr>
          <w:p w14:paraId="15E83312" w14:textId="77777777" w:rsidR="002B1975" w:rsidRPr="00E82F92" w:rsidRDefault="002B1975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2"/>
              </w:tabs>
              <w:spacing w:line="350" w:lineRule="exact"/>
              <w:ind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14:paraId="07FBF1E4" w14:textId="77777777" w:rsidR="002B1975" w:rsidRPr="00E82F92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vAlign w:val="bottom"/>
          </w:tcPr>
          <w:p w14:paraId="677B5BB7" w14:textId="77777777" w:rsidR="002B1975" w:rsidRPr="00E82F92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9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58A" w:rsidRPr="007A411A" w14:paraId="2D9775F9" w14:textId="77777777" w:rsidTr="00A3558A">
        <w:tc>
          <w:tcPr>
            <w:tcW w:w="2009" w:type="pct"/>
            <w:shd w:val="clear" w:color="auto" w:fill="auto"/>
          </w:tcPr>
          <w:p w14:paraId="2FF059DC" w14:textId="042E4833" w:rsidR="002B1975" w:rsidRPr="00BE149E" w:rsidRDefault="002B1975" w:rsidP="00E82F92">
            <w:pPr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  <w:shd w:val="clear" w:color="auto" w:fill="auto"/>
          </w:tcPr>
          <w:p w14:paraId="32B419F4" w14:textId="77777777" w:rsidR="002B1975" w:rsidRPr="00EA5EB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5465A1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ACBAFF9" w14:textId="77777777" w:rsidR="002B1975" w:rsidRPr="00EA5EB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32ABF2C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9F4BB0D" w14:textId="5F32DB53" w:rsidR="002B1975" w:rsidRPr="007A411A" w:rsidRDefault="002B1975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CB8A0D1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1FE2328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58A" w:rsidRPr="007A411A" w14:paraId="7B93D29B" w14:textId="77777777" w:rsidTr="00A3558A">
        <w:tc>
          <w:tcPr>
            <w:tcW w:w="2009" w:type="pct"/>
            <w:shd w:val="clear" w:color="auto" w:fill="auto"/>
          </w:tcPr>
          <w:p w14:paraId="52500887" w14:textId="3F5339FA" w:rsidR="00024B00" w:rsidRPr="007A411A" w:rsidRDefault="00024B00" w:rsidP="00024B00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5" w:type="pct"/>
            <w:shd w:val="clear" w:color="auto" w:fill="auto"/>
          </w:tcPr>
          <w:p w14:paraId="63640BB7" w14:textId="788D9BD6" w:rsidR="00024B00" w:rsidRPr="00EA5EBA" w:rsidRDefault="003F6E2C" w:rsidP="00636E52">
            <w:pPr>
              <w:pStyle w:val="acctfourfigures"/>
              <w:tabs>
                <w:tab w:val="clear" w:pos="765"/>
                <w:tab w:val="decimal" w:pos="880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145" w:type="pct"/>
            <w:shd w:val="clear" w:color="auto" w:fill="auto"/>
          </w:tcPr>
          <w:p w14:paraId="1022622C" w14:textId="77777777" w:rsidR="00024B00" w:rsidRPr="007A411A" w:rsidRDefault="00024B00" w:rsidP="0002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21CDAAC" w14:textId="772D4A74" w:rsidR="00024B00" w:rsidRPr="00EA5EBA" w:rsidRDefault="003F6E2C" w:rsidP="0002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5" w:type="pct"/>
            <w:shd w:val="clear" w:color="auto" w:fill="auto"/>
          </w:tcPr>
          <w:p w14:paraId="77FDC429" w14:textId="77777777" w:rsidR="00024B00" w:rsidRPr="00D533B8" w:rsidRDefault="00024B00" w:rsidP="0002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D5B4444" w14:textId="491407FA" w:rsidR="00024B00" w:rsidRPr="00D533B8" w:rsidRDefault="00D47FD3" w:rsidP="0063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156C9C9" w14:textId="77777777" w:rsidR="00024B00" w:rsidRPr="00A4122F" w:rsidRDefault="00024B00" w:rsidP="00024B00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4987D8C5" w14:textId="091AD4F2" w:rsidR="00024B00" w:rsidRPr="00D533B8" w:rsidRDefault="00024B00" w:rsidP="00636E52">
            <w:pPr>
              <w:pStyle w:val="acctfourfigures"/>
              <w:tabs>
                <w:tab w:val="clear" w:pos="765"/>
                <w:tab w:val="decimal" w:pos="610"/>
              </w:tabs>
              <w:spacing w:line="35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558A" w:rsidRPr="00D533B8" w14:paraId="14D4C88A" w14:textId="77777777" w:rsidTr="00A3558A">
        <w:tc>
          <w:tcPr>
            <w:tcW w:w="2009" w:type="pct"/>
          </w:tcPr>
          <w:p w14:paraId="4335D487" w14:textId="622C711A" w:rsidR="00024B00" w:rsidRPr="00D533B8" w:rsidRDefault="00024B00" w:rsidP="00024B00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2061" w14:textId="7F35FDCD" w:rsidR="00024B00" w:rsidRPr="00EA5EBA" w:rsidRDefault="003F6E2C" w:rsidP="00636E52">
            <w:pPr>
              <w:pStyle w:val="acctfourfigures"/>
              <w:tabs>
                <w:tab w:val="clear" w:pos="765"/>
                <w:tab w:val="decimal" w:pos="880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45" w:type="pct"/>
          </w:tcPr>
          <w:p w14:paraId="0F11DAD8" w14:textId="77777777" w:rsidR="00024B00" w:rsidRPr="00D533B8" w:rsidRDefault="00024B00" w:rsidP="0002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54D63" w14:textId="19ACA189" w:rsidR="00024B00" w:rsidRPr="0043315A" w:rsidRDefault="003F6E2C" w:rsidP="00024B00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024B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145" w:type="pct"/>
          </w:tcPr>
          <w:p w14:paraId="5576B34B" w14:textId="77777777" w:rsidR="00024B00" w:rsidRPr="00D533B8" w:rsidRDefault="00024B00" w:rsidP="0002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5C92667" w14:textId="7AFD5733" w:rsidR="00024B00" w:rsidRPr="00D533B8" w:rsidRDefault="003F6E2C" w:rsidP="00024B00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148" w:type="pct"/>
          </w:tcPr>
          <w:p w14:paraId="50D3154F" w14:textId="77777777" w:rsidR="00024B00" w:rsidRPr="00D533B8" w:rsidRDefault="00024B00" w:rsidP="0002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CE55403" w14:textId="628BAA3A" w:rsidR="00024B00" w:rsidRPr="0043315A" w:rsidRDefault="003F6E2C" w:rsidP="00024B00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024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</w:tr>
    </w:tbl>
    <w:p w14:paraId="310BCB38" w14:textId="170D58F4" w:rsidR="00024B00" w:rsidRPr="00113035" w:rsidRDefault="00024B00" w:rsidP="0011303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"/>
        <w:gridCol w:w="991"/>
        <w:gridCol w:w="138"/>
        <w:gridCol w:w="129"/>
        <w:gridCol w:w="108"/>
        <w:gridCol w:w="1067"/>
        <w:gridCol w:w="88"/>
        <w:gridCol w:w="180"/>
        <w:gridCol w:w="59"/>
        <w:gridCol w:w="1109"/>
        <w:gridCol w:w="62"/>
        <w:gridCol w:w="178"/>
        <w:gridCol w:w="61"/>
        <w:gridCol w:w="1140"/>
      </w:tblGrid>
      <w:tr w:rsidR="0043229B" w:rsidRPr="00113035" w14:paraId="122E0392" w14:textId="77777777" w:rsidTr="00150B43">
        <w:tc>
          <w:tcPr>
            <w:tcW w:w="2010" w:type="pct"/>
          </w:tcPr>
          <w:p w14:paraId="410EFF25" w14:textId="2337DC51" w:rsidR="0043229B" w:rsidRPr="00113035" w:rsidRDefault="0043229B" w:rsidP="00E82F92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6"/>
          </w:tcPr>
          <w:p w14:paraId="775F13AB" w14:textId="77777777" w:rsidR="0043229B" w:rsidRPr="00113035" w:rsidRDefault="0043229B" w:rsidP="00E82F92">
            <w:pPr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0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1582702C" w14:textId="77777777" w:rsidR="0043229B" w:rsidRPr="00113035" w:rsidRDefault="0043229B" w:rsidP="00E82F92">
            <w:pPr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6"/>
          </w:tcPr>
          <w:p w14:paraId="481614F0" w14:textId="77777777" w:rsidR="0043229B" w:rsidRPr="00113035" w:rsidRDefault="0043229B" w:rsidP="00E82F92">
            <w:pPr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26A" w:rsidRPr="00113035" w14:paraId="1C1F04BE" w14:textId="77777777" w:rsidTr="00150B43">
        <w:tc>
          <w:tcPr>
            <w:tcW w:w="2010" w:type="pct"/>
          </w:tcPr>
          <w:p w14:paraId="6FC5E1A5" w14:textId="77777777" w:rsidR="00721382" w:rsidRPr="00113035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156E5F9F" w14:textId="512EA12F" w:rsidR="00721382" w:rsidRPr="00113035" w:rsidRDefault="003F6E2C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73E76"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65700CC" w14:textId="77777777" w:rsidR="00721382" w:rsidRPr="00113035" w:rsidRDefault="00721382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12C66821" w14:textId="323357B8" w:rsidR="00721382" w:rsidRPr="00113035" w:rsidRDefault="003F6E2C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1382"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095818B" w14:textId="77777777" w:rsidR="00721382" w:rsidRPr="00113035" w:rsidRDefault="00721382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2979D3E" w14:textId="323AC3D4" w:rsidR="00721382" w:rsidRPr="00113035" w:rsidRDefault="003F6E2C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73E76"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6D783501" w14:textId="77777777" w:rsidR="00721382" w:rsidRPr="00113035" w:rsidRDefault="00721382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37964D44" w14:textId="64BE1499" w:rsidR="00721382" w:rsidRPr="00113035" w:rsidRDefault="003F6E2C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1382"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026A" w:rsidRPr="00113035" w14:paraId="039AA654" w14:textId="77777777" w:rsidTr="00150B43">
        <w:tc>
          <w:tcPr>
            <w:tcW w:w="2010" w:type="pct"/>
          </w:tcPr>
          <w:p w14:paraId="0A4BBD5A" w14:textId="075BF06F" w:rsidR="00721382" w:rsidRPr="00113035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="002B1975" w:rsidRPr="001130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8" w:type="pct"/>
            <w:gridSpan w:val="2"/>
            <w:shd w:val="clear" w:color="auto" w:fill="auto"/>
          </w:tcPr>
          <w:p w14:paraId="16ABD9D9" w14:textId="7A440ECD" w:rsidR="00721382" w:rsidRPr="00113035" w:rsidRDefault="003F6E2C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9D11D7E" w14:textId="77777777" w:rsidR="00721382" w:rsidRPr="00113035" w:rsidRDefault="00721382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46654570" w14:textId="24465564" w:rsidR="00721382" w:rsidRPr="00113035" w:rsidRDefault="003F6E2C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625AB49" w14:textId="77777777" w:rsidR="00721382" w:rsidRPr="00113035" w:rsidRDefault="00721382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E28E1F0" w14:textId="6638FD75" w:rsidR="00721382" w:rsidRPr="00113035" w:rsidRDefault="003F6E2C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6170ACE5" w14:textId="77777777" w:rsidR="00721382" w:rsidRPr="00113035" w:rsidRDefault="00721382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3AA5BEEF" w14:textId="1541E694" w:rsidR="00721382" w:rsidRPr="00113035" w:rsidRDefault="003F6E2C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21382" w:rsidRPr="00113035" w14:paraId="0F3242F1" w14:textId="77777777" w:rsidTr="00150B43">
        <w:tc>
          <w:tcPr>
            <w:tcW w:w="2010" w:type="pct"/>
          </w:tcPr>
          <w:p w14:paraId="5EEB8D46" w14:textId="77777777" w:rsidR="00721382" w:rsidRPr="00113035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14"/>
          </w:tcPr>
          <w:p w14:paraId="0D97AF71" w14:textId="77777777" w:rsidR="00721382" w:rsidRPr="00113035" w:rsidRDefault="00721382" w:rsidP="00E82F92">
            <w:pPr>
              <w:spacing w:line="35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30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26A" w:rsidRPr="00113035" w14:paraId="0073E8F9" w14:textId="77777777" w:rsidTr="00150B43">
        <w:tc>
          <w:tcPr>
            <w:tcW w:w="2010" w:type="pct"/>
          </w:tcPr>
          <w:p w14:paraId="163ED691" w14:textId="77777777" w:rsidR="00721382" w:rsidRPr="00113035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gridSpan w:val="2"/>
          </w:tcPr>
          <w:p w14:paraId="03BA494D" w14:textId="77777777" w:rsidR="00721382" w:rsidRPr="00113035" w:rsidRDefault="00721382" w:rsidP="00E82F92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" w:type="pct"/>
            <w:gridSpan w:val="2"/>
          </w:tcPr>
          <w:p w14:paraId="1C9AD389" w14:textId="77777777" w:rsidR="00721382" w:rsidRPr="00113035" w:rsidRDefault="00721382" w:rsidP="00E82F92">
            <w:pPr>
              <w:spacing w:line="35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</w:tcPr>
          <w:p w14:paraId="7AB1E9F6" w14:textId="77777777" w:rsidR="00721382" w:rsidRPr="00113035" w:rsidRDefault="00721382" w:rsidP="00E82F92">
            <w:pPr>
              <w:spacing w:line="350" w:lineRule="exact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  <w:gridSpan w:val="2"/>
          </w:tcPr>
          <w:p w14:paraId="16696F3E" w14:textId="77777777" w:rsidR="00721382" w:rsidRPr="00113035" w:rsidRDefault="00721382" w:rsidP="00E82F92">
            <w:pPr>
              <w:spacing w:line="35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65DD4E26" w14:textId="77777777" w:rsidR="00721382" w:rsidRPr="00113035" w:rsidRDefault="00721382" w:rsidP="00E82F92">
            <w:pPr>
              <w:spacing w:line="35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1" w:type="pct"/>
            <w:gridSpan w:val="2"/>
          </w:tcPr>
          <w:p w14:paraId="760C0395" w14:textId="77777777" w:rsidR="00721382" w:rsidRPr="00113035" w:rsidRDefault="00721382" w:rsidP="00E82F92">
            <w:pPr>
              <w:spacing w:line="35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45F26E07" w14:textId="77777777" w:rsidR="00721382" w:rsidRPr="00113035" w:rsidRDefault="00721382" w:rsidP="00E82F92">
            <w:pPr>
              <w:spacing w:line="35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D47FD3" w:rsidRPr="00113035" w14:paraId="1B75EB3F" w14:textId="77777777" w:rsidTr="00150B43">
        <w:tc>
          <w:tcPr>
            <w:tcW w:w="2010" w:type="pct"/>
          </w:tcPr>
          <w:p w14:paraId="79BD578B" w14:textId="72B39E7B" w:rsidR="00D47FD3" w:rsidRPr="00113035" w:rsidRDefault="00D47FD3" w:rsidP="00D47FD3">
            <w:pPr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113035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113035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113035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638" w:type="pct"/>
            <w:gridSpan w:val="2"/>
            <w:shd w:val="clear" w:color="auto" w:fill="auto"/>
          </w:tcPr>
          <w:p w14:paraId="6FD46D73" w14:textId="4B91EA7A" w:rsidR="00D47FD3" w:rsidRPr="00113035" w:rsidRDefault="00D47FD3" w:rsidP="00636E52">
            <w:pPr>
              <w:pStyle w:val="acctfourfigures"/>
              <w:tabs>
                <w:tab w:val="clear" w:pos="765"/>
                <w:tab w:val="decimal" w:pos="61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4377C731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</w:tcPr>
          <w:p w14:paraId="65218AB9" w14:textId="2D24D401" w:rsidR="00D47FD3" w:rsidRPr="00113035" w:rsidRDefault="00D47FD3" w:rsidP="00636E52">
            <w:pPr>
              <w:pStyle w:val="acctfourfigures"/>
              <w:tabs>
                <w:tab w:val="clear" w:pos="765"/>
                <w:tab w:val="decimal" w:pos="70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52D3D8F0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24364116" w14:textId="4090973D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31" w:type="pct"/>
            <w:gridSpan w:val="2"/>
          </w:tcPr>
          <w:p w14:paraId="506BB0EC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4E6F35F6" w14:textId="2E01AE77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FD3" w:rsidRPr="001130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D47FD3" w:rsidRPr="00113035" w14:paraId="0595D050" w14:textId="77777777" w:rsidTr="00150B43">
        <w:tc>
          <w:tcPr>
            <w:tcW w:w="2010" w:type="pct"/>
          </w:tcPr>
          <w:p w14:paraId="15CE914D" w14:textId="673831FA" w:rsidR="00D47FD3" w:rsidRPr="00113035" w:rsidRDefault="00D47FD3" w:rsidP="00D47FD3">
            <w:pPr>
              <w:spacing w:line="35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13035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113035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638" w:type="pct"/>
            <w:gridSpan w:val="2"/>
            <w:shd w:val="clear" w:color="auto" w:fill="auto"/>
          </w:tcPr>
          <w:p w14:paraId="30A90067" w14:textId="37DD1EB1" w:rsidR="00D47FD3" w:rsidRPr="00113035" w:rsidRDefault="00D47FD3" w:rsidP="00636E52">
            <w:pPr>
              <w:pStyle w:val="acctfourfigures"/>
              <w:tabs>
                <w:tab w:val="clear" w:pos="765"/>
                <w:tab w:val="decimal" w:pos="61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5E81498E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</w:tcPr>
          <w:p w14:paraId="20EFBA22" w14:textId="0E86C0CE" w:rsidR="00D47FD3" w:rsidRPr="00113035" w:rsidRDefault="00D47FD3" w:rsidP="00636E52">
            <w:pPr>
              <w:pStyle w:val="acctfourfigures"/>
              <w:tabs>
                <w:tab w:val="clear" w:pos="765"/>
                <w:tab w:val="decimal" w:pos="70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27C47342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36867AB3" w14:textId="215D165F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47FD3" w:rsidRPr="00873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131" w:type="pct"/>
            <w:gridSpan w:val="2"/>
          </w:tcPr>
          <w:p w14:paraId="601E090E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7B4E4ABB" w14:textId="5505E768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47FD3" w:rsidRPr="001130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D47FD3" w:rsidRPr="00113035" w14:paraId="262D3ED0" w14:textId="77777777" w:rsidTr="00150B43">
        <w:tc>
          <w:tcPr>
            <w:tcW w:w="2010" w:type="pct"/>
          </w:tcPr>
          <w:p w14:paraId="3E59B675" w14:textId="730ADF9C" w:rsidR="00D47FD3" w:rsidRPr="00113035" w:rsidRDefault="00D47FD3" w:rsidP="00D47FD3">
            <w:pPr>
              <w:tabs>
                <w:tab w:val="clear" w:pos="3742"/>
                <w:tab w:val="left" w:pos="720"/>
              </w:tabs>
              <w:spacing w:line="350" w:lineRule="exact"/>
              <w:ind w:right="-192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13035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113035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 C</w:t>
            </w:r>
            <w:r w:rsidR="00A3558A">
              <w:rPr>
                <w:rFonts w:asciiTheme="majorBidi" w:hAnsiTheme="majorBidi" w:cstheme="majorBidi"/>
                <w:sz w:val="30"/>
                <w:szCs w:val="30"/>
              </w:rPr>
              <w:t>o.,</w:t>
            </w:r>
            <w:r w:rsidRPr="00113035">
              <w:rPr>
                <w:rFonts w:asciiTheme="majorBidi" w:hAnsiTheme="majorBidi" w:cstheme="majorBidi"/>
                <w:sz w:val="30"/>
                <w:szCs w:val="30"/>
              </w:rPr>
              <w:t xml:space="preserve"> L</w:t>
            </w:r>
            <w:r w:rsidR="00A3558A">
              <w:rPr>
                <w:rFonts w:asciiTheme="majorBidi" w:hAnsiTheme="majorBidi" w:cstheme="majorBidi"/>
                <w:sz w:val="30"/>
                <w:szCs w:val="30"/>
              </w:rPr>
              <w:t>td.</w:t>
            </w:r>
          </w:p>
        </w:tc>
        <w:tc>
          <w:tcPr>
            <w:tcW w:w="638" w:type="pct"/>
            <w:gridSpan w:val="2"/>
            <w:shd w:val="clear" w:color="auto" w:fill="auto"/>
          </w:tcPr>
          <w:p w14:paraId="12B9734F" w14:textId="4BAB040C" w:rsidR="00D47FD3" w:rsidRPr="00113035" w:rsidRDefault="00D47FD3" w:rsidP="00636E52">
            <w:pPr>
              <w:pStyle w:val="acctfourfigures"/>
              <w:tabs>
                <w:tab w:val="clear" w:pos="765"/>
                <w:tab w:val="decimal" w:pos="61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6F895824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</w:tcPr>
          <w:p w14:paraId="030750FF" w14:textId="511F5803" w:rsidR="00D47FD3" w:rsidRPr="00113035" w:rsidRDefault="00D47FD3" w:rsidP="00636E52">
            <w:pPr>
              <w:pStyle w:val="acctfourfigures"/>
              <w:tabs>
                <w:tab w:val="clear" w:pos="765"/>
                <w:tab w:val="decimal" w:pos="70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4ABAFA1D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0219FC37" w14:textId="1E43E6B8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31" w:type="pct"/>
            <w:gridSpan w:val="2"/>
          </w:tcPr>
          <w:p w14:paraId="39ED6DA6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64943E77" w14:textId="71BA99C5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D47FD3" w:rsidRPr="00113035" w14:paraId="7697C457" w14:textId="77777777" w:rsidTr="00150B43">
        <w:tc>
          <w:tcPr>
            <w:tcW w:w="2010" w:type="pct"/>
          </w:tcPr>
          <w:p w14:paraId="30CF7466" w14:textId="3CF164B6" w:rsidR="00D47FD3" w:rsidRPr="00113035" w:rsidRDefault="00D47FD3" w:rsidP="00D47FD3">
            <w:pPr>
              <w:spacing w:line="35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8" w:type="pct"/>
            <w:gridSpan w:val="2"/>
            <w:shd w:val="clear" w:color="auto" w:fill="auto"/>
          </w:tcPr>
          <w:p w14:paraId="21B147CC" w14:textId="7AC71999" w:rsidR="00D47FD3" w:rsidRPr="00113035" w:rsidRDefault="00D47FD3" w:rsidP="00636E52">
            <w:pPr>
              <w:pStyle w:val="acctfourfigures"/>
              <w:tabs>
                <w:tab w:val="clear" w:pos="765"/>
                <w:tab w:val="decimal" w:pos="61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291C0F50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</w:tcPr>
          <w:p w14:paraId="34843E5D" w14:textId="17F9E3DA" w:rsidR="00D47FD3" w:rsidRPr="00113035" w:rsidRDefault="00D47FD3" w:rsidP="00636E52">
            <w:pPr>
              <w:pStyle w:val="acctfourfigures"/>
              <w:tabs>
                <w:tab w:val="clear" w:pos="765"/>
                <w:tab w:val="decimal" w:pos="70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50594881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0C3F6B16" w14:textId="7465CCC2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31" w:type="pct"/>
            <w:gridSpan w:val="2"/>
          </w:tcPr>
          <w:p w14:paraId="77FBE5E2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15AF0677" w14:textId="30706F40" w:rsidR="00D47FD3" w:rsidRPr="00113035" w:rsidRDefault="003F6E2C" w:rsidP="00D47FD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47FD3" w:rsidRPr="001130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</w:tr>
      <w:tr w:rsidR="00D47FD3" w:rsidRPr="00113035" w14:paraId="57786194" w14:textId="77777777" w:rsidTr="00150B43">
        <w:tc>
          <w:tcPr>
            <w:tcW w:w="2010" w:type="pct"/>
          </w:tcPr>
          <w:p w14:paraId="375437E4" w14:textId="5101756A" w:rsidR="00D47FD3" w:rsidRPr="00113035" w:rsidRDefault="00D47FD3" w:rsidP="00D47FD3">
            <w:pPr>
              <w:spacing w:line="35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638" w:type="pct"/>
            <w:gridSpan w:val="2"/>
            <w:shd w:val="clear" w:color="auto" w:fill="auto"/>
          </w:tcPr>
          <w:p w14:paraId="34F0EA17" w14:textId="432DE93C" w:rsidR="00D47FD3" w:rsidRPr="00113035" w:rsidRDefault="00D47FD3" w:rsidP="00636E52">
            <w:pPr>
              <w:pStyle w:val="acctfourfigures"/>
              <w:tabs>
                <w:tab w:val="clear" w:pos="765"/>
                <w:tab w:val="decimal" w:pos="61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19513A0B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</w:tcPr>
          <w:p w14:paraId="5C2C68A0" w14:textId="3439F6F7" w:rsidR="00D47FD3" w:rsidRPr="00113035" w:rsidRDefault="00D47FD3" w:rsidP="00636E52">
            <w:pPr>
              <w:pStyle w:val="acctfourfigures"/>
              <w:tabs>
                <w:tab w:val="clear" w:pos="765"/>
                <w:tab w:val="decimal" w:pos="70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2EB6978B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2DE08C09" w14:textId="3060A6B2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31" w:type="pct"/>
            <w:gridSpan w:val="2"/>
          </w:tcPr>
          <w:p w14:paraId="1A68F543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4795C376" w14:textId="030A55FE" w:rsidR="00D47FD3" w:rsidRPr="00113035" w:rsidRDefault="003F6E2C" w:rsidP="00D47FD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</w:tr>
      <w:tr w:rsidR="00D47FD3" w:rsidRPr="00113035" w14:paraId="529DF26B" w14:textId="77777777" w:rsidTr="00150B43">
        <w:tc>
          <w:tcPr>
            <w:tcW w:w="2010" w:type="pct"/>
          </w:tcPr>
          <w:p w14:paraId="2CA2217F" w14:textId="77777777" w:rsidR="00D47FD3" w:rsidRPr="00113035" w:rsidRDefault="00D47FD3" w:rsidP="00D47FD3">
            <w:pPr>
              <w:spacing w:line="35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62EBCE1D" w14:textId="77777777" w:rsidR="00D47FD3" w:rsidRPr="00113035" w:rsidRDefault="00D47FD3" w:rsidP="00D47FD3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14:paraId="0B4F2B98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</w:tcPr>
          <w:p w14:paraId="77481FC3" w14:textId="77777777" w:rsidR="00D47FD3" w:rsidRPr="00113035" w:rsidRDefault="00D47FD3" w:rsidP="00D47FD3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</w:tcPr>
          <w:p w14:paraId="24F768DD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427EA4DA" w14:textId="77777777" w:rsidR="00D47FD3" w:rsidRPr="00113035" w:rsidDel="00330F62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0F870C60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4AF275CC" w14:textId="77777777" w:rsidR="00D47FD3" w:rsidRPr="00113035" w:rsidDel="00330F62" w:rsidRDefault="00D47FD3" w:rsidP="00D47FD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7FD3" w:rsidRPr="00113035" w14:paraId="56A1EED7" w14:textId="77777777" w:rsidTr="00150B43">
        <w:tc>
          <w:tcPr>
            <w:tcW w:w="2010" w:type="pct"/>
          </w:tcPr>
          <w:p w14:paraId="789D761E" w14:textId="05131AFF" w:rsidR="00D47FD3" w:rsidRPr="00113035" w:rsidRDefault="00D47FD3" w:rsidP="00D47FD3">
            <w:pPr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4BC948A5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  <w:gridSpan w:val="2"/>
          </w:tcPr>
          <w:p w14:paraId="03F4C394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  <w:vAlign w:val="bottom"/>
          </w:tcPr>
          <w:p w14:paraId="5FFFABE0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  <w:gridSpan w:val="2"/>
          </w:tcPr>
          <w:p w14:paraId="6E71A988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1981BB99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2106935B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144FDB6F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FD3" w:rsidRPr="00113035" w14:paraId="469841D5" w14:textId="77777777" w:rsidTr="00150B43">
        <w:tc>
          <w:tcPr>
            <w:tcW w:w="2010" w:type="pct"/>
          </w:tcPr>
          <w:p w14:paraId="3455F8D3" w14:textId="07A5D466" w:rsidR="00D47FD3" w:rsidRPr="00113035" w:rsidRDefault="00D47FD3" w:rsidP="00D47FD3">
            <w:pPr>
              <w:spacing w:line="35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11303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61378F37" w14:textId="74E2E5FD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45" w:type="pct"/>
            <w:gridSpan w:val="2"/>
          </w:tcPr>
          <w:p w14:paraId="2B7E25A5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bottom"/>
          </w:tcPr>
          <w:p w14:paraId="2176FDAA" w14:textId="728EEFF9" w:rsidR="00D47FD3" w:rsidRPr="00113035" w:rsidRDefault="003F6E2C" w:rsidP="00D47FD3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  <w:tc>
          <w:tcPr>
            <w:tcW w:w="146" w:type="pct"/>
            <w:gridSpan w:val="2"/>
          </w:tcPr>
          <w:p w14:paraId="6CEE2A9D" w14:textId="77777777" w:rsidR="00D47FD3" w:rsidRPr="00113035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07E5AA4C" w14:textId="2FF31450" w:rsidR="00D47FD3" w:rsidRPr="00113035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31" w:type="pct"/>
            <w:gridSpan w:val="2"/>
          </w:tcPr>
          <w:p w14:paraId="10C2D066" w14:textId="77777777" w:rsidR="00D47FD3" w:rsidRPr="00113035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1CC181AB" w14:textId="4E496E60" w:rsidR="00D47FD3" w:rsidRPr="00113035" w:rsidRDefault="003F6E2C" w:rsidP="00D47FD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</w:tr>
      <w:tr w:rsidR="00150B43" w:rsidRPr="00113035" w14:paraId="685E5589" w14:textId="77777777" w:rsidTr="00150B43">
        <w:tc>
          <w:tcPr>
            <w:tcW w:w="2010" w:type="pct"/>
          </w:tcPr>
          <w:p w14:paraId="2F47201F" w14:textId="1570D9EF" w:rsidR="00150B43" w:rsidRPr="00113035" w:rsidRDefault="00150B43" w:rsidP="00150B43">
            <w:pPr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56A8240C" w14:textId="4D4A22FE" w:rsidR="00150B43" w:rsidRPr="00150B43" w:rsidRDefault="003F6E2C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45" w:type="pct"/>
            <w:gridSpan w:val="2"/>
          </w:tcPr>
          <w:p w14:paraId="0B7BB196" w14:textId="77777777" w:rsidR="00150B43" w:rsidRPr="00150B43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bottom"/>
          </w:tcPr>
          <w:p w14:paraId="23587713" w14:textId="39307DF9" w:rsidR="00150B43" w:rsidRPr="00150B43" w:rsidRDefault="00150B43" w:rsidP="00150B43">
            <w:pPr>
              <w:pStyle w:val="acctfourfigures"/>
              <w:tabs>
                <w:tab w:val="clear" w:pos="765"/>
                <w:tab w:val="decimal" w:pos="70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50B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13DCD47E" w14:textId="77777777" w:rsidR="00150B43" w:rsidRPr="00150B43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19D0AF48" w14:textId="568EDC31" w:rsidR="00150B43" w:rsidRPr="00150B43" w:rsidRDefault="003F6E2C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31" w:type="pct"/>
            <w:gridSpan w:val="2"/>
          </w:tcPr>
          <w:p w14:paraId="75E117E6" w14:textId="77777777" w:rsidR="00150B43" w:rsidRPr="00150B43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575EBBFA" w14:textId="04E927D0" w:rsidR="00150B43" w:rsidRPr="00150B43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150B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0B43" w:rsidRPr="00113035" w14:paraId="60586B2E" w14:textId="77777777" w:rsidTr="00150B43">
        <w:tc>
          <w:tcPr>
            <w:tcW w:w="2010" w:type="pct"/>
          </w:tcPr>
          <w:p w14:paraId="40660DDD" w14:textId="77777777" w:rsidR="00150B43" w:rsidRPr="00113035" w:rsidRDefault="00150B43" w:rsidP="00150B43">
            <w:pPr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262EA73C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  <w:gridSpan w:val="2"/>
          </w:tcPr>
          <w:p w14:paraId="66D27B5E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bottom"/>
          </w:tcPr>
          <w:p w14:paraId="33D3A56F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  <w:gridSpan w:val="2"/>
          </w:tcPr>
          <w:p w14:paraId="597E5675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5EC7BD1D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2FAEEFFB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65393FFB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B43" w:rsidRPr="00113035" w14:paraId="54672A53" w14:textId="77777777" w:rsidTr="00150B43">
        <w:tc>
          <w:tcPr>
            <w:tcW w:w="2010" w:type="pct"/>
          </w:tcPr>
          <w:p w14:paraId="2F53EC50" w14:textId="7943C41C" w:rsidR="00150B43" w:rsidRPr="00113035" w:rsidRDefault="00150B43" w:rsidP="00150B43">
            <w:pPr>
              <w:spacing w:line="350" w:lineRule="exac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419D8D48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  <w:gridSpan w:val="2"/>
          </w:tcPr>
          <w:p w14:paraId="5441E34A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bottom"/>
          </w:tcPr>
          <w:p w14:paraId="7EB96971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  <w:gridSpan w:val="2"/>
          </w:tcPr>
          <w:p w14:paraId="2A0F12E8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1F5515B1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E2DDEC0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60C72F1C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B43" w:rsidRPr="00113035" w14:paraId="504F1FD5" w14:textId="77777777" w:rsidTr="00150B43">
        <w:tc>
          <w:tcPr>
            <w:tcW w:w="2010" w:type="pct"/>
          </w:tcPr>
          <w:p w14:paraId="14CF943D" w14:textId="78503B60" w:rsidR="00150B43" w:rsidRPr="00113035" w:rsidRDefault="00150B43" w:rsidP="00150B43">
            <w:pPr>
              <w:spacing w:line="35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638" w:type="pct"/>
            <w:gridSpan w:val="2"/>
            <w:shd w:val="clear" w:color="auto" w:fill="auto"/>
          </w:tcPr>
          <w:p w14:paraId="7A7692B7" w14:textId="64CC2BBB" w:rsidR="00150B43" w:rsidRPr="00113035" w:rsidRDefault="003F6E2C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5" w:type="pct"/>
            <w:gridSpan w:val="2"/>
          </w:tcPr>
          <w:p w14:paraId="31E77D47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18BDDDF1" w14:textId="06BCDF18" w:rsidR="00150B43" w:rsidRPr="00113035" w:rsidRDefault="003F6E2C" w:rsidP="00150B43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46" w:type="pct"/>
            <w:gridSpan w:val="2"/>
          </w:tcPr>
          <w:p w14:paraId="46F83586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3B2A40C1" w14:textId="05B0DE25" w:rsidR="00150B43" w:rsidRPr="00113035" w:rsidRDefault="003F6E2C" w:rsidP="00150B4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31" w:type="pct"/>
            <w:gridSpan w:val="2"/>
          </w:tcPr>
          <w:p w14:paraId="5F02F53E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0F873028" w14:textId="3D536F49" w:rsidR="00150B43" w:rsidRPr="00113035" w:rsidRDefault="003F6E2C" w:rsidP="00150B4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150B43" w:rsidRPr="00113035" w14:paraId="3BCBB3F9" w14:textId="77777777" w:rsidTr="00150B43">
        <w:tc>
          <w:tcPr>
            <w:tcW w:w="2010" w:type="pct"/>
          </w:tcPr>
          <w:p w14:paraId="298B944B" w14:textId="77777777" w:rsidR="00150B43" w:rsidRPr="00113035" w:rsidRDefault="00150B43" w:rsidP="00150B43">
            <w:pPr>
              <w:tabs>
                <w:tab w:val="left" w:pos="720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C4CDBF" w14:textId="232EB6CA" w:rsidR="00150B43" w:rsidRPr="00113035" w:rsidRDefault="003F6E2C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50B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45" w:type="pct"/>
            <w:gridSpan w:val="2"/>
          </w:tcPr>
          <w:p w14:paraId="1B1603B0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982E9C" w14:textId="75533217" w:rsidR="00150B43" w:rsidRPr="00113035" w:rsidRDefault="003F6E2C" w:rsidP="00150B43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</w:p>
        </w:tc>
        <w:tc>
          <w:tcPr>
            <w:tcW w:w="146" w:type="pct"/>
            <w:gridSpan w:val="2"/>
          </w:tcPr>
          <w:p w14:paraId="0740EEF1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</w:tcPr>
          <w:p w14:paraId="611B45FA" w14:textId="07939D7F" w:rsidR="00150B43" w:rsidRPr="00873489" w:rsidRDefault="003F6E2C" w:rsidP="00150B43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150B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</w:p>
        </w:tc>
        <w:tc>
          <w:tcPr>
            <w:tcW w:w="131" w:type="pct"/>
            <w:gridSpan w:val="2"/>
          </w:tcPr>
          <w:p w14:paraId="6E586B06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</w:tcBorders>
          </w:tcPr>
          <w:p w14:paraId="510EB1E6" w14:textId="3A9FBBF9" w:rsidR="00150B43" w:rsidRPr="00113035" w:rsidRDefault="003F6E2C" w:rsidP="00150B4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150B43" w:rsidRPr="001130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150B43" w:rsidRPr="00113035" w14:paraId="38662535" w14:textId="77777777" w:rsidTr="00150B43">
        <w:tc>
          <w:tcPr>
            <w:tcW w:w="2010" w:type="pct"/>
          </w:tcPr>
          <w:p w14:paraId="10C4351F" w14:textId="59318160" w:rsidR="00150B43" w:rsidRPr="00113035" w:rsidRDefault="00150B43" w:rsidP="00150B43">
            <w:pPr>
              <w:tabs>
                <w:tab w:val="left" w:pos="720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11303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69BAF" w14:textId="1CE993A3" w:rsidR="00150B43" w:rsidRPr="00113035" w:rsidRDefault="00150B43" w:rsidP="00150B43">
            <w:pPr>
              <w:pStyle w:val="acctfourfigures"/>
              <w:tabs>
                <w:tab w:val="clear" w:pos="765"/>
                <w:tab w:val="decimal" w:pos="61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13FF75F9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D8C6D" w14:textId="76F0870D" w:rsidR="00150B43" w:rsidRPr="00113035" w:rsidRDefault="00150B43" w:rsidP="00150B43">
            <w:pPr>
              <w:pStyle w:val="acctfourfigures"/>
              <w:tabs>
                <w:tab w:val="clear" w:pos="765"/>
                <w:tab w:val="decimal" w:pos="700"/>
              </w:tabs>
              <w:spacing w:line="35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01E10991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vAlign w:val="bottom"/>
          </w:tcPr>
          <w:p w14:paraId="3138BC98" w14:textId="12BB09FD" w:rsidR="00150B43" w:rsidRPr="00873489" w:rsidRDefault="00150B43" w:rsidP="00150B4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734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873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 w:rsidRPr="008734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  <w:gridSpan w:val="2"/>
          </w:tcPr>
          <w:p w14:paraId="68A7E08C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bottom w:val="single" w:sz="4" w:space="0" w:color="auto"/>
            </w:tcBorders>
            <w:vAlign w:val="bottom"/>
          </w:tcPr>
          <w:p w14:paraId="0B5E36BA" w14:textId="3F0E0C3F" w:rsidR="00150B43" w:rsidRPr="00113035" w:rsidRDefault="00150B43" w:rsidP="00150B4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1130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1130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  <w:r w:rsidRPr="001130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50B43" w:rsidRPr="00113035" w14:paraId="53FF346B" w14:textId="77777777" w:rsidTr="00150B43">
        <w:tc>
          <w:tcPr>
            <w:tcW w:w="2010" w:type="pct"/>
          </w:tcPr>
          <w:p w14:paraId="41AE3F77" w14:textId="510F632F" w:rsidR="00150B43" w:rsidRPr="00113035" w:rsidRDefault="00150B43" w:rsidP="00150B43">
            <w:pPr>
              <w:tabs>
                <w:tab w:val="left" w:pos="720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30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9092" w14:textId="433CC9B8" w:rsidR="00150B43" w:rsidRPr="00150B43" w:rsidRDefault="003F6E2C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150B43" w:rsidRPr="00150B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145" w:type="pct"/>
            <w:gridSpan w:val="2"/>
          </w:tcPr>
          <w:p w14:paraId="3A4810CC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94131" w14:textId="2C0EE1FC" w:rsidR="00150B43" w:rsidRPr="00113035" w:rsidRDefault="003F6E2C" w:rsidP="00150B43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146" w:type="pct"/>
            <w:gridSpan w:val="2"/>
          </w:tcPr>
          <w:p w14:paraId="5306E1E5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14FA03" w14:textId="16465D90" w:rsidR="00150B43" w:rsidRPr="00873489" w:rsidRDefault="003F6E2C" w:rsidP="00150B43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150B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</w:t>
            </w:r>
          </w:p>
        </w:tc>
        <w:tc>
          <w:tcPr>
            <w:tcW w:w="131" w:type="pct"/>
            <w:gridSpan w:val="2"/>
          </w:tcPr>
          <w:p w14:paraId="21C82D8B" w14:textId="77777777" w:rsidR="00150B43" w:rsidRPr="00113035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87E8EB" w14:textId="6377DFDE" w:rsidR="00150B43" w:rsidRPr="00113035" w:rsidRDefault="003F6E2C" w:rsidP="00150B43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50B43" w:rsidRPr="001130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</w:tr>
      <w:tr w:rsidR="00273E76" w:rsidRPr="008E034D" w14:paraId="43D16F78" w14:textId="77777777" w:rsidTr="00150B43">
        <w:trPr>
          <w:tblHeader/>
        </w:trPr>
        <w:tc>
          <w:tcPr>
            <w:tcW w:w="2108" w:type="pct"/>
            <w:gridSpan w:val="2"/>
          </w:tcPr>
          <w:p w14:paraId="11345B65" w14:textId="77777777" w:rsidR="00273E76" w:rsidRPr="008E034D" w:rsidRDefault="00273E76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gridSpan w:val="6"/>
          </w:tcPr>
          <w:p w14:paraId="20A2E5EB" w14:textId="77777777" w:rsidR="00273E76" w:rsidRPr="008E034D" w:rsidRDefault="00273E76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245B3300" w14:textId="77777777" w:rsidR="00273E76" w:rsidRPr="008E034D" w:rsidRDefault="00273E76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5"/>
          </w:tcPr>
          <w:p w14:paraId="59C05D8A" w14:textId="77777777" w:rsidR="00273E76" w:rsidRPr="008E034D" w:rsidRDefault="00273E76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58A" w:rsidRPr="008E034D" w14:paraId="3C4BCBC0" w14:textId="77777777" w:rsidTr="00150B43">
        <w:trPr>
          <w:tblHeader/>
        </w:trPr>
        <w:tc>
          <w:tcPr>
            <w:tcW w:w="2108" w:type="pct"/>
            <w:gridSpan w:val="2"/>
          </w:tcPr>
          <w:p w14:paraId="54AE1D7E" w14:textId="77777777" w:rsidR="00273E76" w:rsidRPr="008E034D" w:rsidRDefault="00273E76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36AE4EE1" w14:textId="563CC80B" w:rsidR="00273E76" w:rsidRDefault="003F6E2C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  <w:gridSpan w:val="2"/>
          </w:tcPr>
          <w:p w14:paraId="5814DAFD" w14:textId="77777777" w:rsidR="00273E76" w:rsidRPr="008E034D" w:rsidRDefault="00273E76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22002A" w14:textId="6358B22A" w:rsidR="00273E76" w:rsidRDefault="003F6E2C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gridSpan w:val="2"/>
          </w:tcPr>
          <w:p w14:paraId="3A6D2672" w14:textId="77777777" w:rsidR="00273E76" w:rsidRPr="008E034D" w:rsidRDefault="00273E76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868BF6E" w14:textId="132BFCC6" w:rsidR="00273E76" w:rsidRDefault="003F6E2C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gridSpan w:val="2"/>
          </w:tcPr>
          <w:p w14:paraId="35849489" w14:textId="77777777" w:rsidR="00273E76" w:rsidRPr="008E034D" w:rsidRDefault="00273E76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4320BD" w14:textId="4F43BA0A" w:rsidR="00273E76" w:rsidRDefault="003F6E2C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73E76" w:rsidRPr="008E034D" w14:paraId="27F11813" w14:textId="77777777" w:rsidTr="00150B43">
        <w:trPr>
          <w:trHeight w:val="209"/>
          <w:tblHeader/>
        </w:trPr>
        <w:tc>
          <w:tcPr>
            <w:tcW w:w="2108" w:type="pct"/>
            <w:gridSpan w:val="2"/>
          </w:tcPr>
          <w:p w14:paraId="42D45D77" w14:textId="77777777" w:rsidR="00273E76" w:rsidRPr="008E034D" w:rsidRDefault="00273E76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  <w:gridSpan w:val="13"/>
          </w:tcPr>
          <w:p w14:paraId="68127A77" w14:textId="77777777" w:rsidR="00273E76" w:rsidRPr="008E034D" w:rsidRDefault="00273E76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0B43" w:rsidRPr="008E034D" w14:paraId="79A67393" w14:textId="77777777" w:rsidTr="00150B43">
        <w:tc>
          <w:tcPr>
            <w:tcW w:w="2108" w:type="pct"/>
            <w:gridSpan w:val="2"/>
          </w:tcPr>
          <w:p w14:paraId="67355981" w14:textId="76E9FF46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615" w:type="pct"/>
            <w:gridSpan w:val="2"/>
          </w:tcPr>
          <w:p w14:paraId="04B7AA72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5127F34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1A6B2AE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32166F1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6377326C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ED63CD0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BE7E0C3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0B43" w:rsidRPr="008E034D" w14:paraId="2D84CF77" w14:textId="77777777" w:rsidTr="00150B43">
        <w:tc>
          <w:tcPr>
            <w:tcW w:w="2108" w:type="pct"/>
            <w:gridSpan w:val="2"/>
          </w:tcPr>
          <w:p w14:paraId="01ACCD56" w14:textId="0C07761C" w:rsidR="00150B43" w:rsidRPr="008E034D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</w:tcPr>
          <w:p w14:paraId="5D4E0454" w14:textId="63220B1D" w:rsidR="00150B43" w:rsidRPr="008E034D" w:rsidRDefault="00150B43" w:rsidP="0015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1508EB2E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1232F3F8" w14:textId="3E69FA63" w:rsidR="00150B43" w:rsidRPr="00FC349C" w:rsidRDefault="00150B43" w:rsidP="00150B4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7C623AC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bottom w:val="double" w:sz="4" w:space="0" w:color="auto"/>
            </w:tcBorders>
          </w:tcPr>
          <w:p w14:paraId="17534844" w14:textId="5092D27F" w:rsidR="00150B43" w:rsidRPr="008E034D" w:rsidRDefault="00150B43" w:rsidP="00150B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gridSpan w:val="2"/>
          </w:tcPr>
          <w:p w14:paraId="710816D1" w14:textId="77777777" w:rsidR="00150B43" w:rsidRPr="008E034D" w:rsidRDefault="00150B43" w:rsidP="00150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E604004" w14:textId="112D281A" w:rsidR="00150B43" w:rsidRPr="008E034D" w:rsidRDefault="003F6E2C" w:rsidP="00150B4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6E2C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</w:tbl>
    <w:p w14:paraId="213DD8E2" w14:textId="30AED9D0" w:rsidR="001D0EC4" w:rsidRPr="00113035" w:rsidRDefault="001D0EC4" w:rsidP="00E82F92">
      <w:pPr>
        <w:spacing w:line="35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66"/>
        <w:gridCol w:w="1089"/>
        <w:gridCol w:w="270"/>
        <w:gridCol w:w="1081"/>
        <w:gridCol w:w="242"/>
        <w:gridCol w:w="1103"/>
      </w:tblGrid>
      <w:tr w:rsidR="00113035" w:rsidRPr="0087049C" w14:paraId="7469585B" w14:textId="77777777" w:rsidTr="00A3558A">
        <w:trPr>
          <w:tblHeader/>
        </w:trPr>
        <w:tc>
          <w:tcPr>
            <w:tcW w:w="2205" w:type="pct"/>
          </w:tcPr>
          <w:p w14:paraId="4CD72C96" w14:textId="77777777" w:rsidR="00113035" w:rsidRPr="0087049C" w:rsidRDefault="00113035" w:rsidP="007372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26" w:type="pct"/>
            <w:gridSpan w:val="3"/>
          </w:tcPr>
          <w:p w14:paraId="75D64B9C" w14:textId="77777777" w:rsidR="00113035" w:rsidRPr="0087049C" w:rsidRDefault="00113035" w:rsidP="007372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91F86B3" w14:textId="77777777" w:rsidR="00113035" w:rsidRPr="0087049C" w:rsidRDefault="00113035" w:rsidP="007372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097F5194" w14:textId="77777777" w:rsidR="00113035" w:rsidRPr="0087049C" w:rsidRDefault="00113035" w:rsidP="007372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58A" w:rsidRPr="0087049C" w14:paraId="43521F76" w14:textId="77777777" w:rsidTr="00A3558A">
        <w:trPr>
          <w:tblHeader/>
        </w:trPr>
        <w:tc>
          <w:tcPr>
            <w:tcW w:w="2205" w:type="pct"/>
          </w:tcPr>
          <w:p w14:paraId="086F80BD" w14:textId="77777777" w:rsidR="00113035" w:rsidRDefault="00113035" w:rsidP="0073721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8AA98DE" w14:textId="77777777" w:rsidR="00113035" w:rsidRPr="0087049C" w:rsidRDefault="00113035" w:rsidP="0073721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8" w:type="pct"/>
            <w:shd w:val="clear" w:color="auto" w:fill="auto"/>
          </w:tcPr>
          <w:p w14:paraId="03B75E0F" w14:textId="07194C06" w:rsidR="00113035" w:rsidRDefault="003F6E2C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30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303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2CA01E06" w14:textId="10BB5B4F" w:rsidR="00113035" w:rsidRPr="0087049C" w:rsidRDefault="003F6E2C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15AC84FA" w14:textId="77777777" w:rsidR="00113035" w:rsidRPr="0087049C" w:rsidRDefault="00113035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6763886" w14:textId="66527062" w:rsidR="00113035" w:rsidRDefault="003F6E2C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30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303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50632E04" w14:textId="71056D8D" w:rsidR="00113035" w:rsidRPr="0087049C" w:rsidRDefault="003F6E2C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07E93848" w14:textId="77777777" w:rsidR="00113035" w:rsidRPr="0087049C" w:rsidRDefault="00113035" w:rsidP="00737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920DA0E" w14:textId="52BDFD98" w:rsidR="00113035" w:rsidRDefault="003F6E2C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30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303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1C5A11E5" w14:textId="1997B42D" w:rsidR="00113035" w:rsidRPr="0087049C" w:rsidRDefault="003F6E2C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  <w:shd w:val="clear" w:color="auto" w:fill="auto"/>
          </w:tcPr>
          <w:p w14:paraId="466D4A9E" w14:textId="77777777" w:rsidR="00113035" w:rsidRPr="0087049C" w:rsidRDefault="00113035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9D473BA" w14:textId="40F79ACF" w:rsidR="00113035" w:rsidRDefault="003F6E2C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30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303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166888BB" w14:textId="374AD99A" w:rsidR="00113035" w:rsidRPr="0087049C" w:rsidRDefault="003F6E2C" w:rsidP="0073721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13035" w:rsidRPr="0087049C" w14:paraId="70ACC560" w14:textId="77777777" w:rsidTr="00A3558A">
        <w:trPr>
          <w:tblHeader/>
        </w:trPr>
        <w:tc>
          <w:tcPr>
            <w:tcW w:w="2205" w:type="pct"/>
          </w:tcPr>
          <w:p w14:paraId="408DCE2E" w14:textId="77777777" w:rsidR="00113035" w:rsidRPr="0087049C" w:rsidRDefault="00113035" w:rsidP="0073721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5" w:type="pct"/>
            <w:gridSpan w:val="7"/>
          </w:tcPr>
          <w:p w14:paraId="1B2B8C29" w14:textId="77777777" w:rsidR="00113035" w:rsidRPr="0087049C" w:rsidRDefault="00113035" w:rsidP="0073721F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58A" w:rsidRPr="0087049C" w14:paraId="628181DD" w14:textId="77777777" w:rsidTr="00A3558A">
        <w:tc>
          <w:tcPr>
            <w:tcW w:w="2205" w:type="pct"/>
          </w:tcPr>
          <w:p w14:paraId="2F1CF4D4" w14:textId="77777777" w:rsidR="00113035" w:rsidRPr="0087049C" w:rsidRDefault="00113035" w:rsidP="0073721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04E933B9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" w:type="pct"/>
          </w:tcPr>
          <w:p w14:paraId="0171F75C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14:paraId="0C2B2BEA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6F4058EB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vAlign w:val="bottom"/>
          </w:tcPr>
          <w:p w14:paraId="12A01B75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2" w:type="pct"/>
          </w:tcPr>
          <w:p w14:paraId="234A1EEA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2" w:type="pct"/>
            <w:vAlign w:val="bottom"/>
          </w:tcPr>
          <w:p w14:paraId="6D90AE74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A3558A" w:rsidRPr="0087049C" w14:paraId="254D852E" w14:textId="77777777" w:rsidTr="00A3558A">
        <w:tc>
          <w:tcPr>
            <w:tcW w:w="2205" w:type="pct"/>
          </w:tcPr>
          <w:p w14:paraId="1D5FE084" w14:textId="77777777" w:rsidR="00D47FD3" w:rsidRPr="0087049C" w:rsidRDefault="00D47FD3" w:rsidP="00D47F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88" w:type="pct"/>
            <w:shd w:val="clear" w:color="auto" w:fill="auto"/>
          </w:tcPr>
          <w:p w14:paraId="0234EAA5" w14:textId="2F271A3C" w:rsidR="00D47FD3" w:rsidRPr="0087049C" w:rsidRDefault="00D47FD3" w:rsidP="00D47F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31A6261" w14:textId="77777777" w:rsidR="00D47FD3" w:rsidRPr="0087049C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14:paraId="663D040C" w14:textId="77777777" w:rsidR="00D47FD3" w:rsidRPr="0087049C" w:rsidRDefault="00D47FD3" w:rsidP="00A3558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DD124EA" w14:textId="77777777" w:rsidR="00D47FD3" w:rsidRPr="0087049C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B81F5B4" w14:textId="1BFCECBD" w:rsidR="00D47FD3" w:rsidRPr="0087049C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32" w:type="pct"/>
          </w:tcPr>
          <w:p w14:paraId="73BBEC47" w14:textId="77777777" w:rsidR="00D47FD3" w:rsidRPr="0087049C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0B646398" w14:textId="4F9C4CFC" w:rsidR="00D47FD3" w:rsidRPr="0087049C" w:rsidRDefault="003F6E2C" w:rsidP="00A3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A3558A" w:rsidRPr="0087049C" w14:paraId="1C730B91" w14:textId="77777777" w:rsidTr="00A3558A">
        <w:tc>
          <w:tcPr>
            <w:tcW w:w="2205" w:type="pct"/>
          </w:tcPr>
          <w:p w14:paraId="29FAE9B6" w14:textId="77777777" w:rsidR="00D47FD3" w:rsidRPr="0087049C" w:rsidRDefault="00D47FD3" w:rsidP="00D47F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88" w:type="pct"/>
            <w:shd w:val="clear" w:color="auto" w:fill="auto"/>
          </w:tcPr>
          <w:p w14:paraId="19E4C735" w14:textId="0A2632F0" w:rsidR="00D47FD3" w:rsidRPr="0087049C" w:rsidRDefault="00D47FD3" w:rsidP="00D47F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8BAF8CB" w14:textId="77777777" w:rsidR="00D47FD3" w:rsidRPr="0087049C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14:paraId="37E77AF5" w14:textId="77777777" w:rsidR="00D47FD3" w:rsidRPr="0087049C" w:rsidRDefault="00D47FD3" w:rsidP="00A3558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64E28B" w14:textId="77777777" w:rsidR="00D47FD3" w:rsidRPr="0087049C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753CAA9" w14:textId="0C57FAB1" w:rsidR="00D47FD3" w:rsidRPr="0087049C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32" w:type="pct"/>
          </w:tcPr>
          <w:p w14:paraId="549278E7" w14:textId="77777777" w:rsidR="00D47FD3" w:rsidRPr="0087049C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2352903" w14:textId="2D4BD570" w:rsidR="00D47FD3" w:rsidRPr="0087049C" w:rsidRDefault="003F6E2C" w:rsidP="00A3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A3558A" w:rsidRPr="0087049C" w14:paraId="5CC2729F" w14:textId="77777777" w:rsidTr="00A3558A">
        <w:tc>
          <w:tcPr>
            <w:tcW w:w="2205" w:type="pct"/>
          </w:tcPr>
          <w:p w14:paraId="048F8B5A" w14:textId="77777777" w:rsidR="00D47FD3" w:rsidRPr="0087049C" w:rsidRDefault="00D47FD3" w:rsidP="00D47F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88" w:type="pct"/>
            <w:shd w:val="clear" w:color="auto" w:fill="auto"/>
          </w:tcPr>
          <w:p w14:paraId="11E1AEBA" w14:textId="767CCB12" w:rsidR="00D47FD3" w:rsidRPr="0087049C" w:rsidRDefault="00D47FD3" w:rsidP="00D47F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9F8BD6F" w14:textId="77777777" w:rsidR="00D47FD3" w:rsidRPr="0087049C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14:paraId="76881713" w14:textId="77777777" w:rsidR="00D47FD3" w:rsidRPr="0087049C" w:rsidRDefault="00D47FD3" w:rsidP="00A3558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DEA263E" w14:textId="77777777" w:rsidR="00D47FD3" w:rsidRPr="0087049C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AC9F98D" w14:textId="5154D3E1" w:rsidR="00D47FD3" w:rsidRPr="0087049C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32" w:type="pct"/>
          </w:tcPr>
          <w:p w14:paraId="31779F0B" w14:textId="77777777" w:rsidR="00D47FD3" w:rsidRPr="0087049C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551D368C" w14:textId="4F589BE4" w:rsidR="00D47FD3" w:rsidRPr="0087049C" w:rsidRDefault="003F6E2C" w:rsidP="00A3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A3558A" w:rsidRPr="0087049C" w14:paraId="25846037" w14:textId="77777777" w:rsidTr="00A3558A">
        <w:tc>
          <w:tcPr>
            <w:tcW w:w="2205" w:type="pct"/>
          </w:tcPr>
          <w:p w14:paraId="2AB42ED5" w14:textId="77777777" w:rsidR="00D47FD3" w:rsidRPr="0087049C" w:rsidRDefault="00D47FD3" w:rsidP="00D47FD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D755886" w14:textId="2C875FFC" w:rsidR="00D47FD3" w:rsidRPr="00943A26" w:rsidRDefault="00D47FD3" w:rsidP="00D47F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3A2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9D200E4" w14:textId="77777777" w:rsidR="00D47FD3" w:rsidRPr="00943A26" w:rsidRDefault="00D47FD3" w:rsidP="00D47FD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8792078" w14:textId="77777777" w:rsidR="00D47FD3" w:rsidRPr="00943A26" w:rsidRDefault="00D47FD3" w:rsidP="00A3558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943A2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9DF55F7" w14:textId="77777777" w:rsidR="00D47FD3" w:rsidRPr="00943A26" w:rsidRDefault="00D47FD3" w:rsidP="00D47FD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7F1AB4F" w14:textId="17974503" w:rsidR="00D47FD3" w:rsidRPr="00943A2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47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32" w:type="pct"/>
          </w:tcPr>
          <w:p w14:paraId="0D45F9F3" w14:textId="77777777" w:rsidR="00D47FD3" w:rsidRPr="00943A26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092A9AE" w14:textId="189508AB" w:rsidR="00D47FD3" w:rsidRPr="00943A26" w:rsidRDefault="003F6E2C" w:rsidP="00A3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47FD3" w:rsidRPr="00943A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A3558A" w:rsidRPr="0087049C" w14:paraId="7F0712DF" w14:textId="77777777" w:rsidTr="00A3558A">
        <w:tc>
          <w:tcPr>
            <w:tcW w:w="2205" w:type="pct"/>
          </w:tcPr>
          <w:p w14:paraId="626BD5F3" w14:textId="77777777" w:rsidR="00D47FD3" w:rsidRPr="0087049C" w:rsidRDefault="00D47FD3" w:rsidP="00D47FD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14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E14E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DFBBF6A" w14:textId="607A167E" w:rsidR="00D47FD3" w:rsidRPr="00385032" w:rsidRDefault="00D47FD3" w:rsidP="00D47F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DEB342E" w14:textId="77777777" w:rsidR="00D47FD3" w:rsidRPr="0087049C" w:rsidRDefault="00D47FD3" w:rsidP="00D47F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33D870D" w14:textId="77777777" w:rsidR="00D47FD3" w:rsidRPr="0087049C" w:rsidRDefault="00D47FD3" w:rsidP="00A3558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A72DC5B" w14:textId="77777777" w:rsidR="00D47FD3" w:rsidRPr="0087049C" w:rsidRDefault="00D47FD3" w:rsidP="00D47F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37C78B5" w14:textId="5271B1AE" w:rsidR="00D47FD3" w:rsidRPr="0087049C" w:rsidRDefault="00D47FD3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492F95F0" w14:textId="77777777" w:rsidR="00D47FD3" w:rsidRPr="0087049C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197FE64" w14:textId="742D8FAC" w:rsidR="00D47FD3" w:rsidRPr="0087049C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869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558A" w:rsidRPr="0087049C" w14:paraId="05E26B06" w14:textId="77777777" w:rsidTr="00A3558A">
        <w:tc>
          <w:tcPr>
            <w:tcW w:w="2205" w:type="pct"/>
          </w:tcPr>
          <w:p w14:paraId="4D6BFF54" w14:textId="77777777" w:rsidR="00D47FD3" w:rsidRPr="0087049C" w:rsidRDefault="00D47FD3" w:rsidP="00D47FD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F1F58" w14:textId="46BDD8B5" w:rsidR="00D47FD3" w:rsidRPr="00385032" w:rsidRDefault="00D47FD3" w:rsidP="00D47F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2E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1D2470B" w14:textId="77777777" w:rsidR="00D47FD3" w:rsidRPr="0087049C" w:rsidRDefault="00D47FD3" w:rsidP="00D47F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AFC1CD3" w14:textId="77777777" w:rsidR="00D47FD3" w:rsidRPr="00792EF9" w:rsidRDefault="00D47FD3" w:rsidP="00A3558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2E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34EAD4D3" w14:textId="77777777" w:rsidR="00D47FD3" w:rsidRPr="0087049C" w:rsidRDefault="00D47FD3" w:rsidP="00D47F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FF36B1C" w14:textId="79C7B117" w:rsidR="00D47FD3" w:rsidRPr="001A7DAC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47F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32" w:type="pct"/>
          </w:tcPr>
          <w:p w14:paraId="2860DD73" w14:textId="77777777" w:rsidR="00D47FD3" w:rsidRPr="0087049C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71C5B2C" w14:textId="791D3E1C" w:rsidR="00D47FD3" w:rsidRPr="0087049C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47FD3" w:rsidRPr="001A7D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</w:tbl>
    <w:p w14:paraId="3372EB44" w14:textId="59DAFE7A" w:rsidR="00F40197" w:rsidRDefault="00F401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5"/>
        <w:gridCol w:w="1079"/>
        <w:gridCol w:w="266"/>
        <w:gridCol w:w="1080"/>
        <w:gridCol w:w="270"/>
        <w:gridCol w:w="1078"/>
        <w:gridCol w:w="272"/>
        <w:gridCol w:w="1080"/>
      </w:tblGrid>
      <w:tr w:rsidR="00995883" w:rsidRPr="008C0596" w14:paraId="32B7C485" w14:textId="77777777" w:rsidTr="00A3558A">
        <w:tc>
          <w:tcPr>
            <w:tcW w:w="2209" w:type="pct"/>
          </w:tcPr>
          <w:p w14:paraId="50EB7E4F" w14:textId="77777777" w:rsidR="00995883" w:rsidRPr="008C0596" w:rsidRDefault="00995883" w:rsidP="003E703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14:paraId="75596DD8" w14:textId="77777777" w:rsidR="00995883" w:rsidRPr="008C0596" w:rsidRDefault="00995883" w:rsidP="003E70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2D7ECCF" w14:textId="77777777" w:rsidR="00995883" w:rsidRPr="008C0596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0A4860F" w14:textId="77777777" w:rsidR="00995883" w:rsidRPr="008C0596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883" w:rsidRPr="0043315A" w14:paraId="1DF4F266" w14:textId="77777777" w:rsidTr="00A3558A">
        <w:tc>
          <w:tcPr>
            <w:tcW w:w="2209" w:type="pct"/>
          </w:tcPr>
          <w:p w14:paraId="4EFAEF58" w14:textId="77777777" w:rsidR="00995883" w:rsidRPr="00295EE2" w:rsidRDefault="00995883" w:rsidP="003E703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0BBCD252" w14:textId="7797EBBF" w:rsidR="00995883" w:rsidRPr="00EA5EBA" w:rsidRDefault="003F6E2C" w:rsidP="003E70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6E2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65DD54FA" w14:textId="77777777" w:rsidR="00995883" w:rsidRPr="00EA5EBA" w:rsidRDefault="00995883" w:rsidP="003E70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14:paraId="7711D5B5" w14:textId="09F080A0" w:rsidR="00995883" w:rsidRDefault="003F6E2C" w:rsidP="003E7037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6E2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02406743" w14:textId="77777777" w:rsidR="00995883" w:rsidRPr="00A4122F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BC61508" w14:textId="447F29DE" w:rsidR="00995883" w:rsidRPr="00A4122F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921CDBD" w14:textId="77777777" w:rsidR="00995883" w:rsidRPr="00A4122F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0DEC9EB" w14:textId="155C2DF8" w:rsidR="00995883" w:rsidRPr="0043315A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95883" w:rsidRPr="008E034D" w14:paraId="135519BC" w14:textId="77777777" w:rsidTr="00A3558A">
        <w:tc>
          <w:tcPr>
            <w:tcW w:w="2209" w:type="pct"/>
          </w:tcPr>
          <w:p w14:paraId="5903E51B" w14:textId="77777777" w:rsidR="00995883" w:rsidRPr="00295EE2" w:rsidRDefault="00995883" w:rsidP="003E703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  <w:shd w:val="clear" w:color="auto" w:fill="auto"/>
          </w:tcPr>
          <w:p w14:paraId="0579238A" w14:textId="77777777" w:rsidR="00995883" w:rsidRPr="008E034D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883" w:rsidRPr="008E034D" w14:paraId="0C1EB9B9" w14:textId="77777777" w:rsidTr="00A3558A">
        <w:tc>
          <w:tcPr>
            <w:tcW w:w="2209" w:type="pct"/>
          </w:tcPr>
          <w:p w14:paraId="42C90867" w14:textId="53476DEF" w:rsidR="00995883" w:rsidRPr="00295EE2" w:rsidRDefault="00995883" w:rsidP="003E703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113035" w:rsidRPr="008E034D"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588" w:type="pct"/>
            <w:shd w:val="clear" w:color="auto" w:fill="auto"/>
          </w:tcPr>
          <w:p w14:paraId="35543FB8" w14:textId="77777777" w:rsidR="00995883" w:rsidRPr="008E034D" w:rsidRDefault="00995883" w:rsidP="003E70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C1D49AF" w14:textId="77777777" w:rsidR="00995883" w:rsidRPr="00EA5EBA" w:rsidRDefault="00995883" w:rsidP="003E70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14:paraId="0AA0C899" w14:textId="77777777" w:rsidR="00995883" w:rsidRPr="008E034D" w:rsidRDefault="00995883" w:rsidP="003E703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53C392C" w14:textId="77777777" w:rsidR="00995883" w:rsidRPr="00A4122F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26A318B" w14:textId="77777777" w:rsidR="00995883" w:rsidRPr="008E034D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EFB4BD5" w14:textId="77777777" w:rsidR="00995883" w:rsidRPr="00A4122F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998F5E9" w14:textId="77777777" w:rsidR="00995883" w:rsidRPr="008E034D" w:rsidRDefault="00995883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883" w:rsidRPr="00597403" w14:paraId="15EDFB96" w14:textId="77777777" w:rsidTr="00A3558A">
        <w:tc>
          <w:tcPr>
            <w:tcW w:w="2209" w:type="pct"/>
          </w:tcPr>
          <w:p w14:paraId="11C7AC07" w14:textId="66CE3944" w:rsidR="00995883" w:rsidRPr="00295EE2" w:rsidRDefault="00995883" w:rsidP="0099588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41F3666" w14:textId="0B8ED294" w:rsidR="00995883" w:rsidRPr="00597403" w:rsidRDefault="00D47FD3" w:rsidP="0099588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C76C730" w14:textId="77777777" w:rsidR="00995883" w:rsidRPr="00597403" w:rsidRDefault="00995883" w:rsidP="0099588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3C457FF" w14:textId="28BDED32" w:rsidR="00995883" w:rsidRPr="00597403" w:rsidRDefault="00995883" w:rsidP="0099588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E70D07D" w14:textId="77777777" w:rsidR="00995883" w:rsidRPr="00597403" w:rsidRDefault="00995883" w:rsidP="0099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8FB391B" w14:textId="4C3587B7" w:rsidR="00995883" w:rsidRPr="00597403" w:rsidRDefault="00D47FD3" w:rsidP="00A3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8CA97A6" w14:textId="77777777" w:rsidR="00995883" w:rsidRPr="00597403" w:rsidRDefault="00995883" w:rsidP="0099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F28A926" w14:textId="64895972" w:rsidR="00995883" w:rsidRPr="00597403" w:rsidRDefault="003F6E2C" w:rsidP="00A3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</w:tbl>
    <w:p w14:paraId="0B6186CA" w14:textId="77777777" w:rsidR="00995883" w:rsidRDefault="00995883"/>
    <w:p w14:paraId="561B00C5" w14:textId="6D986B84" w:rsidR="00B03167" w:rsidRDefault="00B03167">
      <w: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2"/>
        <w:gridCol w:w="270"/>
        <w:gridCol w:w="1170"/>
        <w:gridCol w:w="274"/>
        <w:gridCol w:w="1163"/>
        <w:gridCol w:w="272"/>
        <w:gridCol w:w="1174"/>
      </w:tblGrid>
      <w:tr w:rsidR="00D4408C" w:rsidRPr="009E555A" w14:paraId="76CD8F63" w14:textId="77777777" w:rsidTr="00A3558A">
        <w:tc>
          <w:tcPr>
            <w:tcW w:w="2009" w:type="pct"/>
          </w:tcPr>
          <w:p w14:paraId="65209E01" w14:textId="30DAD49B" w:rsidR="00D4408C" w:rsidRPr="009E555A" w:rsidRDefault="00D4408C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14:paraId="2F5A8B71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FA44A4A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1CC2C35D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58A" w:rsidRPr="009E555A" w14:paraId="0F4B0D76" w14:textId="77777777" w:rsidTr="00A3558A">
        <w:tc>
          <w:tcPr>
            <w:tcW w:w="2009" w:type="pct"/>
          </w:tcPr>
          <w:p w14:paraId="4702C98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50FAA7A5" w14:textId="5978BC52" w:rsidR="00721382" w:rsidRPr="009E555A" w:rsidRDefault="003F6E2C" w:rsidP="00A3558A">
            <w:pPr>
              <w:tabs>
                <w:tab w:val="clear" w:pos="907"/>
                <w:tab w:val="clear" w:pos="5387"/>
                <w:tab w:val="left" w:pos="1062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3AFE5017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9535274" w14:textId="549A6A76" w:rsidR="00721382" w:rsidRPr="009E555A" w:rsidRDefault="003F6E2C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C8F0CA7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6E51459" w14:textId="0330596F" w:rsidR="00721382" w:rsidRPr="009E555A" w:rsidRDefault="003F6E2C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0D4A5E3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90D538C" w14:textId="6B63D1E4" w:rsidR="00721382" w:rsidRPr="009E555A" w:rsidRDefault="003F6E2C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58A" w:rsidRPr="009E555A" w14:paraId="0E0BCC30" w14:textId="77777777" w:rsidTr="00A3558A">
        <w:tc>
          <w:tcPr>
            <w:tcW w:w="2009" w:type="pct"/>
          </w:tcPr>
          <w:p w14:paraId="4D50150C" w14:textId="6BEB4CB3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8" w:type="pct"/>
          </w:tcPr>
          <w:p w14:paraId="14445B82" w14:textId="0671ACBC" w:rsidR="00721382" w:rsidRPr="009E555A" w:rsidRDefault="003F6E2C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D773E28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98334A" w14:textId="56AA8B82" w:rsidR="00721382" w:rsidRPr="009E555A" w:rsidRDefault="003F6E2C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23F45E8C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0DBF155" w14:textId="6FC0D601" w:rsidR="00721382" w:rsidRPr="009E555A" w:rsidRDefault="003F6E2C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40C63DDE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0404E62" w14:textId="267DDCAC" w:rsidR="00721382" w:rsidRPr="009E555A" w:rsidRDefault="003F6E2C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21382" w:rsidRPr="009E555A" w14:paraId="097F5CB3" w14:textId="77777777" w:rsidTr="00A3558A">
        <w:tc>
          <w:tcPr>
            <w:tcW w:w="2009" w:type="pct"/>
          </w:tcPr>
          <w:p w14:paraId="75A504F5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89" w:type="pct"/>
            <w:gridSpan w:val="7"/>
          </w:tcPr>
          <w:p w14:paraId="56BC1BB2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58A" w:rsidRPr="009E555A" w14:paraId="28425D5E" w14:textId="77777777" w:rsidTr="00A3558A">
        <w:tc>
          <w:tcPr>
            <w:tcW w:w="2009" w:type="pct"/>
          </w:tcPr>
          <w:p w14:paraId="7613FB1E" w14:textId="0382F11F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</w:tcPr>
          <w:p w14:paraId="7795A1A9" w14:textId="77777777" w:rsidR="00721382" w:rsidRPr="009E555A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4267C2A9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</w:tcPr>
          <w:p w14:paraId="21A3A763" w14:textId="77777777" w:rsidR="00721382" w:rsidRPr="009E555A" w:rsidRDefault="00721382" w:rsidP="00721382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E593A36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vAlign w:val="bottom"/>
          </w:tcPr>
          <w:p w14:paraId="601AFAC3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0613002E" w14:textId="77777777" w:rsidR="00721382" w:rsidRPr="009E555A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21FAA96C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3558A" w:rsidRPr="009E555A" w14:paraId="462FEABC" w14:textId="77777777" w:rsidTr="00A3558A">
        <w:tc>
          <w:tcPr>
            <w:tcW w:w="2009" w:type="pct"/>
          </w:tcPr>
          <w:p w14:paraId="15049D6B" w14:textId="77777777" w:rsidR="00D47FD3" w:rsidRPr="009E555A" w:rsidRDefault="00D47FD3" w:rsidP="00D47FD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D17C32C" w14:textId="23F2194C" w:rsidR="00D47FD3" w:rsidRPr="009E555A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7" w:type="pct"/>
            <w:shd w:val="clear" w:color="auto" w:fill="auto"/>
          </w:tcPr>
          <w:p w14:paraId="43A75CC1" w14:textId="77777777" w:rsidR="00D47FD3" w:rsidRPr="00A84D63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69E3601" w14:textId="24716665" w:rsidR="00D47FD3" w:rsidRPr="009E555A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9" w:type="pct"/>
            <w:shd w:val="clear" w:color="auto" w:fill="auto"/>
          </w:tcPr>
          <w:p w14:paraId="7E8A6853" w14:textId="77777777" w:rsidR="00D47FD3" w:rsidRPr="00A84D63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ED13F8D" w14:textId="0AF0F63F" w:rsidR="00D47FD3" w:rsidRPr="009E555A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8" w:type="pct"/>
          </w:tcPr>
          <w:p w14:paraId="5C7FC063" w14:textId="77777777" w:rsidR="00D47FD3" w:rsidRPr="00A84D63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C0490B3" w14:textId="420ADE6F" w:rsidR="00D47FD3" w:rsidRPr="009E555A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A3558A" w:rsidRPr="009E555A" w14:paraId="7DF911D6" w14:textId="77777777" w:rsidTr="00A3558A">
        <w:tc>
          <w:tcPr>
            <w:tcW w:w="2009" w:type="pct"/>
          </w:tcPr>
          <w:p w14:paraId="374D019E" w14:textId="77777777" w:rsidR="00D47FD3" w:rsidRPr="009E555A" w:rsidRDefault="00D47FD3" w:rsidP="00D47FD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E3A4" w14:textId="6E31903E" w:rsidR="00D47FD3" w:rsidRPr="009E555A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7" w:type="pct"/>
            <w:shd w:val="clear" w:color="auto" w:fill="auto"/>
          </w:tcPr>
          <w:p w14:paraId="6780CADD" w14:textId="77777777" w:rsidR="00D47FD3" w:rsidRPr="00A84D63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7AA4" w14:textId="48C059A2" w:rsidR="00D47FD3" w:rsidRPr="009E555A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9" w:type="pct"/>
            <w:shd w:val="clear" w:color="auto" w:fill="auto"/>
          </w:tcPr>
          <w:p w14:paraId="61B4D72B" w14:textId="77777777" w:rsidR="00D47FD3" w:rsidRPr="00A84D63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748B" w14:textId="03C845D6" w:rsidR="00D47FD3" w:rsidRPr="009E555A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8" w:type="pct"/>
          </w:tcPr>
          <w:p w14:paraId="7316F639" w14:textId="77777777" w:rsidR="00D47FD3" w:rsidRPr="00A84D63" w:rsidRDefault="00D47FD3" w:rsidP="00D47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0E11E" w14:textId="6E4A2E10" w:rsidR="00D47FD3" w:rsidRPr="009E555A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FD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A3558A" w:rsidRPr="009E555A" w14:paraId="529307A1" w14:textId="77777777" w:rsidTr="00A3558A">
        <w:tc>
          <w:tcPr>
            <w:tcW w:w="2009" w:type="pct"/>
          </w:tcPr>
          <w:p w14:paraId="572E4C0E" w14:textId="77777777" w:rsidR="00D47FD3" w:rsidRPr="009E555A" w:rsidRDefault="00D47FD3" w:rsidP="00D47FD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A51B" w14:textId="67429418" w:rsidR="00D47FD3" w:rsidRPr="00A84D63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47FD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7" w:type="pct"/>
            <w:shd w:val="clear" w:color="auto" w:fill="auto"/>
          </w:tcPr>
          <w:p w14:paraId="0052C57E" w14:textId="77777777" w:rsidR="00D47FD3" w:rsidRPr="00A84D63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2D99" w14:textId="0AF8D670" w:rsidR="00D47FD3" w:rsidRPr="00A84D63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47FD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9" w:type="pct"/>
            <w:shd w:val="clear" w:color="auto" w:fill="auto"/>
          </w:tcPr>
          <w:p w14:paraId="7E34EA3F" w14:textId="77777777" w:rsidR="00D47FD3" w:rsidRPr="00A84D63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6CC8" w14:textId="55160035" w:rsidR="00D47FD3" w:rsidRPr="00A84D63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47FD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8" w:type="pct"/>
          </w:tcPr>
          <w:p w14:paraId="04592308" w14:textId="77777777" w:rsidR="00D47FD3" w:rsidRPr="00A84D63" w:rsidRDefault="00D47FD3" w:rsidP="00D47F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18C5F" w14:textId="15B949D3" w:rsidR="00D47FD3" w:rsidRPr="00A84D63" w:rsidRDefault="003F6E2C" w:rsidP="00D4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47FD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48EB79E3" w14:textId="77777777" w:rsidR="009E428C" w:rsidRPr="007223FF" w:rsidRDefault="009E428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3"/>
        <w:gridCol w:w="274"/>
        <w:gridCol w:w="1160"/>
        <w:gridCol w:w="239"/>
        <w:gridCol w:w="28"/>
        <w:gridCol w:w="1173"/>
        <w:gridCol w:w="274"/>
        <w:gridCol w:w="1168"/>
      </w:tblGrid>
      <w:tr w:rsidR="00062B69" w:rsidRPr="009E555A" w14:paraId="0C450DA6" w14:textId="77777777" w:rsidTr="00A3558A">
        <w:trPr>
          <w:tblHeader/>
        </w:trPr>
        <w:tc>
          <w:tcPr>
            <w:tcW w:w="2011" w:type="pct"/>
          </w:tcPr>
          <w:p w14:paraId="6D9893A3" w14:textId="0F43C5D5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0" w:type="pct"/>
            <w:gridSpan w:val="3"/>
          </w:tcPr>
          <w:p w14:paraId="1164C07D" w14:textId="77777777" w:rsidR="00062B69" w:rsidRPr="009E555A" w:rsidRDefault="00062B69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139410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pct"/>
            <w:gridSpan w:val="4"/>
          </w:tcPr>
          <w:p w14:paraId="6C802CD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25F4679C" w14:textId="77777777" w:rsidTr="00A3558A">
        <w:trPr>
          <w:trHeight w:val="335"/>
          <w:tblHeader/>
        </w:trPr>
        <w:tc>
          <w:tcPr>
            <w:tcW w:w="2011" w:type="pct"/>
          </w:tcPr>
          <w:p w14:paraId="50294F2D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9" w:type="pct"/>
          </w:tcPr>
          <w:p w14:paraId="5BCF6230" w14:textId="2304FE0D" w:rsidR="00721382" w:rsidRPr="009E555A" w:rsidRDefault="003F6E2C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14:paraId="3DF6BA6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D5A01FF" w14:textId="50D1C047" w:rsidR="00721382" w:rsidRPr="009E555A" w:rsidRDefault="003F6E2C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</w:tcPr>
          <w:p w14:paraId="410B61CA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B3472A" w14:textId="01AD9EDE" w:rsidR="00721382" w:rsidRPr="009E555A" w:rsidRDefault="003F6E2C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14:paraId="34BE0CB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9FACF6C" w14:textId="2FB0F61C" w:rsidR="00721382" w:rsidRPr="009E555A" w:rsidRDefault="003F6E2C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36BC" w:rsidRPr="009E555A" w14:paraId="79F30DA1" w14:textId="77777777" w:rsidTr="00A3558A">
        <w:trPr>
          <w:trHeight w:val="335"/>
          <w:tblHeader/>
        </w:trPr>
        <w:tc>
          <w:tcPr>
            <w:tcW w:w="2011" w:type="pct"/>
          </w:tcPr>
          <w:p w14:paraId="2C378B70" w14:textId="398B7EEB" w:rsidR="003B36BC" w:rsidRPr="009E555A" w:rsidRDefault="003B36BC" w:rsidP="003B36B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69ED1144" w14:textId="4F1DC77E" w:rsidR="003B36BC" w:rsidRPr="009E555A" w:rsidRDefault="003F6E2C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46BC45C7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CDC899" w14:textId="4096B13D" w:rsidR="003B36BC" w:rsidRPr="009E555A" w:rsidRDefault="003F6E2C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gridSpan w:val="2"/>
          </w:tcPr>
          <w:p w14:paraId="54955F3C" w14:textId="77777777" w:rsidR="003B36BC" w:rsidRPr="009E555A" w:rsidRDefault="003B36BC" w:rsidP="003B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1736FD8" w14:textId="3CA20654" w:rsidR="003B36BC" w:rsidRPr="009E555A" w:rsidRDefault="003F6E2C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44966C4A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9C51CE9" w14:textId="6A278290" w:rsidR="003B36BC" w:rsidRPr="009E555A" w:rsidRDefault="003F6E2C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21382" w:rsidRPr="009E555A" w14:paraId="0CF98CD9" w14:textId="77777777" w:rsidTr="00A3558A">
        <w:trPr>
          <w:tblHeader/>
        </w:trPr>
        <w:tc>
          <w:tcPr>
            <w:tcW w:w="2011" w:type="pct"/>
          </w:tcPr>
          <w:p w14:paraId="7C5EC468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9" w:type="pct"/>
            <w:gridSpan w:val="8"/>
          </w:tcPr>
          <w:p w14:paraId="5AA1D1C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41836898" w14:textId="77777777" w:rsidTr="00A3558A">
        <w:tc>
          <w:tcPr>
            <w:tcW w:w="2011" w:type="pct"/>
          </w:tcPr>
          <w:p w14:paraId="5C9D143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111E0C81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D26803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ED08F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27CD4D4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FD833D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A073CF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F87A2F4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62D41" w:rsidRPr="009E555A" w14:paraId="689CAFD4" w14:textId="77777777" w:rsidTr="00A3558A">
        <w:tc>
          <w:tcPr>
            <w:tcW w:w="2011" w:type="pct"/>
            <w:shd w:val="clear" w:color="auto" w:fill="auto"/>
          </w:tcPr>
          <w:p w14:paraId="69507618" w14:textId="77777777" w:rsidR="00662D41" w:rsidRPr="009E555A" w:rsidRDefault="00662D41" w:rsidP="00662D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9" w:type="pct"/>
            <w:shd w:val="clear" w:color="auto" w:fill="auto"/>
          </w:tcPr>
          <w:p w14:paraId="4ECF5F9E" w14:textId="16A26742" w:rsidR="00662D41" w:rsidRPr="009E555A" w:rsidRDefault="00D47FD3" w:rsidP="003B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49415A1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00E842D" w14:textId="31798E23" w:rsidR="00662D41" w:rsidRPr="009E555A" w:rsidRDefault="00662D41" w:rsidP="003B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7F17F27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shd w:val="clear" w:color="auto" w:fill="auto"/>
          </w:tcPr>
          <w:p w14:paraId="56A7B59C" w14:textId="7B5E50CB" w:rsidR="00662D41" w:rsidRPr="009E555A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16</w:t>
            </w:r>
            <w:r w:rsidR="00D47FD3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49" w:type="pct"/>
            <w:shd w:val="clear" w:color="auto" w:fill="auto"/>
          </w:tcPr>
          <w:p w14:paraId="7AEF1595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11BF542" w14:textId="6306ACFF" w:rsidR="00662D41" w:rsidRPr="00D533B8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62D41" w:rsidRPr="00374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662D41" w:rsidRPr="007223FF" w14:paraId="28F6D9A5" w14:textId="77777777" w:rsidTr="00A3558A">
        <w:tc>
          <w:tcPr>
            <w:tcW w:w="2011" w:type="pct"/>
          </w:tcPr>
          <w:p w14:paraId="5E124376" w14:textId="77777777" w:rsidR="00662D41" w:rsidRPr="007223FF" w:rsidRDefault="00662D41" w:rsidP="00662D4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7DB2F1D6" w14:textId="77777777" w:rsidR="00662D41" w:rsidRPr="007223FF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F49521" w14:textId="77777777" w:rsidR="00662D41" w:rsidRPr="007223FF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609EC87" w14:textId="77777777" w:rsidR="00662D41" w:rsidRPr="007223FF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5C3D335" w14:textId="77777777" w:rsidR="00662D41" w:rsidRPr="007223FF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448A5BC4" w14:textId="77777777" w:rsidR="00662D41" w:rsidRPr="007223FF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AEF3AEF" w14:textId="77777777" w:rsidR="00662D41" w:rsidRPr="007223FF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6B4964E" w14:textId="77777777" w:rsidR="00662D41" w:rsidRPr="007223FF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D41" w:rsidRPr="009E555A" w14:paraId="6D5C9606" w14:textId="77777777" w:rsidTr="00A3558A">
        <w:tc>
          <w:tcPr>
            <w:tcW w:w="2011" w:type="pct"/>
          </w:tcPr>
          <w:p w14:paraId="21086855" w14:textId="77777777" w:rsidR="00662D41" w:rsidRPr="009E555A" w:rsidRDefault="00662D41" w:rsidP="00662D4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shd w:val="clear" w:color="auto" w:fill="auto"/>
          </w:tcPr>
          <w:p w14:paraId="5A97531A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5BFE8F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641A64A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F9545EB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CA80476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C016A3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83110C1" w14:textId="77777777" w:rsidR="00662D41" w:rsidRPr="00F76849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D41" w:rsidRPr="009E555A" w14:paraId="38C9A5F5" w14:textId="77777777" w:rsidTr="00A3558A">
        <w:tc>
          <w:tcPr>
            <w:tcW w:w="2011" w:type="pct"/>
          </w:tcPr>
          <w:p w14:paraId="13F46330" w14:textId="77777777" w:rsidR="00662D41" w:rsidRPr="009E555A" w:rsidRDefault="00662D41" w:rsidP="00662D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9" w:type="pct"/>
            <w:shd w:val="clear" w:color="auto" w:fill="auto"/>
          </w:tcPr>
          <w:p w14:paraId="218DD76B" w14:textId="1683937F" w:rsidR="00662D41" w:rsidRPr="009E555A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20</w:t>
            </w:r>
            <w:r w:rsidR="00D47FD3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49" w:type="pct"/>
            <w:shd w:val="clear" w:color="auto" w:fill="auto"/>
          </w:tcPr>
          <w:p w14:paraId="598DF970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36A72829" w14:textId="356F7176" w:rsidR="00662D41" w:rsidRPr="009E555A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62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5BC8B01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D2D8498" w14:textId="2ABE21A3" w:rsidR="00662D41" w:rsidRPr="009E555A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20</w:t>
            </w:r>
            <w:r w:rsidR="00D47FD3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49" w:type="pct"/>
          </w:tcPr>
          <w:p w14:paraId="0644B641" w14:textId="77777777" w:rsidR="00662D41" w:rsidRPr="009E555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151098FC" w14:textId="443AFD76" w:rsidR="00662D41" w:rsidRPr="007323D0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62D41" w:rsidRPr="00374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662D41" w:rsidRPr="009E555A" w14:paraId="65F0B405" w14:textId="77777777" w:rsidTr="00A3558A">
        <w:tc>
          <w:tcPr>
            <w:tcW w:w="2011" w:type="pct"/>
          </w:tcPr>
          <w:p w14:paraId="2AF07A80" w14:textId="77777777" w:rsidR="00662D41" w:rsidRPr="009E555A" w:rsidRDefault="00662D41" w:rsidP="00662D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859D0" w14:textId="0BAEEB6F" w:rsidR="00662D41" w:rsidRPr="009E555A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D47F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149" w:type="pct"/>
            <w:shd w:val="clear" w:color="auto" w:fill="auto"/>
          </w:tcPr>
          <w:p w14:paraId="7DBA6E2E" w14:textId="77777777" w:rsidR="00662D41" w:rsidRPr="009E555A" w:rsidRDefault="00662D41" w:rsidP="00662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D0F2" w14:textId="1F16CE68" w:rsidR="00662D41" w:rsidRPr="009E403E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66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59C607" w14:textId="77777777" w:rsidR="00662D41" w:rsidRPr="009E403E" w:rsidRDefault="00662D41" w:rsidP="00662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EECF6" w14:textId="773DCC00" w:rsidR="00662D41" w:rsidRPr="009E403E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D47F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149" w:type="pct"/>
          </w:tcPr>
          <w:p w14:paraId="1AA55ADB" w14:textId="77777777" w:rsidR="00662D41" w:rsidRPr="009E403E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49B53F5" w14:textId="0B57D477" w:rsidR="00662D41" w:rsidRPr="009E403E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66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</w:tr>
    </w:tbl>
    <w:p w14:paraId="040E0D93" w14:textId="23370BF5" w:rsidR="009E403E" w:rsidRPr="00D773ED" w:rsidRDefault="009E40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169"/>
        <w:gridCol w:w="273"/>
        <w:gridCol w:w="1168"/>
        <w:gridCol w:w="274"/>
        <w:gridCol w:w="1170"/>
        <w:gridCol w:w="274"/>
        <w:gridCol w:w="1164"/>
      </w:tblGrid>
      <w:tr w:rsidR="00C22191" w:rsidRPr="009E555A" w14:paraId="573CACC2" w14:textId="77777777" w:rsidTr="00D95080">
        <w:trPr>
          <w:tblHeader/>
        </w:trPr>
        <w:tc>
          <w:tcPr>
            <w:tcW w:w="2009" w:type="pct"/>
          </w:tcPr>
          <w:p w14:paraId="01B0450C" w14:textId="30B56886" w:rsidR="00C22191" w:rsidRPr="009E555A" w:rsidRDefault="00C22191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14:paraId="6255987A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8C7663B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4A98ABF" w14:textId="77777777" w:rsidR="00C22191" w:rsidRPr="009E555A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AC7773F" w14:textId="77777777" w:rsidTr="00D95080">
        <w:trPr>
          <w:trHeight w:val="335"/>
          <w:tblHeader/>
        </w:trPr>
        <w:tc>
          <w:tcPr>
            <w:tcW w:w="2009" w:type="pct"/>
          </w:tcPr>
          <w:p w14:paraId="4DBC737B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" w:type="pct"/>
          </w:tcPr>
          <w:p w14:paraId="51A709D4" w14:textId="2FC5BF8A" w:rsidR="00721382" w:rsidRPr="009E555A" w:rsidRDefault="003F6E2C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14:paraId="1030E32F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E883B65" w14:textId="710F2B5E" w:rsidR="00721382" w:rsidRPr="009E555A" w:rsidRDefault="003F6E2C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0B5B69D0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CF6F50D" w14:textId="05E2CF30" w:rsidR="00721382" w:rsidRPr="009E555A" w:rsidRDefault="003F6E2C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14:paraId="3923DF2C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0356098" w14:textId="67EA0086" w:rsidR="00721382" w:rsidRPr="009E555A" w:rsidRDefault="003F6E2C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36BC" w:rsidRPr="009E555A" w14:paraId="3A949EB9" w14:textId="77777777" w:rsidTr="00D95080">
        <w:trPr>
          <w:trHeight w:val="335"/>
          <w:tblHeader/>
        </w:trPr>
        <w:tc>
          <w:tcPr>
            <w:tcW w:w="2009" w:type="pct"/>
          </w:tcPr>
          <w:p w14:paraId="21365F11" w14:textId="73E2ECA9" w:rsidR="003B36BC" w:rsidRPr="009E555A" w:rsidRDefault="003B36BC" w:rsidP="003B36B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62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14:paraId="3DE9C4FA" w14:textId="4B51F34C" w:rsidR="003B36BC" w:rsidRPr="009E555A" w:rsidRDefault="003F6E2C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4C366E55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F337F9B" w14:textId="7BB64D16" w:rsidR="003B36BC" w:rsidRPr="009E555A" w:rsidRDefault="003F6E2C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5B33726" w14:textId="77777777" w:rsidR="003B36BC" w:rsidRPr="009E555A" w:rsidRDefault="003B36BC" w:rsidP="003B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7577E7A" w14:textId="054977AD" w:rsidR="003B36BC" w:rsidRPr="009E555A" w:rsidRDefault="003F6E2C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529BE7B5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214FF58" w14:textId="60DAEBC7" w:rsidR="003B36BC" w:rsidRPr="009E555A" w:rsidRDefault="003F6E2C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21382" w:rsidRPr="009E555A" w14:paraId="58A86D99" w14:textId="77777777" w:rsidTr="00D95080">
        <w:trPr>
          <w:tblHeader/>
        </w:trPr>
        <w:tc>
          <w:tcPr>
            <w:tcW w:w="2009" w:type="pct"/>
          </w:tcPr>
          <w:p w14:paraId="7299EB2E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1" w:type="pct"/>
            <w:gridSpan w:val="7"/>
          </w:tcPr>
          <w:p w14:paraId="15E04AF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57BCBEDD" w14:textId="77777777" w:rsidTr="00D95080">
        <w:tc>
          <w:tcPr>
            <w:tcW w:w="2009" w:type="pct"/>
          </w:tcPr>
          <w:p w14:paraId="50816331" w14:textId="6886800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0EC73C20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5A4BA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F141535" w14:textId="77777777" w:rsidR="00721382" w:rsidRPr="009E555A" w:rsidRDefault="00721382" w:rsidP="00F40197">
            <w:pPr>
              <w:tabs>
                <w:tab w:val="decimal" w:pos="873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7E9B86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213487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E8F883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C92686C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40197" w:rsidRPr="009E555A" w14:paraId="130B1BBE" w14:textId="77777777" w:rsidTr="00D95080">
        <w:tc>
          <w:tcPr>
            <w:tcW w:w="2009" w:type="pct"/>
            <w:shd w:val="clear" w:color="auto" w:fill="auto"/>
          </w:tcPr>
          <w:p w14:paraId="7EF316FF" w14:textId="622966D3" w:rsidR="00F40197" w:rsidRPr="009E555A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7" w:type="pct"/>
            <w:shd w:val="clear" w:color="auto" w:fill="auto"/>
          </w:tcPr>
          <w:p w14:paraId="4EC6385C" w14:textId="015CDEEF" w:rsidR="00F40197" w:rsidRPr="009E555A" w:rsidRDefault="007050B7" w:rsidP="004360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56D07DA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2D2F548" w14:textId="537EB772" w:rsidR="00F40197" w:rsidRPr="009E555A" w:rsidRDefault="00F40197" w:rsidP="004360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218C91C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1BE81DFA" w14:textId="4DCCA135" w:rsidR="00F40197" w:rsidRPr="009E555A" w:rsidRDefault="003F6E2C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9" w:type="pct"/>
            <w:shd w:val="clear" w:color="auto" w:fill="auto"/>
          </w:tcPr>
          <w:p w14:paraId="32D2BB64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96BAE50" w14:textId="24A8D6AB" w:rsidR="00F40197" w:rsidRPr="00D533B8" w:rsidRDefault="003F6E2C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F40197" w:rsidRPr="007223FF" w14:paraId="705FAF57" w14:textId="77777777" w:rsidTr="00D95080">
        <w:tc>
          <w:tcPr>
            <w:tcW w:w="2009" w:type="pct"/>
          </w:tcPr>
          <w:p w14:paraId="2C33F1FC" w14:textId="7D15431F" w:rsidR="007223FF" w:rsidRPr="00D773ED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5FD71F98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AE3FC42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515B59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72A4A57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C729962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3734421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80985D3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223FF" w:rsidRPr="0087759A" w14:paraId="2CDC05AE" w14:textId="77777777" w:rsidTr="00D95080">
        <w:tc>
          <w:tcPr>
            <w:tcW w:w="2009" w:type="pct"/>
          </w:tcPr>
          <w:p w14:paraId="4F82471E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53EF25E9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88E3796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2F7241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E30AC2B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C49ECB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0A6B44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9C1DA2E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F8B29A1" w14:textId="77777777" w:rsidTr="00D95080">
        <w:tc>
          <w:tcPr>
            <w:tcW w:w="2009" w:type="pct"/>
          </w:tcPr>
          <w:p w14:paraId="0FD2BE6E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22E029C0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CAE6F8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AF9AADF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71CE727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ADCC19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FAE85C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1B107F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FD624B2" w14:textId="77777777" w:rsidTr="00D95080">
        <w:tc>
          <w:tcPr>
            <w:tcW w:w="2009" w:type="pct"/>
          </w:tcPr>
          <w:p w14:paraId="58C8E758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2E5FFD5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3872C21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3B4BDEF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7E772C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52A5CC2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3567F9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CE2B212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34AF9D8" w14:textId="77777777" w:rsidTr="00D95080">
        <w:tc>
          <w:tcPr>
            <w:tcW w:w="2009" w:type="pct"/>
          </w:tcPr>
          <w:p w14:paraId="154A976F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69A03DD6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37123A4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6712FCE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F43DAE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931034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857288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2B9F72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87759A" w14:paraId="34ED930C" w14:textId="77777777" w:rsidTr="00D95080">
        <w:tc>
          <w:tcPr>
            <w:tcW w:w="2009" w:type="pct"/>
          </w:tcPr>
          <w:p w14:paraId="5ACDB19C" w14:textId="1FC2EC58" w:rsidR="00F40197" w:rsidRPr="0087759A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2023886A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E34FCB7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1CFA06B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549FB98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245BE12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899C028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D6DB60B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D41" w:rsidRPr="0087759A" w14:paraId="45831230" w14:textId="77777777" w:rsidTr="00D95080">
        <w:tc>
          <w:tcPr>
            <w:tcW w:w="2009" w:type="pct"/>
          </w:tcPr>
          <w:p w14:paraId="192EFF0A" w14:textId="2090DF78" w:rsidR="00662D41" w:rsidRPr="0087759A" w:rsidRDefault="00662D41" w:rsidP="00662D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7" w:type="pct"/>
            <w:shd w:val="clear" w:color="auto" w:fill="auto"/>
            <w:vAlign w:val="bottom"/>
          </w:tcPr>
          <w:p w14:paraId="3AFAE7A4" w14:textId="529D4BFB" w:rsidR="00662D41" w:rsidRPr="0087759A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49" w:type="pct"/>
            <w:shd w:val="clear" w:color="auto" w:fill="auto"/>
          </w:tcPr>
          <w:p w14:paraId="46956395" w14:textId="77777777" w:rsidR="00662D41" w:rsidRPr="0087759A" w:rsidRDefault="00662D41" w:rsidP="00662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C1A1F45" w14:textId="6D67704A" w:rsidR="00662D41" w:rsidRPr="0087759A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49" w:type="pct"/>
            <w:shd w:val="clear" w:color="auto" w:fill="auto"/>
          </w:tcPr>
          <w:p w14:paraId="412E9998" w14:textId="77777777" w:rsidR="00662D41" w:rsidRPr="0087759A" w:rsidRDefault="00662D41" w:rsidP="00662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3C73C0E" w14:textId="2B133497" w:rsidR="00662D41" w:rsidRPr="0087759A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7D57A4C6" w14:textId="77777777" w:rsidR="00662D41" w:rsidRPr="0087759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65928E8" w14:textId="3773DB10" w:rsidR="00662D41" w:rsidRPr="0087759A" w:rsidRDefault="00662D41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4B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0B7" w:rsidRPr="0087759A" w14:paraId="6C32E1DC" w14:textId="77777777" w:rsidTr="00D95080">
        <w:tc>
          <w:tcPr>
            <w:tcW w:w="2009" w:type="pct"/>
          </w:tcPr>
          <w:p w14:paraId="32A9C8E0" w14:textId="27EC682D" w:rsidR="007050B7" w:rsidRPr="00D533B8" w:rsidRDefault="007050B7" w:rsidP="00662D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สามที เอ็นจีเนียริ่ง จำกัด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68C0E58" w14:textId="54167400" w:rsidR="007050B7" w:rsidRPr="0087759A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446</w:t>
            </w:r>
          </w:p>
        </w:tc>
        <w:tc>
          <w:tcPr>
            <w:tcW w:w="149" w:type="pct"/>
            <w:shd w:val="clear" w:color="auto" w:fill="auto"/>
          </w:tcPr>
          <w:p w14:paraId="360F1F0F" w14:textId="77777777" w:rsidR="007050B7" w:rsidRPr="0087759A" w:rsidRDefault="007050B7" w:rsidP="00662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D275B29" w14:textId="43564F94" w:rsidR="007050B7" w:rsidRPr="003F0633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9E1367E" w14:textId="77777777" w:rsidR="007050B7" w:rsidRPr="0087759A" w:rsidRDefault="007050B7" w:rsidP="00662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FF470B0" w14:textId="7C027665" w:rsidR="007050B7" w:rsidRPr="0087759A" w:rsidRDefault="003F6E2C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446</w:t>
            </w:r>
          </w:p>
        </w:tc>
        <w:tc>
          <w:tcPr>
            <w:tcW w:w="149" w:type="pct"/>
          </w:tcPr>
          <w:p w14:paraId="5F9405DF" w14:textId="77777777" w:rsidR="007050B7" w:rsidRPr="0087759A" w:rsidRDefault="007050B7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CB2389E" w14:textId="07AFEB33" w:rsidR="007050B7" w:rsidRPr="007A4BBA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050B7" w:rsidRPr="0087759A" w14:paraId="5CFCE35A" w14:textId="77777777" w:rsidTr="00D95080">
        <w:tc>
          <w:tcPr>
            <w:tcW w:w="2009" w:type="pct"/>
          </w:tcPr>
          <w:p w14:paraId="505DA755" w14:textId="6C03FD87" w:rsidR="007050B7" w:rsidRPr="0087759A" w:rsidRDefault="007050B7" w:rsidP="007050B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637" w:type="pct"/>
            <w:shd w:val="clear" w:color="auto" w:fill="auto"/>
          </w:tcPr>
          <w:p w14:paraId="33E9574C" w14:textId="7C07D61E" w:rsidR="007050B7" w:rsidRPr="006341A1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9C6DC46" w14:textId="77777777" w:rsidR="007050B7" w:rsidRPr="0087759A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CFD1EDA" w14:textId="7DA70E26" w:rsidR="007050B7" w:rsidRPr="0087759A" w:rsidRDefault="003F6E2C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15957E98" w14:textId="77777777" w:rsidR="007050B7" w:rsidRPr="0087759A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3264830" w14:textId="3211EF7C" w:rsidR="007050B7" w:rsidRPr="00BD4759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0EAC3168" w14:textId="77777777" w:rsidR="007050B7" w:rsidRPr="0087759A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EF01FB2" w14:textId="2664EAD1" w:rsidR="007050B7" w:rsidRPr="0087759A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050B7" w:rsidRPr="0087759A" w14:paraId="7D9CE291" w14:textId="77777777" w:rsidTr="00D95080">
        <w:tc>
          <w:tcPr>
            <w:tcW w:w="2009" w:type="pct"/>
          </w:tcPr>
          <w:p w14:paraId="36838E39" w14:textId="14596A61" w:rsidR="007050B7" w:rsidRPr="00D533B8" w:rsidRDefault="007050B7" w:rsidP="007050B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637" w:type="pct"/>
            <w:shd w:val="clear" w:color="auto" w:fill="auto"/>
          </w:tcPr>
          <w:p w14:paraId="6FF403FC" w14:textId="53AE414C" w:rsidR="007050B7" w:rsidRPr="006341A1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F49CE3C" w14:textId="77777777" w:rsidR="007050B7" w:rsidRPr="0087759A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D79BF05" w14:textId="43371E64" w:rsidR="007050B7" w:rsidRPr="00330F62" w:rsidRDefault="003F6E2C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9" w:type="pct"/>
            <w:shd w:val="clear" w:color="auto" w:fill="auto"/>
          </w:tcPr>
          <w:p w14:paraId="52A1F9F5" w14:textId="77777777" w:rsidR="007050B7" w:rsidRPr="0087759A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AFF0F5C" w14:textId="751D2449" w:rsidR="007050B7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15FD10B8" w14:textId="77777777" w:rsidR="007050B7" w:rsidRPr="0087759A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8772395" w14:textId="5929FEE4" w:rsidR="007050B7" w:rsidRPr="00330F62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7050B7" w:rsidRPr="0087759A" w14:paraId="42D19E22" w14:textId="77777777" w:rsidTr="00D95080">
        <w:tc>
          <w:tcPr>
            <w:tcW w:w="2009" w:type="pct"/>
          </w:tcPr>
          <w:p w14:paraId="661ED887" w14:textId="3D045890" w:rsidR="007050B7" w:rsidRPr="0087759A" w:rsidRDefault="007050B7" w:rsidP="007050B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7" w:type="pct"/>
            <w:shd w:val="clear" w:color="auto" w:fill="auto"/>
          </w:tcPr>
          <w:p w14:paraId="4865A2FC" w14:textId="5A8022F0" w:rsidR="007050B7" w:rsidRPr="0087759A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156</w:t>
            </w:r>
          </w:p>
        </w:tc>
        <w:tc>
          <w:tcPr>
            <w:tcW w:w="149" w:type="pct"/>
            <w:shd w:val="clear" w:color="auto" w:fill="auto"/>
          </w:tcPr>
          <w:p w14:paraId="7E2A859E" w14:textId="77777777" w:rsidR="007050B7" w:rsidRPr="0087759A" w:rsidRDefault="007050B7" w:rsidP="007050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40550A11" w14:textId="7FED7F20" w:rsidR="007050B7" w:rsidRPr="0087759A" w:rsidRDefault="003F6E2C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9" w:type="pct"/>
            <w:shd w:val="clear" w:color="auto" w:fill="auto"/>
          </w:tcPr>
          <w:p w14:paraId="196FF7D5" w14:textId="77777777" w:rsidR="007050B7" w:rsidRPr="0087759A" w:rsidRDefault="007050B7" w:rsidP="007050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7836F0E" w14:textId="7A060638" w:rsidR="007050B7" w:rsidRPr="00BD4759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084873A3" w14:textId="77777777" w:rsidR="007050B7" w:rsidRPr="0087759A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5E88D7F4" w14:textId="61E0D90E" w:rsidR="007050B7" w:rsidRPr="0087759A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4B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0B7" w:rsidRPr="0087759A" w14:paraId="6E6F6C7D" w14:textId="77777777" w:rsidTr="00D95080">
        <w:tc>
          <w:tcPr>
            <w:tcW w:w="2009" w:type="pct"/>
          </w:tcPr>
          <w:p w14:paraId="7EAC46CE" w14:textId="59F8E471" w:rsidR="007050B7" w:rsidRPr="0087759A" w:rsidRDefault="007050B7" w:rsidP="007050B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2253F7A" w14:textId="417E91F7" w:rsidR="007050B7" w:rsidRPr="00DB7039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156</w:t>
            </w:r>
          </w:p>
        </w:tc>
        <w:tc>
          <w:tcPr>
            <w:tcW w:w="149" w:type="pct"/>
            <w:shd w:val="clear" w:color="auto" w:fill="auto"/>
          </w:tcPr>
          <w:p w14:paraId="5A0101DC" w14:textId="77777777" w:rsidR="007050B7" w:rsidRPr="0087759A" w:rsidRDefault="007050B7" w:rsidP="007050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73B14D41" w14:textId="1C380141" w:rsidR="007050B7" w:rsidRPr="00A84D63" w:rsidRDefault="003F6E2C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9" w:type="pct"/>
            <w:shd w:val="clear" w:color="auto" w:fill="auto"/>
          </w:tcPr>
          <w:p w14:paraId="73EDABE0" w14:textId="77777777" w:rsidR="007050B7" w:rsidRPr="0087759A" w:rsidRDefault="007050B7" w:rsidP="007050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7948D" w14:textId="54297C5E" w:rsidR="007050B7" w:rsidRPr="00A84D63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723ADFE1" w14:textId="77777777" w:rsidR="007050B7" w:rsidRPr="0087759A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57ABA1EA" w14:textId="09F3D7E3" w:rsidR="007050B7" w:rsidRPr="009E403E" w:rsidRDefault="007050B7" w:rsidP="0043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4B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D41" w:rsidRPr="0087759A" w14:paraId="755A3281" w14:textId="77777777" w:rsidTr="00D95080">
        <w:tc>
          <w:tcPr>
            <w:tcW w:w="2009" w:type="pct"/>
          </w:tcPr>
          <w:p w14:paraId="391297CD" w14:textId="61979F9F" w:rsidR="00662D41" w:rsidRPr="0087759A" w:rsidRDefault="00662D41" w:rsidP="00662D4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667EB" w14:textId="6D6CD7D7" w:rsidR="00662D41" w:rsidRPr="00A84D63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6B16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149" w:type="pct"/>
            <w:shd w:val="clear" w:color="auto" w:fill="auto"/>
          </w:tcPr>
          <w:p w14:paraId="22DD710C" w14:textId="77777777" w:rsidR="00662D41" w:rsidRPr="0087759A" w:rsidRDefault="00662D41" w:rsidP="00662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6A890" w14:textId="5683D261" w:rsidR="00662D41" w:rsidRPr="00D533B8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6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149" w:type="pct"/>
            <w:shd w:val="clear" w:color="auto" w:fill="auto"/>
          </w:tcPr>
          <w:p w14:paraId="45BD4F90" w14:textId="77777777" w:rsidR="00662D41" w:rsidRPr="0087759A" w:rsidRDefault="00662D41" w:rsidP="00662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22A72" w14:textId="07F2C3A4" w:rsidR="00662D41" w:rsidRPr="002D6FDC" w:rsidRDefault="003F6E2C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149" w:type="pct"/>
          </w:tcPr>
          <w:p w14:paraId="0A4316CF" w14:textId="77777777" w:rsidR="00662D41" w:rsidRPr="0087759A" w:rsidRDefault="00662D41" w:rsidP="0066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A9F0" w14:textId="4AE5E4CD" w:rsidR="00662D41" w:rsidRPr="00D533B8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</w:tr>
    </w:tbl>
    <w:p w14:paraId="43A1F97C" w14:textId="014A4580" w:rsidR="00DB1915" w:rsidRPr="00113035" w:rsidRDefault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3"/>
        <w:gridCol w:w="267"/>
        <w:gridCol w:w="1170"/>
        <w:gridCol w:w="279"/>
        <w:gridCol w:w="1174"/>
        <w:gridCol w:w="257"/>
        <w:gridCol w:w="1170"/>
      </w:tblGrid>
      <w:tr w:rsidR="00F40197" w:rsidRPr="009E555A" w14:paraId="359199C3" w14:textId="77777777" w:rsidTr="00D95080">
        <w:trPr>
          <w:trHeight w:val="335"/>
          <w:tblHeader/>
        </w:trPr>
        <w:tc>
          <w:tcPr>
            <w:tcW w:w="3690" w:type="dxa"/>
          </w:tcPr>
          <w:p w14:paraId="6424D880" w14:textId="77777777" w:rsidR="00F40197" w:rsidRPr="009E555A" w:rsidRDefault="00F40197" w:rsidP="005826F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gridSpan w:val="3"/>
          </w:tcPr>
          <w:p w14:paraId="749281FC" w14:textId="77777777" w:rsidR="00F40197" w:rsidRPr="00423998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3391986F" w14:textId="77777777" w:rsidR="00F40197" w:rsidRPr="009E555A" w:rsidRDefault="00F40197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14:paraId="7391A5C6" w14:textId="77777777" w:rsidR="00F40197" w:rsidRPr="00423998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197" w:rsidRPr="009E555A" w14:paraId="5A91187A" w14:textId="77777777" w:rsidTr="00D95080">
        <w:trPr>
          <w:trHeight w:val="335"/>
          <w:tblHeader/>
        </w:trPr>
        <w:tc>
          <w:tcPr>
            <w:tcW w:w="3690" w:type="dxa"/>
          </w:tcPr>
          <w:p w14:paraId="2DC498FF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6A2E293A" w14:textId="2ECE8931" w:rsidR="00F40197" w:rsidRPr="009E555A" w:rsidRDefault="003F6E2C" w:rsidP="00F4019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14:paraId="07F097ED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010A42" w14:textId="629708AE" w:rsidR="00F40197" w:rsidRPr="009E555A" w:rsidRDefault="003F6E2C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F4019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9" w:type="dxa"/>
          </w:tcPr>
          <w:p w14:paraId="26F3516E" w14:textId="77777777" w:rsidR="00F40197" w:rsidRPr="009E555A" w:rsidRDefault="00F40197" w:rsidP="00F4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F87BF6D" w14:textId="23BE044A" w:rsidR="00F40197" w:rsidRPr="009E555A" w:rsidRDefault="003F6E2C" w:rsidP="00F4019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7" w:type="dxa"/>
          </w:tcPr>
          <w:p w14:paraId="75C7A9F6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03BC1" w14:textId="52AEC0C3" w:rsidR="00F40197" w:rsidRPr="009E555A" w:rsidRDefault="003F6E2C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F4019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0197" w:rsidRPr="009E555A" w14:paraId="35AE8B29" w14:textId="77777777" w:rsidTr="00D95080">
        <w:trPr>
          <w:trHeight w:val="335"/>
          <w:tblHeader/>
        </w:trPr>
        <w:tc>
          <w:tcPr>
            <w:tcW w:w="3690" w:type="dxa"/>
          </w:tcPr>
          <w:p w14:paraId="0B64F776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</w:tcPr>
          <w:p w14:paraId="3B761600" w14:textId="752E8B53" w:rsidR="00F40197" w:rsidRPr="009E555A" w:rsidRDefault="003F6E2C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3C36D751" w14:textId="77777777" w:rsidR="00F40197" w:rsidRPr="009E555A" w:rsidRDefault="00F40197" w:rsidP="00F4019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F05AF" w14:textId="4A1FEA77" w:rsidR="00F40197" w:rsidRPr="009E555A" w:rsidRDefault="003F6E2C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9" w:type="dxa"/>
          </w:tcPr>
          <w:p w14:paraId="52B9DA72" w14:textId="77777777" w:rsidR="00F40197" w:rsidRPr="009E555A" w:rsidRDefault="00F40197" w:rsidP="00F4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EFE3961" w14:textId="5BC373ED" w:rsidR="00F40197" w:rsidRPr="009E555A" w:rsidRDefault="003F6E2C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7" w:type="dxa"/>
          </w:tcPr>
          <w:p w14:paraId="39EC22A5" w14:textId="77777777" w:rsidR="00F40197" w:rsidRPr="009E555A" w:rsidRDefault="00F40197" w:rsidP="00F4019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9D6B4" w14:textId="50542CB1" w:rsidR="00F40197" w:rsidRPr="009E555A" w:rsidRDefault="003F6E2C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40197" w:rsidRPr="009E555A" w14:paraId="3087C954" w14:textId="77777777" w:rsidTr="00D95080">
        <w:trPr>
          <w:tblHeader/>
        </w:trPr>
        <w:tc>
          <w:tcPr>
            <w:tcW w:w="3690" w:type="dxa"/>
          </w:tcPr>
          <w:p w14:paraId="041D8096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7ADAA20D" w14:textId="77777777" w:rsidR="00F40197" w:rsidRPr="009E555A" w:rsidRDefault="00F40197" w:rsidP="00F40197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F96" w:rsidRPr="008E6E1A" w14:paraId="17C26579" w14:textId="77777777" w:rsidTr="00D95080">
        <w:tc>
          <w:tcPr>
            <w:tcW w:w="3690" w:type="dxa"/>
          </w:tcPr>
          <w:p w14:paraId="6443780D" w14:textId="77777777" w:rsidR="00551F96" w:rsidRDefault="00551F96" w:rsidP="00551F9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2D4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3" w:type="dxa"/>
            <w:shd w:val="clear" w:color="auto" w:fill="auto"/>
          </w:tcPr>
          <w:p w14:paraId="0B617114" w14:textId="370062B3" w:rsidR="00551F96" w:rsidRDefault="003F6E2C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32</w:t>
            </w:r>
            <w:r w:rsidR="007050B7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67" w:type="dxa"/>
            <w:shd w:val="clear" w:color="auto" w:fill="auto"/>
          </w:tcPr>
          <w:p w14:paraId="343BC463" w14:textId="77777777" w:rsidR="00551F96" w:rsidRPr="009E555A" w:rsidRDefault="00551F96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E9E5AD" w14:textId="72E5F763" w:rsidR="00551F96" w:rsidRPr="0043315A" w:rsidRDefault="003F6E2C" w:rsidP="00551F96">
            <w:pPr>
              <w:tabs>
                <w:tab w:val="clear" w:pos="907"/>
                <w:tab w:val="left" w:pos="872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551F96" w:rsidRPr="00792F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79" w:type="dxa"/>
            <w:shd w:val="clear" w:color="auto" w:fill="auto"/>
          </w:tcPr>
          <w:p w14:paraId="6F1D0446" w14:textId="77777777" w:rsidR="00551F96" w:rsidRPr="009E555A" w:rsidRDefault="00551F96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739D6F5" w14:textId="31A406DA" w:rsidR="00551F96" w:rsidRDefault="003F6E2C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</w:t>
            </w:r>
            <w:r w:rsidR="007050B7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57" w:type="dxa"/>
          </w:tcPr>
          <w:p w14:paraId="10F853A4" w14:textId="77777777" w:rsidR="00551F96" w:rsidRPr="009E555A" w:rsidRDefault="00551F96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AD7DDE" w14:textId="769CD7A0" w:rsidR="00551F96" w:rsidRPr="0043315A" w:rsidRDefault="003F6E2C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27</w:t>
            </w:r>
            <w:r w:rsidR="00551F96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551F96" w:rsidRPr="009E555A" w14:paraId="7FCC3C71" w14:textId="77777777" w:rsidTr="00D95080">
        <w:tc>
          <w:tcPr>
            <w:tcW w:w="3690" w:type="dxa"/>
          </w:tcPr>
          <w:p w14:paraId="17BB92CC" w14:textId="77777777" w:rsidR="00551F96" w:rsidRPr="009E555A" w:rsidRDefault="00551F96" w:rsidP="00551F9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B6CA9" w14:textId="27844A81" w:rsidR="00551F96" w:rsidRPr="009E555A" w:rsidRDefault="003F6E2C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7050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67" w:type="dxa"/>
            <w:shd w:val="clear" w:color="auto" w:fill="auto"/>
          </w:tcPr>
          <w:p w14:paraId="75844CFC" w14:textId="77777777" w:rsidR="00551F96" w:rsidRPr="009E555A" w:rsidRDefault="00551F96" w:rsidP="00551F9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A4539" w14:textId="21247DFC" w:rsidR="00551F96" w:rsidRPr="00382D4B" w:rsidRDefault="003F6E2C" w:rsidP="00551F96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551F96" w:rsidRPr="00792F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79" w:type="dxa"/>
            <w:shd w:val="clear" w:color="auto" w:fill="auto"/>
          </w:tcPr>
          <w:p w14:paraId="268E8848" w14:textId="77777777" w:rsidR="00551F96" w:rsidRPr="009E403E" w:rsidRDefault="00551F96" w:rsidP="00551F9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EED46" w14:textId="1A61770F" w:rsidR="00551F96" w:rsidRPr="009E403E" w:rsidRDefault="003F6E2C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050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57" w:type="dxa"/>
          </w:tcPr>
          <w:p w14:paraId="68B17C54" w14:textId="77777777" w:rsidR="00551F96" w:rsidRPr="009E403E" w:rsidRDefault="00551F96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BA3EA" w14:textId="4AAC1C04" w:rsidR="00551F96" w:rsidRPr="00382D4B" w:rsidRDefault="003F6E2C" w:rsidP="0055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551F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</w:p>
        </w:tc>
      </w:tr>
    </w:tbl>
    <w:p w14:paraId="07A4E34A" w14:textId="10E9B481" w:rsidR="00F40197" w:rsidRPr="00113035" w:rsidRDefault="00F40197" w:rsidP="0011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0"/>
        <w:gridCol w:w="264"/>
        <w:gridCol w:w="1175"/>
        <w:gridCol w:w="266"/>
        <w:gridCol w:w="1171"/>
        <w:gridCol w:w="266"/>
        <w:gridCol w:w="1177"/>
      </w:tblGrid>
      <w:tr w:rsidR="00113035" w:rsidRPr="0087049C" w14:paraId="2FCD07F9" w14:textId="77777777" w:rsidTr="00D95080">
        <w:trPr>
          <w:tblHeader/>
        </w:trPr>
        <w:tc>
          <w:tcPr>
            <w:tcW w:w="2010" w:type="pct"/>
          </w:tcPr>
          <w:p w14:paraId="13E18F6C" w14:textId="77777777" w:rsidR="00113035" w:rsidRPr="0087049C" w:rsidRDefault="00113035" w:rsidP="0073721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  <w:r w:rsidRPr="0087049C">
              <w:rPr>
                <w:rFonts w:asciiTheme="majorBidi" w:hAnsiTheme="majorBidi" w:cstheme="majorBidi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421" w:type="pct"/>
            <w:gridSpan w:val="3"/>
          </w:tcPr>
          <w:p w14:paraId="4F47DB8E" w14:textId="77777777" w:rsidR="00113035" w:rsidRPr="0087049C" w:rsidRDefault="00113035" w:rsidP="0073721F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2BEAEB4" w14:textId="77777777" w:rsidR="00113035" w:rsidRPr="0087049C" w:rsidRDefault="00113035" w:rsidP="0073721F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3840FA3F" w14:textId="77777777" w:rsidR="00113035" w:rsidRPr="0087049C" w:rsidRDefault="00113035" w:rsidP="0073721F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035" w:rsidRPr="0087049C" w14:paraId="322FC7D1" w14:textId="77777777" w:rsidTr="00D95080">
        <w:trPr>
          <w:tblHeader/>
        </w:trPr>
        <w:tc>
          <w:tcPr>
            <w:tcW w:w="2010" w:type="pct"/>
          </w:tcPr>
          <w:p w14:paraId="67B7A110" w14:textId="77777777" w:rsidR="00113035" w:rsidRDefault="00113035" w:rsidP="0073721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AAAD934" w14:textId="77777777" w:rsidR="00113035" w:rsidRPr="0087049C" w:rsidRDefault="00113035" w:rsidP="0073721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37" w:type="pct"/>
          </w:tcPr>
          <w:p w14:paraId="575B5311" w14:textId="7CFC0AE7" w:rsidR="00113035" w:rsidRPr="0087049C" w:rsidRDefault="003F6E2C" w:rsidP="007372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1130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30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1130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58E8F56" w14:textId="77777777" w:rsidR="00113035" w:rsidRPr="0087049C" w:rsidRDefault="00113035" w:rsidP="007372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91DC01E" w14:textId="3817B702" w:rsidR="00113035" w:rsidRPr="0087049C" w:rsidRDefault="003F6E2C" w:rsidP="007372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30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30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5600B9F" w14:textId="77777777" w:rsidR="00113035" w:rsidRPr="0087049C" w:rsidRDefault="00113035" w:rsidP="00737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0AAD2F8" w14:textId="7943FDF7" w:rsidR="00113035" w:rsidRPr="0087049C" w:rsidRDefault="003F6E2C" w:rsidP="007372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1130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303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1130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346C1F7A" w14:textId="77777777" w:rsidR="00113035" w:rsidRPr="0087049C" w:rsidRDefault="00113035" w:rsidP="007372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006BAE" w14:textId="114C48E5" w:rsidR="00113035" w:rsidRPr="0087049C" w:rsidRDefault="003F6E2C" w:rsidP="0073721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30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30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13035" w:rsidRPr="0087049C" w14:paraId="78E5AC82" w14:textId="77777777" w:rsidTr="00D95080">
        <w:trPr>
          <w:tblHeader/>
        </w:trPr>
        <w:tc>
          <w:tcPr>
            <w:tcW w:w="2010" w:type="pct"/>
          </w:tcPr>
          <w:p w14:paraId="6E1177B3" w14:textId="77777777" w:rsidR="00113035" w:rsidRPr="0087049C" w:rsidRDefault="00113035" w:rsidP="007372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7"/>
          </w:tcPr>
          <w:p w14:paraId="2F29FD42" w14:textId="77777777" w:rsidR="00113035" w:rsidRPr="0087049C" w:rsidRDefault="00113035" w:rsidP="0073721F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3035" w:rsidRPr="0087049C" w14:paraId="1D67EEB5" w14:textId="77777777" w:rsidTr="00D95080">
        <w:tc>
          <w:tcPr>
            <w:tcW w:w="2010" w:type="pct"/>
          </w:tcPr>
          <w:p w14:paraId="1E17E7C5" w14:textId="77777777" w:rsidR="00113035" w:rsidRPr="0087049C" w:rsidRDefault="00113035" w:rsidP="0073721F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162343D1" w14:textId="77777777" w:rsidR="00113035" w:rsidRPr="0087049C" w:rsidRDefault="00113035" w:rsidP="0073721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61ED54D5" w14:textId="77777777" w:rsidR="00113035" w:rsidRPr="0087049C" w:rsidRDefault="00113035" w:rsidP="0073721F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8DC5A26" w14:textId="77777777" w:rsidR="00113035" w:rsidRPr="0087049C" w:rsidRDefault="00113035" w:rsidP="0073721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7B5DC9" w14:textId="77777777" w:rsidR="00113035" w:rsidRPr="0087049C" w:rsidRDefault="00113035" w:rsidP="0073721F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FC9DD21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353785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A9FBECF" w14:textId="77777777" w:rsidR="00113035" w:rsidRPr="0087049C" w:rsidRDefault="00113035" w:rsidP="0073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0B7" w:rsidRPr="0087049C" w14:paraId="248A03C2" w14:textId="77777777" w:rsidTr="00D95080">
        <w:tc>
          <w:tcPr>
            <w:tcW w:w="2010" w:type="pct"/>
          </w:tcPr>
          <w:p w14:paraId="373D519F" w14:textId="77777777" w:rsidR="007050B7" w:rsidRPr="0087049C" w:rsidRDefault="007050B7" w:rsidP="007050B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7" w:type="pct"/>
            <w:shd w:val="clear" w:color="auto" w:fill="auto"/>
            <w:vAlign w:val="bottom"/>
          </w:tcPr>
          <w:p w14:paraId="46711F9F" w14:textId="6892914E" w:rsidR="007050B7" w:rsidRPr="006B16D4" w:rsidRDefault="003F6E2C" w:rsidP="00D9508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B16D4" w:rsidRPr="006B1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44" w:type="pct"/>
          </w:tcPr>
          <w:p w14:paraId="7CD6EEF3" w14:textId="77777777" w:rsidR="007050B7" w:rsidRPr="0087049C" w:rsidRDefault="007050B7" w:rsidP="007050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vAlign w:val="bottom"/>
          </w:tcPr>
          <w:p w14:paraId="5C99D876" w14:textId="05843EC8" w:rsidR="007050B7" w:rsidRPr="0087049C" w:rsidRDefault="003F6E2C" w:rsidP="00D9508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05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45" w:type="pct"/>
          </w:tcPr>
          <w:p w14:paraId="15120E32" w14:textId="77777777" w:rsidR="007050B7" w:rsidRPr="0087049C" w:rsidRDefault="007050B7" w:rsidP="007050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vAlign w:val="bottom"/>
          </w:tcPr>
          <w:p w14:paraId="70B75A25" w14:textId="4BCE5770" w:rsidR="007050B7" w:rsidRPr="00792FBA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50A304E" w14:textId="77777777" w:rsidR="007050B7" w:rsidRPr="0087049C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32EC0BB6" w14:textId="77777777" w:rsidR="007050B7" w:rsidRPr="0087049C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050B7" w:rsidRPr="0087049C" w14:paraId="4207E07E" w14:textId="77777777" w:rsidTr="00D95080">
        <w:tc>
          <w:tcPr>
            <w:tcW w:w="2010" w:type="pct"/>
          </w:tcPr>
          <w:p w14:paraId="5DBEFD9F" w14:textId="77777777" w:rsidR="007050B7" w:rsidRPr="0087049C" w:rsidRDefault="007050B7" w:rsidP="007050B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7" w:type="pct"/>
            <w:shd w:val="clear" w:color="auto" w:fill="auto"/>
          </w:tcPr>
          <w:p w14:paraId="031495EE" w14:textId="12332111" w:rsidR="007050B7" w:rsidRPr="006B16D4" w:rsidRDefault="003F6E2C" w:rsidP="00D9508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B16D4" w:rsidRPr="006B1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4" w:type="pct"/>
          </w:tcPr>
          <w:p w14:paraId="47C884C8" w14:textId="77777777" w:rsidR="007050B7" w:rsidRPr="0087049C" w:rsidRDefault="007050B7" w:rsidP="007050B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29AC4C6" w14:textId="5B8304BA" w:rsidR="007050B7" w:rsidRPr="005E5B47" w:rsidRDefault="003F6E2C" w:rsidP="00D9508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05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5" w:type="pct"/>
          </w:tcPr>
          <w:p w14:paraId="367BC1C9" w14:textId="77777777" w:rsidR="007050B7" w:rsidRPr="0087049C" w:rsidRDefault="007050B7" w:rsidP="007050B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44C61E8D" w14:textId="45FD4638" w:rsidR="007050B7" w:rsidRPr="00792FBA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F8EDB97" w14:textId="77777777" w:rsidR="007050B7" w:rsidRPr="0087049C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268B1DED" w14:textId="77777777" w:rsidR="007050B7" w:rsidRPr="00792FBA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050B7" w:rsidRPr="0087049C" w14:paraId="325E6CDE" w14:textId="77777777" w:rsidTr="00D95080">
        <w:tc>
          <w:tcPr>
            <w:tcW w:w="2010" w:type="pct"/>
          </w:tcPr>
          <w:p w14:paraId="433C21FB" w14:textId="77777777" w:rsidR="007050B7" w:rsidRPr="0087049C" w:rsidRDefault="007050B7" w:rsidP="007050B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7" w:type="pct"/>
            <w:shd w:val="clear" w:color="auto" w:fill="auto"/>
          </w:tcPr>
          <w:p w14:paraId="74F07CB6" w14:textId="17D0FD0E" w:rsidR="007050B7" w:rsidRPr="006B16D4" w:rsidRDefault="003F6E2C" w:rsidP="00D9508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B16D4" w:rsidRPr="006B1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4" w:type="pct"/>
          </w:tcPr>
          <w:p w14:paraId="48ED4CD9" w14:textId="77777777" w:rsidR="007050B7" w:rsidRPr="0087049C" w:rsidRDefault="007050B7" w:rsidP="007050B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2AA0F0D" w14:textId="64E34D60" w:rsidR="007050B7" w:rsidRPr="005E5B47" w:rsidRDefault="003F6E2C" w:rsidP="00D9508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05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5" w:type="pct"/>
          </w:tcPr>
          <w:p w14:paraId="611046FA" w14:textId="77777777" w:rsidR="007050B7" w:rsidRPr="0087049C" w:rsidRDefault="007050B7" w:rsidP="007050B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487FDC2E" w14:textId="207BA6B7" w:rsidR="007050B7" w:rsidRPr="00792FBA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C2EB81C" w14:textId="77777777" w:rsidR="007050B7" w:rsidRPr="0087049C" w:rsidRDefault="007050B7" w:rsidP="0070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5759FD7C" w14:textId="77777777" w:rsidR="007050B7" w:rsidRPr="00792FBA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050B7" w:rsidRPr="0087049C" w14:paraId="39DE4BA8" w14:textId="77777777" w:rsidTr="00D95080">
        <w:tc>
          <w:tcPr>
            <w:tcW w:w="2010" w:type="pct"/>
          </w:tcPr>
          <w:p w14:paraId="6B834CEC" w14:textId="77777777" w:rsidR="007050B7" w:rsidRPr="0087049C" w:rsidRDefault="007050B7" w:rsidP="007050B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7" w:type="pct"/>
            <w:shd w:val="clear" w:color="auto" w:fill="auto"/>
          </w:tcPr>
          <w:p w14:paraId="272AF67E" w14:textId="1EF0C6D3" w:rsidR="007050B7" w:rsidRPr="006B16D4" w:rsidRDefault="003F6E2C" w:rsidP="00D9508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44" w:type="pct"/>
          </w:tcPr>
          <w:p w14:paraId="363F03E2" w14:textId="77777777" w:rsidR="007050B7" w:rsidRPr="0087049C" w:rsidRDefault="007050B7" w:rsidP="007050B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A84D337" w14:textId="7C674F8F" w:rsidR="007050B7" w:rsidRPr="005E5B47" w:rsidRDefault="003F6E2C" w:rsidP="00D9508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5" w:type="pct"/>
          </w:tcPr>
          <w:p w14:paraId="44A79DDA" w14:textId="77777777" w:rsidR="007050B7" w:rsidRPr="0087049C" w:rsidRDefault="007050B7" w:rsidP="007050B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8" w:type="pct"/>
            <w:vAlign w:val="bottom"/>
          </w:tcPr>
          <w:p w14:paraId="6D5F88DD" w14:textId="42B78230" w:rsidR="007050B7" w:rsidRPr="00792FBA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51269DE" w14:textId="77777777" w:rsidR="007050B7" w:rsidRPr="0087049C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2E742C90" w14:textId="77777777" w:rsidR="007050B7" w:rsidRPr="0087049C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050B7" w:rsidRPr="0087049C" w14:paraId="583A3C3A" w14:textId="77777777" w:rsidTr="00D95080">
        <w:tc>
          <w:tcPr>
            <w:tcW w:w="2010" w:type="pct"/>
          </w:tcPr>
          <w:p w14:paraId="2009407A" w14:textId="77777777" w:rsidR="007050B7" w:rsidRPr="0087049C" w:rsidRDefault="007050B7" w:rsidP="007050B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FB56FF" w14:textId="08394E14" w:rsidR="007050B7" w:rsidRPr="0087049C" w:rsidRDefault="003F6E2C" w:rsidP="00D9508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6B16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44" w:type="pct"/>
          </w:tcPr>
          <w:p w14:paraId="4E4543D6" w14:textId="77777777" w:rsidR="007050B7" w:rsidRPr="0087049C" w:rsidRDefault="007050B7" w:rsidP="007050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8425B" w14:textId="3A222F98" w:rsidR="007050B7" w:rsidRPr="0087049C" w:rsidRDefault="003F6E2C" w:rsidP="00D9508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705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45" w:type="pct"/>
          </w:tcPr>
          <w:p w14:paraId="39268031" w14:textId="77777777" w:rsidR="007050B7" w:rsidRPr="0087049C" w:rsidRDefault="007050B7" w:rsidP="007050B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09731" w14:textId="150A3EC3" w:rsidR="007050B7" w:rsidRPr="00792FBA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F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884FFE7" w14:textId="77777777" w:rsidR="007050B7" w:rsidRPr="0087049C" w:rsidRDefault="007050B7" w:rsidP="0070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A173C" w14:textId="77777777" w:rsidR="007050B7" w:rsidRPr="00792FBA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2F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DE863B6" w14:textId="77777777" w:rsidR="00113035" w:rsidRPr="00113035" w:rsidRDefault="00113035" w:rsidP="0011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E09251" w14:textId="77777777" w:rsidR="00113035" w:rsidRDefault="00113035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2"/>
        <w:gridCol w:w="1157"/>
        <w:gridCol w:w="272"/>
        <w:gridCol w:w="1184"/>
        <w:gridCol w:w="272"/>
        <w:gridCol w:w="1164"/>
      </w:tblGrid>
      <w:tr w:rsidR="00470105" w:rsidRPr="00AE3BE1" w14:paraId="0A938E8C" w14:textId="77777777" w:rsidTr="00D95080">
        <w:trPr>
          <w:trHeight w:val="424"/>
        </w:trPr>
        <w:tc>
          <w:tcPr>
            <w:tcW w:w="3690" w:type="dxa"/>
          </w:tcPr>
          <w:p w14:paraId="4496E2FB" w14:textId="0BB3A57E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9" w:type="dxa"/>
            <w:gridSpan w:val="3"/>
          </w:tcPr>
          <w:p w14:paraId="6B8EA1F4" w14:textId="014DE4C3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9E8079F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357953E0" w14:textId="19CD4963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AE3BE1" w14:paraId="4A883E3C" w14:textId="77777777" w:rsidTr="00D95080">
        <w:tc>
          <w:tcPr>
            <w:tcW w:w="3690" w:type="dxa"/>
          </w:tcPr>
          <w:p w14:paraId="59D03FFD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3B06B" w14:textId="459B744B" w:rsidR="00721382" w:rsidRPr="00AE3BE1" w:rsidRDefault="003F6E2C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4B03B4BD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8399584" w14:textId="7C37A051" w:rsidR="00721382" w:rsidRPr="00AE3BE1" w:rsidRDefault="003F6E2C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429E783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A3380C" w14:textId="291CB407" w:rsidR="00721382" w:rsidRPr="00AE3BE1" w:rsidRDefault="003F6E2C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95883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4EAA0BAF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C8F24EB" w14:textId="412A00C3" w:rsidR="00721382" w:rsidRPr="00AE3BE1" w:rsidRDefault="003F6E2C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AE3BE1" w14:paraId="51A43CA1" w14:textId="77777777" w:rsidTr="00D95080">
        <w:tc>
          <w:tcPr>
            <w:tcW w:w="3690" w:type="dxa"/>
          </w:tcPr>
          <w:p w14:paraId="67C86F2B" w14:textId="13B2B46B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F5DA9A1" w14:textId="4680B4CB" w:rsidR="00721382" w:rsidRPr="00AE3BE1" w:rsidRDefault="003F6E2C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17413346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B58B73B" w14:textId="1166D88A" w:rsidR="00721382" w:rsidRPr="00AE3BE1" w:rsidRDefault="003F6E2C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557A321E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BE18104" w14:textId="2A85DFF9" w:rsidR="00721382" w:rsidRPr="00AE3BE1" w:rsidRDefault="003F6E2C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2" w:type="dxa"/>
            <w:shd w:val="clear" w:color="auto" w:fill="auto"/>
          </w:tcPr>
          <w:p w14:paraId="251F414F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B1938C9" w14:textId="07863735" w:rsidR="00721382" w:rsidRPr="00AE3BE1" w:rsidRDefault="003F6E2C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21382" w:rsidRPr="00AE3BE1" w14:paraId="48661926" w14:textId="77777777" w:rsidTr="00D95080">
        <w:tc>
          <w:tcPr>
            <w:tcW w:w="3690" w:type="dxa"/>
          </w:tcPr>
          <w:p w14:paraId="24B6BC84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16AC722" w14:textId="77777777" w:rsidR="00721382" w:rsidRPr="00AE3BE1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AE3BE1" w14:paraId="4B3F1CEE" w14:textId="77777777" w:rsidTr="00D95080">
        <w:tc>
          <w:tcPr>
            <w:tcW w:w="3690" w:type="dxa"/>
          </w:tcPr>
          <w:p w14:paraId="0FDFB0AE" w14:textId="77777777" w:rsidR="00721382" w:rsidRPr="00AE3BE1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389CFF1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8FB0407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0D65237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1CE15E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FEC7BC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41696A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875D37D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AE3BE1" w14:paraId="7841B892" w14:textId="77777777" w:rsidTr="00D95080">
        <w:tc>
          <w:tcPr>
            <w:tcW w:w="3690" w:type="dxa"/>
          </w:tcPr>
          <w:p w14:paraId="4F45AAFB" w14:textId="77777777" w:rsidR="00F40197" w:rsidRPr="00AE3BE1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EBD34D4" w14:textId="300C5C2E" w:rsidR="00F40197" w:rsidRPr="00AE3BE1" w:rsidRDefault="003F6E2C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B16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2" w:type="dxa"/>
            <w:shd w:val="clear" w:color="auto" w:fill="auto"/>
          </w:tcPr>
          <w:p w14:paraId="7BA07417" w14:textId="77777777" w:rsidR="00F40197" w:rsidRPr="00AE3BE1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59296B5" w14:textId="344F0BC3" w:rsidR="00F40197" w:rsidRPr="00AE3BE1" w:rsidRDefault="003F6E2C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51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2" w:type="dxa"/>
            <w:shd w:val="clear" w:color="auto" w:fill="auto"/>
          </w:tcPr>
          <w:p w14:paraId="73AC7D6F" w14:textId="77777777" w:rsidR="00F40197" w:rsidRPr="00AE3BE1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3B5509CE" w14:textId="2CC10D13" w:rsidR="00F40197" w:rsidRPr="00AE3BE1" w:rsidRDefault="007050B7" w:rsidP="002F513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865EEB0" w14:textId="77777777" w:rsidR="00F40197" w:rsidRPr="00AE3BE1" w:rsidRDefault="00F40197" w:rsidP="00F401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0982C163" w14:textId="5E17A676" w:rsidR="00F40197" w:rsidRPr="00AE3BE1" w:rsidRDefault="00F40197" w:rsidP="002F513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C52AF6E" w14:textId="77777777" w:rsidR="001F2A6C" w:rsidRPr="00EC5A3C" w:rsidRDefault="001F2A6C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7AA66" w14:textId="0960F06E" w:rsidR="00532F92" w:rsidRDefault="002E3714" w:rsidP="00D95080">
      <w:pPr>
        <w:tabs>
          <w:tab w:val="left" w:pos="720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3BE1">
        <w:rPr>
          <w:rFonts w:ascii="Angsana New" w:hAnsi="Angsana New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3F6E2C" w:rsidRPr="003F6E2C">
        <w:rPr>
          <w:rFonts w:ascii="Angsana New" w:hAnsi="Angsana New"/>
          <w:spacing w:val="-6"/>
          <w:sz w:val="30"/>
          <w:szCs w:val="30"/>
        </w:rPr>
        <w:t>109</w:t>
      </w:r>
      <w:r w:rsidRPr="00AE3BE1">
        <w:rPr>
          <w:rFonts w:ascii="Angsana New" w:hAnsi="Angsana New"/>
          <w:spacing w:val="-6"/>
          <w:sz w:val="30"/>
          <w:szCs w:val="30"/>
        </w:rPr>
        <w:t>,</w:t>
      </w:r>
      <w:r w:rsidR="003F6E2C" w:rsidRPr="003F6E2C">
        <w:rPr>
          <w:rFonts w:ascii="Angsana New" w:hAnsi="Angsana New"/>
          <w:spacing w:val="-6"/>
          <w:sz w:val="30"/>
          <w:szCs w:val="30"/>
        </w:rPr>
        <w:t>076</w:t>
      </w:r>
      <w:r w:rsidRPr="00AE3BE1">
        <w:rPr>
          <w:rFonts w:ascii="Angsana New" w:hAnsi="Angsana New"/>
          <w:spacing w:val="-6"/>
          <w:sz w:val="30"/>
          <w:szCs w:val="30"/>
        </w:rPr>
        <w:t>.</w:t>
      </w:r>
      <w:r w:rsidR="003F6E2C" w:rsidRPr="003F6E2C">
        <w:rPr>
          <w:rFonts w:ascii="Angsana New" w:hAnsi="Angsana New"/>
          <w:spacing w:val="-6"/>
          <w:sz w:val="30"/>
          <w:szCs w:val="30"/>
        </w:rPr>
        <w:t>03</w:t>
      </w:r>
      <w:r w:rsidRPr="00AE3BE1">
        <w:rPr>
          <w:rFonts w:ascii="Angsana New" w:hAnsi="Angsana New"/>
          <w:spacing w:val="-6"/>
          <w:sz w:val="30"/>
          <w:szCs w:val="30"/>
        </w:rPr>
        <w:t xml:space="preserve"> 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ยูโร</w:t>
      </w:r>
      <w:r w:rsidR="00140858" w:rsidRPr="00AE3BE1">
        <w:rPr>
          <w:rFonts w:ascii="Angsana New" w:hAnsi="Angsana New"/>
          <w:spacing w:val="-6"/>
          <w:sz w:val="30"/>
          <w:szCs w:val="30"/>
        </w:rPr>
        <w:br/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t>ให้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AE3BE1">
        <w:rPr>
          <w:rFonts w:ascii="Angsana New" w:hAnsi="Angsana New"/>
          <w:spacing w:val="-6"/>
          <w:sz w:val="30"/>
          <w:szCs w:val="30"/>
        </w:rPr>
        <w:t> </w:t>
      </w:r>
      <w:r w:rsidRPr="00AE3BE1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br/>
      </w:r>
      <w:r w:rsidR="003F6E2C" w:rsidRPr="003F6E2C">
        <w:rPr>
          <w:rFonts w:ascii="Angsana New" w:hAnsi="Angsana New" w:hint="cs"/>
          <w:sz w:val="30"/>
          <w:szCs w:val="30"/>
        </w:rPr>
        <w:t>31</w:t>
      </w:r>
      <w:r w:rsidR="00551F96" w:rsidRPr="00EF21A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551F96">
        <w:rPr>
          <w:rFonts w:ascii="Angsana New" w:hAnsi="Angsana New"/>
          <w:sz w:val="30"/>
          <w:szCs w:val="30"/>
        </w:rPr>
        <w:t xml:space="preserve"> </w:t>
      </w:r>
      <w:r w:rsidR="003F6E2C" w:rsidRPr="003F6E2C">
        <w:rPr>
          <w:rFonts w:ascii="Angsana New" w:hAnsi="Angsana New"/>
          <w:sz w:val="30"/>
          <w:szCs w:val="30"/>
        </w:rPr>
        <w:t>2565</w:t>
      </w:r>
      <w:r w:rsidR="00217C27" w:rsidRPr="00D62A09">
        <w:rPr>
          <w:rFonts w:ascii="Angsana New" w:hAnsi="Angsana New"/>
          <w:sz w:val="30"/>
          <w:szCs w:val="30"/>
          <w:cs/>
        </w:rPr>
        <w:t xml:space="preserve"> </w:t>
      </w:r>
      <w:r w:rsidRPr="00D62A09">
        <w:rPr>
          <w:rFonts w:ascii="Angsana New" w:hAnsi="Angsana New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D62A09">
        <w:rPr>
          <w:rFonts w:ascii="Angsana New" w:hAnsi="Angsana New"/>
          <w:sz w:val="30"/>
          <w:szCs w:val="30"/>
          <w:cs/>
        </w:rPr>
        <w:t>มข้อบังคับของบริษัทย่อยดังกล่าว</w:t>
      </w:r>
      <w:r w:rsidRPr="00D62A09">
        <w:rPr>
          <w:rFonts w:ascii="Angsana New" w:hAnsi="Angsana New"/>
          <w:sz w:val="30"/>
          <w:szCs w:val="30"/>
          <w:cs/>
        </w:rPr>
        <w:t>เป็น</w:t>
      </w:r>
      <w:r w:rsidRPr="002643A0">
        <w:rPr>
          <w:rFonts w:ascii="Angsana New" w:hAnsi="Angsana New"/>
          <w:sz w:val="30"/>
          <w:szCs w:val="30"/>
          <w:cs/>
        </w:rPr>
        <w:t>จำนวน</w:t>
      </w:r>
      <w:r w:rsidRPr="006B16D4">
        <w:rPr>
          <w:rFonts w:ascii="Angsana New" w:hAnsi="Angsana New"/>
          <w:sz w:val="30"/>
          <w:szCs w:val="30"/>
          <w:cs/>
        </w:rPr>
        <w:t>เงิ</w:t>
      </w:r>
      <w:r w:rsidR="006B16D4" w:rsidRPr="006B16D4">
        <w:rPr>
          <w:rFonts w:ascii="Angsana New" w:hAnsi="Angsana New" w:hint="cs"/>
          <w:sz w:val="30"/>
          <w:szCs w:val="30"/>
          <w:cs/>
        </w:rPr>
        <w:t xml:space="preserve">น </w:t>
      </w:r>
      <w:r w:rsidR="003F6E2C" w:rsidRPr="003F6E2C">
        <w:rPr>
          <w:rFonts w:ascii="Angsana New" w:hAnsi="Angsana New"/>
          <w:sz w:val="30"/>
          <w:szCs w:val="30"/>
        </w:rPr>
        <w:t>4</w:t>
      </w:r>
      <w:r w:rsidR="00150B43">
        <w:rPr>
          <w:rFonts w:ascii="Angsana New" w:hAnsi="Angsana New"/>
          <w:sz w:val="30"/>
          <w:szCs w:val="30"/>
        </w:rPr>
        <w:t>.</w:t>
      </w:r>
      <w:r w:rsidR="003F6E2C" w:rsidRPr="003F6E2C">
        <w:rPr>
          <w:rFonts w:ascii="Angsana New" w:hAnsi="Angsana New"/>
          <w:sz w:val="30"/>
          <w:szCs w:val="30"/>
        </w:rPr>
        <w:t>06</w:t>
      </w:r>
      <w:r w:rsidR="00B52C48" w:rsidRPr="006B16D4">
        <w:rPr>
          <w:rFonts w:ascii="Angsana New" w:hAnsi="Angsana New"/>
          <w:spacing w:val="-6"/>
          <w:sz w:val="30"/>
          <w:szCs w:val="30"/>
        </w:rPr>
        <w:t xml:space="preserve"> </w:t>
      </w:r>
      <w:r w:rsidRPr="006B16D4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2643A0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140858" w:rsidRPr="002643A0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3F6E2C" w:rsidRPr="003F6E2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217C27" w:rsidRPr="002643A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3F6E2C" w:rsidRPr="003F6E2C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3F6E2C" w:rsidRPr="003F6E2C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3F6E2C" w:rsidRPr="003F6E2C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6918FF"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3F6E2C" w:rsidRPr="003F6E2C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0A4F59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3F6E2C" w:rsidRPr="003F6E2C">
        <w:rPr>
          <w:rFonts w:ascii="Angsana New" w:hAnsi="Angsana New"/>
          <w:i/>
          <w:iCs/>
          <w:spacing w:val="-6"/>
          <w:sz w:val="30"/>
          <w:szCs w:val="30"/>
        </w:rPr>
        <w:t>13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ภายใต้ </w:t>
      </w:r>
      <w:r w:rsidRPr="001F2A6C">
        <w:rPr>
          <w:rFonts w:ascii="Angsana New" w:hAnsi="Angsana New"/>
          <w:spacing w:val="-6"/>
          <w:sz w:val="30"/>
          <w:szCs w:val="30"/>
        </w:rPr>
        <w:t>“</w:t>
      </w:r>
      <w:r w:rsidRPr="001F2A6C">
        <w:rPr>
          <w:rFonts w:ascii="Angsana New" w:hAnsi="Angsana New"/>
          <w:spacing w:val="-6"/>
          <w:sz w:val="30"/>
          <w:szCs w:val="30"/>
          <w:cs/>
        </w:rPr>
        <w:t>หนี้สินไม่หมุนเวียนอื่น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” </w:t>
      </w:r>
      <w:r w:rsidRPr="001F2A6C">
        <w:rPr>
          <w:rFonts w:ascii="Angsana New" w:hAnsi="Angsana New"/>
          <w:spacing w:val="-6"/>
          <w:sz w:val="30"/>
          <w:szCs w:val="30"/>
          <w:cs/>
        </w:rPr>
        <w:t>ในงบการเงินรวม</w:t>
      </w: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E9AE5DA" w14:textId="17EDB511" w:rsidR="00532F92" w:rsidRDefault="0053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8B57339" w14:textId="3428D106" w:rsidR="00716DCF" w:rsidRPr="00E8282F" w:rsidRDefault="000B6B1C" w:rsidP="00716DCF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385876EB" w14:textId="77777777" w:rsidR="00CF74A9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2"/>
        <w:gridCol w:w="268"/>
        <w:gridCol w:w="1170"/>
      </w:tblGrid>
      <w:tr w:rsidR="000B6B1C" w:rsidRPr="007248D9" w14:paraId="36EEF0E7" w14:textId="77777777" w:rsidTr="00D95080">
        <w:trPr>
          <w:cantSplit/>
          <w:tblHeader/>
        </w:trPr>
        <w:tc>
          <w:tcPr>
            <w:tcW w:w="3690" w:type="dxa"/>
            <w:vAlign w:val="bottom"/>
          </w:tcPr>
          <w:p w14:paraId="538CB428" w14:textId="77777777" w:rsidR="000B6B1C" w:rsidRPr="007248D9" w:rsidRDefault="000B6B1C" w:rsidP="005826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57E84DE7" w14:textId="77777777" w:rsidR="000B6B1C" w:rsidRPr="007248D9" w:rsidRDefault="000B6B1C" w:rsidP="005826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6017BED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1FBE0E2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51B6" w:rsidRPr="007248D9" w14:paraId="5A6CED40" w14:textId="77777777" w:rsidTr="00D95080">
        <w:trPr>
          <w:cantSplit/>
          <w:tblHeader/>
        </w:trPr>
        <w:tc>
          <w:tcPr>
            <w:tcW w:w="3690" w:type="dxa"/>
            <w:vAlign w:val="bottom"/>
          </w:tcPr>
          <w:p w14:paraId="25F2DF2D" w14:textId="77777777" w:rsidR="00B651B6" w:rsidRPr="007248D9" w:rsidRDefault="00B651B6" w:rsidP="00B651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687545" w14:textId="271A7F8B" w:rsidR="00B651B6" w:rsidRPr="00B651B6" w:rsidRDefault="003F6E2C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51F96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F67D38C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2B88E2" w14:textId="75D83A2B" w:rsidR="00B651B6" w:rsidRPr="00B651B6" w:rsidRDefault="003F6E2C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B651B6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A2F3CF0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141A02D" w14:textId="41F93A3A" w:rsidR="00B651B6" w:rsidRDefault="003F6E2C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51F96" w:rsidRPr="00EF21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8" w:type="dxa"/>
          </w:tcPr>
          <w:p w14:paraId="3DAAA1C9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0D61C7" w14:textId="3695241B" w:rsidR="00B651B6" w:rsidRPr="00B651B6" w:rsidRDefault="003F6E2C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B651B6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51B6" w:rsidRPr="007248D9" w14:paraId="7D9FE631" w14:textId="77777777" w:rsidTr="00D95080">
        <w:trPr>
          <w:cantSplit/>
          <w:tblHeader/>
        </w:trPr>
        <w:tc>
          <w:tcPr>
            <w:tcW w:w="3690" w:type="dxa"/>
            <w:vAlign w:val="bottom"/>
          </w:tcPr>
          <w:p w14:paraId="5463751B" w14:textId="77777777" w:rsidR="00B651B6" w:rsidRPr="007248D9" w:rsidRDefault="00B651B6" w:rsidP="00B651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079C2" w14:textId="12E72367" w:rsidR="00B651B6" w:rsidRPr="00B651B6" w:rsidRDefault="003F6E2C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F9BBEFF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FB2D54" w14:textId="39D382BA" w:rsidR="00B651B6" w:rsidRPr="00B651B6" w:rsidRDefault="003F6E2C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306D08C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77B6D50" w14:textId="107A140B" w:rsidR="00B651B6" w:rsidRDefault="003F6E2C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051D89FB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431595" w14:textId="0F22FCE0" w:rsidR="00B651B6" w:rsidRPr="00B651B6" w:rsidRDefault="003F6E2C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B6B1C" w:rsidRPr="007248D9" w14:paraId="2E105C06" w14:textId="77777777" w:rsidTr="00D95080">
        <w:trPr>
          <w:cantSplit/>
          <w:tblHeader/>
        </w:trPr>
        <w:tc>
          <w:tcPr>
            <w:tcW w:w="3690" w:type="dxa"/>
            <w:vAlign w:val="bottom"/>
            <w:hideMark/>
          </w:tcPr>
          <w:p w14:paraId="466D4F6B" w14:textId="77777777" w:rsidR="000B6B1C" w:rsidRPr="007248D9" w:rsidRDefault="000B6B1C" w:rsidP="005826F4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6A8C93D6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865C2" w:rsidRPr="007248D9" w14:paraId="2C74C355" w14:textId="77777777" w:rsidTr="00D95080">
        <w:trPr>
          <w:cantSplit/>
        </w:trPr>
        <w:tc>
          <w:tcPr>
            <w:tcW w:w="3690" w:type="dxa"/>
            <w:hideMark/>
          </w:tcPr>
          <w:p w14:paraId="44A71F81" w14:textId="77777777" w:rsidR="002865C2" w:rsidRPr="007248D9" w:rsidRDefault="002865C2" w:rsidP="002865C2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A708316" w14:textId="486598B4" w:rsidR="002865C2" w:rsidRPr="00B854F7" w:rsidRDefault="003F6E2C" w:rsidP="00D95080">
            <w:pPr>
              <w:pStyle w:val="acctfourfigures"/>
              <w:tabs>
                <w:tab w:val="clear" w:pos="765"/>
                <w:tab w:val="decimal" w:pos="465"/>
                <w:tab w:val="decimal" w:pos="55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163</w:t>
            </w:r>
            <w:r w:rsidR="006B1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</w:tcPr>
          <w:p w14:paraId="2961BA10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BADD6" w14:textId="238DE017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270" w:type="dxa"/>
          </w:tcPr>
          <w:p w14:paraId="17B8C329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623BC43" w14:textId="0051EEBA" w:rsidR="002865C2" w:rsidRPr="007248D9" w:rsidRDefault="003F6E2C" w:rsidP="00D950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  <w:r w:rsidR="007050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68" w:type="dxa"/>
          </w:tcPr>
          <w:p w14:paraId="43FA0AF1" w14:textId="77777777" w:rsidR="002865C2" w:rsidRPr="007248D9" w:rsidRDefault="002865C2" w:rsidP="002865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286A8" w14:textId="27E1FA38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2865C2" w:rsidRPr="007248D9" w14:paraId="4B093551" w14:textId="77777777" w:rsidTr="00D95080">
        <w:trPr>
          <w:cantSplit/>
        </w:trPr>
        <w:tc>
          <w:tcPr>
            <w:tcW w:w="3690" w:type="dxa"/>
            <w:hideMark/>
          </w:tcPr>
          <w:p w14:paraId="167667BA" w14:textId="77777777" w:rsidR="002865C2" w:rsidRPr="007248D9" w:rsidRDefault="002865C2" w:rsidP="002865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77607DC" w14:textId="77777777" w:rsidR="002865C2" w:rsidRPr="007248D9" w:rsidRDefault="002865C2" w:rsidP="00D95080">
            <w:pPr>
              <w:pStyle w:val="acctfourfigures"/>
              <w:tabs>
                <w:tab w:val="clear" w:pos="765"/>
                <w:tab w:val="decimal" w:pos="465"/>
                <w:tab w:val="decimal" w:pos="55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87316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40FF9" w14:textId="77777777" w:rsidR="002865C2" w:rsidRPr="00AB3C96" w:rsidRDefault="002865C2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59C65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ADBFD5" w14:textId="77777777" w:rsidR="002865C2" w:rsidRPr="007248D9" w:rsidRDefault="002865C2" w:rsidP="00D950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40A532DC" w14:textId="77777777" w:rsidR="002865C2" w:rsidRPr="007248D9" w:rsidRDefault="002865C2" w:rsidP="002865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CEBA7" w14:textId="77777777" w:rsidR="002865C2" w:rsidRPr="00AB3C96" w:rsidRDefault="002865C2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5C2" w:rsidRPr="007248D9" w14:paraId="174186E8" w14:textId="77777777" w:rsidTr="00D95080">
        <w:trPr>
          <w:cantSplit/>
        </w:trPr>
        <w:tc>
          <w:tcPr>
            <w:tcW w:w="3690" w:type="dxa"/>
            <w:hideMark/>
          </w:tcPr>
          <w:p w14:paraId="3B4F417D" w14:textId="53CA50CA" w:rsidR="002865C2" w:rsidRPr="007248D9" w:rsidRDefault="002865C2" w:rsidP="002865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9022D0" w14:textId="4CE46BD4" w:rsidR="002865C2" w:rsidRPr="007248D9" w:rsidRDefault="003F6E2C" w:rsidP="00D95080">
            <w:pPr>
              <w:pStyle w:val="acctfourfigures"/>
              <w:tabs>
                <w:tab w:val="clear" w:pos="765"/>
                <w:tab w:val="decimal" w:pos="465"/>
                <w:tab w:val="decimal" w:pos="55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  <w:r w:rsidR="006B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36946D90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C0BA5" w14:textId="7A323364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5597AD14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D7C716" w14:textId="177BA3B1" w:rsidR="002865C2" w:rsidRPr="00D773ED" w:rsidRDefault="003F6E2C" w:rsidP="00D950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  <w:r w:rsidR="00705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68" w:type="dxa"/>
          </w:tcPr>
          <w:p w14:paraId="0EFD6346" w14:textId="77777777" w:rsidR="002865C2" w:rsidRPr="007248D9" w:rsidRDefault="002865C2" w:rsidP="002865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62476" w14:textId="277D4455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2865C2" w:rsidRPr="007248D9" w14:paraId="4BE3C295" w14:textId="77777777" w:rsidTr="00D95080">
        <w:trPr>
          <w:cantSplit/>
        </w:trPr>
        <w:tc>
          <w:tcPr>
            <w:tcW w:w="3690" w:type="dxa"/>
            <w:hideMark/>
          </w:tcPr>
          <w:p w14:paraId="47E1230F" w14:textId="7CF551B9" w:rsidR="002865C2" w:rsidRPr="007248D9" w:rsidRDefault="002865C2" w:rsidP="002865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F6E2C" w:rsidRPr="003F6E2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30AD9CE" w14:textId="202FF854" w:rsidR="002865C2" w:rsidRPr="007248D9" w:rsidRDefault="003F6E2C" w:rsidP="00D95080">
            <w:pPr>
              <w:pStyle w:val="acctfourfigures"/>
              <w:tabs>
                <w:tab w:val="clear" w:pos="765"/>
                <w:tab w:val="decimal" w:pos="465"/>
                <w:tab w:val="decimal" w:pos="55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B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</w:tcPr>
          <w:p w14:paraId="72528821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33D4116" w14:textId="6BA3E2D3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3FF6E6CC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E00F8F9" w14:textId="6C1E408D" w:rsidR="002865C2" w:rsidRPr="007248D9" w:rsidRDefault="003F6E2C" w:rsidP="00D950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5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68" w:type="dxa"/>
          </w:tcPr>
          <w:p w14:paraId="065C52A2" w14:textId="77777777" w:rsidR="002865C2" w:rsidRPr="007248D9" w:rsidRDefault="002865C2" w:rsidP="002865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AD32A" w14:textId="34D42F8E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2865C2" w:rsidRPr="007248D9" w14:paraId="1279E4D1" w14:textId="77777777" w:rsidTr="00D95080">
        <w:trPr>
          <w:cantSplit/>
        </w:trPr>
        <w:tc>
          <w:tcPr>
            <w:tcW w:w="3690" w:type="dxa"/>
            <w:hideMark/>
          </w:tcPr>
          <w:p w14:paraId="7BAC9D2D" w14:textId="16EBA6CA" w:rsidR="002865C2" w:rsidRPr="007248D9" w:rsidRDefault="002865C2" w:rsidP="002865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2816B964" w14:textId="68CA488B" w:rsidR="002865C2" w:rsidRPr="007248D9" w:rsidRDefault="003F6E2C" w:rsidP="00D95080">
            <w:pPr>
              <w:pStyle w:val="acctfourfigures"/>
              <w:tabs>
                <w:tab w:val="clear" w:pos="765"/>
                <w:tab w:val="decimal" w:pos="465"/>
                <w:tab w:val="decimal" w:pos="55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B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0AD2F67E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46E5FC" w14:textId="1522E475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6CF1E6CF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30937B" w14:textId="3739C7DA" w:rsidR="002865C2" w:rsidRPr="007248D9" w:rsidRDefault="003F6E2C" w:rsidP="00D950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5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268" w:type="dxa"/>
          </w:tcPr>
          <w:p w14:paraId="3D9687F6" w14:textId="77777777" w:rsidR="002865C2" w:rsidRPr="007248D9" w:rsidRDefault="002865C2" w:rsidP="002865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EABDA2" w14:textId="380E2CEB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2865C2" w:rsidRPr="007248D9" w14:paraId="10810C34" w14:textId="77777777" w:rsidTr="00D95080">
        <w:trPr>
          <w:cantSplit/>
        </w:trPr>
        <w:tc>
          <w:tcPr>
            <w:tcW w:w="3690" w:type="dxa"/>
            <w:hideMark/>
          </w:tcPr>
          <w:p w14:paraId="694BEE28" w14:textId="1D335251" w:rsidR="002865C2" w:rsidRPr="007248D9" w:rsidRDefault="002865C2" w:rsidP="002865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C5245" w14:textId="35FED555" w:rsidR="002865C2" w:rsidRPr="007248D9" w:rsidRDefault="003F6E2C" w:rsidP="00D95080">
            <w:pPr>
              <w:pStyle w:val="acctfourfigures"/>
              <w:tabs>
                <w:tab w:val="clear" w:pos="765"/>
                <w:tab w:val="decimal" w:pos="465"/>
                <w:tab w:val="decimal" w:pos="55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</w:tcPr>
          <w:p w14:paraId="0AECDD76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8BAC7" w14:textId="5514DC0A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50224600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44272" w14:textId="301461CA" w:rsidR="002865C2" w:rsidRPr="007248D9" w:rsidRDefault="003F6E2C" w:rsidP="00D950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  <w:tc>
          <w:tcPr>
            <w:tcW w:w="268" w:type="dxa"/>
          </w:tcPr>
          <w:p w14:paraId="48D5DE17" w14:textId="77777777" w:rsidR="002865C2" w:rsidRPr="007248D9" w:rsidRDefault="002865C2" w:rsidP="002865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E78E" w14:textId="6B37C797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2865C2" w:rsidRPr="007248D9" w14:paraId="13AA1FAE" w14:textId="77777777" w:rsidTr="00D95080">
        <w:trPr>
          <w:cantSplit/>
        </w:trPr>
        <w:tc>
          <w:tcPr>
            <w:tcW w:w="3690" w:type="dxa"/>
            <w:hideMark/>
          </w:tcPr>
          <w:p w14:paraId="41BDE3A8" w14:textId="77777777" w:rsidR="002865C2" w:rsidRPr="007248D9" w:rsidRDefault="002865C2" w:rsidP="00286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389C9" w14:textId="07D4CC77" w:rsidR="002865C2" w:rsidRPr="007248D9" w:rsidRDefault="003F6E2C" w:rsidP="00D95080">
            <w:pPr>
              <w:pStyle w:val="acctfourfigures"/>
              <w:tabs>
                <w:tab w:val="clear" w:pos="765"/>
                <w:tab w:val="decimal" w:pos="465"/>
                <w:tab w:val="decimal" w:pos="55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="006B1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70" w:type="dxa"/>
          </w:tcPr>
          <w:p w14:paraId="4A59B11F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CC894" w14:textId="44C32A89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2865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2FD7B932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88E81" w14:textId="67C56B39" w:rsidR="002865C2" w:rsidRPr="007248D9" w:rsidRDefault="003F6E2C" w:rsidP="00D950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  <w:r w:rsidR="00705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268" w:type="dxa"/>
          </w:tcPr>
          <w:p w14:paraId="51AFAE73" w14:textId="77777777" w:rsidR="002865C2" w:rsidRPr="007248D9" w:rsidRDefault="002865C2" w:rsidP="002865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44579" w14:textId="131ED558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2865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</w:tr>
      <w:tr w:rsidR="002865C2" w:rsidRPr="007248D9" w14:paraId="49867605" w14:textId="77777777" w:rsidTr="00D95080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008E1F32" w14:textId="77777777" w:rsidR="002865C2" w:rsidRPr="007248D9" w:rsidRDefault="002865C2" w:rsidP="002865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F717E" w14:textId="06B5765F" w:rsidR="002865C2" w:rsidRPr="00B854F7" w:rsidRDefault="006B16D4" w:rsidP="00D950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F6E2C" w:rsidRPr="003F6E2C">
              <w:rPr>
                <w:rFonts w:ascii="Angsana New" w:hAnsi="Angsana New"/>
                <w:sz w:val="30"/>
                <w:szCs w:val="30"/>
                <w:lang w:val="en-US" w:bidi="th-TH"/>
              </w:rPr>
              <w:t>716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DC1CEAE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94680" w14:textId="7EF520D4" w:rsidR="002865C2" w:rsidRPr="00AB3C96" w:rsidRDefault="002865C2" w:rsidP="00D950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F6E2C" w:rsidRPr="003F6E2C">
              <w:rPr>
                <w:rFonts w:ascii="Angsana New" w:hAnsi="Angsana New"/>
                <w:sz w:val="30"/>
                <w:szCs w:val="30"/>
                <w:lang w:val="en-US" w:bidi="th-TH"/>
              </w:rPr>
              <w:t>850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852785E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055C9" w14:textId="514617D0" w:rsidR="002865C2" w:rsidRPr="0055013A" w:rsidRDefault="007050B7" w:rsidP="00D950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  <w:lang w:val="en-US" w:bidi="th-TH"/>
              </w:rPr>
              <w:t>289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5F47DD3B" w14:textId="77777777" w:rsidR="002865C2" w:rsidRPr="007248D9" w:rsidRDefault="002865C2" w:rsidP="002865C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AA3B0" w14:textId="3617D672" w:rsidR="002865C2" w:rsidRPr="00AB3C96" w:rsidRDefault="002865C2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65C2" w:rsidRPr="007248D9" w14:paraId="71E5B535" w14:textId="77777777" w:rsidTr="00D95080">
        <w:trPr>
          <w:cantSplit/>
        </w:trPr>
        <w:tc>
          <w:tcPr>
            <w:tcW w:w="3690" w:type="dxa"/>
            <w:hideMark/>
          </w:tcPr>
          <w:p w14:paraId="466A8AE9" w14:textId="77777777" w:rsidR="002865C2" w:rsidRPr="007248D9" w:rsidRDefault="002865C2" w:rsidP="00286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FF878" w14:textId="3A42C7F2" w:rsidR="002865C2" w:rsidRPr="00D773ED" w:rsidRDefault="003F6E2C" w:rsidP="00D95080">
            <w:pPr>
              <w:pStyle w:val="acctfourfigures"/>
              <w:tabs>
                <w:tab w:val="clear" w:pos="765"/>
                <w:tab w:val="decimal" w:pos="465"/>
                <w:tab w:val="decimal" w:pos="550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345</w:t>
            </w:r>
            <w:r w:rsidR="006B16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70" w:type="dxa"/>
          </w:tcPr>
          <w:p w14:paraId="7CCBD5AD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155FF" w14:textId="27B83AFD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2865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23DCDB26" w14:textId="77777777" w:rsidR="002865C2" w:rsidRPr="007248D9" w:rsidRDefault="002865C2" w:rsidP="002865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00D87" w14:textId="0A31D4DA" w:rsidR="002865C2" w:rsidRPr="007248D9" w:rsidRDefault="003F6E2C" w:rsidP="00D950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  <w:r w:rsidR="00705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</w:p>
        </w:tc>
        <w:tc>
          <w:tcPr>
            <w:tcW w:w="268" w:type="dxa"/>
          </w:tcPr>
          <w:p w14:paraId="4AA3F43F" w14:textId="77777777" w:rsidR="002865C2" w:rsidRPr="007248D9" w:rsidRDefault="002865C2" w:rsidP="002865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DDE6A3" w14:textId="7E01188C" w:rsidR="002865C2" w:rsidRPr="00AB3C96" w:rsidRDefault="003F6E2C" w:rsidP="00D9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2865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</w:tr>
    </w:tbl>
    <w:p w14:paraId="1E25DDA1" w14:textId="4769B5AA" w:rsidR="00152D53" w:rsidRDefault="00152D53" w:rsidP="00532F92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6B2382" w14:textId="77777777" w:rsidR="00152D53" w:rsidRDefault="00152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 w:bidi="ar-SA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A4557FF" w14:textId="3A593392" w:rsidR="00B91245" w:rsidRPr="00E8282F" w:rsidRDefault="00B91245" w:rsidP="00B91245">
      <w:pPr>
        <w:pStyle w:val="Heading1"/>
        <w:numPr>
          <w:ilvl w:val="0"/>
          <w:numId w:val="19"/>
        </w:numPr>
        <w:ind w:left="567" w:hanging="567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บริษัทย่อยและ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บริษัทร่วม</w:t>
      </w:r>
    </w:p>
    <w:p w14:paraId="50D1B967" w14:textId="6739E235" w:rsidR="000B6B1C" w:rsidRPr="00391F5D" w:rsidRDefault="000B6B1C" w:rsidP="0039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78"/>
        <w:gridCol w:w="1381"/>
        <w:gridCol w:w="180"/>
        <w:gridCol w:w="1411"/>
      </w:tblGrid>
      <w:tr w:rsidR="00B91245" w:rsidRPr="007248D9" w14:paraId="3B2C7516" w14:textId="77777777" w:rsidTr="00D95080">
        <w:trPr>
          <w:cantSplit/>
          <w:tblHeader/>
        </w:trPr>
        <w:tc>
          <w:tcPr>
            <w:tcW w:w="6030" w:type="dxa"/>
            <w:vAlign w:val="bottom"/>
          </w:tcPr>
          <w:p w14:paraId="23A9644C" w14:textId="77777777" w:rsidR="00B91245" w:rsidRPr="00D773ED" w:rsidRDefault="00B9124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80AC8F" w14:textId="7F8C1C0B" w:rsidR="00B91245" w:rsidRPr="007248D9" w:rsidRDefault="00B91245" w:rsidP="00B912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865C2" w:rsidRPr="00AB3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865C2" w:rsidRPr="00AB3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2865C2" w:rsidRPr="00AB3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2865C2" w:rsidRPr="00AB3C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865C2" w:rsidRPr="00AB3C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286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968CA62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1" w:type="dxa"/>
            <w:vAlign w:val="bottom"/>
          </w:tcPr>
          <w:p w14:paraId="0428E2AE" w14:textId="65365490" w:rsidR="00B91245" w:rsidRPr="00BD78DF" w:rsidRDefault="00B9124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8CCEDB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47E87064" w14:textId="4214F59C" w:rsidR="00B91245" w:rsidRPr="00BD78DF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245" w:rsidRPr="007248D9" w14:paraId="432C02D7" w14:textId="77777777" w:rsidTr="00D95080">
        <w:trPr>
          <w:cantSplit/>
          <w:tblHeader/>
        </w:trPr>
        <w:tc>
          <w:tcPr>
            <w:tcW w:w="6030" w:type="dxa"/>
            <w:vAlign w:val="bottom"/>
          </w:tcPr>
          <w:p w14:paraId="593DC557" w14:textId="77777777" w:rsidR="00B91245" w:rsidRPr="007248D9" w:rsidRDefault="00B91245" w:rsidP="003F63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E5152E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2" w:type="dxa"/>
            <w:gridSpan w:val="3"/>
          </w:tcPr>
          <w:p w14:paraId="57ED3C38" w14:textId="360DA198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1245" w:rsidRPr="007248D9" w14:paraId="483DEEC5" w14:textId="77777777" w:rsidTr="00D95080">
        <w:trPr>
          <w:cantSplit/>
        </w:trPr>
        <w:tc>
          <w:tcPr>
            <w:tcW w:w="6030" w:type="dxa"/>
            <w:vAlign w:val="bottom"/>
          </w:tcPr>
          <w:p w14:paraId="39149A75" w14:textId="69175ED0" w:rsidR="00B91245" w:rsidRPr="002643A0" w:rsidRDefault="00B91245" w:rsidP="00B9124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0C2F544A" w14:textId="77777777" w:rsidR="00B91245" w:rsidRPr="007248D9" w:rsidRDefault="00B9124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EC1587A" w14:textId="77777777" w:rsidR="00B91245" w:rsidRPr="007248D9" w:rsidRDefault="00B9124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6BFFA3" w14:textId="77777777" w:rsidR="00B91245" w:rsidRPr="007248D9" w:rsidRDefault="00B9124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3AD65A" w14:textId="442E1C0A" w:rsidR="00B91245" w:rsidRPr="00AB3C96" w:rsidRDefault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D11" w:rsidRPr="007248D9" w14:paraId="30E1D3F2" w14:textId="77777777" w:rsidTr="00D95080">
        <w:trPr>
          <w:cantSplit/>
        </w:trPr>
        <w:tc>
          <w:tcPr>
            <w:tcW w:w="6030" w:type="dxa"/>
            <w:vAlign w:val="bottom"/>
          </w:tcPr>
          <w:p w14:paraId="0E64C63F" w14:textId="7B8106E1" w:rsidR="00E02D11" w:rsidRPr="00D773ED" w:rsidRDefault="00150B43" w:rsidP="00E0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E02D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การด้อยค่าในเงินลงทุน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E02D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="00E02D11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="00E02D11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="00E02D11">
              <w:rPr>
                <w:rFonts w:asciiTheme="majorBidi" w:hAnsiTheme="majorBidi" w:cstheme="majorBidi"/>
                <w:sz w:val="30"/>
                <w:szCs w:val="30"/>
              </w:rPr>
              <w:t>s.r.o</w:t>
            </w:r>
            <w:proofErr w:type="spellEnd"/>
          </w:p>
        </w:tc>
        <w:tc>
          <w:tcPr>
            <w:tcW w:w="178" w:type="dxa"/>
          </w:tcPr>
          <w:p w14:paraId="4B160D1E" w14:textId="77777777" w:rsidR="00E02D11" w:rsidRPr="00D773ED" w:rsidRDefault="00E02D11" w:rsidP="00E02D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1" w:type="dxa"/>
          </w:tcPr>
          <w:p w14:paraId="28021483" w14:textId="4FFEECB6" w:rsidR="00E02D11" w:rsidRDefault="00E02D11" w:rsidP="00E02D11">
            <w:pPr>
              <w:pStyle w:val="acctfourfigures"/>
              <w:tabs>
                <w:tab w:val="decimal" w:pos="701"/>
              </w:tabs>
              <w:spacing w:line="240" w:lineRule="auto"/>
              <w:ind w:left="-79" w:right="34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D9AC8B" w14:textId="77777777" w:rsidR="00E02D11" w:rsidRPr="007248D9" w:rsidRDefault="00E02D11" w:rsidP="00E02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23BD513A" w14:textId="1753CDDC" w:rsidR="00E02D11" w:rsidRDefault="00E02D11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162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36035B7" w14:textId="77777777" w:rsidR="002643A0" w:rsidRPr="00391F5D" w:rsidRDefault="002643A0" w:rsidP="0039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A49BB2" w14:textId="0D9BBC45" w:rsidR="00D7771D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5826F4" w:rsidRPr="005826F4">
        <w:rPr>
          <w:rFonts w:ascii="Angsana New" w:hAnsi="Angsana New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 xml:space="preserve">  </w:t>
      </w:r>
    </w:p>
    <w:p w14:paraId="2A924D07" w14:textId="1850B788" w:rsidR="005826F4" w:rsidRPr="009C7F6F" w:rsidRDefault="005826F4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2"/>
        <w:gridCol w:w="987"/>
        <w:gridCol w:w="237"/>
        <w:gridCol w:w="1565"/>
        <w:gridCol w:w="237"/>
        <w:gridCol w:w="1022"/>
        <w:gridCol w:w="237"/>
        <w:gridCol w:w="1576"/>
      </w:tblGrid>
      <w:tr w:rsidR="002865C2" w:rsidRPr="009E555A" w14:paraId="0EE3984D" w14:textId="77777777" w:rsidTr="00952F4E">
        <w:trPr>
          <w:tblHeader/>
        </w:trPr>
        <w:tc>
          <w:tcPr>
            <w:tcW w:w="1812" w:type="pct"/>
          </w:tcPr>
          <w:p w14:paraId="5D53FFF9" w14:textId="77777777" w:rsidR="002865C2" w:rsidRPr="009E555A" w:rsidRDefault="002865C2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7A8FE2DF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7CFF8908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2" w:type="pct"/>
            <w:gridSpan w:val="3"/>
            <w:vAlign w:val="bottom"/>
          </w:tcPr>
          <w:p w14:paraId="7238FA34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952F4E" w:rsidRPr="009E555A" w14:paraId="6D761DED" w14:textId="77777777" w:rsidTr="00152D53">
        <w:trPr>
          <w:tblHeader/>
        </w:trPr>
        <w:tc>
          <w:tcPr>
            <w:tcW w:w="1812" w:type="pct"/>
          </w:tcPr>
          <w:p w14:paraId="4C567BBE" w14:textId="77777777" w:rsidR="002865C2" w:rsidRPr="009E555A" w:rsidRDefault="002865C2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D60396" w14:textId="7907E39F" w:rsidR="002865C2" w:rsidRPr="00B77936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="003F6E2C" w:rsidRPr="003F6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F6E2C" w:rsidRPr="003F6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37" w:type="pct"/>
            <w:vAlign w:val="bottom"/>
          </w:tcPr>
          <w:p w14:paraId="295469FC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672AFE1" w14:textId="05D40DDD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152D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  <w:vAlign w:val="bottom"/>
          </w:tcPr>
          <w:p w14:paraId="18D22195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505F189C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6B3FFD73" w14:textId="332492B4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152D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  <w:vAlign w:val="bottom"/>
          </w:tcPr>
          <w:p w14:paraId="10EB0A62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23FA10C5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4B620DC3" w14:textId="1D1CDECE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152D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  <w:vAlign w:val="bottom"/>
          </w:tcPr>
          <w:p w14:paraId="0BB6D486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57" w:type="pct"/>
            <w:vAlign w:val="bottom"/>
          </w:tcPr>
          <w:p w14:paraId="0003D4A0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E00BD97" w14:textId="779C4F63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152D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2865C2" w:rsidRPr="009E555A" w14:paraId="04E19F3B" w14:textId="77777777" w:rsidTr="00952F4E">
        <w:trPr>
          <w:tblHeader/>
        </w:trPr>
        <w:tc>
          <w:tcPr>
            <w:tcW w:w="1812" w:type="pct"/>
          </w:tcPr>
          <w:p w14:paraId="6766ED1E" w14:textId="77777777" w:rsidR="002865C2" w:rsidRPr="009E555A" w:rsidRDefault="002865C2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8" w:type="pct"/>
            <w:gridSpan w:val="7"/>
            <w:vAlign w:val="bottom"/>
          </w:tcPr>
          <w:p w14:paraId="72A37C3A" w14:textId="77777777" w:rsidR="002865C2" w:rsidRPr="004D6364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3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2F4E" w:rsidRPr="009E555A" w14:paraId="4DFBE0C1" w14:textId="77777777" w:rsidTr="00152D53">
        <w:trPr>
          <w:tblHeader/>
        </w:trPr>
        <w:tc>
          <w:tcPr>
            <w:tcW w:w="1812" w:type="pct"/>
          </w:tcPr>
          <w:p w14:paraId="5EA64C1C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37" w:type="pct"/>
          </w:tcPr>
          <w:p w14:paraId="2CC2B86C" w14:textId="10A4EC5A" w:rsidR="002865C2" w:rsidRPr="009E555A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29" w:type="pct"/>
            <w:shd w:val="clear" w:color="auto" w:fill="auto"/>
          </w:tcPr>
          <w:p w14:paraId="4529D070" w14:textId="77777777" w:rsidR="002865C2" w:rsidRPr="009E555A" w:rsidRDefault="002865C2" w:rsidP="00952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</w:tcPr>
          <w:p w14:paraId="702E4448" w14:textId="68B27EB7" w:rsidR="002865C2" w:rsidRPr="003C2DDF" w:rsidRDefault="00E02D11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0"/>
              </w:tabs>
              <w:spacing w:line="240" w:lineRule="auto"/>
              <w:ind w:right="4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FE7811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250EC07" w14:textId="1DACAE07" w:rsidR="002865C2" w:rsidRPr="0057414B" w:rsidRDefault="007050B7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7BD02A" w14:textId="77777777" w:rsidR="002865C2" w:rsidRPr="00A97B61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</w:tcPr>
          <w:p w14:paraId="19EDAC68" w14:textId="6077540A" w:rsidR="002865C2" w:rsidRPr="00294629" w:rsidRDefault="007050B7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2F4E" w:rsidRPr="009E555A" w14:paraId="13A412A8" w14:textId="77777777" w:rsidTr="00152D53">
        <w:trPr>
          <w:tblHeader/>
        </w:trPr>
        <w:tc>
          <w:tcPr>
            <w:tcW w:w="1812" w:type="pct"/>
          </w:tcPr>
          <w:p w14:paraId="52EA372F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7" w:type="pct"/>
          </w:tcPr>
          <w:p w14:paraId="7E53F590" w14:textId="706F4F0E" w:rsidR="002865C2" w:rsidRPr="009E555A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29" w:type="pct"/>
            <w:shd w:val="clear" w:color="auto" w:fill="auto"/>
          </w:tcPr>
          <w:p w14:paraId="7600A04D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</w:tcPr>
          <w:p w14:paraId="1112A815" w14:textId="22B41829" w:rsidR="002865C2" w:rsidRPr="009E555A" w:rsidRDefault="00E02D11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0"/>
              </w:tabs>
              <w:spacing w:line="240" w:lineRule="auto"/>
              <w:ind w:right="4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3C6D5B8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E01AE23" w14:textId="65E2584B" w:rsidR="002865C2" w:rsidRPr="0057414B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</w:t>
            </w:r>
            <w:r w:rsidR="007050B7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29" w:type="pct"/>
          </w:tcPr>
          <w:p w14:paraId="31825AB2" w14:textId="77777777" w:rsidR="002865C2" w:rsidRPr="00A97B61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</w:tcPr>
          <w:p w14:paraId="70DE1A4E" w14:textId="5CDFE556" w:rsidR="002865C2" w:rsidRPr="00294629" w:rsidRDefault="007050B7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2F4E" w:rsidRPr="009E555A" w14:paraId="2D7A3CC6" w14:textId="77777777" w:rsidTr="00152D53">
        <w:trPr>
          <w:tblHeader/>
        </w:trPr>
        <w:tc>
          <w:tcPr>
            <w:tcW w:w="1812" w:type="pct"/>
          </w:tcPr>
          <w:p w14:paraId="186C754D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537" w:type="pct"/>
          </w:tcPr>
          <w:p w14:paraId="5E28797F" w14:textId="77777777" w:rsidR="002865C2" w:rsidRDefault="002865C2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62FB734" w14:textId="3CC6B8CC" w:rsidR="00E02D11" w:rsidRPr="009E555A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29" w:type="pct"/>
            <w:shd w:val="clear" w:color="auto" w:fill="auto"/>
          </w:tcPr>
          <w:p w14:paraId="3F93FD57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shd w:val="clear" w:color="auto" w:fill="auto"/>
          </w:tcPr>
          <w:p w14:paraId="121FC4DD" w14:textId="77777777" w:rsidR="002865C2" w:rsidRDefault="002865C2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7D3A9E2" w14:textId="1BE4AFF7" w:rsidR="00E02D11" w:rsidRPr="003C2DDF" w:rsidRDefault="00E02D11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194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E29252F" w14:textId="77777777" w:rsidR="002865C2" w:rsidRPr="009E555A" w:rsidRDefault="002865C2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2183633" w14:textId="77777777" w:rsidR="002865C2" w:rsidRDefault="002865C2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D8AB312" w14:textId="2EA3702A" w:rsidR="007050B7" w:rsidRPr="00297624" w:rsidRDefault="003F6E2C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29" w:type="pct"/>
          </w:tcPr>
          <w:p w14:paraId="0D048A9D" w14:textId="77777777" w:rsidR="002865C2" w:rsidRPr="00297624" w:rsidRDefault="002865C2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7" w:type="pct"/>
          </w:tcPr>
          <w:p w14:paraId="5D443465" w14:textId="77777777" w:rsidR="002865C2" w:rsidRDefault="002865C2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6B7BD3" w14:textId="1C9AFC42" w:rsidR="007050B7" w:rsidRPr="00294629" w:rsidRDefault="007050B7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2F4E" w:rsidRPr="009E555A" w14:paraId="2DD8FFD0" w14:textId="77777777" w:rsidTr="00152D53">
        <w:trPr>
          <w:tblHeader/>
        </w:trPr>
        <w:tc>
          <w:tcPr>
            <w:tcW w:w="1812" w:type="pct"/>
          </w:tcPr>
          <w:p w14:paraId="3B7D74B0" w14:textId="77777777" w:rsidR="00E02D11" w:rsidRPr="009E555A" w:rsidRDefault="00E02D11" w:rsidP="00E0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6F24905" w14:textId="1BB1E95E" w:rsidR="00E02D11" w:rsidRPr="009E555A" w:rsidRDefault="003F6E2C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19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29" w:type="pct"/>
            <w:shd w:val="clear" w:color="auto" w:fill="auto"/>
          </w:tcPr>
          <w:p w14:paraId="27E830CA" w14:textId="77777777" w:rsidR="00E02D11" w:rsidRPr="009E555A" w:rsidRDefault="00E02D11" w:rsidP="00E0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11A48569" w14:textId="5D7335E6" w:rsidR="00E02D11" w:rsidRPr="00786198" w:rsidRDefault="00E02D11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869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F9EC051" w14:textId="77777777" w:rsidR="00E02D11" w:rsidRPr="009E555A" w:rsidRDefault="00E02D11" w:rsidP="00E0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844E5F4" w14:textId="7A833760" w:rsidR="00E02D11" w:rsidRPr="00C41C5D" w:rsidRDefault="003F6E2C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18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129" w:type="pct"/>
          </w:tcPr>
          <w:p w14:paraId="4636854D" w14:textId="77777777" w:rsidR="00E02D11" w:rsidRPr="00C41C5D" w:rsidRDefault="00E02D11" w:rsidP="00E0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34A4B5A3" w14:textId="18041401" w:rsidR="00E02D11" w:rsidRPr="00C41C5D" w:rsidRDefault="00E02D11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2F4E" w:rsidRPr="009E555A" w14:paraId="4A02BA47" w14:textId="77777777" w:rsidTr="00152D53">
        <w:trPr>
          <w:tblHeader/>
        </w:trPr>
        <w:tc>
          <w:tcPr>
            <w:tcW w:w="1812" w:type="pct"/>
          </w:tcPr>
          <w:p w14:paraId="78DAA0FB" w14:textId="77777777" w:rsidR="00E02D11" w:rsidRPr="009E555A" w:rsidRDefault="00E02D11" w:rsidP="00E0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65EB5E4" w14:textId="1F69EA99" w:rsidR="00E02D11" w:rsidRPr="009E555A" w:rsidRDefault="003F6E2C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E02D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129" w:type="pct"/>
            <w:shd w:val="clear" w:color="auto" w:fill="auto"/>
          </w:tcPr>
          <w:p w14:paraId="2A74DDA5" w14:textId="77777777" w:rsidR="00E02D11" w:rsidRPr="009E555A" w:rsidRDefault="00E02D11" w:rsidP="00E0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7D97B" w14:textId="2110DA74" w:rsidR="00E02D11" w:rsidRPr="009E555A" w:rsidRDefault="00E02D11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F6E2C" w:rsidRPr="003F6E2C">
              <w:rPr>
                <w:rFonts w:ascii="Angsana New" w:hAnsi="Angsana New"/>
                <w:b/>
                <w:bCs/>
                <w:sz w:val="30"/>
                <w:szCs w:val="30"/>
              </w:rPr>
              <w:t>063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B0F3C06" w14:textId="77777777" w:rsidR="00E02D11" w:rsidRPr="009E555A" w:rsidRDefault="00E02D11" w:rsidP="00E0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627E5AB7" w14:textId="7A9F3B95" w:rsidR="00E02D11" w:rsidRPr="00294629" w:rsidRDefault="003F6E2C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E02D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29" w:type="pct"/>
          </w:tcPr>
          <w:p w14:paraId="246B0296" w14:textId="77777777" w:rsidR="00E02D11" w:rsidRPr="00294629" w:rsidRDefault="00E02D11" w:rsidP="00E0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384F01BE" w14:textId="76CAD41D" w:rsidR="00E02D11" w:rsidRPr="00D44907" w:rsidRDefault="00E02D11" w:rsidP="00E0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05508EA" w14:textId="77777777" w:rsidR="002D5395" w:rsidRPr="009C7F6F" w:rsidRDefault="002D5395" w:rsidP="00B7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E6F26F" w14:textId="77777777" w:rsidR="00391F5D" w:rsidRDefault="0039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BA96B81" w14:textId="7CFE4696" w:rsidR="00AB51B2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</w:t>
      </w:r>
      <w:r w:rsid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04F04AEC" w14:textId="77777777" w:rsidR="000B65BB" w:rsidRPr="009C7F6F" w:rsidRDefault="000B65BB" w:rsidP="00B7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1042"/>
        <w:gridCol w:w="265"/>
        <w:gridCol w:w="1011"/>
        <w:gridCol w:w="265"/>
        <w:gridCol w:w="1011"/>
        <w:gridCol w:w="265"/>
        <w:gridCol w:w="1010"/>
      </w:tblGrid>
      <w:tr w:rsidR="000B65BB" w:rsidRPr="009E555A" w14:paraId="5B829BE6" w14:textId="77777777" w:rsidTr="00297BC5">
        <w:tc>
          <w:tcPr>
            <w:tcW w:w="3510" w:type="dxa"/>
          </w:tcPr>
          <w:p w14:paraId="39D949DC" w14:textId="77777777" w:rsidR="000B65BB" w:rsidRPr="009E555A" w:rsidRDefault="000B65BB" w:rsidP="00E2636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FF34274" w14:textId="77777777" w:rsidR="000B65BB" w:rsidRPr="009E555A" w:rsidRDefault="000B65BB" w:rsidP="00E263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8" w:type="dxa"/>
            <w:gridSpan w:val="3"/>
            <w:vAlign w:val="center"/>
          </w:tcPr>
          <w:p w14:paraId="12494B90" w14:textId="77777777" w:rsidR="000B65BB" w:rsidRPr="009E555A" w:rsidRDefault="000B65BB" w:rsidP="00E26368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20E48A9D" w14:textId="77777777" w:rsidR="000B65BB" w:rsidRPr="009E555A" w:rsidRDefault="000B65BB" w:rsidP="00E2636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AA65E75" w14:textId="77777777" w:rsidR="000B65BB" w:rsidRPr="009E555A" w:rsidRDefault="000B65BB" w:rsidP="00E2636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5BB" w:rsidRPr="009E555A" w14:paraId="63AD8098" w14:textId="77777777" w:rsidTr="00297BC5">
        <w:tc>
          <w:tcPr>
            <w:tcW w:w="3510" w:type="dxa"/>
          </w:tcPr>
          <w:p w14:paraId="3CA3A7E3" w14:textId="77777777" w:rsidR="000B65BB" w:rsidRPr="009E555A" w:rsidRDefault="000B65BB" w:rsidP="000B6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D6C876E" w14:textId="77777777" w:rsidR="000B65BB" w:rsidRPr="009E555A" w:rsidRDefault="000B65BB" w:rsidP="000B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77946A3D" w14:textId="2B177948" w:rsidR="000B65BB" w:rsidRPr="009E555A" w:rsidRDefault="003F6E2C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865C2" w:rsidRPr="0033344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5" w:type="dxa"/>
          </w:tcPr>
          <w:p w14:paraId="13BC99ED" w14:textId="77777777" w:rsidR="000B65BB" w:rsidRPr="009E555A" w:rsidRDefault="000B65BB" w:rsidP="000B65BB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569E500" w14:textId="65FD7D76" w:rsidR="000B65BB" w:rsidRPr="009E555A" w:rsidRDefault="003F6E2C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0B65B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5" w:type="dxa"/>
          </w:tcPr>
          <w:p w14:paraId="0A830AEB" w14:textId="77777777" w:rsidR="000B65BB" w:rsidRPr="009E555A" w:rsidRDefault="000B65BB" w:rsidP="000B65B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1" w:type="dxa"/>
          </w:tcPr>
          <w:p w14:paraId="60468BA5" w14:textId="7D57550A" w:rsidR="000B65BB" w:rsidRPr="009E555A" w:rsidRDefault="003F6E2C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865C2" w:rsidRPr="0033344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5" w:type="dxa"/>
          </w:tcPr>
          <w:p w14:paraId="0D683494" w14:textId="77777777" w:rsidR="000B65BB" w:rsidRPr="009E555A" w:rsidRDefault="000B65BB" w:rsidP="000B65BB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1B5BA00" w14:textId="62649D18" w:rsidR="000B65BB" w:rsidRPr="009E555A" w:rsidRDefault="003F6E2C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</w:t>
            </w:r>
            <w:r w:rsidR="000B65B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65BB" w:rsidRPr="009E555A" w14:paraId="73DD17F8" w14:textId="77777777" w:rsidTr="00297BC5">
        <w:tc>
          <w:tcPr>
            <w:tcW w:w="3510" w:type="dxa"/>
          </w:tcPr>
          <w:p w14:paraId="122B24F5" w14:textId="77777777" w:rsidR="000B65BB" w:rsidRPr="009E555A" w:rsidRDefault="000B65BB" w:rsidP="000B6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C358766" w14:textId="77777777" w:rsidR="000B65BB" w:rsidRPr="009E555A" w:rsidRDefault="000B65BB" w:rsidP="000B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2" w:type="dxa"/>
          </w:tcPr>
          <w:p w14:paraId="4C9816F7" w14:textId="6C1726F3" w:rsidR="000B65BB" w:rsidRPr="009E555A" w:rsidRDefault="003F6E2C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01B5E371" w14:textId="77777777" w:rsidR="000B65BB" w:rsidRPr="009E555A" w:rsidRDefault="000B65BB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9E31422" w14:textId="2006E412" w:rsidR="000B65BB" w:rsidRPr="009E555A" w:rsidRDefault="003F6E2C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57882B07" w14:textId="77777777" w:rsidR="000B65BB" w:rsidRPr="009E555A" w:rsidRDefault="000B65BB" w:rsidP="000B65B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1" w:type="dxa"/>
          </w:tcPr>
          <w:p w14:paraId="1DE791BF" w14:textId="1557A5A6" w:rsidR="000B65BB" w:rsidRPr="009E555A" w:rsidRDefault="003F6E2C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57CF1CEF" w14:textId="77777777" w:rsidR="000B65BB" w:rsidRPr="009E555A" w:rsidRDefault="000B65BB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95E0C7" w14:textId="1CB7E4AB" w:rsidR="000B65BB" w:rsidRPr="009E555A" w:rsidRDefault="003F6E2C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B65BB" w:rsidRPr="009E555A" w14:paraId="0431D0C3" w14:textId="77777777" w:rsidTr="00297BC5">
        <w:tc>
          <w:tcPr>
            <w:tcW w:w="3510" w:type="dxa"/>
          </w:tcPr>
          <w:p w14:paraId="03ED7198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72B884B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9" w:type="dxa"/>
            <w:gridSpan w:val="7"/>
            <w:shd w:val="clear" w:color="auto" w:fill="auto"/>
          </w:tcPr>
          <w:p w14:paraId="6C18884D" w14:textId="77777777" w:rsidR="000B65BB" w:rsidRPr="009E555A" w:rsidRDefault="000B65BB" w:rsidP="00E2636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65C2" w:rsidRPr="009E555A" w14:paraId="4733D22F" w14:textId="77777777" w:rsidTr="00297BC5">
        <w:tc>
          <w:tcPr>
            <w:tcW w:w="3510" w:type="dxa"/>
          </w:tcPr>
          <w:p w14:paraId="062273C7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810" w:type="dxa"/>
          </w:tcPr>
          <w:p w14:paraId="72C04FD7" w14:textId="3E47FC2A" w:rsidR="002865C2" w:rsidRPr="009E555A" w:rsidRDefault="003F6E2C" w:rsidP="002865C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6E2C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42" w:type="dxa"/>
            <w:shd w:val="clear" w:color="auto" w:fill="auto"/>
          </w:tcPr>
          <w:p w14:paraId="56C3CDEF" w14:textId="5EE89EF5" w:rsidR="002865C2" w:rsidRPr="00ED13C9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65" w:type="dxa"/>
            <w:shd w:val="clear" w:color="auto" w:fill="auto"/>
          </w:tcPr>
          <w:p w14:paraId="30C03A25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9835BA1" w14:textId="37BF2F59" w:rsidR="002865C2" w:rsidRPr="00D533B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65" w:type="dxa"/>
            <w:shd w:val="clear" w:color="auto" w:fill="auto"/>
          </w:tcPr>
          <w:p w14:paraId="1F5F268D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056BAC1" w14:textId="158AB993" w:rsidR="002865C2" w:rsidRPr="009E555A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65" w:type="dxa"/>
          </w:tcPr>
          <w:p w14:paraId="3A473530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8D03952" w14:textId="07BB735A" w:rsidR="002865C2" w:rsidRPr="00D533B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</w:tr>
      <w:tr w:rsidR="002865C2" w:rsidRPr="009E555A" w14:paraId="52E01158" w14:textId="77777777" w:rsidTr="00297BC5">
        <w:tc>
          <w:tcPr>
            <w:tcW w:w="3510" w:type="dxa"/>
          </w:tcPr>
          <w:p w14:paraId="2A133549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7936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ดอกเบี้ยค้างจ่าย </w:t>
            </w:r>
            <w:r w:rsidRPr="00B77936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3DEFEDB0" w14:textId="57E5DFD2" w:rsidR="002865C2" w:rsidRPr="00FC1DB1" w:rsidRDefault="003F6E2C" w:rsidP="002865C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6E2C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42" w:type="dxa"/>
            <w:shd w:val="clear" w:color="auto" w:fill="auto"/>
          </w:tcPr>
          <w:p w14:paraId="387E4D4F" w14:textId="3A2D2A57" w:rsidR="002865C2" w:rsidRPr="00ED13C9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65" w:type="dxa"/>
            <w:shd w:val="clear" w:color="auto" w:fill="auto"/>
          </w:tcPr>
          <w:p w14:paraId="60689767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785441A" w14:textId="20046013" w:rsidR="002865C2" w:rsidRPr="00D533B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65" w:type="dxa"/>
            <w:shd w:val="clear" w:color="auto" w:fill="auto"/>
          </w:tcPr>
          <w:p w14:paraId="3E9272AF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3468A3B" w14:textId="461A9230" w:rsidR="002865C2" w:rsidRPr="009E555A" w:rsidRDefault="007050B7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431A711" w14:textId="77777777" w:rsidR="002865C2" w:rsidRPr="009E555A" w:rsidRDefault="002865C2" w:rsidP="002865C2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FE30267" w14:textId="16BB7C6C" w:rsidR="002865C2" w:rsidRPr="00D533B8" w:rsidRDefault="002865C2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7F6F" w:rsidRPr="009E555A" w14:paraId="6F25F272" w14:textId="77777777" w:rsidTr="00004747">
        <w:trPr>
          <w:trHeight w:val="70"/>
        </w:trPr>
        <w:tc>
          <w:tcPr>
            <w:tcW w:w="3510" w:type="dxa"/>
          </w:tcPr>
          <w:p w14:paraId="09149025" w14:textId="77777777" w:rsidR="009C7F6F" w:rsidRPr="009E555A" w:rsidRDefault="009C7F6F" w:rsidP="00004747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74EA94C2" w14:textId="77777777" w:rsidR="009C7F6F" w:rsidRPr="00FC1DB1" w:rsidRDefault="009C7F6F" w:rsidP="0000474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659D4F4" w14:textId="613C0AF6" w:rsidR="009C7F6F" w:rsidRPr="00ED13C9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142</w:t>
            </w:r>
            <w:r w:rsidR="009C7F6F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5" w:type="dxa"/>
            <w:shd w:val="clear" w:color="auto" w:fill="auto"/>
          </w:tcPr>
          <w:p w14:paraId="1F4B85DC" w14:textId="77777777" w:rsidR="009C7F6F" w:rsidRPr="009E555A" w:rsidRDefault="009C7F6F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F5B0E02" w14:textId="50DFE3ED" w:rsidR="009C7F6F" w:rsidRPr="00D533B8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9C7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65" w:type="dxa"/>
            <w:shd w:val="clear" w:color="auto" w:fill="auto"/>
          </w:tcPr>
          <w:p w14:paraId="53352856" w14:textId="77777777" w:rsidR="009C7F6F" w:rsidRPr="009E555A" w:rsidRDefault="009C7F6F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39593B44" w14:textId="53FEA9AF" w:rsidR="009C7F6F" w:rsidRPr="009E555A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141</w:t>
            </w:r>
            <w:r w:rsidR="009C7F6F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65" w:type="dxa"/>
          </w:tcPr>
          <w:p w14:paraId="2F43793E" w14:textId="77777777" w:rsidR="009C7F6F" w:rsidRPr="009E555A" w:rsidRDefault="009C7F6F" w:rsidP="0000474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A8F1BAF" w14:textId="2842F9B1" w:rsidR="009C7F6F" w:rsidRPr="00D533B8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9C7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</w:tr>
      <w:tr w:rsidR="009C7F6F" w:rsidRPr="009E555A" w14:paraId="6ACE2C13" w14:textId="77777777" w:rsidTr="00004747">
        <w:tc>
          <w:tcPr>
            <w:tcW w:w="3510" w:type="dxa"/>
          </w:tcPr>
          <w:p w14:paraId="479C04B9" w14:textId="77777777" w:rsidR="009C7F6F" w:rsidRPr="009E555A" w:rsidRDefault="009C7F6F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476DF596" w14:textId="77777777" w:rsidR="009C7F6F" w:rsidRPr="00FC1DB1" w:rsidRDefault="009C7F6F" w:rsidP="0000474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073672A" w14:textId="518BABE8" w:rsidR="009C7F6F" w:rsidRPr="00ED13C9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139</w:t>
            </w:r>
            <w:r w:rsidR="009C7F6F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65" w:type="dxa"/>
            <w:shd w:val="clear" w:color="auto" w:fill="auto"/>
          </w:tcPr>
          <w:p w14:paraId="464990C5" w14:textId="77777777" w:rsidR="009C7F6F" w:rsidRPr="009E555A" w:rsidRDefault="009C7F6F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0F43BF98" w14:textId="4504523A" w:rsidR="009C7F6F" w:rsidRPr="00D533B8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9C7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65" w:type="dxa"/>
            <w:shd w:val="clear" w:color="auto" w:fill="auto"/>
          </w:tcPr>
          <w:p w14:paraId="3519DE85" w14:textId="77777777" w:rsidR="009C7F6F" w:rsidRPr="009E555A" w:rsidRDefault="009C7F6F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3C7A65EA" w14:textId="47A5A9D2" w:rsidR="009C7F6F" w:rsidRPr="009E555A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139</w:t>
            </w:r>
            <w:r w:rsidR="009C7F6F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65" w:type="dxa"/>
          </w:tcPr>
          <w:p w14:paraId="3EA4946E" w14:textId="77777777" w:rsidR="009C7F6F" w:rsidRPr="009E555A" w:rsidRDefault="009C7F6F" w:rsidP="0000474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ADF124F" w14:textId="7FBA0D93" w:rsidR="009C7F6F" w:rsidRPr="00D533B8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9C7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2865C2" w:rsidRPr="009E555A" w14:paraId="62CB0F1D" w14:textId="77777777" w:rsidTr="00297BC5">
        <w:tc>
          <w:tcPr>
            <w:tcW w:w="3510" w:type="dxa"/>
          </w:tcPr>
          <w:p w14:paraId="52B8692D" w14:textId="77777777" w:rsidR="002865C2" w:rsidRPr="009E555A" w:rsidRDefault="002865C2" w:rsidP="002865C2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07A7B9AB" w14:textId="77777777" w:rsidR="002865C2" w:rsidRPr="00FC1DB1" w:rsidRDefault="002865C2" w:rsidP="002865C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488A9230" w14:textId="320097C0" w:rsidR="002865C2" w:rsidRPr="00ED13C9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123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65" w:type="dxa"/>
            <w:shd w:val="clear" w:color="auto" w:fill="auto"/>
          </w:tcPr>
          <w:p w14:paraId="071716B4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BCEB403" w14:textId="30A46064" w:rsidR="002865C2" w:rsidRPr="00D533B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65" w:type="dxa"/>
            <w:shd w:val="clear" w:color="auto" w:fill="auto"/>
          </w:tcPr>
          <w:p w14:paraId="63DC888A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E6F11D7" w14:textId="3FC139DD" w:rsidR="002865C2" w:rsidRPr="009E555A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115</w:t>
            </w:r>
            <w:r w:rsidR="007050B7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65" w:type="dxa"/>
          </w:tcPr>
          <w:p w14:paraId="260C3AAD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E33C2F5" w14:textId="0CA9DBEB" w:rsidR="002865C2" w:rsidRPr="00D533B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2865C2" w:rsidRPr="009E555A" w14:paraId="54DCEB4A" w14:textId="77777777" w:rsidTr="00297BC5">
        <w:tc>
          <w:tcPr>
            <w:tcW w:w="3510" w:type="dxa"/>
          </w:tcPr>
          <w:p w14:paraId="07296599" w14:textId="35CFDCD1" w:rsidR="002865C2" w:rsidRPr="009E555A" w:rsidRDefault="00B77936" w:rsidP="002865C2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กิจการอื่น</w:t>
            </w:r>
          </w:p>
        </w:tc>
        <w:tc>
          <w:tcPr>
            <w:tcW w:w="810" w:type="dxa"/>
          </w:tcPr>
          <w:p w14:paraId="5A2B45B1" w14:textId="77777777" w:rsidR="002865C2" w:rsidRPr="00FC1DB1" w:rsidRDefault="002865C2" w:rsidP="002865C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491D9076" w14:textId="5209233E" w:rsidR="002865C2" w:rsidRPr="00ED13C9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74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65" w:type="dxa"/>
            <w:shd w:val="clear" w:color="auto" w:fill="auto"/>
          </w:tcPr>
          <w:p w14:paraId="0E3BCDB2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74EDC70" w14:textId="55D04654" w:rsidR="002865C2" w:rsidRPr="00D533B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65" w:type="dxa"/>
            <w:shd w:val="clear" w:color="auto" w:fill="auto"/>
          </w:tcPr>
          <w:p w14:paraId="176B8610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302D155" w14:textId="67EA070E" w:rsidR="002865C2" w:rsidRPr="009E555A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66</w:t>
            </w:r>
            <w:r w:rsidR="007050B7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65" w:type="dxa"/>
          </w:tcPr>
          <w:p w14:paraId="6E256239" w14:textId="77777777" w:rsidR="002865C2" w:rsidRPr="009E555A" w:rsidRDefault="002865C2" w:rsidP="002865C2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B361553" w14:textId="433A28AD" w:rsidR="002865C2" w:rsidRPr="00D533B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2865C2" w:rsidRPr="009E555A" w14:paraId="525D2779" w14:textId="77777777" w:rsidTr="00297BC5">
        <w:tc>
          <w:tcPr>
            <w:tcW w:w="3510" w:type="dxa"/>
          </w:tcPr>
          <w:p w14:paraId="3A3B636E" w14:textId="1A9B651D" w:rsidR="002865C2" w:rsidRPr="00D533B8" w:rsidRDefault="00B77936" w:rsidP="002865C2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เงินรับล่วงหน้าอื่น</w:t>
            </w:r>
          </w:p>
        </w:tc>
        <w:tc>
          <w:tcPr>
            <w:tcW w:w="810" w:type="dxa"/>
          </w:tcPr>
          <w:p w14:paraId="13623BDF" w14:textId="77777777" w:rsidR="002865C2" w:rsidRPr="00FC1DB1" w:rsidRDefault="002865C2" w:rsidP="002865C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3A9F835F" w14:textId="4DC73390" w:rsidR="002865C2" w:rsidRPr="00ED13C9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11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65" w:type="dxa"/>
            <w:shd w:val="clear" w:color="auto" w:fill="auto"/>
          </w:tcPr>
          <w:p w14:paraId="147FB78B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02B115C8" w14:textId="41B1ADF2" w:rsidR="002865C2" w:rsidRPr="0043315A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65" w:type="dxa"/>
            <w:shd w:val="clear" w:color="auto" w:fill="auto"/>
          </w:tcPr>
          <w:p w14:paraId="5E9D5BAB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5D289EF" w14:textId="3888E8C3" w:rsidR="002865C2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11</w:t>
            </w:r>
            <w:r w:rsidR="008A4A8F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65" w:type="dxa"/>
          </w:tcPr>
          <w:p w14:paraId="09028C5D" w14:textId="77777777" w:rsidR="002865C2" w:rsidRPr="009E555A" w:rsidRDefault="002865C2" w:rsidP="002865C2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1CF8CE6" w14:textId="45E4A243" w:rsidR="002865C2" w:rsidRPr="0043315A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2865C2" w:rsidRPr="009E555A" w14:paraId="2883C913" w14:textId="77777777" w:rsidTr="00297BC5">
        <w:tc>
          <w:tcPr>
            <w:tcW w:w="3510" w:type="dxa"/>
          </w:tcPr>
          <w:p w14:paraId="5AC03794" w14:textId="77777777" w:rsidR="002865C2" w:rsidRPr="00B77936" w:rsidRDefault="002865C2" w:rsidP="002865C2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1B2114D1" w14:textId="77777777" w:rsidR="002865C2" w:rsidRPr="00FC1DB1" w:rsidRDefault="002865C2" w:rsidP="002865C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F28468D" w14:textId="64E91EE5" w:rsidR="002865C2" w:rsidRPr="00443DFA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10</w:t>
            </w:r>
            <w:r w:rsidR="00E02D11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65" w:type="dxa"/>
            <w:shd w:val="clear" w:color="auto" w:fill="auto"/>
          </w:tcPr>
          <w:p w14:paraId="27278B02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330C81E7" w14:textId="3E045F50" w:rsidR="002865C2" w:rsidRPr="00C311AC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2F1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5" w:type="dxa"/>
            <w:shd w:val="clear" w:color="auto" w:fill="auto"/>
          </w:tcPr>
          <w:p w14:paraId="01E03AE9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1240B4C5" w14:textId="11B0806A" w:rsidR="002865C2" w:rsidRPr="00BD4CD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4</w:t>
            </w:r>
            <w:r w:rsidR="008A4A8F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65" w:type="dxa"/>
          </w:tcPr>
          <w:p w14:paraId="57639EEB" w14:textId="77777777" w:rsidR="002865C2" w:rsidRPr="009E555A" w:rsidRDefault="002865C2" w:rsidP="002865C2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3D47471" w14:textId="65A787F0" w:rsidR="002865C2" w:rsidRPr="00C311AC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86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</w:tr>
      <w:tr w:rsidR="002865C2" w:rsidRPr="009E555A" w14:paraId="6E81F252" w14:textId="77777777" w:rsidTr="00297BC5">
        <w:tc>
          <w:tcPr>
            <w:tcW w:w="3510" w:type="dxa"/>
          </w:tcPr>
          <w:p w14:paraId="62C5B651" w14:textId="77777777" w:rsidR="002865C2" w:rsidRPr="00D533B8" w:rsidRDefault="002865C2" w:rsidP="002865C2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55F02827" w14:textId="77777777" w:rsidR="002865C2" w:rsidRPr="00FC1DB1" w:rsidRDefault="002865C2" w:rsidP="002865C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3B21" w14:textId="490304AA" w:rsidR="002865C2" w:rsidRPr="00457FD4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  <w:r w:rsidR="00E02D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65" w:type="dxa"/>
            <w:shd w:val="clear" w:color="auto" w:fill="auto"/>
          </w:tcPr>
          <w:p w14:paraId="56864E75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CC6E0" w14:textId="6C014D53" w:rsidR="002865C2" w:rsidRPr="00C311AC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  <w:r w:rsidR="002865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2F1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42E6808D" w14:textId="77777777" w:rsidR="002865C2" w:rsidRPr="009E555A" w:rsidRDefault="002865C2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E80C2" w14:textId="33EEDF4A" w:rsidR="002865C2" w:rsidRPr="00BD4CD8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  <w:r w:rsidR="008A4A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65" w:type="dxa"/>
          </w:tcPr>
          <w:p w14:paraId="35FE5CA8" w14:textId="77777777" w:rsidR="002865C2" w:rsidRPr="009E555A" w:rsidRDefault="002865C2" w:rsidP="002865C2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6C20" w14:textId="5245D1CC" w:rsidR="002865C2" w:rsidRPr="00C311AC" w:rsidRDefault="003F6E2C" w:rsidP="0028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  <w:r w:rsidR="002865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</w:tbl>
    <w:p w14:paraId="0A895ED7" w14:textId="53EF7599" w:rsidR="009C7F6F" w:rsidRDefault="009C7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A1E0463" w14:textId="2E1F86F6" w:rsidR="0034150F" w:rsidRDefault="0034150F" w:rsidP="0034150F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ทุนเรือนหุ้น</w:t>
      </w:r>
    </w:p>
    <w:p w14:paraId="666C7E0F" w14:textId="0F73038A" w:rsidR="0034150F" w:rsidRPr="0034150F" w:rsidRDefault="0034150F" w:rsidP="003415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812"/>
        <w:gridCol w:w="255"/>
        <w:gridCol w:w="1076"/>
        <w:gridCol w:w="275"/>
        <w:gridCol w:w="1059"/>
        <w:gridCol w:w="272"/>
        <w:gridCol w:w="986"/>
        <w:gridCol w:w="275"/>
        <w:gridCol w:w="916"/>
      </w:tblGrid>
      <w:tr w:rsidR="0034150F" w:rsidRPr="00D533B8" w14:paraId="4B67ACD7" w14:textId="77777777" w:rsidTr="00297BC5">
        <w:trPr>
          <w:tblHeader/>
        </w:trPr>
        <w:tc>
          <w:tcPr>
            <w:tcW w:w="1772" w:type="pct"/>
          </w:tcPr>
          <w:p w14:paraId="040A4A68" w14:textId="01CFE7F2" w:rsidR="0034150F" w:rsidRPr="0034150F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903CA" w:rsidRPr="00C90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</w:t>
            </w:r>
            <w:r w:rsidR="00C903CA" w:rsidRPr="00C903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="00C903CA" w:rsidRPr="00C90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C903CA" w:rsidRPr="003334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2" w:type="pct"/>
          </w:tcPr>
          <w:p w14:paraId="19D53D18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9" w:type="pct"/>
          </w:tcPr>
          <w:p w14:paraId="249575DF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tcBorders>
              <w:bottom w:val="single" w:sz="4" w:space="0" w:color="auto"/>
            </w:tcBorders>
          </w:tcPr>
          <w:p w14:paraId="14D7AFAD" w14:textId="2A3458E7" w:rsidR="0034150F" w:rsidRPr="00D533B8" w:rsidRDefault="003F6E2C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17B3426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pct"/>
            <w:gridSpan w:val="3"/>
            <w:tcBorders>
              <w:bottom w:val="single" w:sz="4" w:space="0" w:color="auto"/>
            </w:tcBorders>
          </w:tcPr>
          <w:p w14:paraId="5E8C6766" w14:textId="748B3505" w:rsidR="0034150F" w:rsidRPr="00D533B8" w:rsidRDefault="003F6E2C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4150F" w:rsidRPr="00D533B8" w14:paraId="5815C4AF" w14:textId="77777777" w:rsidTr="00297BC5">
        <w:trPr>
          <w:tblHeader/>
        </w:trPr>
        <w:tc>
          <w:tcPr>
            <w:tcW w:w="1772" w:type="pct"/>
          </w:tcPr>
          <w:p w14:paraId="635E8673" w14:textId="1B82F3FB" w:rsidR="0034150F" w:rsidRPr="0034150F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F6E2C" w:rsidRPr="003F6E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C903CA" w:rsidRPr="00C903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C903CA" w:rsidRPr="00C90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42" w:type="pct"/>
          </w:tcPr>
          <w:p w14:paraId="3C58DB85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9" w:type="pct"/>
          </w:tcPr>
          <w:p w14:paraId="37EA4CD1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291BD0D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1C0E6E5F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0ACF366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3602756F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175FF406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572155B5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34E1DE31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4150F" w:rsidRPr="00D533B8" w14:paraId="1C58E881" w14:textId="77777777" w:rsidTr="00297BC5">
        <w:trPr>
          <w:tblHeader/>
        </w:trPr>
        <w:tc>
          <w:tcPr>
            <w:tcW w:w="1772" w:type="pct"/>
          </w:tcPr>
          <w:p w14:paraId="562740F8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3AF44A4D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9" w:type="pct"/>
          </w:tcPr>
          <w:p w14:paraId="48D34E81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6D777F3B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77936" w:rsidRPr="00D533B8" w14:paraId="4BEED2D6" w14:textId="77777777" w:rsidTr="00297BC5">
        <w:tc>
          <w:tcPr>
            <w:tcW w:w="1772" w:type="pct"/>
          </w:tcPr>
          <w:p w14:paraId="2794E167" w14:textId="0A6ACA37" w:rsidR="00B77936" w:rsidRPr="002A230A" w:rsidRDefault="00B77936" w:rsidP="00B77936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ณ ว</w:t>
            </w:r>
            <w:r w:rsidRPr="002A23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ันที่ </w:t>
            </w:r>
            <w:r w:rsidR="003F6E2C" w:rsidRPr="003F6E2C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31</w:t>
            </w:r>
            <w:r w:rsidRPr="00C903C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42" w:type="pct"/>
          </w:tcPr>
          <w:p w14:paraId="1597F999" w14:textId="37D73177" w:rsidR="00B77936" w:rsidRPr="00242DC6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24F1982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2F92492C" w14:textId="7FD0B2B9" w:rsidR="00B77936" w:rsidRPr="00D533B8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B7793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50" w:type="pct"/>
          </w:tcPr>
          <w:p w14:paraId="1A0DF8A0" w14:textId="77777777" w:rsidR="00B77936" w:rsidRPr="00D533B8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507E23A" w14:textId="4235F2C9" w:rsidR="00B77936" w:rsidRPr="00D533B8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B7793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8" w:type="pct"/>
          </w:tcPr>
          <w:p w14:paraId="3A7E8537" w14:textId="77777777" w:rsidR="00B77936" w:rsidRPr="00D533B8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22C96706" w14:textId="395F7AEE" w:rsidR="00B77936" w:rsidRPr="00D533B8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B7793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50" w:type="pct"/>
          </w:tcPr>
          <w:p w14:paraId="23821511" w14:textId="77777777" w:rsidR="00B77936" w:rsidRPr="00D533B8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14:paraId="506EF661" w14:textId="3D25877C" w:rsidR="00B77936" w:rsidRPr="00D533B8" w:rsidRDefault="003F6E2C" w:rsidP="0029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B7793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34150F" w:rsidRPr="0034150F" w14:paraId="76477F6E" w14:textId="77777777" w:rsidTr="00297BC5">
        <w:tc>
          <w:tcPr>
            <w:tcW w:w="1772" w:type="pct"/>
          </w:tcPr>
          <w:p w14:paraId="241B2F4A" w14:textId="77777777" w:rsidR="0034150F" w:rsidRPr="002A230A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14:paraId="41F1F1AA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" w:type="pct"/>
          </w:tcPr>
          <w:p w14:paraId="79D0E10B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D565E7A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55735559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49E07CE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D9E46D2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3C0FD017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45AEC81D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5D3FDE7E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150F" w:rsidRPr="00D533B8" w14:paraId="3B92B264" w14:textId="77777777" w:rsidTr="00297BC5">
        <w:tc>
          <w:tcPr>
            <w:tcW w:w="1772" w:type="pct"/>
          </w:tcPr>
          <w:p w14:paraId="2FF0A23D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2" w:type="pct"/>
          </w:tcPr>
          <w:p w14:paraId="3D8CBAA1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AE07C5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10FFFBB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DD2A41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4EEDE0D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AC979A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DE3B2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D251B8C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14:paraId="439EBBAD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150F" w:rsidRPr="00D533B8" w14:paraId="58BEE311" w14:textId="77777777" w:rsidTr="00297BC5">
        <w:tc>
          <w:tcPr>
            <w:tcW w:w="1772" w:type="pct"/>
          </w:tcPr>
          <w:p w14:paraId="05D2784E" w14:textId="7057EA8B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2" w:type="pct"/>
          </w:tcPr>
          <w:p w14:paraId="765DF0DF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CEE7F1F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48F6F27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DA7E90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DA4BFA3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458AC4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78D6E8E0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7B0D095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14:paraId="053EE409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7936" w:rsidRPr="00D533B8" w14:paraId="2D563BDF" w14:textId="77777777" w:rsidTr="00297BC5">
        <w:tc>
          <w:tcPr>
            <w:tcW w:w="1772" w:type="pct"/>
          </w:tcPr>
          <w:p w14:paraId="2E19ED0D" w14:textId="77777777" w:rsidR="00B77936" w:rsidRPr="00D533B8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2" w:type="pct"/>
          </w:tcPr>
          <w:p w14:paraId="33A7D873" w14:textId="2F47DC0D" w:rsidR="00B77936" w:rsidRPr="00D533B8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49278D9E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70B813" w14:textId="7079EF4C" w:rsidR="00B77936" w:rsidRPr="00D533B8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306</w:t>
            </w:r>
            <w:r w:rsidR="00804D38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50" w:type="pct"/>
          </w:tcPr>
          <w:p w14:paraId="385263EE" w14:textId="77777777" w:rsidR="00B77936" w:rsidRPr="00D533B8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D06FB0" w14:textId="4A110D30" w:rsidR="00B77936" w:rsidRPr="00D533B8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306</w:t>
            </w:r>
            <w:r w:rsidR="00804D38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48" w:type="pct"/>
          </w:tcPr>
          <w:p w14:paraId="16597EB1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25E1848" w14:textId="5993A545" w:rsidR="00B77936" w:rsidRPr="0034150F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B7793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50" w:type="pct"/>
          </w:tcPr>
          <w:p w14:paraId="6ED63CAC" w14:textId="77777777" w:rsidR="00B77936" w:rsidRPr="0034150F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2BE28D5F" w14:textId="54F52D64" w:rsidR="00B77936" w:rsidRPr="0034150F" w:rsidRDefault="003F6E2C" w:rsidP="0029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B7793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B77936" w:rsidRPr="00D533B8" w14:paraId="2C5205B2" w14:textId="77777777" w:rsidTr="00297BC5">
        <w:tc>
          <w:tcPr>
            <w:tcW w:w="1772" w:type="pct"/>
            <w:shd w:val="clear" w:color="auto" w:fill="auto"/>
          </w:tcPr>
          <w:p w14:paraId="6043A2FD" w14:textId="09F76687" w:rsidR="00B77936" w:rsidRPr="00D533B8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3F6E2C" w:rsidRPr="003F6E2C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42" w:type="pct"/>
            <w:shd w:val="clear" w:color="auto" w:fill="auto"/>
          </w:tcPr>
          <w:p w14:paraId="1DD0C0F8" w14:textId="7040D966" w:rsidR="00B77936" w:rsidRPr="00D533B8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C87A3A3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A9D913D" w14:textId="45963354" w:rsidR="00B77936" w:rsidRPr="00D533B8" w:rsidRDefault="003F6E2C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</w:t>
            </w:r>
            <w:r w:rsidR="00804D38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50" w:type="pct"/>
            <w:shd w:val="clear" w:color="auto" w:fill="auto"/>
          </w:tcPr>
          <w:p w14:paraId="79D98FB9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A6B9FC0" w14:textId="50532FC9" w:rsidR="00B77936" w:rsidRPr="00D533B8" w:rsidRDefault="003F6E2C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</w:t>
            </w:r>
            <w:r w:rsidR="00804D38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8" w:type="pct"/>
            <w:shd w:val="clear" w:color="auto" w:fill="auto"/>
          </w:tcPr>
          <w:p w14:paraId="7DDC3FD2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0589488A" w14:textId="19AEB424" w:rsidR="00B77936" w:rsidRPr="00D533B8" w:rsidRDefault="00B7793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EB08350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54AA8235" w14:textId="5E419368" w:rsidR="00B77936" w:rsidRPr="00D533B8" w:rsidRDefault="00B7793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7936" w:rsidRPr="00D533B8" w14:paraId="766EBF89" w14:textId="77777777" w:rsidTr="00297BC5">
        <w:tc>
          <w:tcPr>
            <w:tcW w:w="1772" w:type="pct"/>
          </w:tcPr>
          <w:p w14:paraId="61B13A5B" w14:textId="3C68B349" w:rsidR="00B77936" w:rsidRPr="00D533B8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E2C" w:rsidRPr="003F6E2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C90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42" w:type="pct"/>
          </w:tcPr>
          <w:p w14:paraId="671893D7" w14:textId="77777777" w:rsidR="00B77936" w:rsidRPr="00D533B8" w:rsidRDefault="00B77936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4EC96B1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35DDA3E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28A6379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21708FA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8C02794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4EBB1A8D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F67F7E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5D85F0AB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7936" w:rsidRPr="00D533B8" w14:paraId="4604A6DA" w14:textId="77777777" w:rsidTr="00297BC5">
        <w:tc>
          <w:tcPr>
            <w:tcW w:w="1772" w:type="pct"/>
          </w:tcPr>
          <w:p w14:paraId="11B6EECC" w14:textId="77777777" w:rsidR="00B77936" w:rsidRPr="00D533B8" w:rsidRDefault="00B77936" w:rsidP="00B77936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2" w:type="pct"/>
          </w:tcPr>
          <w:p w14:paraId="31F3BDAF" w14:textId="005BFE7D" w:rsidR="00B77936" w:rsidRPr="00242DC6" w:rsidRDefault="003F6E2C" w:rsidP="00B7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6EC0B78A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724E2895" w14:textId="61CC9DD9" w:rsidR="00B77936" w:rsidRPr="00D533B8" w:rsidRDefault="003F6E2C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  <w:r w:rsidR="00804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150" w:type="pct"/>
          </w:tcPr>
          <w:p w14:paraId="3B77DB48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0243C71" w14:textId="3716F5C4" w:rsidR="00B77936" w:rsidRPr="00D533B8" w:rsidRDefault="003F6E2C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  <w:r w:rsidR="00804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148" w:type="pct"/>
          </w:tcPr>
          <w:p w14:paraId="092F6204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79CFF84F" w14:textId="38A3B022" w:rsidR="00B77936" w:rsidRPr="00D533B8" w:rsidRDefault="003F6E2C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B77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50" w:type="pct"/>
          </w:tcPr>
          <w:p w14:paraId="3A75FA82" w14:textId="77777777" w:rsidR="00B77936" w:rsidRPr="00D533B8" w:rsidRDefault="00B77936" w:rsidP="00B77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14:paraId="5B1815AE" w14:textId="3CFCF7D5" w:rsidR="00B77936" w:rsidRPr="00D533B8" w:rsidRDefault="003F6E2C" w:rsidP="00297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B77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</w:tbl>
    <w:p w14:paraId="75767D29" w14:textId="55916F41" w:rsidR="00D45894" w:rsidRDefault="00D45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DA11D73" w14:textId="014CAC31" w:rsidR="00147715" w:rsidRDefault="00932D0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3B3D0D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ใบ</w:t>
      </w:r>
      <w:r w:rsidR="00E15476" w:rsidRPr="003B3D0D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76B7D651" w14:textId="77777777" w:rsidR="009C7F6F" w:rsidRDefault="009C7F6F" w:rsidP="00C9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96DC6" w14:textId="5411EAFA" w:rsidR="00C903CA" w:rsidRPr="00AD02D9" w:rsidRDefault="009C7F6F" w:rsidP="00C9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C903CA" w:rsidRPr="00AD02D9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สำหรับงวด</w:t>
      </w:r>
      <w:r w:rsidR="00C903CA" w:rsidRPr="00AD02D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C903CA" w:rsidRPr="00AD02D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F6E2C" w:rsidRPr="003F6E2C">
        <w:rPr>
          <w:rFonts w:asciiTheme="majorBidi" w:hAnsiTheme="majorBidi" w:cstheme="majorBidi"/>
          <w:sz w:val="30"/>
          <w:szCs w:val="30"/>
        </w:rPr>
        <w:t>31</w:t>
      </w:r>
      <w:r w:rsidR="00C903CA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3CA" w:rsidRPr="00AD0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903CA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E2C" w:rsidRPr="003F6E2C">
        <w:rPr>
          <w:rFonts w:asciiTheme="majorBidi" w:hAnsiTheme="majorBidi" w:cstheme="majorBidi"/>
          <w:sz w:val="30"/>
          <w:szCs w:val="30"/>
        </w:rPr>
        <w:t>2565</w:t>
      </w:r>
      <w:r w:rsidR="00C903CA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7F6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F6E2C" w:rsidRPr="003F6E2C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9C7F6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F6E2C" w:rsidRPr="003F6E2C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804D38" w:rsidRPr="009C7F6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6E2C" w:rsidRPr="003F6E2C">
        <w:rPr>
          <w:rFonts w:asciiTheme="majorBidi" w:hAnsiTheme="majorBidi" w:cstheme="majorBidi"/>
          <w:i/>
          <w:iCs/>
          <w:sz w:val="30"/>
          <w:szCs w:val="30"/>
        </w:rPr>
        <w:t>88</w:t>
      </w:r>
      <w:r w:rsidR="00C903CA" w:rsidRPr="009C7F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03CA" w:rsidRPr="009C7F6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C7F6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A76D0C" w14:textId="346CFF2C" w:rsidR="009C7F6F" w:rsidRDefault="009C7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6D2DA9" w14:textId="1D22FBEA" w:rsidR="00C903CA" w:rsidRPr="00AD02D9" w:rsidRDefault="00C903CA" w:rsidP="00C9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 w:rsidR="003F6E2C" w:rsidRPr="003F6E2C">
        <w:rPr>
          <w:rFonts w:asciiTheme="majorBidi" w:hAnsiTheme="majorBidi" w:cstheme="majorBidi" w:hint="cs"/>
          <w:sz w:val="30"/>
          <w:szCs w:val="30"/>
        </w:rPr>
        <w:t>3</w:t>
      </w:r>
      <w:r w:rsidR="003F6E2C" w:rsidRPr="003F6E2C">
        <w:rPr>
          <w:rFonts w:asciiTheme="majorBidi" w:hAnsiTheme="majorBidi" w:cstheme="majorBidi"/>
          <w:sz w:val="30"/>
          <w:szCs w:val="30"/>
        </w:rPr>
        <w:t>1</w:t>
      </w:r>
      <w:r w:rsidRPr="00AD02D9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E2C" w:rsidRPr="003F6E2C">
        <w:rPr>
          <w:rFonts w:asciiTheme="majorBidi" w:hAnsiTheme="majorBidi" w:cstheme="majorBidi"/>
          <w:sz w:val="30"/>
          <w:szCs w:val="30"/>
        </w:rPr>
        <w:t>2565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F6E2C" w:rsidRPr="003F6E2C">
        <w:rPr>
          <w:rFonts w:asciiTheme="majorBidi" w:hAnsiTheme="majorBidi" w:cstheme="majorBidi"/>
          <w:sz w:val="30"/>
          <w:szCs w:val="30"/>
        </w:rPr>
        <w:t>25</w:t>
      </w:r>
      <w:r w:rsidR="003F6E2C" w:rsidRPr="003F6E2C">
        <w:rPr>
          <w:rFonts w:asciiTheme="majorBidi" w:hAnsiTheme="majorBidi" w:cstheme="majorBidi" w:hint="cs"/>
          <w:sz w:val="30"/>
          <w:szCs w:val="30"/>
        </w:rPr>
        <w:t>6</w:t>
      </w:r>
      <w:r w:rsidR="003F6E2C" w:rsidRPr="003F6E2C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D02D9">
        <w:rPr>
          <w:rFonts w:asciiTheme="majorBidi" w:hAnsiTheme="majorBidi" w:cstheme="majorBidi"/>
          <w:sz w:val="30"/>
          <w:szCs w:val="30"/>
          <w:cs/>
        </w:rPr>
        <w:t>ของใบสำคัญแสดงสิทธิ</w:t>
      </w:r>
      <w:r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Pr="00AD02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E7D9E6F" w14:textId="77777777" w:rsidR="00C903CA" w:rsidRPr="00AD02D9" w:rsidRDefault="00C903CA" w:rsidP="00C9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87"/>
        <w:gridCol w:w="270"/>
        <w:gridCol w:w="1063"/>
        <w:gridCol w:w="270"/>
        <w:gridCol w:w="1260"/>
        <w:gridCol w:w="270"/>
        <w:gridCol w:w="1260"/>
      </w:tblGrid>
      <w:tr w:rsidR="00C903CA" w:rsidRPr="009E555A" w14:paraId="2C3FCC23" w14:textId="77777777" w:rsidTr="003E7037">
        <w:tc>
          <w:tcPr>
            <w:tcW w:w="3600" w:type="dxa"/>
          </w:tcPr>
          <w:p w14:paraId="6433F3B2" w14:textId="77777777" w:rsidR="00C903CA" w:rsidRPr="009E555A" w:rsidRDefault="00C903CA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580" w:type="dxa"/>
            <w:gridSpan w:val="7"/>
          </w:tcPr>
          <w:p w14:paraId="3818D8BE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C903CA" w:rsidRPr="009E555A" w14:paraId="7B658102" w14:textId="77777777" w:rsidTr="003E7037">
        <w:tc>
          <w:tcPr>
            <w:tcW w:w="3600" w:type="dxa"/>
          </w:tcPr>
          <w:p w14:paraId="26872FC3" w14:textId="595A21FB" w:rsidR="00C903CA" w:rsidRPr="00935CE2" w:rsidRDefault="00C903CA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สาม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เดือนสิ้นสุดวันที่ </w:t>
            </w:r>
            <w:r w:rsidR="003F6E2C" w:rsidRPr="003F6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2520" w:type="dxa"/>
            <w:gridSpan w:val="3"/>
          </w:tcPr>
          <w:p w14:paraId="2B400589" w14:textId="0E00EF12" w:rsidR="00C903CA" w:rsidRPr="009E555A" w:rsidRDefault="003F6E2C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E2C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2212D5D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5DD62565" w14:textId="3C031D14" w:rsidR="00C903CA" w:rsidRPr="009E555A" w:rsidRDefault="003F6E2C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6E2C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C903CA" w:rsidRPr="009E555A" w14:paraId="04D7855A" w14:textId="77777777" w:rsidTr="003E7037">
        <w:tc>
          <w:tcPr>
            <w:tcW w:w="3600" w:type="dxa"/>
          </w:tcPr>
          <w:p w14:paraId="00132A75" w14:textId="77777777" w:rsidR="00C903CA" w:rsidRPr="009E555A" w:rsidRDefault="00C903CA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</w:tcPr>
          <w:p w14:paraId="7A508060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D59D3B7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7A1C103C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3" w:type="dxa"/>
          </w:tcPr>
          <w:p w14:paraId="21A7B846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550D40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70" w:type="dxa"/>
          </w:tcPr>
          <w:p w14:paraId="6BEA3673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337D0B1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5F4DD3F7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47C99760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BC12641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BE54010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C903CA" w:rsidRPr="009E555A" w14:paraId="0CD0855A" w14:textId="77777777" w:rsidTr="003E7037">
        <w:tc>
          <w:tcPr>
            <w:tcW w:w="3600" w:type="dxa"/>
          </w:tcPr>
          <w:p w14:paraId="5B237182" w14:textId="77777777" w:rsidR="00C903CA" w:rsidRPr="009E555A" w:rsidRDefault="00C903CA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9C681AF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70" w:type="dxa"/>
          </w:tcPr>
          <w:p w14:paraId="4F6A0146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3" w:type="dxa"/>
          </w:tcPr>
          <w:p w14:paraId="30BFA715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70" w:type="dxa"/>
          </w:tcPr>
          <w:p w14:paraId="4379A380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C823B4B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70" w:type="dxa"/>
          </w:tcPr>
          <w:p w14:paraId="1B298543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2EA2D17" w14:textId="77777777" w:rsidR="00C903CA" w:rsidRPr="009E555A" w:rsidRDefault="00C903CA" w:rsidP="003E703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C903CA" w:rsidRPr="009E555A" w14:paraId="6E20883E" w14:textId="77777777" w:rsidTr="003E7037">
        <w:tc>
          <w:tcPr>
            <w:tcW w:w="3600" w:type="dxa"/>
          </w:tcPr>
          <w:p w14:paraId="369897CD" w14:textId="0AC62EB1" w:rsidR="00C903CA" w:rsidRPr="009E555A" w:rsidRDefault="00C903CA" w:rsidP="00C903C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E555A">
              <w:rPr>
                <w:rFonts w:ascii="Angsana New" w:hAnsi="Angsana New" w:cs="Angsana New"/>
                <w:cs/>
                <w:lang w:val="en-US"/>
              </w:rPr>
              <w:t>ณ</w:t>
            </w:r>
            <w:r w:rsidRPr="009E555A">
              <w:rPr>
                <w:rFonts w:ascii="Angsana New" w:hAnsi="Angsana New" w:cs="Angsana New"/>
                <w:lang w:val="en-US"/>
              </w:rPr>
              <w:t xml:space="preserve"> </w:t>
            </w:r>
            <w:r w:rsidRPr="009E555A">
              <w:rPr>
                <w:rFonts w:ascii="Angsana New" w:hAnsi="Angsana New" w:cs="Angsana New"/>
                <w:cs/>
                <w:lang w:val="en-US"/>
              </w:rPr>
              <w:t xml:space="preserve">วันที่ </w:t>
            </w:r>
            <w:r w:rsidR="003F6E2C" w:rsidRPr="003F6E2C">
              <w:rPr>
                <w:rFonts w:ascii="Angsana New" w:hAnsi="Angsana New" w:cs="Angsana New"/>
                <w:lang w:val="en-US"/>
              </w:rPr>
              <w:t>1</w:t>
            </w:r>
            <w:r w:rsidRPr="009E555A">
              <w:rPr>
                <w:rFonts w:ascii="Angsana New" w:hAnsi="Angsana New" w:cs="Angsana New"/>
                <w:lang w:val="en-US"/>
              </w:rPr>
              <w:t xml:space="preserve"> </w:t>
            </w:r>
            <w:r w:rsidRPr="009E555A">
              <w:rPr>
                <w:rFonts w:ascii="Angsana New" w:hAnsi="Angsana New" w:cs="Angsana New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17045F9A" w14:textId="4692E9E5" w:rsidR="00C903CA" w:rsidRPr="009E555A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8</w:t>
            </w:r>
            <w:r w:rsidR="00804D38">
              <w:rPr>
                <w:rFonts w:ascii="Angsana New" w:hAnsi="Angsana New"/>
                <w:sz w:val="30"/>
                <w:szCs w:val="30"/>
              </w:rPr>
              <w:t>.</w:t>
            </w:r>
            <w:r w:rsidRPr="003F6E2C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1DD45F67" w14:textId="77777777" w:rsidR="00C903CA" w:rsidRPr="009E555A" w:rsidRDefault="00C903CA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75CBEB1" w14:textId="50F70CD9" w:rsidR="00C903CA" w:rsidRPr="009E555A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</w:t>
            </w:r>
            <w:r w:rsidR="00804D38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3C0C890F" w14:textId="77777777" w:rsidR="00C903CA" w:rsidRPr="009E555A" w:rsidRDefault="00C903CA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2C88F" w14:textId="2241F057" w:rsidR="00C903CA" w:rsidRPr="009E555A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7</w:t>
            </w:r>
            <w:r w:rsidR="00C903CA">
              <w:rPr>
                <w:rFonts w:ascii="Angsana New" w:hAnsi="Angsana New"/>
                <w:sz w:val="30"/>
                <w:szCs w:val="30"/>
              </w:rPr>
              <w:t>.</w:t>
            </w:r>
            <w:r w:rsidRPr="003F6E2C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4804F40F" w14:textId="77777777" w:rsidR="00C903CA" w:rsidRPr="009E555A" w:rsidRDefault="00C903CA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3C2B0" w14:textId="5FE50BB8" w:rsidR="00C903CA" w:rsidRPr="009E555A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4</w:t>
            </w:r>
            <w:r w:rsidR="00C903CA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B77936" w:rsidRPr="009E555A" w14:paraId="69880FC6" w14:textId="77777777" w:rsidTr="003E7037">
        <w:tc>
          <w:tcPr>
            <w:tcW w:w="3600" w:type="dxa"/>
          </w:tcPr>
          <w:p w14:paraId="4D1BADBF" w14:textId="49BA29CE" w:rsidR="00B77936" w:rsidRPr="009E555A" w:rsidRDefault="00B77936" w:rsidP="00C903C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77936">
              <w:rPr>
                <w:rFonts w:ascii="Angsana New" w:hAnsi="Angsana New" w:cs="Angsana New"/>
                <w:cs/>
                <w:lang w:val="en-US"/>
              </w:rPr>
              <w:t>สิทธิเลือกที่ใช้สิทธิ</w:t>
            </w:r>
          </w:p>
        </w:tc>
        <w:tc>
          <w:tcPr>
            <w:tcW w:w="1187" w:type="dxa"/>
            <w:shd w:val="clear" w:color="auto" w:fill="auto"/>
          </w:tcPr>
          <w:p w14:paraId="39E548EF" w14:textId="52D064E0" w:rsidR="00B77936" w:rsidRPr="009E555A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7</w:t>
            </w:r>
            <w:r w:rsidR="00804D38">
              <w:rPr>
                <w:rFonts w:ascii="Angsana New" w:hAnsi="Angsana New"/>
                <w:sz w:val="30"/>
                <w:szCs w:val="30"/>
              </w:rPr>
              <w:t>.</w:t>
            </w:r>
            <w:r w:rsidRPr="003F6E2C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2C2BDCC8" w14:textId="77777777" w:rsidR="00B77936" w:rsidRPr="009E555A" w:rsidRDefault="00B77936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9C1A3F9" w14:textId="5D7F6D89" w:rsidR="00B77936" w:rsidRPr="009E555A" w:rsidRDefault="00804D38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F6E2C" w:rsidRPr="003F6E2C">
              <w:rPr>
                <w:rFonts w:ascii="Angsana New" w:hAnsi="Angsana New"/>
                <w:sz w:val="30"/>
                <w:szCs w:val="30"/>
              </w:rPr>
              <w:t>239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BC4D98" w14:textId="77777777" w:rsidR="00B77936" w:rsidRPr="009E555A" w:rsidRDefault="00B77936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F9744B" w14:textId="1E95737A" w:rsidR="00B77936" w:rsidRPr="00616AF8" w:rsidRDefault="00B7793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F444D" w14:textId="77777777" w:rsidR="00B77936" w:rsidRPr="009E555A" w:rsidRDefault="00B77936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1C1CC1" w14:textId="667BC1D2" w:rsidR="00B77936" w:rsidRPr="00616AF8" w:rsidRDefault="00B7793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03CA" w:rsidRPr="009E555A" w14:paraId="4BA8F811" w14:textId="77777777" w:rsidTr="003E7037">
        <w:tc>
          <w:tcPr>
            <w:tcW w:w="3600" w:type="dxa"/>
          </w:tcPr>
          <w:p w14:paraId="7117961A" w14:textId="191CE07C" w:rsidR="00C903CA" w:rsidRPr="009E555A" w:rsidRDefault="00C903CA" w:rsidP="00C903C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E2C"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65843" w14:textId="63B39AD9" w:rsidR="00C903CA" w:rsidRPr="0096283F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04D3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FD4BCB6" w14:textId="77777777" w:rsidR="00C903CA" w:rsidRPr="0096283F" w:rsidRDefault="00C903CA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858B2" w14:textId="32AE190E" w:rsidR="00C903CA" w:rsidRPr="0096283F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04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2B4FA8EA" w14:textId="77777777" w:rsidR="00C903CA" w:rsidRPr="009E555A" w:rsidRDefault="00C903CA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0FE36A" w14:textId="24D3676F" w:rsidR="00C903CA" w:rsidRPr="0096283F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903C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E941B25" w14:textId="77777777" w:rsidR="00C903CA" w:rsidRPr="0096283F" w:rsidRDefault="00C903CA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E238C6" w14:textId="7365FC35" w:rsidR="00C903CA" w:rsidRPr="0096283F" w:rsidRDefault="003F6E2C" w:rsidP="00C9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903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</w:tbl>
    <w:p w14:paraId="293FD513" w14:textId="77777777" w:rsidR="00C903CA" w:rsidRDefault="00C903CA" w:rsidP="0053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D6A39" w14:textId="77777777" w:rsidR="00D6306F" w:rsidRDefault="00D6306F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83CE6D" w14:textId="391F6048" w:rsidR="00D6306F" w:rsidRDefault="00D6306F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6306F" w:rsidSect="004B538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749327C0" w14:textId="77777777" w:rsidR="002354D1" w:rsidRPr="00530383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53038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530383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5139CCBF" w14:textId="77777777" w:rsidR="00F20F49" w:rsidRPr="00F20F49" w:rsidRDefault="00F20F49" w:rsidP="00F20F49">
      <w:pPr>
        <w:rPr>
          <w:rFonts w:asciiTheme="majorBidi" w:hAnsiTheme="majorBidi" w:cstheme="majorBidi"/>
          <w:color w:val="FF0000"/>
          <w:sz w:val="16"/>
          <w:szCs w:val="16"/>
        </w:rPr>
      </w:pPr>
    </w:p>
    <w:tbl>
      <w:tblPr>
        <w:tblW w:w="154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40"/>
        <w:gridCol w:w="978"/>
        <w:gridCol w:w="236"/>
        <w:gridCol w:w="876"/>
        <w:gridCol w:w="236"/>
        <w:gridCol w:w="844"/>
        <w:gridCol w:w="236"/>
        <w:gridCol w:w="836"/>
        <w:gridCol w:w="236"/>
        <w:gridCol w:w="852"/>
        <w:gridCol w:w="236"/>
        <w:gridCol w:w="819"/>
        <w:gridCol w:w="236"/>
        <w:gridCol w:w="959"/>
        <w:gridCol w:w="236"/>
        <w:gridCol w:w="865"/>
        <w:gridCol w:w="236"/>
        <w:gridCol w:w="823"/>
        <w:gridCol w:w="236"/>
        <w:gridCol w:w="934"/>
        <w:gridCol w:w="236"/>
        <w:gridCol w:w="979"/>
        <w:gridCol w:w="272"/>
        <w:gridCol w:w="898"/>
      </w:tblGrid>
      <w:tr w:rsidR="00F20F49" w:rsidRPr="004A6C24" w14:paraId="72F768D8" w14:textId="77777777" w:rsidTr="00A61CA6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31709022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295" w:type="dxa"/>
            <w:gridSpan w:val="23"/>
          </w:tcPr>
          <w:p w14:paraId="46562C89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20F49" w:rsidRPr="004A6C24" w14:paraId="42E4CBC1" w14:textId="77777777" w:rsidTr="00A61CA6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187E27F3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90" w:type="dxa"/>
            <w:gridSpan w:val="3"/>
          </w:tcPr>
          <w:p w14:paraId="3ACF43F5" w14:textId="77777777" w:rsidR="00F20F49" w:rsidRPr="00197BAA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97BAA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C6EEE10" w14:textId="77777777" w:rsidR="00F20F49" w:rsidRPr="00197BAA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16" w:type="dxa"/>
            <w:gridSpan w:val="3"/>
          </w:tcPr>
          <w:p w14:paraId="06AFB069" w14:textId="77777777" w:rsidR="00F20F49" w:rsidRPr="00197BAA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197BAA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</w:t>
            </w:r>
            <w:r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ก</w:t>
            </w:r>
            <w:r w:rsidRPr="00197BAA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มะพร้าว</w:t>
            </w:r>
          </w:p>
        </w:tc>
        <w:tc>
          <w:tcPr>
            <w:tcW w:w="236" w:type="dxa"/>
          </w:tcPr>
          <w:p w14:paraId="1D0F6265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07" w:type="dxa"/>
            <w:gridSpan w:val="3"/>
            <w:shd w:val="clear" w:color="auto" w:fill="auto"/>
          </w:tcPr>
          <w:p w14:paraId="723E83A5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36" w:type="dxa"/>
            <w:shd w:val="clear" w:color="auto" w:fill="auto"/>
          </w:tcPr>
          <w:p w14:paraId="634D51AB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2842E95C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9FF38E7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93" w:type="dxa"/>
            <w:gridSpan w:val="3"/>
          </w:tcPr>
          <w:p w14:paraId="3F36BE86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  <w:shd w:val="clear" w:color="auto" w:fill="auto"/>
          </w:tcPr>
          <w:p w14:paraId="3237F4E5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149" w:type="dxa"/>
            <w:gridSpan w:val="3"/>
            <w:shd w:val="clear" w:color="auto" w:fill="auto"/>
          </w:tcPr>
          <w:p w14:paraId="27BAC358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4A6C2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F20F49" w:rsidRPr="004A6C24" w14:paraId="78F52857" w14:textId="77777777" w:rsidTr="00A61CA6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5E697B36" w14:textId="4356AD0F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ar-SA"/>
              </w:rPr>
            </w:pP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   </w:t>
            </w: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F6E2C" w:rsidRPr="003F6E2C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Pr="004A6C2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78" w:type="dxa"/>
          </w:tcPr>
          <w:p w14:paraId="0FA8A721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54204EAA" w14:textId="1D8524E6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7676BA01" w14:textId="77777777" w:rsidR="00F20F49" w:rsidRPr="004A6C24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43CAA7EE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50994122" w14:textId="514E0077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2648FDE" w14:textId="77777777" w:rsidR="00F20F49" w:rsidRPr="004A6C24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78651768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F88E05D" w14:textId="6FE2F1E8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01142163" w14:textId="77777777" w:rsidR="00F20F49" w:rsidRPr="004A6C24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28E7D0D5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5D82DB87" w14:textId="44498F6A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002CA10A" w14:textId="77777777" w:rsidR="00F20F49" w:rsidRPr="004A6C24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A7ED46A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F095B7A" w14:textId="571FAB7C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50725B2" w14:textId="77777777" w:rsidR="00F20F49" w:rsidRPr="004A6C24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19" w:type="dxa"/>
          </w:tcPr>
          <w:p w14:paraId="6503F160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0A4721CC" w14:textId="7E99C8AB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5E84A60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70B97FC6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ADE9747" w14:textId="5914033F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085E4D9F" w14:textId="77777777" w:rsidR="00F20F49" w:rsidRPr="004A6C24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36609137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07C6F025" w14:textId="36785F3E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75F778F4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23" w:type="dxa"/>
          </w:tcPr>
          <w:p w14:paraId="05BCF006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32E8FBC" w14:textId="3C718B7F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1C4CF95D" w14:textId="77777777" w:rsidR="00F20F49" w:rsidRPr="004A6C24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47F2F89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3D233E07" w14:textId="2D9EF7C1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C0F61E5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07943DCF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29911721" w14:textId="21D8788F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72" w:type="dxa"/>
          </w:tcPr>
          <w:p w14:paraId="3E310D21" w14:textId="77777777" w:rsidR="00F20F49" w:rsidRPr="004A6C24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7B9E3D" w14:textId="77777777" w:rsidR="00F20F49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14:paraId="4FEAACD4" w14:textId="75A37D7D" w:rsidR="00F20F49" w:rsidRPr="004A6C24" w:rsidRDefault="003F6E2C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</w:tr>
      <w:tr w:rsidR="00F20F49" w:rsidRPr="004A6C24" w14:paraId="6820FE31" w14:textId="77777777" w:rsidTr="00A61CA6">
        <w:trPr>
          <w:tblHeader/>
        </w:trPr>
        <w:tc>
          <w:tcPr>
            <w:tcW w:w="2140" w:type="dxa"/>
            <w:shd w:val="clear" w:color="auto" w:fill="auto"/>
          </w:tcPr>
          <w:p w14:paraId="70197DF3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295" w:type="dxa"/>
            <w:gridSpan w:val="23"/>
          </w:tcPr>
          <w:p w14:paraId="1D01C64B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0F49" w:rsidRPr="004A6C24" w14:paraId="470C7B3A" w14:textId="77777777" w:rsidTr="00A61CA6">
        <w:tc>
          <w:tcPr>
            <w:tcW w:w="3118" w:type="dxa"/>
            <w:gridSpan w:val="2"/>
            <w:shd w:val="clear" w:color="auto" w:fill="auto"/>
            <w:vAlign w:val="bottom"/>
          </w:tcPr>
          <w:p w14:paraId="54C47A90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029FB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236" w:type="dxa"/>
          </w:tcPr>
          <w:p w14:paraId="109EBB36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480B260" w14:textId="77777777" w:rsidR="00F20F49" w:rsidRPr="0043315A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47E9B6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09DDC6FC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275930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2C953D49" w14:textId="77777777" w:rsidR="00F20F49" w:rsidRPr="0043315A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5CF1DB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CB764AF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E4673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5D015815" w14:textId="77777777" w:rsidR="00F20F49" w:rsidRPr="0043315A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9D0136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7D443773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D1037E1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323C8B61" w14:textId="77777777" w:rsidR="00F20F49" w:rsidRPr="0043315A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BBDD81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5D2D92D3" w14:textId="77777777" w:rsidR="00F20F49" w:rsidRPr="004A6C24" w:rsidRDefault="00F20F49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66973F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52C5299F" w14:textId="77777777" w:rsidR="00F20F49" w:rsidRPr="004A6C24" w:rsidRDefault="00F20F49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DA9B84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0D8D003B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54E92D9" w14:textId="77777777" w:rsidR="00F20F49" w:rsidRPr="004A6C24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264909B" w14:textId="77777777" w:rsidR="00F20F49" w:rsidRPr="0043315A" w:rsidRDefault="00F20F49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F20F49" w:rsidRPr="004A6C24" w14:paraId="3CA0247F" w14:textId="77777777" w:rsidTr="00A61CA6">
        <w:tc>
          <w:tcPr>
            <w:tcW w:w="2140" w:type="dxa"/>
            <w:shd w:val="clear" w:color="auto" w:fill="auto"/>
            <w:vAlign w:val="bottom"/>
          </w:tcPr>
          <w:p w14:paraId="44E02FA5" w14:textId="77777777" w:rsidR="00F20F49" w:rsidRPr="00F6181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61814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8" w:type="dxa"/>
          </w:tcPr>
          <w:p w14:paraId="6790A308" w14:textId="78CF758A" w:rsidR="00F20F49" w:rsidRPr="00F61814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950</w:t>
            </w:r>
            <w:r w:rsidR="00A61CA6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626</w:t>
            </w:r>
          </w:p>
        </w:tc>
        <w:tc>
          <w:tcPr>
            <w:tcW w:w="236" w:type="dxa"/>
          </w:tcPr>
          <w:p w14:paraId="32CB5ECC" w14:textId="77777777" w:rsidR="00F20F49" w:rsidRPr="00F6181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F00795F" w14:textId="015399BB" w:rsidR="00F20F49" w:rsidRPr="00F61814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673</w:t>
            </w:r>
            <w:r w:rsidR="00F20F49" w:rsidRPr="00F6181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781</w:t>
            </w:r>
          </w:p>
        </w:tc>
        <w:tc>
          <w:tcPr>
            <w:tcW w:w="236" w:type="dxa"/>
          </w:tcPr>
          <w:p w14:paraId="103D135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121CDF88" w14:textId="442EB645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61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236" w:type="dxa"/>
          </w:tcPr>
          <w:p w14:paraId="78B82AD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4C504A0E" w14:textId="67BBAFAB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54</w:t>
            </w:r>
            <w:r w:rsidR="00F20F49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236" w:type="dxa"/>
          </w:tcPr>
          <w:p w14:paraId="3F35CDBB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E226630" w14:textId="094C220D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58B6FE73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7F4C78C3" w14:textId="7068879F" w:rsidR="00F20F49" w:rsidRPr="00FC347E" w:rsidRDefault="003F6E2C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F20F49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33C1BBC3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A4D0979" w14:textId="324591C6" w:rsidR="00F20F49" w:rsidRPr="00BF5312" w:rsidRDefault="003F6E2C" w:rsidP="00BF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="00BF5312" w:rsidRP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018</w:t>
            </w:r>
            <w:r w:rsidR="00BF5312" w:rsidRP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36" w:type="dxa"/>
            <w:shd w:val="clear" w:color="auto" w:fill="auto"/>
          </w:tcPr>
          <w:p w14:paraId="6871346E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59F5591E" w14:textId="29A30321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734</w:t>
            </w:r>
            <w:r w:rsidR="00F20F49" w:rsidRPr="09064E9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3468C91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2F72E21" w14:textId="3F5E8A27" w:rsidR="00F20F49" w:rsidRPr="00FC347E" w:rsidRDefault="00BF5312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B1795C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689A24D" w14:textId="77777777" w:rsidR="00F20F49" w:rsidRPr="00FC347E" w:rsidRDefault="00F20F49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2442A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0F1EFDD5" w14:textId="4C00ED02" w:rsidR="00F20F49" w:rsidRPr="00FC347E" w:rsidRDefault="003F6E2C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018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72" w:type="dxa"/>
            <w:shd w:val="clear" w:color="auto" w:fill="auto"/>
          </w:tcPr>
          <w:p w14:paraId="32FC8815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CFD4DD8" w14:textId="120D6986" w:rsidR="00F20F49" w:rsidRPr="00FC347E" w:rsidRDefault="003F6E2C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734</w:t>
            </w:r>
            <w:r w:rsidR="00F20F49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289</w:t>
            </w:r>
          </w:p>
        </w:tc>
      </w:tr>
      <w:tr w:rsidR="00F20F49" w:rsidRPr="004A6C24" w14:paraId="3634297A" w14:textId="77777777" w:rsidTr="00A61CA6">
        <w:tc>
          <w:tcPr>
            <w:tcW w:w="2140" w:type="dxa"/>
            <w:shd w:val="clear" w:color="auto" w:fill="auto"/>
            <w:vAlign w:val="bottom"/>
          </w:tcPr>
          <w:p w14:paraId="66A4EB7C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5FEADB99" w14:textId="0C692C69" w:rsidR="00F20F49" w:rsidRPr="004A6C24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4FF75778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EE37D18" w14:textId="3993914E" w:rsidR="00F20F49" w:rsidRPr="00FC347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14:paraId="5842EE24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AB6AE8D" w14:textId="4080CA53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21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236" w:type="dxa"/>
          </w:tcPr>
          <w:p w14:paraId="6D531808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27CDEFAE" w14:textId="2644EC41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12</w:t>
            </w:r>
            <w:r w:rsidR="00F20F49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36" w:type="dxa"/>
          </w:tcPr>
          <w:p w14:paraId="2270BAF5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59C10D30" w14:textId="4C2CBFB8" w:rsidR="00F20F49" w:rsidRPr="00FC347E" w:rsidRDefault="00A61CA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23CF84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EDCD611" w14:textId="77777777" w:rsidR="00F20F49" w:rsidRPr="00FC347E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0D1F39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38767" w14:textId="0FE49F00" w:rsidR="00F20F49" w:rsidRPr="00BF5312" w:rsidRDefault="003F6E2C" w:rsidP="00BF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21</w:t>
            </w:r>
            <w:r w:rsidR="00BF5312" w:rsidRP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161E4F04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A02B4" w14:textId="361DD8E6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sz w:val="26"/>
                <w:szCs w:val="26"/>
              </w:rPr>
              <w:t>12</w:t>
            </w:r>
            <w:r w:rsidR="00F20F49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sz w:val="26"/>
                <w:szCs w:val="26"/>
              </w:rPr>
              <w:t>501</w:t>
            </w:r>
          </w:p>
        </w:tc>
        <w:tc>
          <w:tcPr>
            <w:tcW w:w="236" w:type="dxa"/>
            <w:shd w:val="clear" w:color="auto" w:fill="auto"/>
          </w:tcPr>
          <w:p w14:paraId="17D67A5A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1A2082B3" w14:textId="2DBAAA91" w:rsidR="00F20F49" w:rsidRPr="00FC347E" w:rsidRDefault="00BF5312" w:rsidP="00F20F49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490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42C2C0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83622A7" w14:textId="218F679B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501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DC57E1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42C34" w14:textId="120D2A7A" w:rsidR="00F20F49" w:rsidRPr="00FC347E" w:rsidRDefault="00BF5312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68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DC09C1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BFA0" w14:textId="77777777" w:rsidR="00F20F49" w:rsidRPr="00FC347E" w:rsidRDefault="00F20F49" w:rsidP="00180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83" w:right="-60"/>
              <w:rPr>
                <w:rFonts w:ascii="Angsana New" w:eastAsia="Calibri" w:hAnsi="Angsana New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F20F49" w:rsidRPr="004A6C24" w14:paraId="605D42BE" w14:textId="77777777" w:rsidTr="00A61CA6">
        <w:tc>
          <w:tcPr>
            <w:tcW w:w="2140" w:type="dxa"/>
            <w:shd w:val="clear" w:color="auto" w:fill="auto"/>
            <w:vAlign w:val="bottom"/>
          </w:tcPr>
          <w:p w14:paraId="0A280AAF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3D2E9B7D" w14:textId="62E2B0D2" w:rsidR="00F20F49" w:rsidRPr="00BD4CD8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950</w:t>
            </w:r>
            <w:r w:rsidR="00A61CA6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236" w:type="dxa"/>
          </w:tcPr>
          <w:p w14:paraId="400FE1ED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3C5B20EE" w14:textId="619C571F" w:rsidR="00F20F49" w:rsidRPr="00FC347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673</w:t>
            </w:r>
            <w:r w:rsidR="00F20F49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236" w:type="dxa"/>
          </w:tcPr>
          <w:p w14:paraId="0F0B3084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B50FA91" w14:textId="021EAAAC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82</w:t>
            </w:r>
            <w:r w:rsidR="00BF5312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36" w:type="dxa"/>
          </w:tcPr>
          <w:p w14:paraId="2CA95283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76CF2A27" w14:textId="78229D7B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66</w:t>
            </w:r>
            <w:r w:rsidR="00F20F49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04910DB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7B630" w14:textId="3A655332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47A53CA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5D8F9" w14:textId="044A1230" w:rsidR="00F20F49" w:rsidRPr="00FC347E" w:rsidRDefault="003F6E2C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F20F49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4631824D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0A680" w14:textId="24306C5E" w:rsidR="00F20F49" w:rsidRPr="00FC347E" w:rsidRDefault="003F6E2C" w:rsidP="00BF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BF5312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040</w:t>
            </w:r>
            <w:r w:rsidR="00BF5312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</w:tcPr>
          <w:p w14:paraId="3AE0773C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B00A7" w14:textId="2E67BAEA" w:rsidR="00F20F49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746</w:t>
            </w:r>
            <w:r w:rsidR="00F20F49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6864E7EC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24019" w14:textId="612E6CD9" w:rsidR="00F20F49" w:rsidRPr="00FC347E" w:rsidRDefault="00BF5312" w:rsidP="00F20F49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b/>
                <w:bCs/>
                <w:sz w:val="26"/>
                <w:szCs w:val="26"/>
              </w:rPr>
              <w:t>490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01C01E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43238" w14:textId="611D239E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b/>
                <w:bCs/>
                <w:sz w:val="26"/>
                <w:szCs w:val="26"/>
              </w:rPr>
              <w:t>501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77475E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9D64" w14:textId="42F9FD62" w:rsidR="00F20F49" w:rsidRPr="00FC347E" w:rsidRDefault="003F6E2C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018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72" w:type="dxa"/>
            <w:shd w:val="clear" w:color="auto" w:fill="auto"/>
          </w:tcPr>
          <w:p w14:paraId="6717E0AA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2DAB6" w14:textId="3FC18A05" w:rsidR="00F20F49" w:rsidRPr="00FC347E" w:rsidRDefault="003F6E2C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734</w:t>
            </w:r>
            <w:r w:rsidR="00F20F49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289</w:t>
            </w:r>
          </w:p>
        </w:tc>
      </w:tr>
      <w:tr w:rsidR="00F20F49" w:rsidRPr="004A6C24" w14:paraId="1CDD510F" w14:textId="77777777" w:rsidTr="00A61CA6">
        <w:tc>
          <w:tcPr>
            <w:tcW w:w="2140" w:type="dxa"/>
            <w:shd w:val="clear" w:color="auto" w:fill="auto"/>
            <w:vAlign w:val="bottom"/>
          </w:tcPr>
          <w:p w14:paraId="74D66FED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6190CF6E" w14:textId="77777777" w:rsidR="00F20F49" w:rsidRPr="004A6C24" w:rsidRDefault="00F20F49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2A461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4818C28D" w14:textId="77777777" w:rsidR="00F20F49" w:rsidRPr="00FC347E" w:rsidRDefault="00F20F49" w:rsidP="008353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EC8697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24F45A39" w14:textId="77777777" w:rsidR="00F20F49" w:rsidRPr="00FC347E" w:rsidRDefault="00F20F49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3610DA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2E31545D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7E2D1B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44953CED" w14:textId="77777777" w:rsidR="00F20F49" w:rsidRPr="00FC347E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4F1AF4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71C9C7B9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FFF02D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14:paraId="49ADE4C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2FB9B5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</w:tcPr>
          <w:p w14:paraId="54F42CCB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6751F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34C16CD8" w14:textId="77777777" w:rsidR="00F20F49" w:rsidRPr="00FC347E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795FB3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7A594FE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5C720B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88FF154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529FB7C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6A180F7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F20F49" w:rsidRPr="004A6C24" w14:paraId="48C4D873" w14:textId="77777777" w:rsidTr="00A61CA6">
        <w:tc>
          <w:tcPr>
            <w:tcW w:w="2140" w:type="dxa"/>
            <w:shd w:val="clear" w:color="auto" w:fill="auto"/>
            <w:vAlign w:val="bottom"/>
          </w:tcPr>
          <w:p w14:paraId="717B714E" w14:textId="77777777" w:rsidR="00F20F49" w:rsidRPr="004029FB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78" w:type="dxa"/>
          </w:tcPr>
          <w:p w14:paraId="27B6BAC5" w14:textId="77777777" w:rsidR="00F20F49" w:rsidRPr="004A6C24" w:rsidRDefault="00F20F49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27CDBE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1A0CB204" w14:textId="77777777" w:rsidR="00F20F49" w:rsidRPr="00FC347E" w:rsidRDefault="00F20F49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15FB92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A61121E" w14:textId="77777777" w:rsidR="00F20F49" w:rsidRPr="00FC347E" w:rsidRDefault="00F20F49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00C8F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E2A6AD2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50D1E0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3908B8A" w14:textId="77777777" w:rsidR="00F20F49" w:rsidRPr="00FC347E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460F11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9BCC229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718793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36ABC5C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C90AD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0BB17F6C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72173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3AF28A87" w14:textId="77777777" w:rsidR="00F20F49" w:rsidRPr="00FC347E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93131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CA0D79B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7C0EA1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7F4A0E9A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71F1B29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F61DF6A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F20F49" w:rsidRPr="004A6C24" w14:paraId="403A1D57" w14:textId="77777777" w:rsidTr="00A61CA6">
        <w:tc>
          <w:tcPr>
            <w:tcW w:w="2140" w:type="dxa"/>
            <w:shd w:val="clear" w:color="auto" w:fill="auto"/>
          </w:tcPr>
          <w:p w14:paraId="42B07FAE" w14:textId="77777777" w:rsidR="00F20F49" w:rsidRPr="004029FB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4029F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978" w:type="dxa"/>
          </w:tcPr>
          <w:p w14:paraId="081F1021" w14:textId="77777777" w:rsidR="00F20F49" w:rsidRPr="004A6C24" w:rsidRDefault="00F20F49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BA7444" w14:textId="77777777" w:rsidR="00F20F49" w:rsidRPr="004A6C24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4E0B29F9" w14:textId="77777777" w:rsidR="00F20F49" w:rsidRPr="00FC347E" w:rsidRDefault="00F20F49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56040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7E67BAF" w14:textId="77777777" w:rsidR="00F20F49" w:rsidRPr="00FC347E" w:rsidRDefault="00F20F49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239FF3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1BBE9AB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002E6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F00BA65" w14:textId="77777777" w:rsidR="00F20F49" w:rsidRPr="00FC347E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9FBAF80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27889BCA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CD6980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9553A8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31D85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3802DF0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6F39FD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711064AA" w14:textId="77777777" w:rsidR="00F20F49" w:rsidRPr="00FC347E" w:rsidRDefault="00F20F49" w:rsidP="00F2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F2D215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A724114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3760B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73878056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053544F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7D6384A" w14:textId="77777777" w:rsidR="00F20F49" w:rsidRPr="00FC347E" w:rsidRDefault="00F20F49" w:rsidP="00F2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D04BE4" w:rsidRPr="00FC347E" w14:paraId="56210021" w14:textId="77777777" w:rsidTr="006973DE">
        <w:tc>
          <w:tcPr>
            <w:tcW w:w="2140" w:type="dxa"/>
            <w:shd w:val="clear" w:color="auto" w:fill="auto"/>
          </w:tcPr>
          <w:p w14:paraId="4A7F08A0" w14:textId="77777777" w:rsidR="00D04BE4" w:rsidRPr="004029FB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78" w:type="dxa"/>
          </w:tcPr>
          <w:p w14:paraId="067AAD35" w14:textId="751D585B" w:rsidR="00D04BE4" w:rsidRPr="004A6C24" w:rsidRDefault="003F6E2C" w:rsidP="00697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265</w:t>
            </w:r>
            <w:r w:rsidR="00D04BE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236" w:type="dxa"/>
          </w:tcPr>
          <w:p w14:paraId="2B537DE2" w14:textId="77777777" w:rsidR="00D04BE4" w:rsidRPr="004A6C24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D110059" w14:textId="5D6179A8" w:rsidR="00D04BE4" w:rsidRPr="00FC347E" w:rsidRDefault="003F6E2C" w:rsidP="006973D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159</w:t>
            </w:r>
            <w:r w:rsidR="00D04BE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236" w:type="dxa"/>
          </w:tcPr>
          <w:p w14:paraId="5047277B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54C268A8" w14:textId="77777777" w:rsidR="00D04BE4" w:rsidRPr="00FC347E" w:rsidRDefault="00D04BE4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35E01B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4AE334F0" w14:textId="77777777" w:rsidR="00D04BE4" w:rsidRPr="00FC347E" w:rsidRDefault="00D04BE4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72BFD2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2358C98" w14:textId="77777777" w:rsidR="00D04BE4" w:rsidRPr="00FC347E" w:rsidRDefault="00D04BE4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F6AA1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068A59F0" w14:textId="77777777" w:rsidR="00D04BE4" w:rsidRPr="00FC347E" w:rsidRDefault="00D04BE4" w:rsidP="00697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A90F8D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4C65303" w14:textId="2C713CAD" w:rsidR="00D04BE4" w:rsidRPr="00FC347E" w:rsidRDefault="003F6E2C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265</w:t>
            </w:r>
            <w:r w:rsidR="00D04BE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236" w:type="dxa"/>
            <w:shd w:val="clear" w:color="auto" w:fill="auto"/>
          </w:tcPr>
          <w:p w14:paraId="276B7C2C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618774E8" w14:textId="2DB3952F" w:rsidR="00D04BE4" w:rsidRPr="00FC347E" w:rsidRDefault="003F6E2C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159</w:t>
            </w:r>
            <w:r w:rsidR="00D04BE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249CC8B7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2DCCE58E" w14:textId="77777777" w:rsidR="00D04BE4" w:rsidRPr="00D26960" w:rsidRDefault="00D04BE4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8F4098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AADD00D" w14:textId="77777777" w:rsidR="00D04BE4" w:rsidRPr="00C158DE" w:rsidRDefault="00D04BE4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134B7B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14436F79" w14:textId="7A908139" w:rsidR="00D04BE4" w:rsidRPr="00FC347E" w:rsidRDefault="003F6E2C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265</w:t>
            </w:r>
            <w:r w:rsidR="00D04BE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272" w:type="dxa"/>
            <w:shd w:val="clear" w:color="auto" w:fill="auto"/>
          </w:tcPr>
          <w:p w14:paraId="7A183ADD" w14:textId="77777777" w:rsidR="00D04BE4" w:rsidRPr="00FC347E" w:rsidRDefault="00D04BE4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E971C2F" w14:textId="0337E23E" w:rsidR="00D04BE4" w:rsidRPr="00FC347E" w:rsidRDefault="003F6E2C" w:rsidP="006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159</w:t>
            </w:r>
            <w:r w:rsidR="00D04BE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312</w:t>
            </w:r>
          </w:p>
        </w:tc>
      </w:tr>
      <w:tr w:rsidR="00A61CA6" w:rsidRPr="004A6C24" w14:paraId="6BCE69F1" w14:textId="77777777" w:rsidTr="00A61CA6">
        <w:tc>
          <w:tcPr>
            <w:tcW w:w="2140" w:type="dxa"/>
            <w:shd w:val="clear" w:color="auto" w:fill="auto"/>
          </w:tcPr>
          <w:p w14:paraId="10845DC3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978" w:type="dxa"/>
          </w:tcPr>
          <w:p w14:paraId="410DBC6F" w14:textId="259F29B0" w:rsidR="00A61CA6" w:rsidRPr="004A6C24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208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236" w:type="dxa"/>
          </w:tcPr>
          <w:p w14:paraId="4702C9D0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51050215" w14:textId="68728721" w:rsidR="00A61CA6" w:rsidRPr="00FC347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240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236" w:type="dxa"/>
          </w:tcPr>
          <w:p w14:paraId="482DD172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0C8D8E2" w14:textId="5BC45178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64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236" w:type="dxa"/>
          </w:tcPr>
          <w:p w14:paraId="5435211B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543DBD5" w14:textId="5E6D6866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54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236" w:type="dxa"/>
          </w:tcPr>
          <w:p w14:paraId="675537BE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B486B29" w14:textId="282610BA" w:rsidR="00A61CA6" w:rsidRPr="00FC347E" w:rsidRDefault="00A61CA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3D664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298493A5" w14:textId="77777777" w:rsidR="00A61CA6" w:rsidRPr="00FC347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20E832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2F78BC67" w14:textId="082CA89F" w:rsidR="00A61CA6" w:rsidRPr="00FC347E" w:rsidRDefault="003F6E2C" w:rsidP="00BF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272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236" w:type="dxa"/>
            <w:shd w:val="clear" w:color="auto" w:fill="auto"/>
          </w:tcPr>
          <w:p w14:paraId="45E08705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51A8AF38" w14:textId="1C57E189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294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4F56E078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52EE2F5D" w14:textId="27A2D101" w:rsidR="00A61CA6" w:rsidRPr="00FC347E" w:rsidRDefault="00BF5312" w:rsidP="00A61CA6">
            <w:pPr>
              <w:tabs>
                <w:tab w:val="clear" w:pos="680"/>
                <w:tab w:val="left" w:pos="540"/>
              </w:tabs>
              <w:ind w:left="-100" w:right="-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21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490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9BDF79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4D8F2E1" w14:textId="1E6F5B62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12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501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EA9E58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60C97281" w14:textId="4F9FFB5B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250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272" w:type="dxa"/>
            <w:shd w:val="clear" w:color="auto" w:fill="auto"/>
          </w:tcPr>
          <w:p w14:paraId="2B3AA538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3E10D78" w14:textId="217FAD74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281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632</w:t>
            </w:r>
          </w:p>
        </w:tc>
      </w:tr>
      <w:tr w:rsidR="00A61CA6" w:rsidRPr="004A6C24" w14:paraId="03866961" w14:textId="77777777" w:rsidTr="00A61CA6">
        <w:tc>
          <w:tcPr>
            <w:tcW w:w="2140" w:type="dxa"/>
            <w:shd w:val="clear" w:color="auto" w:fill="auto"/>
          </w:tcPr>
          <w:p w14:paraId="3245BD6D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เกาหลี</w:t>
            </w:r>
          </w:p>
        </w:tc>
        <w:tc>
          <w:tcPr>
            <w:tcW w:w="978" w:type="dxa"/>
          </w:tcPr>
          <w:p w14:paraId="3880D3A4" w14:textId="715A15AC" w:rsidR="00A61CA6" w:rsidRPr="004A6C24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100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236" w:type="dxa"/>
          </w:tcPr>
          <w:p w14:paraId="41441AA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6CBEB3CE" w14:textId="61B22C96" w:rsidR="00A61CA6" w:rsidRPr="00A9354C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57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236" w:type="dxa"/>
          </w:tcPr>
          <w:p w14:paraId="6B04E8CF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36643A85" w14:textId="4A545288" w:rsidR="00A61CA6" w:rsidRPr="00FC347E" w:rsidRDefault="00BF5312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25DAC1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4D46012B" w14:textId="7EC71423" w:rsidR="00A61CA6" w:rsidRPr="00FC347E" w:rsidRDefault="00A61CA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A7AD69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8B44000" w14:textId="141BD24D" w:rsidR="00A61CA6" w:rsidRPr="00FC347E" w:rsidRDefault="00A61CA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83C4E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4FE6349" w14:textId="77777777" w:rsidR="00A61CA6" w:rsidRPr="00FC347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FC347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33D764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75DAD212" w14:textId="75743CA6" w:rsidR="00A61CA6" w:rsidRPr="00FC347E" w:rsidRDefault="003F6E2C" w:rsidP="00BF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100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236" w:type="dxa"/>
            <w:shd w:val="clear" w:color="auto" w:fill="auto"/>
          </w:tcPr>
          <w:p w14:paraId="66B9E5F6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04B7FE17" w14:textId="64166485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57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219B652A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6184C78F" w14:textId="04611480" w:rsidR="00A61CA6" w:rsidRPr="00D26960" w:rsidRDefault="00BF5312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E8A7D8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17BDCB7" w14:textId="77777777" w:rsidR="00A61CA6" w:rsidRPr="00C158DE" w:rsidRDefault="00A61CA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CF2AC1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51A7F286" w14:textId="72FEF5D1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100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272" w:type="dxa"/>
            <w:shd w:val="clear" w:color="auto" w:fill="auto"/>
          </w:tcPr>
          <w:p w14:paraId="330FD24D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103A2BA" w14:textId="5D5B96D6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57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250</w:t>
            </w:r>
          </w:p>
        </w:tc>
      </w:tr>
      <w:tr w:rsidR="00A61CA6" w:rsidRPr="004A6C24" w14:paraId="7C25BF1A" w14:textId="77777777" w:rsidTr="00A61CA6">
        <w:tc>
          <w:tcPr>
            <w:tcW w:w="2140" w:type="dxa"/>
            <w:shd w:val="clear" w:color="auto" w:fill="auto"/>
          </w:tcPr>
          <w:p w14:paraId="56855D5E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ประเทศอื่นๆ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555BCE26" w14:textId="2EB80338" w:rsidR="00A61CA6" w:rsidRPr="004A6C24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376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236" w:type="dxa"/>
          </w:tcPr>
          <w:p w14:paraId="3E00711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31FEEDF9" w14:textId="7BF4542A" w:rsidR="00A61CA6" w:rsidRPr="00A9354C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217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236" w:type="dxa"/>
          </w:tcPr>
          <w:p w14:paraId="1BFC3DE7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6DF9598" w14:textId="303386FF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18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236" w:type="dxa"/>
          </w:tcPr>
          <w:p w14:paraId="3A7AB76B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10DB5D7D" w14:textId="6AF2DC92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12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236" w:type="dxa"/>
          </w:tcPr>
          <w:p w14:paraId="4A9E412D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3437411A" w14:textId="74FE8655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46C94F8C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3FD842E" w14:textId="06DD8E29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1FC495C8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53B2CE8E" w14:textId="6848389E" w:rsidR="00A61CA6" w:rsidRPr="00FC347E" w:rsidRDefault="003F6E2C" w:rsidP="00BF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401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236" w:type="dxa"/>
            <w:shd w:val="clear" w:color="auto" w:fill="auto"/>
          </w:tcPr>
          <w:p w14:paraId="0DAB0092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7441927D" w14:textId="61D20665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236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36" w:type="dxa"/>
            <w:shd w:val="clear" w:color="auto" w:fill="auto"/>
          </w:tcPr>
          <w:p w14:paraId="129DC11F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906718B" w14:textId="1B5C206F" w:rsidR="00A61CA6" w:rsidRPr="00D26960" w:rsidRDefault="00BF5312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3EAC94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A6F5D64" w14:textId="77777777" w:rsidR="00A61CA6" w:rsidRPr="00C158DE" w:rsidRDefault="00A61CA6" w:rsidP="002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-18"/>
              <w:rPr>
                <w:rFonts w:ascii="Angsana New" w:eastAsia="Calibri" w:hAnsi="Angsana New"/>
                <w:sz w:val="26"/>
                <w:szCs w:val="26"/>
              </w:rPr>
            </w:pPr>
            <w:r w:rsidRPr="00D26960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5EA4EF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2EA5C56" w14:textId="7A4B5A10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401</w:t>
            </w:r>
            <w:r w:rsidR="00BF5312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272" w:type="dxa"/>
            <w:shd w:val="clear" w:color="auto" w:fill="auto"/>
          </w:tcPr>
          <w:p w14:paraId="63E51E4A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7C7EEEC" w14:textId="02010A43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236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095</w:t>
            </w:r>
          </w:p>
        </w:tc>
      </w:tr>
      <w:tr w:rsidR="00A61CA6" w:rsidRPr="004A6C24" w14:paraId="5C255D06" w14:textId="77777777" w:rsidTr="00A61CA6">
        <w:tc>
          <w:tcPr>
            <w:tcW w:w="2140" w:type="dxa"/>
            <w:shd w:val="clear" w:color="auto" w:fill="auto"/>
          </w:tcPr>
          <w:p w14:paraId="4F2153D0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29FB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  <w:r w:rsidRPr="004029FB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4C9926B5" w14:textId="1D73A057" w:rsidR="00A61CA6" w:rsidRPr="00A9354C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950</w:t>
            </w:r>
            <w:r w:rsidR="00A61CA6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236" w:type="dxa"/>
          </w:tcPr>
          <w:p w14:paraId="2A6EC6EC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76D2050D" w14:textId="222C82A1" w:rsidR="00A61CA6" w:rsidRPr="00FC347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673</w:t>
            </w:r>
            <w:r w:rsidR="00A61CA6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236" w:type="dxa"/>
          </w:tcPr>
          <w:p w14:paraId="7218C233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ADF0FBF" w14:textId="231D515D" w:rsidR="00A61CA6" w:rsidRPr="00457FD4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82</w:t>
            </w:r>
            <w:r w:rsidR="00BF5312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36" w:type="dxa"/>
          </w:tcPr>
          <w:p w14:paraId="1A6BD78C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3638E270" w14:textId="5137100B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66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3F53AE97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DB0C6" w14:textId="3F63194C" w:rsidR="00A61CA6" w:rsidRPr="003B6768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0D534E36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C1C86" w14:textId="7A59C291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300F0F48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0563" w14:textId="5983A283" w:rsidR="00A61CA6" w:rsidRPr="003B6768" w:rsidRDefault="003F6E2C" w:rsidP="00BF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BF5312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040</w:t>
            </w:r>
            <w:r w:rsidR="00BF5312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</w:tcPr>
          <w:p w14:paraId="7D3D84B2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8A9C9" w14:textId="1E735F60" w:rsidR="00A61CA6" w:rsidRPr="00FC347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746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19364715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1B9E8" w14:textId="71B9CEAC" w:rsidR="00A61CA6" w:rsidRPr="00173C04" w:rsidRDefault="00BF5312" w:rsidP="002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b/>
                <w:bCs/>
                <w:sz w:val="26"/>
                <w:szCs w:val="26"/>
              </w:rPr>
              <w:t>490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55EBD9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5B342" w14:textId="6274AAE0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173C0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173C0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b/>
                <w:bCs/>
                <w:sz w:val="26"/>
                <w:szCs w:val="26"/>
              </w:rPr>
              <w:t>501</w:t>
            </w:r>
            <w:r w:rsidRPr="00173C0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FAB321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6F61E" w14:textId="24AA4EA2" w:rsidR="00A61CA6" w:rsidRPr="003B6768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018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72" w:type="dxa"/>
            <w:shd w:val="clear" w:color="auto" w:fill="auto"/>
          </w:tcPr>
          <w:p w14:paraId="390CC3ED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52B92" w14:textId="03400704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734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289</w:t>
            </w:r>
          </w:p>
        </w:tc>
      </w:tr>
      <w:tr w:rsidR="00A61CA6" w:rsidRPr="004A6C24" w14:paraId="0FD660E9" w14:textId="77777777" w:rsidTr="00A61CA6">
        <w:tc>
          <w:tcPr>
            <w:tcW w:w="2140" w:type="dxa"/>
            <w:shd w:val="clear" w:color="auto" w:fill="auto"/>
          </w:tcPr>
          <w:p w14:paraId="206E98FB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4DEF9AF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17ED82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3CFF8BE3" w14:textId="77777777" w:rsidR="00A61CA6" w:rsidRPr="004029FB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A6607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3CF0594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15C48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662126A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D432E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07B0984A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CF0B5A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4DF3459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C0F5FE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6DA9BFBA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2D341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75341105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7DF5A2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20453BC5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12A7F8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35C29FCC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7932A0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</w:tcPr>
          <w:p w14:paraId="7297CB9C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46B154F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5B1D586E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A61CA6" w:rsidRPr="004A6C24" w14:paraId="3EB4263F" w14:textId="77777777" w:rsidTr="00A61CA6">
        <w:tc>
          <w:tcPr>
            <w:tcW w:w="2140" w:type="dxa"/>
            <w:shd w:val="clear" w:color="auto" w:fill="auto"/>
          </w:tcPr>
          <w:p w14:paraId="2E50822B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</w:tcPr>
          <w:p w14:paraId="619E75F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1FCC50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39EDD528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172CEE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82398A7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4119D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94490CC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73B70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040737D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9B38E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4E211F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D7FEBB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C542926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BB48C9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2E4006B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F0C19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623FAAF3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8E1819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93F5F88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40C63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12FFFADA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14747C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698605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A61CA6" w:rsidRPr="004A6C24" w14:paraId="67A26DBC" w14:textId="77777777" w:rsidTr="00A61CA6">
        <w:tc>
          <w:tcPr>
            <w:tcW w:w="2140" w:type="dxa"/>
            <w:shd w:val="clear" w:color="auto" w:fill="auto"/>
          </w:tcPr>
          <w:p w14:paraId="202C18EA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</w:tcPr>
          <w:p w14:paraId="56C498E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9E1B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14C49ACC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7346DF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272ACC8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5B5158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7E4C6AE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ADA96F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549E3DD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B7554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7A4F3CE9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E0B8B8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41B5145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09A986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8B92AE9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AFED16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02272090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18F74D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2D4074A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2862D9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7764E4D0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4AB096D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095A33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A61CA6" w:rsidRPr="004A6C24" w14:paraId="7A530E06" w14:textId="77777777" w:rsidTr="00A61CA6">
        <w:tc>
          <w:tcPr>
            <w:tcW w:w="2140" w:type="dxa"/>
            <w:shd w:val="clear" w:color="auto" w:fill="auto"/>
          </w:tcPr>
          <w:p w14:paraId="75BF5AD8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</w:tcPr>
          <w:p w14:paraId="490D0B9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81F10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58085F3A" w14:textId="77777777" w:rsidR="00A61CA6" w:rsidRPr="004029FB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3A0B10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1C73A3B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11C5F8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BE4A172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1270E6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7820344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C42E22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E2A8D7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80FFA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CDC1D6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5FF42C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326FEF9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1058C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402A4DE4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FAF2E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3446D6B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2666E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2345AABF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2B4263F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42C15F5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A61CA6" w:rsidRPr="004A6C24" w14:paraId="303E6941" w14:textId="77777777" w:rsidTr="00A61CA6">
        <w:tc>
          <w:tcPr>
            <w:tcW w:w="2140" w:type="dxa"/>
            <w:shd w:val="clear" w:color="auto" w:fill="auto"/>
          </w:tcPr>
          <w:p w14:paraId="5D58A474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978" w:type="dxa"/>
          </w:tcPr>
          <w:p w14:paraId="2CA9EA35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8AB498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1D3EEDAF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310A79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E6B8AC3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74DA0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929FDD1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FB1D28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E9A6664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56E286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43CDA23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D89580B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690363FA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60B0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8CD04D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40BD0B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5AA14DA0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2BCC10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04072F5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86DF4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83031BB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BF0C0B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E1D973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A61CA6" w:rsidRPr="004A6C24" w14:paraId="78F99293" w14:textId="77777777" w:rsidTr="00A61CA6">
        <w:tc>
          <w:tcPr>
            <w:tcW w:w="2140" w:type="dxa"/>
            <w:shd w:val="clear" w:color="auto" w:fill="auto"/>
          </w:tcPr>
          <w:p w14:paraId="6558A167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978" w:type="dxa"/>
          </w:tcPr>
          <w:p w14:paraId="1434CE81" w14:textId="7CE2F294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862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236" w:type="dxa"/>
          </w:tcPr>
          <w:p w14:paraId="48E2D56C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412270AB" w14:textId="3101DDDD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579</w:t>
            </w:r>
            <w:r w:rsidR="00A61CA6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236" w:type="dxa"/>
          </w:tcPr>
          <w:p w14:paraId="61492131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D8B432B" w14:textId="0890B8B1" w:rsidR="00A61CA6" w:rsidRPr="0073721F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  <w:highlight w:val="cyan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68</w:t>
            </w:r>
            <w:r w:rsidR="004A7270" w:rsidRPr="00C02C7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236" w:type="dxa"/>
          </w:tcPr>
          <w:p w14:paraId="729CB7D0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14495AF" w14:textId="0AE4E4C5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54</w:t>
            </w:r>
            <w:r w:rsidR="00A61CA6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524</w:t>
            </w:r>
          </w:p>
        </w:tc>
        <w:tc>
          <w:tcPr>
            <w:tcW w:w="236" w:type="dxa"/>
          </w:tcPr>
          <w:p w14:paraId="3F2F1C70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D62C192" w14:textId="205D47E0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20A8A48E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00BD9D01" w14:textId="305BC067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</w:t>
            </w:r>
            <w:r w:rsidR="00A61CA6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053CD26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961A01B" w14:textId="78495118" w:rsidR="00A61CA6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937</w:t>
            </w:r>
            <w:r w:rsidR="0026254C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236" w:type="dxa"/>
            <w:shd w:val="clear" w:color="auto" w:fill="auto"/>
          </w:tcPr>
          <w:p w14:paraId="0147D821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3C3B138E" w14:textId="25AEE194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640</w:t>
            </w:r>
            <w:r w:rsidR="00A61CA6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178</w:t>
            </w:r>
          </w:p>
        </w:tc>
        <w:tc>
          <w:tcPr>
            <w:tcW w:w="236" w:type="dxa"/>
            <w:shd w:val="clear" w:color="auto" w:fill="auto"/>
          </w:tcPr>
          <w:p w14:paraId="416A0902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BE861C1" w14:textId="56EF5B5C" w:rsidR="00A61CA6" w:rsidRPr="00FC347E" w:rsidRDefault="0026254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13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888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FADC4A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EE1DF0B" w14:textId="64F75B60" w:rsidR="00A61CA6" w:rsidRPr="00FC347E" w:rsidRDefault="00A61CA6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524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3692DF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5AAD41D0" w14:textId="64762AE6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923</w:t>
            </w:r>
            <w:r w:rsidR="0026254C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272" w:type="dxa"/>
            <w:shd w:val="clear" w:color="auto" w:fill="auto"/>
          </w:tcPr>
          <w:p w14:paraId="43C2A95F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DE86F11" w14:textId="18743E6C" w:rsidR="00A61CA6" w:rsidRPr="00FC347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636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654</w:t>
            </w:r>
          </w:p>
        </w:tc>
      </w:tr>
      <w:tr w:rsidR="00A61CA6" w:rsidRPr="004A6C24" w14:paraId="1AEE23EF" w14:textId="77777777" w:rsidTr="00A61CA6">
        <w:tc>
          <w:tcPr>
            <w:tcW w:w="2140" w:type="dxa"/>
            <w:shd w:val="clear" w:color="auto" w:fill="auto"/>
          </w:tcPr>
          <w:p w14:paraId="19790279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5A255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978" w:type="dxa"/>
            <w:shd w:val="clear" w:color="auto" w:fill="auto"/>
          </w:tcPr>
          <w:p w14:paraId="5260932E" w14:textId="01E7A3DE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5DFB2087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061BCC90" w14:textId="776E6097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  <w:r w:rsidR="00A61CA6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73836AE7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3A921C6" w14:textId="7AD1C170" w:rsidR="00A61CA6" w:rsidRPr="0073721F" w:rsidRDefault="004A7270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73721F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815429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E86A1AE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F5628E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9D2D354" w14:textId="23424C22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020D2A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41BFE152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33D131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3ED2CCD" w14:textId="023980E5" w:rsidR="00A61CA6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  <w:r w:rsidR="0026254C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4CDC92C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4F8DCFA" w14:textId="2202DE8C" w:rsidR="00A61CA6" w:rsidRPr="004E407F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28</w:t>
            </w:r>
            <w:r w:rsidR="00A61CA6" w:rsidRPr="004E407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1A422B21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777D4F53" w14:textId="3A168C69" w:rsidR="00A61CA6" w:rsidRPr="00FC347E" w:rsidRDefault="0026254C" w:rsidP="0018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592827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0662388" w14:textId="77777777" w:rsidR="00A61CA6" w:rsidRDefault="00A61CA6" w:rsidP="0018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6DD732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35E57B3F" w14:textId="69315BE1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  <w:r w:rsidR="0026254C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72" w:type="dxa"/>
            <w:shd w:val="clear" w:color="auto" w:fill="auto"/>
          </w:tcPr>
          <w:p w14:paraId="3FB5FF32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40BFCCD" w14:textId="6DF0AF24" w:rsidR="00A61CA6" w:rsidRPr="00423998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791</w:t>
            </w:r>
          </w:p>
        </w:tc>
      </w:tr>
      <w:tr w:rsidR="00A61CA6" w:rsidRPr="004A6C24" w14:paraId="5A35CE20" w14:textId="77777777" w:rsidTr="00A61CA6">
        <w:tc>
          <w:tcPr>
            <w:tcW w:w="2140" w:type="dxa"/>
            <w:shd w:val="clear" w:color="auto" w:fill="auto"/>
          </w:tcPr>
          <w:p w14:paraId="3CE54B09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37C6F7C" w14:textId="36C1549E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60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236" w:type="dxa"/>
          </w:tcPr>
          <w:p w14:paraId="17CDD25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E0C56AF" w14:textId="00D0A8B5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65</w:t>
            </w:r>
            <w:r w:rsidR="00A61CA6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236" w:type="dxa"/>
          </w:tcPr>
          <w:p w14:paraId="4A665F0D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45949A4" w14:textId="2AFE9F03" w:rsidR="00A61CA6" w:rsidRPr="0073721F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14</w:t>
            </w:r>
            <w:r w:rsidR="0026254C" w:rsidRPr="0073721F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236" w:type="dxa"/>
          </w:tcPr>
          <w:p w14:paraId="006B0335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2466A793" w14:textId="4492A68A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12</w:t>
            </w:r>
            <w:r w:rsidR="00A61CA6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236" w:type="dxa"/>
          </w:tcPr>
          <w:p w14:paraId="11378966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1A9EC89D" w14:textId="416F736F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82F3DB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2D1FF53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3CDE61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632C1729" w14:textId="6897C68C" w:rsidR="00A61CA6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74</w:t>
            </w:r>
            <w:r w:rsidR="0026254C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236" w:type="dxa"/>
            <w:shd w:val="clear" w:color="auto" w:fill="auto"/>
          </w:tcPr>
          <w:p w14:paraId="2D817DA0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5BBD3505" w14:textId="69EEF5C7" w:rsidR="00A61CA6" w:rsidRPr="004E407F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</w:t>
            </w:r>
            <w:r w:rsidR="00A61CA6" w:rsidRPr="004E407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821</w:t>
            </w:r>
          </w:p>
        </w:tc>
        <w:tc>
          <w:tcPr>
            <w:tcW w:w="236" w:type="dxa"/>
            <w:shd w:val="clear" w:color="auto" w:fill="auto"/>
          </w:tcPr>
          <w:p w14:paraId="04A7EF1D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98CED66" w14:textId="4687A81A" w:rsidR="00A61CA6" w:rsidRPr="00FC347E" w:rsidRDefault="0026254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602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7C2EEE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D21483D" w14:textId="3BDD42C6" w:rsidR="00A61CA6" w:rsidRPr="00FC347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977</w:t>
            </w: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DD15AA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C94FBDD" w14:textId="4C096D94" w:rsidR="00A61CA6" w:rsidRPr="00FC347E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67</w:t>
            </w:r>
            <w:r w:rsidR="0026254C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272" w:type="dxa"/>
            <w:shd w:val="clear" w:color="auto" w:fill="auto"/>
          </w:tcPr>
          <w:p w14:paraId="2A8F36B6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332AD79" w14:textId="7415838B" w:rsidR="00A61CA6" w:rsidRPr="00FC347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68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844</w:t>
            </w:r>
          </w:p>
        </w:tc>
      </w:tr>
      <w:tr w:rsidR="00A61CA6" w:rsidRPr="004A6C24" w14:paraId="3E1C4C95" w14:textId="77777777" w:rsidTr="00A61CA6">
        <w:tc>
          <w:tcPr>
            <w:tcW w:w="2140" w:type="dxa"/>
            <w:shd w:val="clear" w:color="auto" w:fill="auto"/>
          </w:tcPr>
          <w:p w14:paraId="5D31934A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  <w:r w:rsidRPr="005A255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1EC6CC7" w14:textId="2790376B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950</w:t>
            </w:r>
            <w:r w:rsidR="00A61CA6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236" w:type="dxa"/>
          </w:tcPr>
          <w:p w14:paraId="7615E189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407A3D68" w14:textId="4F8146DE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673</w:t>
            </w:r>
            <w:r w:rsidR="00A61CA6" w:rsidRPr="005A255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236" w:type="dxa"/>
          </w:tcPr>
          <w:p w14:paraId="2C928358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BC5822A" w14:textId="6AB9069F" w:rsidR="00A61CA6" w:rsidRPr="0073721F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82</w:t>
            </w:r>
            <w:r w:rsidR="0026254C" w:rsidRPr="0073721F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36" w:type="dxa"/>
          </w:tcPr>
          <w:p w14:paraId="331F4BC4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52AA751E" w14:textId="477E5F42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66</w:t>
            </w:r>
            <w:r w:rsidR="00A61CA6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705BF4B6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7CAC7" w14:textId="4163BADD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15BAF40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1AD07" w14:textId="51496B8B" w:rsidR="00A61CA6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A61CA6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4CC7CD9E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80BB4" w14:textId="657EC7F3" w:rsidR="00A61CA6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26254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040</w:t>
            </w:r>
            <w:r w:rsidR="0026254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</w:tcPr>
          <w:p w14:paraId="2355C20C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20F0B" w14:textId="0F281C34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746</w:t>
            </w:r>
            <w:r w:rsidR="00A61CA6" w:rsidRPr="005A255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6607D3D0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5C2F4" w14:textId="62A452BE" w:rsidR="00A61CA6" w:rsidRPr="0055312C" w:rsidRDefault="0026254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21</w:t>
            </w: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490</w:t>
            </w: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24F629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475D5" w14:textId="0F386173" w:rsidR="00A61CA6" w:rsidRPr="00FC347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12</w:t>
            </w: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501</w:t>
            </w:r>
            <w:r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295EA5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0B9DA" w14:textId="5820AD7C" w:rsidR="00A61CA6" w:rsidRPr="009115E0" w:rsidRDefault="003F6E2C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6414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018</w:t>
            </w:r>
            <w:r w:rsidR="00641404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72" w:type="dxa"/>
            <w:shd w:val="clear" w:color="auto" w:fill="auto"/>
          </w:tcPr>
          <w:p w14:paraId="3D86DF33" w14:textId="77777777" w:rsidR="00A61CA6" w:rsidRPr="00FC347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D7CDE" w14:textId="2D6BCE0B" w:rsidR="00A61CA6" w:rsidRPr="00FC347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734</w:t>
            </w:r>
            <w:r w:rsidR="00A61CA6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  <w:t>289</w:t>
            </w:r>
          </w:p>
        </w:tc>
      </w:tr>
      <w:tr w:rsidR="00A61CA6" w:rsidRPr="004A6C24" w14:paraId="75611752" w14:textId="77777777" w:rsidTr="00A61CA6">
        <w:tc>
          <w:tcPr>
            <w:tcW w:w="2140" w:type="dxa"/>
            <w:shd w:val="clear" w:color="auto" w:fill="auto"/>
            <w:vAlign w:val="bottom"/>
          </w:tcPr>
          <w:p w14:paraId="5EB2B463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08BF2604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221815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3F02B30C" w14:textId="77777777" w:rsidR="00A61CA6" w:rsidRPr="005A255E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BAFE5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20B7CA8C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E214FB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0D4BBCE6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9A839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1BB829DB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2A67CA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CDC70D3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E10A38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775206A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D75E56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014ADF57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066B4C5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6F31AAD4" w14:textId="77777777" w:rsidR="00A61CA6" w:rsidRPr="004A6C24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F73745F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6B44519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FA784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</w:tcPr>
          <w:p w14:paraId="41E509A5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AAFCE38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1586F491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A61CA6" w:rsidRPr="004A6C24" w14:paraId="72E2715B" w14:textId="77777777" w:rsidTr="00A61CA6">
        <w:tc>
          <w:tcPr>
            <w:tcW w:w="2140" w:type="dxa"/>
            <w:shd w:val="clear" w:color="auto" w:fill="auto"/>
            <w:vAlign w:val="bottom"/>
          </w:tcPr>
          <w:p w14:paraId="6729D761" w14:textId="625AD3F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</w:pPr>
            <w:r w:rsidRPr="005A255E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4E407F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A255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4E40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255E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A255E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78" w:type="dxa"/>
          </w:tcPr>
          <w:p w14:paraId="1046807E" w14:textId="77777777" w:rsidR="00A61CA6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51B9B1E5" w14:textId="25341ABA" w:rsidR="00A61CA6" w:rsidRPr="005A255E" w:rsidRDefault="004E407F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255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BEA7050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0ED5CBE3" w14:textId="77777777" w:rsidR="00A61CA6" w:rsidRPr="005A255E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732E186A" w14:textId="04069DF8" w:rsidR="00A61CA6" w:rsidRPr="005A255E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286</w:t>
            </w:r>
            <w:r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A6B8ED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B54DE4D" w14:textId="6CCB7DB2" w:rsidR="00A61CA6" w:rsidRPr="005A255E" w:rsidRDefault="00A61CA6" w:rsidP="0018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E0E8EC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C545B02" w14:textId="77777777" w:rsidR="00A61CA6" w:rsidRPr="005A255E" w:rsidRDefault="00A61CA6" w:rsidP="0018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343B2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DCF63A5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182EAE86" w14:textId="5C90810B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="004E407F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236" w:type="dxa"/>
            <w:shd w:val="clear" w:color="auto" w:fill="auto"/>
          </w:tcPr>
          <w:p w14:paraId="51EA0EA4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B4079C1" w14:textId="77777777" w:rsidR="00A61CA6" w:rsidRPr="005A255E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138BA23B" w14:textId="77777777" w:rsidR="00A61CA6" w:rsidRPr="005A255E" w:rsidRDefault="00A61CA6" w:rsidP="0018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DB5EFD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7277BFDA" w14:textId="77777777" w:rsidR="00A61CA6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28B31F88" w14:textId="54AAE94C" w:rsidR="00641404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7ACD5C13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25ECCCEF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5F59158" w14:textId="0FF4AE8D" w:rsidR="00A61CA6" w:rsidRPr="005A255E" w:rsidRDefault="00A61CA6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286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D5CE1C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6D50ECCC" w14:textId="77777777" w:rsidR="00A61CA6" w:rsidRDefault="00A61CA6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00" w:right="6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54994C23" w14:textId="1F21415E" w:rsidR="00A61CA6" w:rsidRPr="004A6C24" w:rsidRDefault="00641404" w:rsidP="00180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00" w:right="6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0AC8A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0BFDA99" w14:textId="77777777" w:rsidR="00A61CA6" w:rsidRDefault="00A61CA6" w:rsidP="00A6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0" w:right="-1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0B320111" w14:textId="77777777" w:rsidR="00A61CA6" w:rsidRPr="004A6C24" w:rsidRDefault="00A61CA6" w:rsidP="00180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68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A6C24">
              <w:rPr>
                <w:rFonts w:ascii="Angsana New" w:eastAsia="Calibri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FA8CB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5ACAFAC5" w14:textId="77777777" w:rsidR="00A61CA6" w:rsidRDefault="00A61CA6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7BB5D947" w14:textId="35309DCD" w:rsidR="00641404" w:rsidRPr="00456447" w:rsidRDefault="003F6E2C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272" w:type="dxa"/>
            <w:shd w:val="clear" w:color="auto" w:fill="auto"/>
          </w:tcPr>
          <w:p w14:paraId="0A5D83B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F5C9544" w14:textId="77777777" w:rsidR="00A61CA6" w:rsidRPr="00456447" w:rsidRDefault="00A61CA6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30"/>
              <w:jc w:val="right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5628B632" w14:textId="7C4246C1" w:rsidR="00A61CA6" w:rsidRPr="004A6C24" w:rsidRDefault="00A61CA6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4564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Pr="004564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286</w:t>
            </w:r>
            <w:r w:rsidRPr="004564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1CA6" w:rsidRPr="004A6C24" w14:paraId="5E83F862" w14:textId="77777777" w:rsidTr="00A61CA6">
        <w:tc>
          <w:tcPr>
            <w:tcW w:w="2140" w:type="dxa"/>
            <w:shd w:val="clear" w:color="auto" w:fill="auto"/>
            <w:vAlign w:val="bottom"/>
          </w:tcPr>
          <w:p w14:paraId="74239E0D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6"/>
                <w:szCs w:val="26"/>
                <w:lang w:val="en-GB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กำไร (ขาดทุน) ตามส่วนงาน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78" w:type="dxa"/>
          </w:tcPr>
          <w:p w14:paraId="08EB03EE" w14:textId="77777777" w:rsidR="00A61CA6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321E521" w14:textId="12516FE4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186</w:t>
            </w:r>
            <w:r w:rsidR="004E407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627</w:t>
            </w:r>
          </w:p>
        </w:tc>
        <w:tc>
          <w:tcPr>
            <w:tcW w:w="236" w:type="dxa"/>
          </w:tcPr>
          <w:p w14:paraId="465FC382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0B7EE1BB" w14:textId="77777777" w:rsidR="00A61CA6" w:rsidRPr="005A255E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329C3BF9" w14:textId="757ADE9B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119</w:t>
            </w:r>
            <w:r w:rsidR="00A61CA6" w:rsidRPr="005A255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779</w:t>
            </w:r>
          </w:p>
        </w:tc>
        <w:tc>
          <w:tcPr>
            <w:tcW w:w="236" w:type="dxa"/>
          </w:tcPr>
          <w:p w14:paraId="2EB598EC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46A39205" w14:textId="77777777" w:rsidR="00A61CA6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8EAF418" w14:textId="40E25B6C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236" w:type="dxa"/>
          </w:tcPr>
          <w:p w14:paraId="78A30911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4B69E828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0BB761FC" w14:textId="6EAB2318" w:rsidR="00A61CA6" w:rsidRPr="005A255E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(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933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36BFA4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341920B" w14:textId="77777777" w:rsidR="00A61CA6" w:rsidRPr="00A61CA6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3CC70A4" w14:textId="349271AC" w:rsidR="00A61CA6" w:rsidRPr="00A61CA6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4E407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14:paraId="2509FF26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6273133C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533890E" w14:textId="63274A6A" w:rsidR="00A61CA6" w:rsidRPr="005A255E" w:rsidRDefault="00A61CA6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hAnsi="Angsana New"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8</w:t>
            </w:r>
            <w:r w:rsidRPr="005A255E">
              <w:rPr>
                <w:rFonts w:ascii="Angsana New" w:hAnsi="Angsana New"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053</w:t>
            </w:r>
            <w:r w:rsidRPr="005A25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1DD4C7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13F68E6" w14:textId="77777777" w:rsidR="00A61CA6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DAC2EDC" w14:textId="3E761FA8" w:rsidR="00641404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193</w:t>
            </w:r>
            <w:r w:rsid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236" w:type="dxa"/>
            <w:shd w:val="clear" w:color="auto" w:fill="auto"/>
          </w:tcPr>
          <w:p w14:paraId="518E994B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4707E40A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ED4C643" w14:textId="4CEFEB58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109</w:t>
            </w:r>
            <w:r w:rsidR="00A61CA6"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236" w:type="dxa"/>
            <w:shd w:val="clear" w:color="auto" w:fill="auto"/>
          </w:tcPr>
          <w:p w14:paraId="43C6F3BF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6C7566C9" w14:textId="77777777" w:rsidR="00A61CA6" w:rsidRDefault="00A61CA6" w:rsidP="00A61CA6">
            <w:pPr>
              <w:tabs>
                <w:tab w:val="clear" w:pos="227"/>
                <w:tab w:val="clear" w:pos="454"/>
                <w:tab w:val="clear" w:pos="68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7A9B7E2" w14:textId="7FA80154" w:rsidR="00641404" w:rsidRPr="004A6C24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6E2C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15000B3B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6CC90C3" w14:textId="77777777" w:rsidR="00A61CA6" w:rsidRDefault="00A61CA6" w:rsidP="00DA2E55">
            <w:pPr>
              <w:tabs>
                <w:tab w:val="clear" w:pos="227"/>
                <w:tab w:val="clear" w:pos="454"/>
                <w:tab w:val="clear" w:pos="68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A03F0B" w14:textId="7A3BE84A" w:rsidR="00A61CA6" w:rsidRPr="004A6C24" w:rsidRDefault="00A61CA6" w:rsidP="00DA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226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9F76D7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6F8723AF" w14:textId="77777777" w:rsidR="00A61CA6" w:rsidRDefault="00A61CA6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610B95B4" w14:textId="3000916C" w:rsidR="00641404" w:rsidRPr="004A6C24" w:rsidRDefault="003F6E2C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193</w:t>
            </w:r>
            <w:r w:rsid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272" w:type="dxa"/>
            <w:shd w:val="clear" w:color="auto" w:fill="auto"/>
          </w:tcPr>
          <w:p w14:paraId="147AFFEC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76FC72A" w14:textId="77777777" w:rsidR="00A61CA6" w:rsidRDefault="00A61CA6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240" w:lineRule="auto"/>
              <w:ind w:left="-140" w:right="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29B6524" w14:textId="0D6294BC" w:rsidR="00A61CA6" w:rsidRPr="004A6C24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109</w:t>
            </w:r>
            <w:r w:rsidR="00A61CA6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567</w:t>
            </w:r>
          </w:p>
        </w:tc>
      </w:tr>
      <w:tr w:rsidR="00A61CA6" w:rsidRPr="004A6C24" w14:paraId="66A46802" w14:textId="77777777" w:rsidTr="00A61CA6">
        <w:trPr>
          <w:trHeight w:val="177"/>
        </w:trPr>
        <w:tc>
          <w:tcPr>
            <w:tcW w:w="2140" w:type="dxa"/>
            <w:shd w:val="clear" w:color="auto" w:fill="auto"/>
          </w:tcPr>
          <w:p w14:paraId="07DCAD6F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37F62908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0" w:righ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90EA19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</w:tcPr>
          <w:p w14:paraId="4771CB40" w14:textId="77777777" w:rsidR="00A61CA6" w:rsidRPr="005A255E" w:rsidRDefault="00A61CA6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F2DFD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56E437A6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37B526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36" w:type="dxa"/>
          </w:tcPr>
          <w:p w14:paraId="502D1E1D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E917EC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247AD53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D114E8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1A1BD443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AAC8DC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AE87472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C7E8B2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</w:tcPr>
          <w:p w14:paraId="1A36BFBF" w14:textId="77777777" w:rsidR="00A61CA6" w:rsidRPr="005A255E" w:rsidRDefault="00A61CA6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66B603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</w:tcPr>
          <w:p w14:paraId="1C6170B3" w14:textId="77777777" w:rsidR="00A61CA6" w:rsidRPr="004A6C24" w:rsidRDefault="00A61CA6" w:rsidP="00A61CA6">
            <w:pPr>
              <w:tabs>
                <w:tab w:val="clear" w:pos="680"/>
                <w:tab w:val="left" w:pos="540"/>
              </w:tabs>
              <w:ind w:left="-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2D542C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3031153" w14:textId="77777777" w:rsidR="00A61CA6" w:rsidRPr="004A6C24" w:rsidRDefault="00A61CA6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BC61DD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2103246B" w14:textId="77777777" w:rsidR="00A61CA6" w:rsidRPr="004A6C24" w:rsidRDefault="00A61CA6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098DB2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31BA561" w14:textId="77777777" w:rsidR="00A61CA6" w:rsidRPr="004A6C24" w:rsidRDefault="00A61CA6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3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</w:tr>
      <w:tr w:rsidR="00A61CA6" w:rsidRPr="004A6C24" w14:paraId="0D6729BA" w14:textId="77777777" w:rsidTr="00A61CA6">
        <w:tc>
          <w:tcPr>
            <w:tcW w:w="2140" w:type="dxa"/>
            <w:shd w:val="clear" w:color="auto" w:fill="auto"/>
          </w:tcPr>
          <w:p w14:paraId="4C36F289" w14:textId="2E11DAAE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สินทรัพย์ส่วนงาน ณ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วันที่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br/>
              <w:t xml:space="preserve">   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 xml:space="preserve"> มีนาคม / 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8" w:type="dxa"/>
            <w:vAlign w:val="bottom"/>
          </w:tcPr>
          <w:p w14:paraId="62D9D5ED" w14:textId="2D22E764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  <w:r w:rsidR="00A61CA6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080</w:t>
            </w:r>
            <w:r w:rsidR="00A61CA6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187</w:t>
            </w:r>
          </w:p>
        </w:tc>
        <w:tc>
          <w:tcPr>
            <w:tcW w:w="236" w:type="dxa"/>
            <w:vAlign w:val="bottom"/>
          </w:tcPr>
          <w:p w14:paraId="59F0C754" w14:textId="77777777" w:rsidR="00A61CA6" w:rsidRPr="005A255E" w:rsidRDefault="00A61CA6" w:rsidP="00A61CA6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14AFFB12" w14:textId="29371EE9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783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682</w:t>
            </w:r>
          </w:p>
        </w:tc>
        <w:tc>
          <w:tcPr>
            <w:tcW w:w="236" w:type="dxa"/>
            <w:vAlign w:val="bottom"/>
          </w:tcPr>
          <w:p w14:paraId="3E3F8CFF" w14:textId="77777777" w:rsidR="00A61CA6" w:rsidRPr="005A255E" w:rsidRDefault="00A61CA6" w:rsidP="00A61CA6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51523EB6" w14:textId="21907B32" w:rsidR="00A61CA6" w:rsidRPr="00BE791F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263</w:t>
            </w:r>
            <w:r w:rsidR="00A61CA6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706</w:t>
            </w:r>
          </w:p>
        </w:tc>
        <w:tc>
          <w:tcPr>
            <w:tcW w:w="236" w:type="dxa"/>
            <w:vAlign w:val="bottom"/>
          </w:tcPr>
          <w:p w14:paraId="5B3CBEFB" w14:textId="77777777" w:rsidR="00A61CA6" w:rsidRPr="005A255E" w:rsidRDefault="00A61CA6" w:rsidP="00A61CA6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9A1E2B8" w14:textId="7F5FCCD2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259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678</w:t>
            </w:r>
          </w:p>
        </w:tc>
        <w:tc>
          <w:tcPr>
            <w:tcW w:w="236" w:type="dxa"/>
            <w:vAlign w:val="bottom"/>
          </w:tcPr>
          <w:p w14:paraId="1283851D" w14:textId="77777777" w:rsidR="00A61CA6" w:rsidRPr="005A255E" w:rsidRDefault="00A61CA6" w:rsidP="00A61CA6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552CF92" w14:textId="3CE96F44" w:rsidR="00A61CA6" w:rsidRPr="00A61CA6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227</w:t>
            </w:r>
            <w:r w:rsidR="00A61CA6" w:rsidRPr="00A61CA6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200C2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196ABFC" w14:textId="681DD438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226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509C18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09E46BB" w14:textId="57A50146" w:rsidR="00A61CA6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</w:t>
            </w:r>
            <w:r w:rsid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571</w:t>
            </w:r>
            <w:r w:rsid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C3A25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8926BFA" w14:textId="04FB8B50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269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55B58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62CEA390" w14:textId="4AEECAED" w:rsidR="00A61CA6" w:rsidRPr="004A6C24" w:rsidRDefault="00641404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418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640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5ABE6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6B3DA7" w14:textId="02F80BCA" w:rsidR="00A61CA6" w:rsidRPr="004A6C24" w:rsidRDefault="00A61CA6" w:rsidP="00DA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6E2C"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421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6E2C"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91F9D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839C36F" w14:textId="520C4E81" w:rsidR="00A61CA6" w:rsidRPr="00641404" w:rsidRDefault="003F6E2C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</w:t>
            </w:r>
            <w:r w:rsidR="00641404" w:rsidRP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152</w:t>
            </w:r>
            <w:r w:rsidR="00641404" w:rsidRP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0B3AE4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B56D647" w14:textId="06792D94" w:rsidR="00A61CA6" w:rsidRPr="004A6C24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70"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848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401</w:t>
            </w:r>
          </w:p>
        </w:tc>
      </w:tr>
      <w:tr w:rsidR="00A61CA6" w:rsidRPr="004A6C24" w14:paraId="44E0EB62" w14:textId="77777777" w:rsidTr="00A61CA6">
        <w:tc>
          <w:tcPr>
            <w:tcW w:w="2140" w:type="dxa"/>
            <w:shd w:val="clear" w:color="auto" w:fill="auto"/>
          </w:tcPr>
          <w:p w14:paraId="49B8866F" w14:textId="73B1B56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หนี้สินส่วนงาน ณ วันที่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 xml:space="preserve"> มีนาคม / </w:t>
            </w:r>
            <w:r w:rsidR="003F6E2C"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31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</w:rPr>
              <w:t xml:space="preserve"> </w:t>
            </w:r>
            <w:r w:rsidRPr="005A255E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8" w:type="dxa"/>
            <w:vAlign w:val="bottom"/>
          </w:tcPr>
          <w:p w14:paraId="6A0F154D" w14:textId="3EF77881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919</w:t>
            </w:r>
            <w:r w:rsidR="00A61CA6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528</w:t>
            </w:r>
          </w:p>
        </w:tc>
        <w:tc>
          <w:tcPr>
            <w:tcW w:w="236" w:type="dxa"/>
            <w:vAlign w:val="bottom"/>
          </w:tcPr>
          <w:p w14:paraId="5FB11AC4" w14:textId="77777777" w:rsidR="00A61CA6" w:rsidRPr="005A255E" w:rsidRDefault="00A61CA6" w:rsidP="00A61CA6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6261628" w14:textId="408352F6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="Angsana New" w:eastAsia="Calibri" w:hAnsi="Angsana New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797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915</w:t>
            </w:r>
          </w:p>
        </w:tc>
        <w:tc>
          <w:tcPr>
            <w:tcW w:w="236" w:type="dxa"/>
            <w:vAlign w:val="bottom"/>
          </w:tcPr>
          <w:p w14:paraId="7E2C9F12" w14:textId="77777777" w:rsidR="00A61CA6" w:rsidRPr="005A255E" w:rsidRDefault="00A61CA6" w:rsidP="00A61CA6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6630BD27" w14:textId="69B06A7F" w:rsidR="00A61CA6" w:rsidRPr="00BE791F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48</w:t>
            </w:r>
            <w:r w:rsidR="00A61CA6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236" w:type="dxa"/>
            <w:vAlign w:val="bottom"/>
          </w:tcPr>
          <w:p w14:paraId="76D56DD0" w14:textId="77777777" w:rsidR="00A61CA6" w:rsidRPr="005A255E" w:rsidRDefault="00A61CA6" w:rsidP="00A61CA6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7114E14" w14:textId="05A9892E" w:rsidR="00A61CA6" w:rsidRPr="005A255E" w:rsidRDefault="003F6E2C" w:rsidP="0083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194</w:t>
            </w:r>
          </w:p>
        </w:tc>
        <w:tc>
          <w:tcPr>
            <w:tcW w:w="236" w:type="dxa"/>
            <w:vAlign w:val="bottom"/>
          </w:tcPr>
          <w:p w14:paraId="2DED157B" w14:textId="77777777" w:rsidR="00A61CA6" w:rsidRPr="005A255E" w:rsidRDefault="00A61CA6" w:rsidP="00A61CA6">
            <w:pPr>
              <w:pStyle w:val="acctmergecolhdg"/>
              <w:spacing w:line="240" w:lineRule="auto"/>
              <w:ind w:right="44"/>
              <w:jc w:val="right"/>
              <w:rPr>
                <w:rFonts w:ascii="Angsana New" w:eastAsia="Calibri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AE90177" w14:textId="23E612B1" w:rsidR="00A61CA6" w:rsidRPr="00A61CA6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46</w:t>
            </w:r>
            <w:r w:rsidR="00A61CA6" w:rsidRPr="00A61CA6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A19DB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8B6CE4" w14:textId="2C4614A5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DD2D42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51A27087" w14:textId="42643AB1" w:rsidR="00A61CA6" w:rsidRPr="005A255E" w:rsidRDefault="003F6E2C" w:rsidP="0083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1</w:t>
            </w:r>
            <w:r w:rsid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014</w:t>
            </w:r>
            <w:r w:rsid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C3D25E" w14:textId="77777777" w:rsidR="00A61CA6" w:rsidRPr="005A255E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70570A3" w14:textId="7BF9E316" w:rsidR="00A61CA6" w:rsidRPr="005A255E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894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F0896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3F8A748" w14:textId="36F5774F" w:rsidR="00A61CA6" w:rsidRPr="004A6C24" w:rsidRDefault="00641404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F6E2C" w:rsidRPr="003F6E2C">
              <w:rPr>
                <w:rFonts w:ascii="Angsana New" w:hAnsi="Angsana New"/>
                <w:sz w:val="26"/>
                <w:szCs w:val="26"/>
              </w:rPr>
              <w:t>156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64E66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D886F6" w14:textId="13FA80FB" w:rsidR="00A61CA6" w:rsidRPr="004A6C24" w:rsidRDefault="00A61CA6" w:rsidP="00DA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6E2C"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6E2C"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E7CF5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FC643D4" w14:textId="46A6751B" w:rsidR="00A61CA6" w:rsidRPr="000F3514" w:rsidRDefault="003F6E2C" w:rsidP="00DA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964</w:t>
            </w:r>
            <w:r w:rsidR="00641404">
              <w:rPr>
                <w:rFonts w:ascii="Angsana New" w:eastAsia="Calibri" w:hAnsi="Angsana New"/>
                <w:color w:val="000000"/>
                <w:sz w:val="26"/>
                <w:szCs w:val="26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24EDEA" w14:textId="77777777" w:rsidR="00A61CA6" w:rsidRPr="004A6C24" w:rsidRDefault="00A61CA6" w:rsidP="00A6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C996C6A" w14:textId="19F53B82" w:rsidR="00A61CA6" w:rsidRPr="004A6C24" w:rsidRDefault="003F6E2C" w:rsidP="004E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110"/>
              <w:jc w:val="both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841</w:t>
            </w:r>
            <w:r w:rsidR="00A61CA6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6E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930</w:t>
            </w:r>
          </w:p>
        </w:tc>
      </w:tr>
    </w:tbl>
    <w:p w14:paraId="01B6ADB6" w14:textId="77777777" w:rsidR="008E3155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E3155" w:rsidSect="00F20F4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14"/>
        <w:gridCol w:w="1456"/>
        <w:gridCol w:w="270"/>
        <w:gridCol w:w="1460"/>
      </w:tblGrid>
      <w:tr w:rsidR="00033357" w:rsidRPr="00905C8A" w14:paraId="7EEE6890" w14:textId="77777777" w:rsidTr="00910DB6">
        <w:trPr>
          <w:tblHeader/>
        </w:trPr>
        <w:tc>
          <w:tcPr>
            <w:tcW w:w="6014" w:type="dxa"/>
            <w:shd w:val="clear" w:color="auto" w:fill="auto"/>
            <w:vAlign w:val="bottom"/>
          </w:tcPr>
          <w:p w14:paraId="1E72EE95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0" w:name="_Hlk7568374"/>
          </w:p>
        </w:tc>
        <w:tc>
          <w:tcPr>
            <w:tcW w:w="3186" w:type="dxa"/>
            <w:gridSpan w:val="3"/>
          </w:tcPr>
          <w:p w14:paraId="3A3784CC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357" w:rsidRPr="00905C8A" w14:paraId="005EDA8A" w14:textId="77777777" w:rsidTr="00910DB6">
        <w:trPr>
          <w:trHeight w:val="227"/>
          <w:tblHeader/>
        </w:trPr>
        <w:tc>
          <w:tcPr>
            <w:tcW w:w="6014" w:type="dxa"/>
            <w:shd w:val="clear" w:color="auto" w:fill="auto"/>
            <w:vAlign w:val="bottom"/>
          </w:tcPr>
          <w:p w14:paraId="1B2E5014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86" w:type="dxa"/>
            <w:gridSpan w:val="3"/>
          </w:tcPr>
          <w:p w14:paraId="5AC2DB2B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033357" w:rsidRPr="00905C8A" w14:paraId="4D048A29" w14:textId="77777777" w:rsidTr="00910DB6">
        <w:tc>
          <w:tcPr>
            <w:tcW w:w="6014" w:type="dxa"/>
            <w:shd w:val="clear" w:color="auto" w:fill="auto"/>
            <w:vAlign w:val="bottom"/>
          </w:tcPr>
          <w:p w14:paraId="51F29269" w14:textId="4B2E7880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3F6E2C" w:rsidRPr="003F6E2C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6" w:type="dxa"/>
          </w:tcPr>
          <w:p w14:paraId="61E79B6A" w14:textId="593A1A77" w:rsidR="00033357" w:rsidRPr="00905C8A" w:rsidRDefault="003F6E2C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D420E7F" w14:textId="77777777" w:rsidR="00033357" w:rsidRPr="00905C8A" w:rsidRDefault="00033357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3A32E193" w14:textId="60667A06" w:rsidR="00033357" w:rsidRPr="00905C8A" w:rsidRDefault="003F6E2C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033357" w:rsidRPr="00905C8A" w14:paraId="541ACC78" w14:textId="77777777" w:rsidTr="00910DB6">
        <w:tc>
          <w:tcPr>
            <w:tcW w:w="6014" w:type="dxa"/>
            <w:shd w:val="clear" w:color="auto" w:fill="auto"/>
            <w:vAlign w:val="bottom"/>
          </w:tcPr>
          <w:p w14:paraId="423524DB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86" w:type="dxa"/>
            <w:gridSpan w:val="3"/>
          </w:tcPr>
          <w:p w14:paraId="0BD3B6DC" w14:textId="77777777" w:rsidR="00033357" w:rsidRPr="005C1856" w:rsidRDefault="00033357" w:rsidP="003E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33357" w:rsidRPr="00905C8A" w14:paraId="47C40799" w14:textId="77777777" w:rsidTr="00910DB6">
        <w:tc>
          <w:tcPr>
            <w:tcW w:w="6014" w:type="dxa"/>
            <w:shd w:val="clear" w:color="auto" w:fill="auto"/>
          </w:tcPr>
          <w:p w14:paraId="2322FA6D" w14:textId="77777777" w:rsidR="00033357" w:rsidRPr="005C1856" w:rsidRDefault="00033357" w:rsidP="003E703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456" w:type="dxa"/>
          </w:tcPr>
          <w:p w14:paraId="0FEDF17B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5B2E8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</w:tcPr>
          <w:p w14:paraId="10BD431A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033357" w:rsidRPr="00905C8A" w14:paraId="0E94F8ED" w14:textId="77777777" w:rsidTr="00910DB6">
        <w:tc>
          <w:tcPr>
            <w:tcW w:w="6014" w:type="dxa"/>
            <w:shd w:val="clear" w:color="auto" w:fill="auto"/>
          </w:tcPr>
          <w:p w14:paraId="4664598A" w14:textId="77777777" w:rsidR="00033357" w:rsidRPr="00905C8A" w:rsidRDefault="00033357" w:rsidP="003E703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456" w:type="dxa"/>
          </w:tcPr>
          <w:p w14:paraId="12CBDEA0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84B49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</w:tcPr>
          <w:p w14:paraId="4EDCFAF9" w14:textId="77777777" w:rsidR="00033357" w:rsidRPr="00905C8A" w:rsidRDefault="00033357" w:rsidP="003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4E407F" w:rsidRPr="00905C8A" w14:paraId="49035194" w14:textId="77777777" w:rsidTr="00004747">
        <w:tc>
          <w:tcPr>
            <w:tcW w:w="6014" w:type="dxa"/>
            <w:shd w:val="clear" w:color="auto" w:fill="auto"/>
          </w:tcPr>
          <w:p w14:paraId="2F60DEE8" w14:textId="77777777" w:rsidR="004E407F" w:rsidRPr="00905C8A" w:rsidRDefault="004E407F" w:rsidP="00004747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456" w:type="dxa"/>
          </w:tcPr>
          <w:p w14:paraId="32543D15" w14:textId="32BDB1EC" w:rsidR="004E407F" w:rsidRPr="00905C8A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265</w:t>
            </w:r>
            <w:r w:rsidR="004E407F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64B80E17" w14:textId="77777777" w:rsidR="004E407F" w:rsidRPr="00905C8A" w:rsidRDefault="004E407F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40182CB" w14:textId="3A31B668" w:rsidR="004E407F" w:rsidRPr="00905C8A" w:rsidRDefault="003F6E2C" w:rsidP="00004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159</w:t>
            </w:r>
            <w:r w:rsidR="004E407F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312</w:t>
            </w:r>
          </w:p>
        </w:tc>
      </w:tr>
      <w:tr w:rsidR="00910DB6" w:rsidRPr="00905C8A" w14:paraId="543F94B9" w14:textId="77777777" w:rsidTr="00910DB6">
        <w:tc>
          <w:tcPr>
            <w:tcW w:w="6014" w:type="dxa"/>
            <w:shd w:val="clear" w:color="auto" w:fill="auto"/>
          </w:tcPr>
          <w:p w14:paraId="041E671B" w14:textId="77777777" w:rsidR="00910DB6" w:rsidRPr="00905C8A" w:rsidRDefault="00910DB6" w:rsidP="00910DB6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456" w:type="dxa"/>
          </w:tcPr>
          <w:p w14:paraId="1D662378" w14:textId="2EBBC45A" w:rsidR="00910DB6" w:rsidRPr="00905C8A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208</w:t>
            </w:r>
            <w:r w:rsidR="000534A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726B6FF5" w14:textId="77777777" w:rsidR="00910DB6" w:rsidRPr="00905C8A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</w:tcPr>
          <w:p w14:paraId="1EB30124" w14:textId="2AB22CAA" w:rsidR="00910DB6" w:rsidRPr="00905C8A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 w:hint="cs"/>
                <w:color w:val="000000"/>
                <w:sz w:val="30"/>
                <w:szCs w:val="30"/>
              </w:rPr>
              <w:t>240</w:t>
            </w:r>
            <w:r w:rsidR="00910DB6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042</w:t>
            </w:r>
          </w:p>
        </w:tc>
      </w:tr>
      <w:tr w:rsidR="00910DB6" w:rsidRPr="00905C8A" w14:paraId="0244026F" w14:textId="77777777" w:rsidTr="00910DB6">
        <w:tc>
          <w:tcPr>
            <w:tcW w:w="6014" w:type="dxa"/>
            <w:shd w:val="clear" w:color="auto" w:fill="auto"/>
          </w:tcPr>
          <w:p w14:paraId="35799BBD" w14:textId="77777777" w:rsidR="00910DB6" w:rsidRPr="00905C8A" w:rsidRDefault="00910DB6" w:rsidP="00910DB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456" w:type="dxa"/>
          </w:tcPr>
          <w:p w14:paraId="1558805F" w14:textId="042283C4" w:rsidR="00910DB6" w:rsidRPr="00905C8A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100</w:t>
            </w:r>
            <w:r w:rsidR="000534A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</w:tcPr>
          <w:p w14:paraId="7F4186C3" w14:textId="77777777" w:rsidR="00910DB6" w:rsidRPr="00905C8A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  <w:shd w:val="clear" w:color="auto" w:fill="auto"/>
          </w:tcPr>
          <w:p w14:paraId="0FDBE745" w14:textId="3118F0CB" w:rsidR="00910DB6" w:rsidRPr="00905C8A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57</w:t>
            </w:r>
            <w:r w:rsidR="00910DB6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250</w:t>
            </w:r>
          </w:p>
        </w:tc>
      </w:tr>
      <w:tr w:rsidR="00910DB6" w:rsidRPr="00905C8A" w14:paraId="636E69D7" w14:textId="77777777" w:rsidTr="00910DB6">
        <w:tc>
          <w:tcPr>
            <w:tcW w:w="6014" w:type="dxa"/>
            <w:shd w:val="clear" w:color="auto" w:fill="auto"/>
          </w:tcPr>
          <w:p w14:paraId="061E10EE" w14:textId="77777777" w:rsidR="00910DB6" w:rsidRPr="00905C8A" w:rsidRDefault="00910DB6" w:rsidP="00910DB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A7C1B35" w14:textId="4A0D592C" w:rsidR="00910DB6" w:rsidRPr="00905C8A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376</w:t>
            </w:r>
            <w:r w:rsidR="000534A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162C9930" w14:textId="77777777" w:rsidR="00910DB6" w:rsidRPr="00905C8A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47FD81EE" w14:textId="6CB84355" w:rsidR="00910DB6" w:rsidRPr="00905C8A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217</w:t>
            </w:r>
            <w:r w:rsidR="00910DB6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205</w:t>
            </w:r>
          </w:p>
        </w:tc>
      </w:tr>
      <w:tr w:rsidR="00910DB6" w:rsidRPr="00BF5887" w14:paraId="66E0609F" w14:textId="77777777" w:rsidTr="00910DB6">
        <w:tc>
          <w:tcPr>
            <w:tcW w:w="6014" w:type="dxa"/>
            <w:shd w:val="clear" w:color="auto" w:fill="auto"/>
          </w:tcPr>
          <w:p w14:paraId="1DDF49E7" w14:textId="77777777" w:rsidR="00910DB6" w:rsidRPr="00BF5887" w:rsidRDefault="00910DB6" w:rsidP="00910DB6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1A22F2DE" w14:textId="27988704" w:rsidR="00910DB6" w:rsidRPr="00BF5887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950</w:t>
            </w:r>
            <w:r w:rsidR="000534A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49CC0138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14:paraId="3257A1A1" w14:textId="588E1F85" w:rsidR="00910DB6" w:rsidRPr="00BF5887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673</w:t>
            </w:r>
            <w:r w:rsidR="00910DB6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809</w:t>
            </w:r>
          </w:p>
        </w:tc>
      </w:tr>
      <w:tr w:rsidR="00910DB6" w:rsidRPr="00BF5887" w14:paraId="30DDCCFE" w14:textId="77777777" w:rsidTr="00910DB6">
        <w:tc>
          <w:tcPr>
            <w:tcW w:w="6014" w:type="dxa"/>
            <w:shd w:val="clear" w:color="auto" w:fill="auto"/>
            <w:vAlign w:val="bottom"/>
          </w:tcPr>
          <w:p w14:paraId="48E7AA5F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7A7FECF4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242CE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09B99D8C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10DB6" w:rsidRPr="00BF5887" w14:paraId="1B275F96" w14:textId="77777777" w:rsidTr="00910DB6">
        <w:tc>
          <w:tcPr>
            <w:tcW w:w="6014" w:type="dxa"/>
            <w:shd w:val="clear" w:color="auto" w:fill="auto"/>
          </w:tcPr>
          <w:p w14:paraId="480DEA8A" w14:textId="77777777" w:rsidR="00910DB6" w:rsidRPr="00BF5887" w:rsidRDefault="00910DB6" w:rsidP="00910DB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456" w:type="dxa"/>
          </w:tcPr>
          <w:p w14:paraId="58EB87CC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58AE1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</w:tcPr>
          <w:p w14:paraId="5B6DB78C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10DB6" w:rsidRPr="00BF5887" w14:paraId="72A199E2" w14:textId="77777777" w:rsidTr="00910DB6">
        <w:tc>
          <w:tcPr>
            <w:tcW w:w="6014" w:type="dxa"/>
            <w:shd w:val="clear" w:color="auto" w:fill="auto"/>
          </w:tcPr>
          <w:p w14:paraId="508ABC48" w14:textId="77777777" w:rsidR="00910DB6" w:rsidRPr="00FA6723" w:rsidRDefault="00910DB6" w:rsidP="00910DB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A672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456" w:type="dxa"/>
            <w:shd w:val="clear" w:color="auto" w:fill="auto"/>
          </w:tcPr>
          <w:p w14:paraId="7565F83C" w14:textId="6C85CB05" w:rsidR="00910DB6" w:rsidRPr="00FA6723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862</w:t>
            </w:r>
            <w:r w:rsidR="000534A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63F10D15" w14:textId="77777777" w:rsidR="00910DB6" w:rsidRPr="00FA6723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  <w:shd w:val="clear" w:color="auto" w:fill="auto"/>
          </w:tcPr>
          <w:p w14:paraId="318FBF10" w14:textId="6DB99A70" w:rsidR="00910DB6" w:rsidRPr="00FA6723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579</w:t>
            </w:r>
            <w:r w:rsidR="00910DB6" w:rsidRPr="00FA6723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470</w:t>
            </w:r>
          </w:p>
        </w:tc>
      </w:tr>
      <w:tr w:rsidR="00910DB6" w:rsidRPr="00BF5887" w14:paraId="1183E9C3" w14:textId="77777777" w:rsidTr="00910DB6">
        <w:tc>
          <w:tcPr>
            <w:tcW w:w="6014" w:type="dxa"/>
            <w:shd w:val="clear" w:color="auto" w:fill="auto"/>
          </w:tcPr>
          <w:p w14:paraId="3C996179" w14:textId="77777777" w:rsidR="00910DB6" w:rsidRPr="00FA6723" w:rsidRDefault="00910DB6" w:rsidP="00910DB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A672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456" w:type="dxa"/>
            <w:shd w:val="clear" w:color="auto" w:fill="auto"/>
          </w:tcPr>
          <w:p w14:paraId="633D27DC" w14:textId="67E57240" w:rsidR="00910DB6" w:rsidRPr="00FA6723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28</w:t>
            </w:r>
            <w:r w:rsidR="000534A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3C2F1902" w14:textId="77777777" w:rsidR="00910DB6" w:rsidRPr="00FA6723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  <w:shd w:val="clear" w:color="auto" w:fill="auto"/>
          </w:tcPr>
          <w:p w14:paraId="75DF45C1" w14:textId="09952788" w:rsidR="00910DB6" w:rsidRPr="00FA6723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28</w:t>
            </w:r>
            <w:r w:rsidR="00910DB6" w:rsidRPr="00FA6723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791</w:t>
            </w:r>
          </w:p>
        </w:tc>
      </w:tr>
      <w:tr w:rsidR="00910DB6" w:rsidRPr="00BF5887" w14:paraId="7DA26D25" w14:textId="77777777" w:rsidTr="00910DB6">
        <w:tc>
          <w:tcPr>
            <w:tcW w:w="6014" w:type="dxa"/>
            <w:shd w:val="clear" w:color="auto" w:fill="auto"/>
          </w:tcPr>
          <w:p w14:paraId="0CABA001" w14:textId="77777777" w:rsidR="00910DB6" w:rsidRPr="00BF5887" w:rsidRDefault="00910DB6" w:rsidP="00910DB6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2F2608C0" w14:textId="6F48862F" w:rsidR="00910DB6" w:rsidRPr="00BF5887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60</w:t>
            </w:r>
            <w:r w:rsidR="000534A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612A850A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373EC1ED" w14:textId="59490DCC" w:rsidR="00910DB6" w:rsidRPr="00BF5887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65</w:t>
            </w:r>
            <w:r w:rsidR="00910DB6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color w:val="000000"/>
                <w:sz w:val="30"/>
                <w:szCs w:val="30"/>
              </w:rPr>
              <w:t>548</w:t>
            </w:r>
          </w:p>
        </w:tc>
      </w:tr>
      <w:tr w:rsidR="00910DB6" w:rsidRPr="00BF5887" w14:paraId="7B488EE2" w14:textId="77777777" w:rsidTr="00910DB6">
        <w:tc>
          <w:tcPr>
            <w:tcW w:w="6014" w:type="dxa"/>
            <w:shd w:val="clear" w:color="auto" w:fill="auto"/>
          </w:tcPr>
          <w:p w14:paraId="5B4232A7" w14:textId="77777777" w:rsidR="00910DB6" w:rsidRPr="00BF5887" w:rsidRDefault="00910DB6" w:rsidP="00910DB6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159E2795" w14:textId="4C34B4C1" w:rsidR="00910DB6" w:rsidRPr="00BF5887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950</w:t>
            </w:r>
            <w:r w:rsidR="000534A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6F613CB8" w14:textId="77777777" w:rsidR="00910DB6" w:rsidRPr="00BF5887" w:rsidRDefault="00910DB6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14:paraId="00634487" w14:textId="378ADFAF" w:rsidR="00910DB6" w:rsidRPr="00BF5887" w:rsidRDefault="003F6E2C" w:rsidP="0091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F6E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673</w:t>
            </w:r>
            <w:r w:rsidR="00910DB6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6E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809</w:t>
            </w:r>
          </w:p>
        </w:tc>
      </w:tr>
      <w:bookmarkEnd w:id="0"/>
    </w:tbl>
    <w:p w14:paraId="71DEEB54" w14:textId="2AA2FC80" w:rsidR="00F46E85" w:rsidRDefault="00F46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366A8D7" w14:textId="514C2972" w:rsidR="00760FB7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468130E" w14:textId="77777777" w:rsidR="00EC5A78" w:rsidRPr="00361F12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AFB67C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B83FAAB" w14:textId="49BD7DEF" w:rsidR="005A4AB0" w:rsidRPr="007368B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1F12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="0019483B" w:rsidRPr="00361F12">
        <w:rPr>
          <w:rFonts w:ascii="Angsana New" w:hAnsi="Angsana New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19483B" w:rsidRPr="007C4797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</w:t>
      </w:r>
      <w:r w:rsidR="0019483B" w:rsidRPr="00361F12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504A690" w14:textId="77777777" w:rsidR="00C2704B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C2704B" w:rsidSect="00C16CB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DB5E6E" w:rsidRPr="0087049C" w14:paraId="4459DBCE" w14:textId="77777777" w:rsidTr="00DB5E6E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331AFFD5" w14:textId="77777777" w:rsidR="00DB5E6E" w:rsidRPr="0087049C" w:rsidRDefault="00DB5E6E" w:rsidP="00D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2DD5587C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CB0592C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B5E6E" w:rsidRPr="0087049C" w14:paraId="20DA5102" w14:textId="77777777" w:rsidTr="00DB5E6E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46523A30" w14:textId="77777777" w:rsidR="00DB5E6E" w:rsidRPr="0087049C" w:rsidRDefault="00DB5E6E" w:rsidP="003E70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B8F20CC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1CEA1864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BB6657B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F5FFF83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B5E6E" w:rsidRPr="0087049C" w14:paraId="17FE8E1D" w14:textId="77777777" w:rsidTr="00DB5E6E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72627C7C" w14:textId="7C660A9E" w:rsidR="00DB5E6E" w:rsidRPr="0087049C" w:rsidRDefault="00DB5E6E" w:rsidP="003E70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4E9B2E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DA4108C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A1BA6BA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D7D535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B2F77" w14:textId="77777777" w:rsidR="00DB5E6E" w:rsidRPr="0087049C" w:rsidRDefault="00DB5E6E" w:rsidP="003E703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DF8C093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B0080CC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D59F132" w14:textId="0ED3C85A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86D1F9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53209E3" w14:textId="0646B51D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BB2076F" w14:textId="77777777" w:rsidR="00DB5E6E" w:rsidRPr="0087049C" w:rsidRDefault="00DB5E6E" w:rsidP="003E703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7D3E91E" w14:textId="33B16100" w:rsidR="00DB5E6E" w:rsidRPr="0087049C" w:rsidRDefault="00DB5E6E" w:rsidP="003E703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7A2FBCB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2A250B2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B5E6E" w:rsidRPr="0087049C" w14:paraId="67FCDBAF" w14:textId="77777777" w:rsidTr="00DB5E6E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1B9EB306" w14:textId="77777777" w:rsidR="00DB5E6E" w:rsidRPr="0087049C" w:rsidRDefault="00DB5E6E" w:rsidP="003E70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246A168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5AAADD69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5E6E" w:rsidRPr="0087049C" w14:paraId="501B9427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6A84C0E8" w14:textId="130E64D5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49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01E9798C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4E8AD99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D58BA33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FEC0B6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D7F005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C3D7FE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E60500D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FEBF71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A72E44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4AC571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2965C1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D57711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E9A429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EF88BE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B5E6E" w:rsidRPr="0087049C" w14:paraId="4B99B0EE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4D0F6C6A" w14:textId="77777777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3BF0CF3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360BC7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129FFB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342C519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39038D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EE11AAC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CC9036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694C59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6BE6C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A8216E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BB43F0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0CE2DD77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656E39C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E66DF83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B5E6E" w:rsidRPr="0087049C" w14:paraId="02AE32F9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62257C8A" w14:textId="77777777" w:rsidR="00DB5E6E" w:rsidRPr="0087049C" w:rsidRDefault="00DB5E6E" w:rsidP="003E703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327B16B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4CE364E" w14:textId="77777777" w:rsidR="00DB5E6E" w:rsidRPr="00126F05" w:rsidRDefault="00DB5E6E" w:rsidP="003E703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061F6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EFC727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B7EBFF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AE584C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22C857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6C7E7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3D1C7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79A46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3B19F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E1E3D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DDEEF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E8E430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87049C" w14:paraId="4DFF1F46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6FE61C3F" w14:textId="77777777" w:rsidR="00DB5E6E" w:rsidRPr="0087049C" w:rsidRDefault="00DB5E6E" w:rsidP="003E703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69D69A04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8DF8968" w14:textId="4B5F3416" w:rsidR="00DB5E6E" w:rsidRPr="0087049C" w:rsidRDefault="003F6E2C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E0F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  <w:r w:rsidR="008E0F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36" w:type="dxa"/>
          </w:tcPr>
          <w:p w14:paraId="62A7419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8BD30F" w14:textId="1C81F2C6" w:rsidR="00DB5E6E" w:rsidRPr="0087049C" w:rsidRDefault="003F6E2C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8E0F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202CCFCD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2CADC8" w14:textId="73357339" w:rsidR="00DB5E6E" w:rsidRPr="0087049C" w:rsidRDefault="003F6E2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E0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="008E0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3713C85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F9A706" w14:textId="6EA419BC" w:rsidR="00DB5E6E" w:rsidRPr="0087049C" w:rsidRDefault="003F6E2C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0534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6089367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FC6B26" w14:textId="1036376D" w:rsidR="00DB5E6E" w:rsidRPr="0087049C" w:rsidRDefault="003F6E2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E0F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  <w:r w:rsidR="008E0F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36" w:type="dxa"/>
          </w:tcPr>
          <w:p w14:paraId="10A74F73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9F9C8E" w14:textId="13F044EA" w:rsidR="00DB5E6E" w:rsidRPr="0087049C" w:rsidRDefault="008E0F4C" w:rsidP="0018052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45F31D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8C7F5E" w14:textId="2A17204E" w:rsidR="00DB5E6E" w:rsidRPr="0087049C" w:rsidRDefault="003F6E2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3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="00053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</w:tr>
      <w:tr w:rsidR="00DB5E6E" w:rsidRPr="0087049C" w14:paraId="3CB44239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4F5FB05F" w14:textId="77777777" w:rsidR="00DB5E6E" w:rsidRPr="0087049C" w:rsidRDefault="00DB5E6E" w:rsidP="003E703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4FE1497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68A3CC" w14:textId="042DE317" w:rsidR="00DB5E6E" w:rsidRPr="0087049C" w:rsidRDefault="003F6E2C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E0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  <w:r w:rsidR="008E0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236" w:type="dxa"/>
          </w:tcPr>
          <w:p w14:paraId="436092C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B31E2" w14:textId="61E25334" w:rsidR="00DB5E6E" w:rsidRPr="0087049C" w:rsidRDefault="003F6E2C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8E0F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5BE58C48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96A0" w14:textId="6682CAA9" w:rsidR="00DB5E6E" w:rsidRPr="0087049C" w:rsidRDefault="008E0F4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0BF6444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A53A13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AB190D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0D785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DB14A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173303" w14:textId="77777777" w:rsidR="00DB5E6E" w:rsidRPr="0087049C" w:rsidRDefault="00DB5E6E" w:rsidP="00180527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0CA65F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5771C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87049C" w14:paraId="35AFFD90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6A5D4C43" w14:textId="77777777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8439217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3483779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8502DC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6DCB8CF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EB8772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AB7DE6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DB116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37279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F65B7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1ECF8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0B25FD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BD0F22" w14:textId="77777777" w:rsidR="00DB5E6E" w:rsidRPr="0087049C" w:rsidRDefault="00DB5E6E" w:rsidP="00180527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FA7C5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F811283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E6E" w:rsidRPr="0087049C" w14:paraId="1DED67C9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3B9F4C36" w14:textId="77777777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93B97B8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E38617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FA9C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2052A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101FC4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E9FA48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76BDE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604D5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3D75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E95BF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798BB1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F0B5EE" w14:textId="77777777" w:rsidR="00DB5E6E" w:rsidRPr="0087049C" w:rsidRDefault="00DB5E6E" w:rsidP="00180527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8040E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C45D44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404" w:rsidRPr="0087049C" w14:paraId="5C4AC3D4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432BB0A7" w14:textId="681FB299" w:rsidR="00641404" w:rsidRPr="00641404" w:rsidRDefault="00641404" w:rsidP="003E703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4140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7E24C052" w14:textId="77777777" w:rsidR="00641404" w:rsidRPr="0087049C" w:rsidRDefault="00641404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2F2F8D5" w14:textId="3ACEF59C" w:rsidR="00641404" w:rsidRPr="0087049C" w:rsidRDefault="00641404" w:rsidP="0018052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E40E4B7" w14:textId="77777777" w:rsidR="00641404" w:rsidRPr="0087049C" w:rsidRDefault="00641404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92F215" w14:textId="611A352E" w:rsidR="00641404" w:rsidRPr="00641404" w:rsidRDefault="00641404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5DF2E9" w14:textId="77777777" w:rsidR="00641404" w:rsidRPr="0087049C" w:rsidRDefault="00641404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93CA1F8" w14:textId="05D9C07D" w:rsidR="00641404" w:rsidRPr="0087049C" w:rsidRDefault="00641404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1E9252" w14:textId="77777777" w:rsidR="00641404" w:rsidRPr="0087049C" w:rsidRDefault="00641404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E0047E" w14:textId="4A3A9EFA" w:rsidR="00641404" w:rsidRPr="0087049C" w:rsidRDefault="00641404" w:rsidP="0018052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193228" w14:textId="77777777" w:rsidR="00641404" w:rsidRPr="0087049C" w:rsidRDefault="00641404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A6274F" w14:textId="387AC519" w:rsidR="00641404" w:rsidRPr="0087049C" w:rsidRDefault="00641404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3EE86D" w14:textId="77777777" w:rsidR="00641404" w:rsidRPr="0087049C" w:rsidRDefault="00641404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67788F" w14:textId="46AA498A" w:rsidR="00641404" w:rsidRPr="0087049C" w:rsidRDefault="00641404" w:rsidP="0018052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88F36C" w14:textId="77777777" w:rsidR="00641404" w:rsidRPr="0087049C" w:rsidRDefault="00641404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8EF382D" w14:textId="5C0206E6" w:rsidR="00641404" w:rsidRPr="0087049C" w:rsidRDefault="00641404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5E6E" w:rsidRPr="0087049C" w14:paraId="28C74299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37B3424B" w14:textId="77777777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7302FA87" w14:textId="13292D4F" w:rsidR="00DB5E6E" w:rsidRPr="0087049C" w:rsidRDefault="003F6E2C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54521197" w14:textId="30B13225" w:rsidR="00DB5E6E" w:rsidRPr="0087049C" w:rsidRDefault="00641404" w:rsidP="0018052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79B42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0053DE" w14:textId="4C15C4E2" w:rsidR="00DB5E6E" w:rsidRPr="0087049C" w:rsidRDefault="00641404" w:rsidP="0064140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9E4B7C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C293BD" w14:textId="77ADB0BC" w:rsidR="00DB5E6E" w:rsidRPr="0087049C" w:rsidRDefault="00641404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AA7C4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6E4F43" w14:textId="45F1B696" w:rsidR="00DB5E6E" w:rsidRPr="00336BC5" w:rsidRDefault="00641404" w:rsidP="0018052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E3A24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D4FE3E" w14:textId="150C4D5B" w:rsidR="00DB5E6E" w:rsidRPr="0087049C" w:rsidRDefault="00641404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2A6DCF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C37D82" w14:textId="0DD40A94" w:rsidR="00DB5E6E" w:rsidRPr="0087049C" w:rsidRDefault="00641404" w:rsidP="0018052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B2BFD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27760BF" w14:textId="6ED20014" w:rsidR="00DB5E6E" w:rsidRPr="0087049C" w:rsidRDefault="00641404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5E6E" w:rsidRPr="0087049C" w14:paraId="576AC398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7F52BECC" w14:textId="7DB5E4BE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หน</w:t>
            </w:r>
            <w:r w:rsidR="00361E8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สินอนุพันธ์</w:t>
            </w:r>
          </w:p>
        </w:tc>
        <w:tc>
          <w:tcPr>
            <w:tcW w:w="810" w:type="dxa"/>
          </w:tcPr>
          <w:p w14:paraId="246E826F" w14:textId="77777777" w:rsidR="00DB5E6E" w:rsidRPr="00252DA3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E8EAC93" w14:textId="5D7C46D3" w:rsidR="00DB5E6E" w:rsidRDefault="008E0F4C" w:rsidP="00DA2E5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27F4B7D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7FA3D8" w14:textId="2B99D892" w:rsidR="00DB5E6E" w:rsidRDefault="008E0F4C" w:rsidP="0018052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BD8079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F654C3" w14:textId="752FD7BE" w:rsidR="00DB5E6E" w:rsidRPr="0087049C" w:rsidRDefault="008E0F4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1E7629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A7DB04" w14:textId="1AEB4D2C" w:rsidR="00DB5E6E" w:rsidRPr="00336BC5" w:rsidRDefault="008E0F4C" w:rsidP="0018052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89CCF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8824FF" w14:textId="5E02AB44" w:rsidR="00DB5E6E" w:rsidRPr="0087049C" w:rsidRDefault="008E0F4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800369C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3BCEB2" w14:textId="3529BA94" w:rsidR="00DB5E6E" w:rsidRPr="0087049C" w:rsidRDefault="008E0F4C" w:rsidP="0018052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755C3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5F130E" w14:textId="3FA079A3" w:rsidR="00DB5E6E" w:rsidRPr="0087049C" w:rsidRDefault="008E0F4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5E6E" w:rsidRPr="0087049C" w14:paraId="515791C3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338407DD" w14:textId="77777777" w:rsidR="00DB5E6E" w:rsidRDefault="00DB5E6E" w:rsidP="003E703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6B2E6C58" w14:textId="77777777" w:rsidR="00DB5E6E" w:rsidRPr="00252DA3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EFF5B9C" w14:textId="77777777" w:rsidR="00DB5E6E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56A6263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D4D4D66" w14:textId="77777777" w:rsidR="00DB5E6E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9F2F4D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AE67084" w14:textId="77777777" w:rsidR="00DB5E6E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577661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94A786" w14:textId="77777777" w:rsidR="00DB5E6E" w:rsidRPr="00336BC5" w:rsidRDefault="00DB5E6E" w:rsidP="003E703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1EB7C7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12072C" w14:textId="77777777" w:rsidR="00DB5E6E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8A9D530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6460BE" w14:textId="77777777" w:rsidR="00DB5E6E" w:rsidRPr="00336BC5" w:rsidRDefault="00DB5E6E" w:rsidP="003E703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3E0056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3B4875" w14:textId="77777777" w:rsidR="00DB5E6E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5E6E" w:rsidRPr="0087049C" w14:paraId="13E33AEB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69299C89" w14:textId="77777777" w:rsidR="00DB5E6E" w:rsidRDefault="00DB5E6E" w:rsidP="003E703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7C672AAD" w14:textId="77777777" w:rsidR="00DB5E6E" w:rsidRPr="00252DA3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CDD392B" w14:textId="77777777" w:rsidR="00DB5E6E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DE6E61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E15AE10" w14:textId="77777777" w:rsidR="00DB5E6E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36E29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465E645" w14:textId="77777777" w:rsidR="00DB5E6E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43FDAED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BEAB97" w14:textId="77777777" w:rsidR="00DB5E6E" w:rsidRPr="00336BC5" w:rsidRDefault="00DB5E6E" w:rsidP="003E703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DC96C2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4661F8" w14:textId="77777777" w:rsidR="00DB5E6E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29319C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610CF1" w14:textId="77777777" w:rsidR="00DB5E6E" w:rsidRPr="00336BC5" w:rsidRDefault="00DB5E6E" w:rsidP="003E703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F3A64D9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E3BB6DE" w14:textId="77777777" w:rsidR="00DB5E6E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5E6E" w:rsidRPr="00252DA3" w14:paraId="0280C568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36795D8A" w14:textId="4141D837" w:rsidR="00DB5E6E" w:rsidRPr="00252DA3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690648CD" w14:textId="77777777" w:rsidR="00DB5E6E" w:rsidRPr="00252DA3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123E03A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85DDF4C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44C325C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34E5C4" w14:textId="77777777" w:rsidR="00DB5E6E" w:rsidRPr="00252DA3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5F4AB9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26FBA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450836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58F10F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24A671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11F64C" w14:textId="77777777" w:rsidR="00DB5E6E" w:rsidRPr="00252DA3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2292C2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64EB73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A985DB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252DA3" w14:paraId="1F08DE39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2121C5A8" w14:textId="77777777" w:rsidR="00DB5E6E" w:rsidRPr="00252DA3" w:rsidRDefault="00DB5E6E" w:rsidP="003E703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7A876B7" w14:textId="77777777" w:rsidR="00DB5E6E" w:rsidRPr="00252DA3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4DF09E9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B8BED0C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11CCCC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EA91D7" w14:textId="77777777" w:rsidR="00DB5E6E" w:rsidRPr="00252DA3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E9B5E1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F34B3C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9A161C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4F1DCA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36C4B2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24B33C" w14:textId="77777777" w:rsidR="00DB5E6E" w:rsidRPr="00252DA3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EFCE514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D19C4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1024474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252DA3" w14:paraId="625B7B4B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32420082" w14:textId="77777777" w:rsidR="00DB5E6E" w:rsidRPr="00252DA3" w:rsidRDefault="00DB5E6E" w:rsidP="003E703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291A3FDD" w14:textId="77777777" w:rsidR="00DB5E6E" w:rsidRPr="00252DA3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F10C372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126D529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9CC83B2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E542F8" w14:textId="77777777" w:rsidR="00DB5E6E" w:rsidRPr="00252DA3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46EEF3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9A55D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59A665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D5140B7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2C8605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E49FA" w14:textId="77777777" w:rsidR="00DB5E6E" w:rsidRPr="00252DA3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08E5B1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0AA64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875982B" w14:textId="77777777" w:rsidR="00DB5E6E" w:rsidRPr="00252DA3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252DA3" w14:paraId="2C68FD78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72F4C17E" w14:textId="05ABC67F" w:rsidR="00DB5E6E" w:rsidRPr="00252DA3" w:rsidRDefault="00DB5E6E" w:rsidP="00DB5E6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32B00678" w14:textId="77777777" w:rsidR="00DB5E6E" w:rsidRPr="00252DA3" w:rsidRDefault="00DB5E6E" w:rsidP="00DB5E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F501A3" w14:textId="3494A0FA" w:rsidR="00DB5E6E" w:rsidRPr="00252DA3" w:rsidRDefault="003F6E2C" w:rsidP="00DA2E5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B5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DB5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434C8E1A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AF444A6" w14:textId="245CB4DF" w:rsidR="00DB5E6E" w:rsidRPr="00252DA3" w:rsidRDefault="003F6E2C" w:rsidP="00DA2E5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DB5E6E" w:rsidRPr="00DB5E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37FA7FE7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0099477" w14:textId="4FBE7FBC" w:rsidR="00DB5E6E" w:rsidRPr="00252DA3" w:rsidRDefault="003F6E2C" w:rsidP="00DA2E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5E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DB5E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2A916103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438A61" w14:textId="06F81A91" w:rsidR="00DB5E6E" w:rsidRPr="00252DA3" w:rsidRDefault="003F6E2C" w:rsidP="00DA2E5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DB5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0820805C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E90A15" w14:textId="541997DB" w:rsidR="00DB5E6E" w:rsidRPr="00252DA3" w:rsidRDefault="003F6E2C" w:rsidP="00DA2E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B5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DB5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4434BE77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7BB838" w14:textId="7F15D5B0" w:rsidR="00DB5E6E" w:rsidRPr="00252DA3" w:rsidRDefault="00DB5E6E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56FFC8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9F6169" w14:textId="56FE305B" w:rsidR="00DB5E6E" w:rsidRPr="00252DA3" w:rsidRDefault="003F6E2C" w:rsidP="00C753A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5E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DB5E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DB5E6E" w:rsidRPr="00252DA3" w14:paraId="69B78DFA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52D0B60A" w14:textId="77777777" w:rsidR="00DB5E6E" w:rsidRPr="00252DA3" w:rsidRDefault="00DB5E6E" w:rsidP="00DB5E6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BE4887B" w14:textId="77777777" w:rsidR="00DB5E6E" w:rsidRPr="00252DA3" w:rsidRDefault="00DB5E6E" w:rsidP="00DB5E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54B145" w14:textId="2B1CEF80" w:rsidR="00DB5E6E" w:rsidRPr="00252DA3" w:rsidRDefault="003F6E2C" w:rsidP="00DA2E5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B5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DB5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4121950F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036FE" w14:textId="711D07BD" w:rsidR="00DB5E6E" w:rsidRPr="00DB5E6E" w:rsidRDefault="003F6E2C" w:rsidP="00DB5E6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DB5E6E" w:rsidRPr="00DB5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462A803F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BFC9" w14:textId="14FB6405" w:rsidR="00DB5E6E" w:rsidRPr="00252DA3" w:rsidRDefault="003F6E2C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B5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DB5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37786620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F2A6E1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F8C3A2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75D2AD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012DB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805DDC" w14:textId="77777777" w:rsidR="00DB5E6E" w:rsidRPr="00252DA3" w:rsidRDefault="00DB5E6E" w:rsidP="001805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D95F7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08F04C9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252DA3" w14:paraId="22EFCB99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41CE8C6F" w14:textId="77777777" w:rsidR="00DB5E6E" w:rsidRPr="00252DA3" w:rsidRDefault="00DB5E6E" w:rsidP="00DB5E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2BEE4548" w14:textId="77777777" w:rsidR="00DB5E6E" w:rsidRPr="00252DA3" w:rsidRDefault="00DB5E6E" w:rsidP="00DB5E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EE4B584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7148B67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A34D166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520DDE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1EAF95B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CEDA1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E4FD98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2E1B4B1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DDC98A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96171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6BE944" w14:textId="77777777" w:rsidR="00DB5E6E" w:rsidRPr="00252DA3" w:rsidRDefault="00DB5E6E" w:rsidP="001805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E0BEE7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087EA8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252DA3" w14:paraId="67D8A618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64627AE1" w14:textId="77777777" w:rsidR="00DB5E6E" w:rsidRPr="00252DA3" w:rsidRDefault="00DB5E6E" w:rsidP="00DB5E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11102D3" w14:textId="77777777" w:rsidR="00DB5E6E" w:rsidRPr="00252DA3" w:rsidRDefault="00DB5E6E" w:rsidP="00DB5E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4A62081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439FC7C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F97F231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333723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ED724CA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B2283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57E037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419C02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0AE67E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3973F2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21F4A3" w14:textId="77777777" w:rsidR="00DB5E6E" w:rsidRPr="00252DA3" w:rsidRDefault="00DB5E6E" w:rsidP="001805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2F65E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A25661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252DA3" w14:paraId="36653198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7D68E545" w14:textId="5D0F650F" w:rsidR="00DB5E6E" w:rsidRPr="00252DA3" w:rsidRDefault="00DB5E6E" w:rsidP="00DB5E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3C308040" w14:textId="5609377E" w:rsidR="00DB5E6E" w:rsidRPr="00252DA3" w:rsidRDefault="003F6E2C" w:rsidP="00DB5E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2BB4FE94" w14:textId="07CD3F43" w:rsidR="00DB5E6E" w:rsidRPr="00252DA3" w:rsidRDefault="00DB5E6E" w:rsidP="00DB5E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99739BF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8F4741" w14:textId="3DC6EDE6" w:rsidR="00DB5E6E" w:rsidRPr="00252DA3" w:rsidRDefault="00DB5E6E" w:rsidP="00DA2E5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AD4D8D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B84D1E6" w14:textId="3275B6A0" w:rsidR="00DB5E6E" w:rsidRPr="00252DA3" w:rsidRDefault="00DB5E6E" w:rsidP="00DA2E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1751675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EB5F4C" w14:textId="26E887B8" w:rsidR="00DB5E6E" w:rsidRPr="00252DA3" w:rsidRDefault="00DB5E6E" w:rsidP="0018052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B3A373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1925F7F" w14:textId="3A19972B" w:rsidR="00DB5E6E" w:rsidRPr="00252DA3" w:rsidRDefault="00DB5E6E" w:rsidP="00DA2E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667A7A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759760" w14:textId="5799C114" w:rsidR="00DB5E6E" w:rsidRPr="00252DA3" w:rsidRDefault="00DB5E6E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73D1DDD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EAF4E8C" w14:textId="78C71AB1" w:rsidR="00DB5E6E" w:rsidRPr="00252DA3" w:rsidRDefault="00DB5E6E" w:rsidP="00DA2E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5E6E" w:rsidRPr="00252DA3" w14:paraId="76C35D1F" w14:textId="77777777" w:rsidTr="00DB5E6E">
        <w:trPr>
          <w:trHeight w:val="261"/>
        </w:trPr>
        <w:tc>
          <w:tcPr>
            <w:tcW w:w="3960" w:type="dxa"/>
            <w:shd w:val="clear" w:color="auto" w:fill="auto"/>
          </w:tcPr>
          <w:p w14:paraId="632C5ACD" w14:textId="0506559A" w:rsidR="00DB5E6E" w:rsidRPr="00252DA3" w:rsidRDefault="00DB5E6E" w:rsidP="00DB5E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หน</w:t>
            </w:r>
            <w:r w:rsidR="00361E8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สินอนุพันธ์</w:t>
            </w:r>
          </w:p>
        </w:tc>
        <w:tc>
          <w:tcPr>
            <w:tcW w:w="810" w:type="dxa"/>
          </w:tcPr>
          <w:p w14:paraId="37A4485C" w14:textId="1FFC6817" w:rsidR="00DB5E6E" w:rsidRPr="00252DA3" w:rsidRDefault="00DB5E6E" w:rsidP="00DB5E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478BBC0" w14:textId="4AD748E6" w:rsidR="00DB5E6E" w:rsidRPr="00252DA3" w:rsidRDefault="00DB5E6E" w:rsidP="00DA2E5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6C795C9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1C9FC1E" w14:textId="32116EA7" w:rsidR="00DB5E6E" w:rsidRPr="00252DA3" w:rsidRDefault="00DB5E6E" w:rsidP="0018052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D9B1F0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8C1005" w14:textId="6F30EA74" w:rsidR="00DB5E6E" w:rsidRPr="00252DA3" w:rsidRDefault="00DB5E6E" w:rsidP="00DA2E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464F5367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3F6A1C" w14:textId="6102A96B" w:rsidR="00DB5E6E" w:rsidRPr="00252DA3" w:rsidRDefault="00DB5E6E" w:rsidP="0018052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D6B041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347FA8" w14:textId="73E86308" w:rsidR="00DB5E6E" w:rsidRPr="00252DA3" w:rsidRDefault="00DB5E6E" w:rsidP="00DA2E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3124C44" w14:textId="77777777" w:rsidR="00DB5E6E" w:rsidRPr="00252DA3" w:rsidRDefault="00DB5E6E" w:rsidP="00DB5E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048653" w14:textId="198E8FD6" w:rsidR="00DB5E6E" w:rsidRPr="00252DA3" w:rsidRDefault="00DB5E6E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8A1EBC8" w14:textId="77777777" w:rsidR="00DB5E6E" w:rsidRPr="00252DA3" w:rsidRDefault="00DB5E6E" w:rsidP="00DB5E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6DF1206" w14:textId="7894FA4B" w:rsidR="00DB5E6E" w:rsidRPr="00252DA3" w:rsidRDefault="00DB5E6E" w:rsidP="00DA2E5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3FD87283" w14:textId="77777777" w:rsidR="00DB5E6E" w:rsidRDefault="00DB5E6E" w:rsidP="00DB5E6E"/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DB5E6E" w:rsidRPr="0087049C" w14:paraId="70121CFA" w14:textId="77777777" w:rsidTr="003E7037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6DADD5FE" w14:textId="77777777" w:rsidR="00DB5E6E" w:rsidRPr="0087049C" w:rsidRDefault="00DB5E6E" w:rsidP="003E70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40F75946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C28B0C3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5E6E" w:rsidRPr="0087049C" w14:paraId="637A7B11" w14:textId="77777777" w:rsidTr="003E7037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01EE91A5" w14:textId="77777777" w:rsidR="00DB5E6E" w:rsidRPr="0087049C" w:rsidRDefault="00DB5E6E" w:rsidP="003E70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38560CEE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83AE3D3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642EC91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07A6B7E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B5E6E" w:rsidRPr="0087049C" w14:paraId="7EFD14F0" w14:textId="77777777" w:rsidTr="003E7037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6CD02127" w14:textId="277FB6D7" w:rsidR="00DB5E6E" w:rsidRPr="0087049C" w:rsidRDefault="00DB5E6E" w:rsidP="003E70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794B72E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6F44034D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F3F8587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F25CE4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2704C" w14:textId="77777777" w:rsidR="00DB5E6E" w:rsidRPr="0087049C" w:rsidRDefault="00DB5E6E" w:rsidP="003E703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FAC271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A0230AF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11275ED" w14:textId="771EA486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C42E276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CF688C9" w14:textId="0F0259AF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8EA382C" w14:textId="77777777" w:rsidR="00DB5E6E" w:rsidRPr="0087049C" w:rsidRDefault="00DB5E6E" w:rsidP="003E703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C79CFD2" w14:textId="4BDCE0AC" w:rsidR="00DB5E6E" w:rsidRPr="0087049C" w:rsidRDefault="00DB5E6E" w:rsidP="003E703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8266AFB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E2E1CC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B5E6E" w:rsidRPr="0087049C" w14:paraId="0CE24C75" w14:textId="77777777" w:rsidTr="003E7037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4E19467B" w14:textId="77777777" w:rsidR="00DB5E6E" w:rsidRPr="0087049C" w:rsidRDefault="00DB5E6E" w:rsidP="003E70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AB1A9EF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4CD11A14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5E6E" w:rsidRPr="0087049C" w14:paraId="61E44332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609BDA27" w14:textId="3CC3923F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49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560CE61B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7E46EC7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17AA163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788E055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B6ED0A9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547D44F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FA8D0B7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A5BB32D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AF5B61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F585E8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C2F8C1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571EB59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2903CC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0838DD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B5E6E" w:rsidRPr="0087049C" w14:paraId="01FF9AEE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0CF2BED1" w14:textId="77777777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78F0FBF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65BF897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15C896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610185F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283DA3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7564FEF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455E43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13E136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57AE87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735618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EBE77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561A9AB6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AE2EF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64C23A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B5E6E" w:rsidRPr="0087049C" w14:paraId="39912301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45E73BDB" w14:textId="77777777" w:rsidR="00DB5E6E" w:rsidRPr="0087049C" w:rsidRDefault="00DB5E6E" w:rsidP="003E703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52F01E85" w14:textId="1EA04D82" w:rsidR="00DB5E6E" w:rsidRPr="0087049C" w:rsidRDefault="003F6E2C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60CFBC9D" w14:textId="230385AF" w:rsidR="00DB5E6E" w:rsidRPr="0087049C" w:rsidRDefault="008A7869" w:rsidP="00EB3C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C83CD3F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65A72F" w14:textId="0F63CFDA" w:rsidR="00DB5E6E" w:rsidRPr="0087049C" w:rsidRDefault="003F6E2C" w:rsidP="00F73B6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61CB5983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135F392" w14:textId="6CEBA379" w:rsidR="00DB5E6E" w:rsidRPr="0087049C" w:rsidRDefault="003F6E2C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1DCE00F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0867F7" w14:textId="29419E61" w:rsidR="00DB5E6E" w:rsidRPr="0087049C" w:rsidRDefault="008A7869" w:rsidP="00EB3C4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92CD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8A4A90" w14:textId="2B6F9DAD" w:rsidR="00DB5E6E" w:rsidRPr="0087049C" w:rsidRDefault="003F6E2C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4D5B5D0A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0D2399" w14:textId="5752E2A2" w:rsidR="00DB5E6E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1B6BB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FF273D" w14:textId="5AA2ED58" w:rsidR="00DB5E6E" w:rsidRPr="0087049C" w:rsidRDefault="003F6E2C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DB5E6E" w:rsidRPr="0087049C" w14:paraId="1D87B698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0FF8C105" w14:textId="77777777" w:rsidR="00DB5E6E" w:rsidRPr="0087049C" w:rsidRDefault="00DB5E6E" w:rsidP="003E703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511A69F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131F862" w14:textId="77777777" w:rsidR="00DB5E6E" w:rsidRPr="00336BC5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5127A2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0E6017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D3FCE4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99808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E5C91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60AFD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46397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18A309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391AC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6841A3" w14:textId="77777777" w:rsidR="00DB5E6E" w:rsidRPr="0087049C" w:rsidRDefault="00DB5E6E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AACF01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1D40319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87049C" w14:paraId="30FA7994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7A7496E5" w14:textId="77777777" w:rsidR="00DB5E6E" w:rsidRPr="0087049C" w:rsidRDefault="00DB5E6E" w:rsidP="003E703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65CDB970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04FED68" w14:textId="051BFC13" w:rsidR="00DB5E6E" w:rsidRPr="0087049C" w:rsidRDefault="003F6E2C" w:rsidP="00F73B6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36" w:type="dxa"/>
          </w:tcPr>
          <w:p w14:paraId="355381F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FAD38F1" w14:textId="50F088E1" w:rsidR="00DB5E6E" w:rsidRPr="0087049C" w:rsidRDefault="003F6E2C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136E6473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D103CAA" w14:textId="135840EB" w:rsidR="00DB5E6E" w:rsidRPr="0087049C" w:rsidRDefault="003F6E2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42F3F1A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8AF188" w14:textId="348048C2" w:rsidR="00DB5E6E" w:rsidRPr="0087049C" w:rsidRDefault="003F6E2C" w:rsidP="00F73B6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0534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2460C207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00554B" w14:textId="4BA3E541" w:rsidR="00DB5E6E" w:rsidRPr="0087049C" w:rsidRDefault="003F6E2C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36" w:type="dxa"/>
          </w:tcPr>
          <w:p w14:paraId="3AD4F46A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B15C01" w14:textId="21CD53B8" w:rsidR="00DB5E6E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234F8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EADEA18" w14:textId="7B59D367" w:rsidR="00DB5E6E" w:rsidRPr="0087049C" w:rsidRDefault="003F6E2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3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="00053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</w:tr>
      <w:tr w:rsidR="00DB5E6E" w:rsidRPr="0087049C" w14:paraId="23B07098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1416FAF6" w14:textId="77777777" w:rsidR="00DB5E6E" w:rsidRPr="0087049C" w:rsidRDefault="00DB5E6E" w:rsidP="003E703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50A65AD3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F737FB" w14:textId="5DDFB266" w:rsidR="00DB5E6E" w:rsidRPr="0087049C" w:rsidRDefault="003F6E2C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236" w:type="dxa"/>
          </w:tcPr>
          <w:p w14:paraId="5F2B5E2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86420" w14:textId="70031993" w:rsidR="00DB5E6E" w:rsidRPr="0087049C" w:rsidRDefault="003F6E2C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2BB5E490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E1FFB" w14:textId="07E52172" w:rsidR="00DB5E6E" w:rsidRPr="0087049C" w:rsidRDefault="003F6E2C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689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44EDDED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89AA8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05EE1A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033535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D09EC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E126A23" w14:textId="77777777" w:rsidR="00DB5E6E" w:rsidRPr="0087049C" w:rsidRDefault="00DB5E6E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EC4E4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154223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E6E" w:rsidRPr="0087049C" w14:paraId="00BCD965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42DC32F0" w14:textId="77777777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49AF21D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46FC9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5976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039D529D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76F381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F68649D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E8E98C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548C4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679A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1C4D64E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5E2675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63238" w14:textId="77777777" w:rsidR="00DB5E6E" w:rsidRPr="0087049C" w:rsidRDefault="00DB5E6E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14E68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059D13D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E6E" w:rsidRPr="0087049C" w14:paraId="0DA61CC3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67ECAF10" w14:textId="77777777" w:rsidR="00DB5E6E" w:rsidRPr="0087049C" w:rsidRDefault="00DB5E6E" w:rsidP="003E70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04DB91" w14:textId="77777777" w:rsidR="00DB5E6E" w:rsidRPr="0087049C" w:rsidRDefault="00DB5E6E" w:rsidP="003E70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B683E6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F425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5112200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5259C1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B4A0F6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3E283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9A274A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22337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6DCCF3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5C4332" w14:textId="77777777" w:rsidR="00DB5E6E" w:rsidRPr="0087049C" w:rsidRDefault="00DB5E6E" w:rsidP="003E70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8AA27E" w14:textId="77777777" w:rsidR="00DB5E6E" w:rsidRPr="0087049C" w:rsidRDefault="00DB5E6E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880A2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9BB9DEB" w14:textId="77777777" w:rsidR="00DB5E6E" w:rsidRPr="0087049C" w:rsidRDefault="00DB5E6E" w:rsidP="003E70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69" w:rsidRPr="0087049C" w14:paraId="35CB24B7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38AA16E5" w14:textId="77777777" w:rsidR="008A7869" w:rsidRPr="0087049C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703D0F8D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18A958C" w14:textId="1B9EFA0A" w:rsidR="008A7869" w:rsidRPr="00464755" w:rsidRDefault="008A7869" w:rsidP="00F73B6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6C98097A" w14:textId="77777777" w:rsidR="008A7869" w:rsidRPr="00464755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FB083A2" w14:textId="710F4535" w:rsidR="008A7869" w:rsidRPr="00464755" w:rsidRDefault="008A7869" w:rsidP="00EB3C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6B07F" w14:textId="77777777" w:rsidR="008A7869" w:rsidRPr="00464755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9DDF63" w14:textId="21B9779E" w:rsidR="008A7869" w:rsidRPr="00464755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8FBE59" w14:textId="77777777" w:rsidR="008A7869" w:rsidRPr="00464755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860698" w14:textId="106E96B6" w:rsidR="008A7869" w:rsidRPr="00464755" w:rsidRDefault="008A7869" w:rsidP="00EB3C4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4B7B9C7" w14:textId="77777777" w:rsidR="008A7869" w:rsidRPr="00464755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5EE8D9" w14:textId="123502FA" w:rsidR="008A7869" w:rsidRPr="00464755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17B9B3" w14:textId="77777777" w:rsidR="008A7869" w:rsidRPr="00464755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3C054E" w14:textId="5B4DE99E" w:rsidR="008A7869" w:rsidRPr="00464755" w:rsidRDefault="008A7869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A47627" w14:textId="77777777" w:rsidR="008A7869" w:rsidRPr="00464755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155708A" w14:textId="59FF50C8" w:rsidR="008A7869" w:rsidRPr="00464755" w:rsidRDefault="008A7869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7869" w:rsidRPr="0087049C" w14:paraId="1D39D512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4D4C5E5D" w14:textId="77777777" w:rsidR="008A7869" w:rsidRPr="0087049C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05CD067B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57E575B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E9FA26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D2E7791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ADE7F0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CA7E289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AAA7D1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F4D51D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A0B1B9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ECEC72B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BA8F7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4DFE98" w14:textId="77777777" w:rsidR="008A7869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CF897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2499DDC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69" w:rsidRPr="0087049C" w14:paraId="7F65BB42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4EAFC657" w14:textId="77777777" w:rsidR="008A7869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4858D74A" w14:textId="655E6966" w:rsidR="008A7869" w:rsidRPr="0087049C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13480A00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DB46CDA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0D2A5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95DC98E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09F63E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F38A86E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A239D7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919138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D0051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681D747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C8CF1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27E4B2" w14:textId="77777777" w:rsidR="008A7869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7D7721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74FE735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69" w:rsidRPr="0087049C" w14:paraId="238D07D7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7CCDDF77" w14:textId="77777777" w:rsidR="008A7869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102C841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2C90801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44F684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1B1F753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6A0F08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6CF849F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1F6BA7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71BFBB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54F83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58219E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E79BF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617BF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DC8113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4509C69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69" w:rsidRPr="0087049C" w14:paraId="143E6D69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74729693" w14:textId="77777777" w:rsidR="008A7869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6B076C94" w14:textId="0285420F" w:rsidR="008A7869" w:rsidRPr="00CC155A" w:rsidRDefault="003F6E2C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16DD4841" w14:textId="1450BB26" w:rsidR="008A7869" w:rsidRPr="0087049C" w:rsidRDefault="008A7869" w:rsidP="00C753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2299B0A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12D95AA" w14:textId="2DA1E553" w:rsidR="008A7869" w:rsidRPr="0087049C" w:rsidRDefault="003F6E2C" w:rsidP="00F73B6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5CD37C17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84C5652" w14:textId="6926F6CA" w:rsidR="008A7869" w:rsidRPr="0087049C" w:rsidRDefault="003F6E2C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63986B11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505EDD" w14:textId="44FB422C" w:rsidR="008A7869" w:rsidRPr="0087049C" w:rsidRDefault="008A7869" w:rsidP="00EB3C4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542F82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7AF654A" w14:textId="3F942E1A" w:rsidR="008A7869" w:rsidRPr="0087049C" w:rsidRDefault="003F6E2C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1ECDCAA3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E38157" w14:textId="1E5D1214" w:rsidR="008A7869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E5D44D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50E64D2" w14:textId="0DD59A37" w:rsidR="008A7869" w:rsidRPr="0087049C" w:rsidRDefault="003F6E2C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8A7869" w:rsidRPr="0087049C" w14:paraId="7BF153C6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39F8138F" w14:textId="77777777" w:rsidR="008A7869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D133A8C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5BA18C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45C63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269054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FB4670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FC9F687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36997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6A9D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D4FE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14E30E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B5B574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FEDFD5" w14:textId="77777777" w:rsidR="008A7869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DDD8AB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DCDD1AB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69" w:rsidRPr="0087049C" w14:paraId="3EB3A23A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143BB69D" w14:textId="2A0886C3" w:rsidR="008A7869" w:rsidRPr="00CC155A" w:rsidRDefault="008A7869" w:rsidP="008A786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51D95D9B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E8E278" w14:textId="0388C9F0" w:rsidR="008A7869" w:rsidRPr="0087049C" w:rsidRDefault="003F6E2C" w:rsidP="00F73B6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7344E34B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4D09BF3" w14:textId="7F652288" w:rsidR="008A7869" w:rsidRPr="00DB5E6E" w:rsidRDefault="003F6E2C" w:rsidP="008A786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41FB7BBD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7C6DFEB" w14:textId="765D09E2" w:rsidR="008A7869" w:rsidRPr="0087049C" w:rsidRDefault="003F6E2C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5389278A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FBECBEC" w14:textId="7DEECD9F" w:rsidR="008A7869" w:rsidRPr="00CC155A" w:rsidRDefault="003F6E2C" w:rsidP="00F73B6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65A2011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0FA4F9" w14:textId="6EB2A03D" w:rsidR="008A7869" w:rsidRPr="0087049C" w:rsidRDefault="003F6E2C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8A7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5A3895FC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DEC0DC" w14:textId="38E7789A" w:rsidR="008A7869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99895E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837C5FE" w14:textId="62F21728" w:rsidR="008A7869" w:rsidRPr="0087049C" w:rsidRDefault="003F6E2C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8A7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8A7869" w:rsidRPr="0087049C" w14:paraId="3045A491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0C6355B4" w14:textId="77777777" w:rsidR="008A7869" w:rsidRDefault="008A7869" w:rsidP="008A7869">
            <w:pPr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59DB8A91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5FD502" w14:textId="51A52E96" w:rsidR="008A7869" w:rsidRPr="0087049C" w:rsidRDefault="003F6E2C" w:rsidP="00F73B6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357BA2FE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8A803" w14:textId="4E8CF743" w:rsidR="008A7869" w:rsidRPr="00DB5E6E" w:rsidRDefault="003F6E2C" w:rsidP="008A786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8A7869" w:rsidRPr="00DB5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29C26EB5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DD3A6" w14:textId="158386C9" w:rsidR="008A7869" w:rsidRPr="0087049C" w:rsidRDefault="003F6E2C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8A7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4A4D3C21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089A01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08CDF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14528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56E89F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26F47A" w14:textId="77777777" w:rsidR="008A7869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7DC88F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A83E06D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69" w:rsidRPr="0087049C" w14:paraId="0BA1B2A7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7AC728F6" w14:textId="77777777" w:rsidR="008A7869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57B60D9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93F4BDC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4E0764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87E8AAD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9AF8BA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9449DF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6BB3A9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D8526E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DF1F8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C84DA9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83644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26C1CB" w14:textId="77777777" w:rsidR="008A7869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56296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703E62B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69" w:rsidRPr="0087049C" w14:paraId="6298B79B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4E8C547C" w14:textId="77777777" w:rsidR="008A7869" w:rsidRPr="0087049C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89202D8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4840498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B0F2E4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A62ED18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2E8A82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484806F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3FE8AF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CE4A8E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F0048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B8A83B3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B570D" w14:textId="77777777" w:rsidR="008A7869" w:rsidRPr="0087049C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774C49" w14:textId="77777777" w:rsidR="008A7869" w:rsidRPr="0087049C" w:rsidRDefault="008A7869" w:rsidP="00EB3C49">
            <w:pPr>
              <w:pStyle w:val="acctfourfigures"/>
              <w:tabs>
                <w:tab w:val="clear" w:pos="765"/>
                <w:tab w:val="decimal" w:pos="47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B68010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15B9CBB" w14:textId="77777777" w:rsidR="008A7869" w:rsidRPr="0087049C" w:rsidRDefault="008A7869" w:rsidP="008A78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69" w:rsidRPr="00464755" w14:paraId="467FD39E" w14:textId="77777777" w:rsidTr="003E7037">
        <w:trPr>
          <w:trHeight w:val="261"/>
        </w:trPr>
        <w:tc>
          <w:tcPr>
            <w:tcW w:w="3960" w:type="dxa"/>
            <w:shd w:val="clear" w:color="auto" w:fill="auto"/>
          </w:tcPr>
          <w:p w14:paraId="17C890F3" w14:textId="77777777" w:rsidR="008A7869" w:rsidRPr="0087049C" w:rsidRDefault="008A7869" w:rsidP="008A786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046D7360" w14:textId="77777777" w:rsidR="008A7869" w:rsidRPr="0087049C" w:rsidRDefault="008A7869" w:rsidP="008A78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5EFED15" w14:textId="55A1A34B" w:rsidR="008A7869" w:rsidRPr="00464755" w:rsidRDefault="008A7869" w:rsidP="00F73B6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0673C36" w14:textId="77777777" w:rsidR="008A7869" w:rsidRPr="00464755" w:rsidRDefault="008A7869" w:rsidP="008A78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7DA793" w14:textId="77777777" w:rsidR="008A7869" w:rsidRPr="00464755" w:rsidRDefault="008A7869" w:rsidP="00EB3C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92A8F0" w14:textId="77777777" w:rsidR="008A7869" w:rsidRPr="00464755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67E6AA" w14:textId="33C83BAF" w:rsidR="008A7869" w:rsidRPr="00464755" w:rsidRDefault="008A7869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08DBAD" w14:textId="77777777" w:rsidR="008A7869" w:rsidRPr="00464755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E06679" w14:textId="77777777" w:rsidR="008A7869" w:rsidRPr="00464755" w:rsidRDefault="008A7869" w:rsidP="00EB3C4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C7F5A4" w14:textId="77777777" w:rsidR="008A7869" w:rsidRPr="00464755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276B92" w14:textId="43E08575" w:rsidR="008A7869" w:rsidRPr="00464755" w:rsidRDefault="008A7869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569575" w14:textId="77777777" w:rsidR="008A7869" w:rsidRPr="00464755" w:rsidRDefault="008A7869" w:rsidP="008A78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B0860A" w14:textId="77777777" w:rsidR="008A7869" w:rsidRPr="00464755" w:rsidRDefault="008A7869" w:rsidP="00EB3C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1313FC" w14:textId="77777777" w:rsidR="008A7869" w:rsidRPr="00464755" w:rsidRDefault="008A7869" w:rsidP="008A78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FF28907" w14:textId="4206332C" w:rsidR="008A7869" w:rsidRPr="00464755" w:rsidRDefault="008A7869" w:rsidP="00F73B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E2C" w:rsidRPr="003F6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7D92EAF" w14:textId="77777777" w:rsidR="00DB5E6E" w:rsidRDefault="00DB5E6E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</w:pPr>
    </w:p>
    <w:p w14:paraId="2A87E60F" w14:textId="59088B69" w:rsidR="00DB5E6E" w:rsidRPr="005C49EF" w:rsidRDefault="00DB5E6E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  <w:sectPr w:rsidR="00DB5E6E" w:rsidRPr="005C49EF" w:rsidSect="003A4CE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F4E40FD" w14:textId="795A4503" w:rsidR="00A3772D" w:rsidRPr="00D773ED" w:rsidRDefault="00A3772D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773ED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C136902" w14:textId="77777777" w:rsidR="000B65BB" w:rsidRDefault="000B65BB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6930"/>
      </w:tblGrid>
      <w:tr w:rsidR="000B65BB" w:rsidRPr="00E23686" w14:paraId="61E2CBD0" w14:textId="77777777" w:rsidTr="00E26368">
        <w:trPr>
          <w:tblHeader/>
        </w:trPr>
        <w:tc>
          <w:tcPr>
            <w:tcW w:w="1980" w:type="dxa"/>
          </w:tcPr>
          <w:p w14:paraId="6B0F23B1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ED92BBF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C700E56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B65BB" w:rsidRPr="00E23686" w14:paraId="2F9E7B0D" w14:textId="77777777" w:rsidTr="00E26368">
        <w:tc>
          <w:tcPr>
            <w:tcW w:w="1980" w:type="dxa"/>
          </w:tcPr>
          <w:p w14:paraId="54B1CAD8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BFA9F8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AE85F58" w14:textId="35565691" w:rsidR="000B65BB" w:rsidRPr="00E23686" w:rsidRDefault="00361E85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0B65BB" w:rsidRPr="00E23686" w14:paraId="4E0C13DB" w14:textId="77777777" w:rsidTr="00E26368">
        <w:tc>
          <w:tcPr>
            <w:tcW w:w="1980" w:type="dxa"/>
          </w:tcPr>
          <w:p w14:paraId="6DE37185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4986E650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1F9263D1" w14:textId="13806670" w:rsidR="000B65BB" w:rsidRPr="00E23686" w:rsidRDefault="00361E85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/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และค่าความเสี่ยงด้านอื่นๆ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  <w:tr w:rsidR="000B65BB" w:rsidRPr="00E23686" w14:paraId="2DB22249" w14:textId="77777777" w:rsidTr="00E26368">
        <w:tc>
          <w:tcPr>
            <w:tcW w:w="1980" w:type="dxa"/>
          </w:tcPr>
          <w:p w14:paraId="4062849C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70" w:type="dxa"/>
          </w:tcPr>
          <w:p w14:paraId="1E863C86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1ECCB115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4B6F8AE" w14:textId="70D99C8C" w:rsidR="00B929F4" w:rsidRPr="00361E85" w:rsidRDefault="00B929F4" w:rsidP="00361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36FE26F" w14:textId="40768411" w:rsidR="005B3B34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361E85" w:rsidRDefault="00296496" w:rsidP="00361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E23686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4C6D7DFA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DB5E6E"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B5E6E" w:rsidRPr="005C49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DB5E6E"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F6E2C" w:rsidRPr="003F6E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3CCEA1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E23686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E23686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E23686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E23686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E23686" w:rsidRDefault="00696308" w:rsidP="00E26368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E23686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E23686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5A25" w:rsidRPr="00E23686" w14:paraId="4237B8C9" w14:textId="77777777" w:rsidTr="00E26368">
        <w:tc>
          <w:tcPr>
            <w:tcW w:w="5670" w:type="dxa"/>
            <w:shd w:val="clear" w:color="auto" w:fill="auto"/>
          </w:tcPr>
          <w:p w14:paraId="36B46B70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E23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8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E23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86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  <w:r w:rsidRPr="00E2368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17FF4EAC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23</w:t>
            </w:r>
            <w:r w:rsidR="000534A5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10D216F3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23</w:t>
            </w:r>
            <w:r w:rsidR="000534A5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505A25" w:rsidRPr="00E23686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3345EC63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0534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7FCE294A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0534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</w:tr>
      <w:tr w:rsidR="00505A25" w:rsidRPr="00E23686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5" w:rsidRPr="00E23686" w14:paraId="44ED7A69" w14:textId="77777777" w:rsidTr="00E26368">
        <w:tc>
          <w:tcPr>
            <w:tcW w:w="5670" w:type="dxa"/>
            <w:shd w:val="clear" w:color="auto" w:fill="auto"/>
          </w:tcPr>
          <w:p w14:paraId="04939008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5" w:rsidRPr="00E23686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02EF6B30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20</w:t>
            </w:r>
            <w:r w:rsidR="000534A5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1856C520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15</w:t>
            </w:r>
            <w:r w:rsidR="000900ED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505A25" w:rsidRPr="00E23686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4A193B3C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10</w:t>
            </w:r>
            <w:r w:rsidR="000900ED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02A7950A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6E2C">
              <w:rPr>
                <w:rFonts w:ascii="Angsana New" w:hAnsi="Angsana New"/>
                <w:sz w:val="30"/>
                <w:szCs w:val="30"/>
              </w:rPr>
              <w:t>10</w:t>
            </w:r>
            <w:r w:rsidR="000900ED">
              <w:rPr>
                <w:rFonts w:ascii="Angsana New" w:hAnsi="Angsana New"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505A25" w:rsidRPr="00E23686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02F93804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567C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04690F1B" w:rsidR="00505A25" w:rsidRPr="00E23686" w:rsidRDefault="003F6E2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0900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E2C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</w:tbl>
    <w:p w14:paraId="3ADD0D78" w14:textId="77777777" w:rsidR="001F4D3F" w:rsidRPr="00D773ED" w:rsidRDefault="001F4D3F" w:rsidP="00D773ED"/>
    <w:p w14:paraId="54644FEB" w14:textId="77777777" w:rsidR="00361E85" w:rsidRDefault="00361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1" w:name="_Hlk71895588"/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2A0FFC4" w14:textId="4C898FF4" w:rsidR="002A6180" w:rsidRPr="00B10203" w:rsidRDefault="00696308" w:rsidP="002A618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B1020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bookmarkEnd w:id="1"/>
    <w:p w14:paraId="1D01B784" w14:textId="77777777" w:rsidR="002A6180" w:rsidRPr="00361E85" w:rsidRDefault="002A6180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CA0E669" w14:textId="7C7BB2D7" w:rsidR="00D26BF4" w:rsidRPr="00661E47" w:rsidRDefault="00D26BF4" w:rsidP="00D26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E23686">
        <w:rPr>
          <w:rFonts w:ascii="Angsana New" w:hAnsi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E23686">
        <w:rPr>
          <w:rFonts w:ascii="Angsana New" w:hAnsi="Angsana New"/>
          <w:spacing w:val="-4"/>
          <w:sz w:val="30"/>
          <w:szCs w:val="30"/>
          <w:cs/>
        </w:rPr>
        <w:t>เมื่</w:t>
      </w:r>
      <w:r w:rsidRPr="00E23686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E23686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3F6E2C" w:rsidRPr="003F6E2C">
        <w:rPr>
          <w:rFonts w:ascii="Angsana New" w:hAnsi="Angsana New"/>
          <w:spacing w:val="-4"/>
          <w:sz w:val="30"/>
          <w:szCs w:val="30"/>
        </w:rPr>
        <w:t>27</w:t>
      </w:r>
      <w:r w:rsidRPr="00E23686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3F6E2C" w:rsidRPr="003F6E2C">
        <w:rPr>
          <w:rFonts w:ascii="Angsana New" w:hAnsi="Angsana New"/>
          <w:spacing w:val="-4"/>
          <w:sz w:val="30"/>
          <w:szCs w:val="30"/>
        </w:rPr>
        <w:t>2565</w:t>
      </w:r>
      <w:r w:rsidRPr="00E23686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ผู้ถือหุ้นมีมติอนุมัติ</w:t>
      </w:r>
      <w:r w:rsidRPr="00E23686">
        <w:rPr>
          <w:rFonts w:ascii="Angsana New" w:hAnsi="Angsana New"/>
          <w:spacing w:val="-4"/>
          <w:sz w:val="30"/>
          <w:szCs w:val="30"/>
          <w:cs/>
        </w:rPr>
        <w:t xml:space="preserve">การจ่ายเงินปันผลประจำปี </w:t>
      </w:r>
      <w:r w:rsidR="003F6E2C" w:rsidRPr="003F6E2C">
        <w:rPr>
          <w:rFonts w:ascii="Angsana New" w:hAnsi="Angsana New"/>
          <w:spacing w:val="-4"/>
          <w:sz w:val="30"/>
          <w:szCs w:val="30"/>
        </w:rPr>
        <w:t>2564</w:t>
      </w:r>
      <w:r w:rsidRPr="00E23686">
        <w:rPr>
          <w:rFonts w:ascii="Angsana New" w:hAnsi="Angsana New"/>
          <w:spacing w:val="-4"/>
          <w:sz w:val="30"/>
          <w:szCs w:val="30"/>
        </w:rPr>
        <w:t xml:space="preserve"> </w:t>
      </w:r>
      <w:r w:rsidRPr="00E23686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D57132">
        <w:rPr>
          <w:rFonts w:ascii="Angsana New" w:hAnsi="Angsana New" w:hint="cs"/>
          <w:spacing w:val="-4"/>
          <w:sz w:val="30"/>
          <w:szCs w:val="30"/>
          <w:cs/>
        </w:rPr>
        <w:t xml:space="preserve">หุ้นละ </w:t>
      </w:r>
      <w:r w:rsidR="003F6E2C" w:rsidRPr="003F6E2C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3F6E2C" w:rsidRPr="003F6E2C">
        <w:rPr>
          <w:rFonts w:ascii="Angsana New" w:hAnsi="Angsana New"/>
          <w:spacing w:val="-4"/>
          <w:sz w:val="30"/>
          <w:szCs w:val="30"/>
        </w:rPr>
        <w:t>10</w:t>
      </w:r>
      <w:r w:rsidRPr="00D57132">
        <w:rPr>
          <w:rFonts w:ascii="Angsana New" w:hAnsi="Angsana New"/>
          <w:spacing w:val="-4"/>
          <w:sz w:val="30"/>
          <w:szCs w:val="30"/>
        </w:rPr>
        <w:t xml:space="preserve"> </w:t>
      </w:r>
      <w:r w:rsidRPr="00D57132">
        <w:rPr>
          <w:rFonts w:ascii="Angsana New" w:hAnsi="Angsana New" w:hint="cs"/>
          <w:spacing w:val="-4"/>
          <w:sz w:val="30"/>
          <w:szCs w:val="30"/>
          <w:cs/>
        </w:rPr>
        <w:t xml:space="preserve">บาท รวมเป็นเงินทั้งสิ้น </w:t>
      </w:r>
      <w:r w:rsidR="003F6E2C" w:rsidRPr="003F6E2C">
        <w:rPr>
          <w:rFonts w:ascii="Angsana New" w:hAnsi="Angsana New"/>
          <w:spacing w:val="-4"/>
          <w:sz w:val="30"/>
          <w:szCs w:val="30"/>
        </w:rPr>
        <w:t>338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3F6E2C" w:rsidRPr="003F6E2C">
        <w:rPr>
          <w:rFonts w:ascii="Angsana New" w:hAnsi="Angsana New"/>
          <w:spacing w:val="-4"/>
          <w:sz w:val="30"/>
          <w:szCs w:val="30"/>
        </w:rPr>
        <w:t>06</w:t>
      </w:r>
      <w:r w:rsidRPr="00D57132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D57132">
        <w:rPr>
          <w:rFonts w:ascii="Angsana New" w:hAnsi="Angsana New"/>
          <w:spacing w:val="-4"/>
          <w:sz w:val="30"/>
          <w:szCs w:val="30"/>
        </w:rPr>
        <w:t xml:space="preserve"> </w:t>
      </w:r>
      <w:r w:rsidRPr="00D57132">
        <w:rPr>
          <w:rFonts w:ascii="Angsana New" w:hAnsi="Angsana New" w:hint="cs"/>
          <w:spacing w:val="-4"/>
          <w:sz w:val="30"/>
          <w:szCs w:val="30"/>
          <w:cs/>
        </w:rPr>
        <w:t>เงินปันผลดังกล่าวมีกำหนดการจ่ายให้แก่ผู้ถือหุ้นในเดือนพฤษภาคม</w:t>
      </w:r>
      <w:r w:rsidRPr="00D57132">
        <w:rPr>
          <w:rFonts w:ascii="Angsana New" w:hAnsi="Angsana New"/>
          <w:spacing w:val="-4"/>
          <w:sz w:val="30"/>
          <w:szCs w:val="30"/>
        </w:rPr>
        <w:t xml:space="preserve"> </w:t>
      </w:r>
      <w:r w:rsidR="003F6E2C" w:rsidRPr="003F6E2C">
        <w:rPr>
          <w:rFonts w:ascii="Angsana New" w:hAnsi="Angsana New"/>
          <w:spacing w:val="-4"/>
          <w:sz w:val="30"/>
          <w:szCs w:val="30"/>
        </w:rPr>
        <w:t>2565</w:t>
      </w:r>
    </w:p>
    <w:p w14:paraId="40793119" w14:textId="009AC5BF" w:rsidR="00696308" w:rsidRPr="00D773ED" w:rsidRDefault="00696308" w:rsidP="00D26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696308" w:rsidRPr="00D773ED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0A828" w14:textId="77777777" w:rsidR="00A9700F" w:rsidRDefault="00A9700F">
      <w:r>
        <w:separator/>
      </w:r>
    </w:p>
  </w:endnote>
  <w:endnote w:type="continuationSeparator" w:id="0">
    <w:p w14:paraId="6E51915C" w14:textId="77777777" w:rsidR="00A9700F" w:rsidRDefault="00A9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62E8" w14:textId="5EA7D88A" w:rsidR="00A3558A" w:rsidRPr="00106206" w:rsidRDefault="00A3558A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3F6E2C" w:rsidRPr="003F6E2C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D10C8" w14:textId="77777777" w:rsidR="00A9700F" w:rsidRDefault="00A9700F">
      <w:r>
        <w:separator/>
      </w:r>
    </w:p>
  </w:footnote>
  <w:footnote w:type="continuationSeparator" w:id="0">
    <w:p w14:paraId="25D88312" w14:textId="77777777" w:rsidR="00A9700F" w:rsidRDefault="00A97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3562" w14:textId="77777777" w:rsidR="00A3558A" w:rsidRPr="00E37E72" w:rsidRDefault="00A3558A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A3558A" w:rsidRDefault="00A3558A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9C9C8FA" w14:textId="57AB3F42" w:rsidR="00A3558A" w:rsidRDefault="00A3558A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3F6E2C" w:rsidRPr="003F6E2C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3F6E2C" w:rsidRPr="003F6E2C">
      <w:rPr>
        <w:rFonts w:ascii="Angsana New" w:hAnsi="Angsana New"/>
        <w:sz w:val="32"/>
        <w:szCs w:val="32"/>
        <w:lang w:val="en-US" w:bidi="th-TH"/>
      </w:rPr>
      <w:t>25</w:t>
    </w:r>
    <w:r w:rsidR="003F6E2C" w:rsidRPr="003F6E2C">
      <w:rPr>
        <w:rFonts w:ascii="Angsana New" w:hAnsi="Angsana New" w:hint="cs"/>
        <w:sz w:val="32"/>
        <w:szCs w:val="32"/>
        <w:lang w:val="en-US" w:bidi="th-TH"/>
      </w:rPr>
      <w:t>6</w:t>
    </w:r>
    <w:r w:rsidR="003F6E2C" w:rsidRPr="003F6E2C"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A3558A" w:rsidRPr="003B1347" w:rsidRDefault="00A3558A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4010" w14:textId="77777777" w:rsidR="00A3558A" w:rsidRPr="00E37E72" w:rsidRDefault="00A3558A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A3558A" w:rsidRDefault="00A3558A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16CD5F97" w:rsidR="00A3558A" w:rsidRDefault="00A3558A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3F6E2C" w:rsidRPr="003F6E2C">
      <w:rPr>
        <w:rFonts w:ascii="Angsana New" w:hAnsi="Angsana New"/>
        <w:sz w:val="32"/>
        <w:szCs w:val="32"/>
        <w:lang w:val="en-US" w:bidi="th-TH"/>
      </w:rPr>
      <w:t>31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3F6E2C" w:rsidRPr="003F6E2C">
      <w:rPr>
        <w:rFonts w:ascii="Angsana New" w:hAnsi="Angsana New"/>
        <w:sz w:val="32"/>
        <w:szCs w:val="32"/>
        <w:lang w:val="en-US" w:bidi="th-TH"/>
      </w:rPr>
      <w:t>25</w:t>
    </w:r>
    <w:r w:rsidR="003F6E2C" w:rsidRPr="003F6E2C">
      <w:rPr>
        <w:rFonts w:ascii="Angsana New" w:hAnsi="Angsana New" w:hint="cs"/>
        <w:sz w:val="32"/>
        <w:szCs w:val="32"/>
        <w:lang w:val="en-US" w:bidi="th-TH"/>
      </w:rPr>
      <w:t>6</w:t>
    </w:r>
    <w:r w:rsidR="003F6E2C" w:rsidRPr="003F6E2C">
      <w:rPr>
        <w:rFonts w:ascii="Angsana New" w:hAnsi="Angsana New"/>
        <w:sz w:val="32"/>
        <w:szCs w:val="32"/>
        <w:lang w:val="en-US" w:bidi="th-TH"/>
      </w:rPr>
      <w:t>5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A3558A" w:rsidRPr="00BD6A29" w:rsidRDefault="00A3558A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6"/>
  </w:num>
  <w:num w:numId="14">
    <w:abstractNumId w:val="21"/>
  </w:num>
  <w:num w:numId="15">
    <w:abstractNumId w:val="24"/>
  </w:num>
  <w:num w:numId="16">
    <w:abstractNumId w:val="38"/>
  </w:num>
  <w:num w:numId="17">
    <w:abstractNumId w:val="41"/>
  </w:num>
  <w:num w:numId="18">
    <w:abstractNumId w:val="28"/>
  </w:num>
  <w:num w:numId="19">
    <w:abstractNumId w:val="40"/>
  </w:num>
  <w:num w:numId="20">
    <w:abstractNumId w:val="15"/>
  </w:num>
  <w:num w:numId="21">
    <w:abstractNumId w:val="17"/>
  </w:num>
  <w:num w:numId="22">
    <w:abstractNumId w:val="35"/>
  </w:num>
  <w:num w:numId="23">
    <w:abstractNumId w:val="30"/>
  </w:num>
  <w:num w:numId="24">
    <w:abstractNumId w:val="26"/>
  </w:num>
  <w:num w:numId="25">
    <w:abstractNumId w:val="20"/>
  </w:num>
  <w:num w:numId="26">
    <w:abstractNumId w:val="42"/>
  </w:num>
  <w:num w:numId="27">
    <w:abstractNumId w:val="16"/>
  </w:num>
  <w:num w:numId="28">
    <w:abstractNumId w:val="25"/>
  </w:num>
  <w:num w:numId="29">
    <w:abstractNumId w:val="11"/>
  </w:num>
  <w:num w:numId="30">
    <w:abstractNumId w:val="23"/>
  </w:num>
  <w:num w:numId="31">
    <w:abstractNumId w:val="31"/>
  </w:num>
  <w:num w:numId="32">
    <w:abstractNumId w:val="12"/>
  </w:num>
  <w:num w:numId="33">
    <w:abstractNumId w:val="32"/>
  </w:num>
  <w:num w:numId="34">
    <w:abstractNumId w:val="10"/>
  </w:num>
  <w:num w:numId="35">
    <w:abstractNumId w:val="14"/>
  </w:num>
  <w:num w:numId="36">
    <w:abstractNumId w:val="29"/>
  </w:num>
  <w:num w:numId="37">
    <w:abstractNumId w:val="39"/>
  </w:num>
  <w:num w:numId="38">
    <w:abstractNumId w:val="37"/>
  </w:num>
  <w:num w:numId="39">
    <w:abstractNumId w:val="27"/>
  </w:num>
  <w:num w:numId="40">
    <w:abstractNumId w:val="43"/>
  </w:num>
  <w:num w:numId="41">
    <w:abstractNumId w:val="18"/>
  </w:num>
  <w:num w:numId="42">
    <w:abstractNumId w:val="34"/>
  </w:num>
  <w:num w:numId="43">
    <w:abstractNumId w:val="33"/>
  </w:num>
  <w:num w:numId="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6FC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05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B00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357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4A5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42E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0ED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2DFA"/>
    <w:rsid w:val="000C3306"/>
    <w:rsid w:val="000C3816"/>
    <w:rsid w:val="000C3D63"/>
    <w:rsid w:val="000C3FAF"/>
    <w:rsid w:val="000C40DF"/>
    <w:rsid w:val="000C4521"/>
    <w:rsid w:val="000C4840"/>
    <w:rsid w:val="000C5085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57A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03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B43"/>
    <w:rsid w:val="00150C7B"/>
    <w:rsid w:val="001514D9"/>
    <w:rsid w:val="00151807"/>
    <w:rsid w:val="00151C30"/>
    <w:rsid w:val="00151DCE"/>
    <w:rsid w:val="0015258E"/>
    <w:rsid w:val="0015274F"/>
    <w:rsid w:val="00152814"/>
    <w:rsid w:val="00152D53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527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5FC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07F12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8DE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4E3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C10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B32"/>
    <w:rsid w:val="00253C53"/>
    <w:rsid w:val="002546F3"/>
    <w:rsid w:val="002548A1"/>
    <w:rsid w:val="00254D67"/>
    <w:rsid w:val="00254DC2"/>
    <w:rsid w:val="0025511F"/>
    <w:rsid w:val="002551A9"/>
    <w:rsid w:val="00255698"/>
    <w:rsid w:val="00255864"/>
    <w:rsid w:val="00255BF5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54C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3E76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A3D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5C2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97BC5"/>
    <w:rsid w:val="002A0170"/>
    <w:rsid w:val="002A0213"/>
    <w:rsid w:val="002A0312"/>
    <w:rsid w:val="002A03BF"/>
    <w:rsid w:val="002A064B"/>
    <w:rsid w:val="002A10FE"/>
    <w:rsid w:val="002A15F4"/>
    <w:rsid w:val="002A161C"/>
    <w:rsid w:val="002A1959"/>
    <w:rsid w:val="002A2055"/>
    <w:rsid w:val="002A230A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0E9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13C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0F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E85"/>
    <w:rsid w:val="00361F12"/>
    <w:rsid w:val="003620B1"/>
    <w:rsid w:val="00362258"/>
    <w:rsid w:val="00362320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B98"/>
    <w:rsid w:val="00390CE1"/>
    <w:rsid w:val="00391F5D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3C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1E4"/>
    <w:rsid w:val="003B6244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5DF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032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037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6E2C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F3"/>
    <w:rsid w:val="004151FB"/>
    <w:rsid w:val="00415477"/>
    <w:rsid w:val="00415498"/>
    <w:rsid w:val="00415AA9"/>
    <w:rsid w:val="00415B2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04D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0D6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767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270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38E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5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07F"/>
    <w:rsid w:val="004E4531"/>
    <w:rsid w:val="004E46B0"/>
    <w:rsid w:val="004E4893"/>
    <w:rsid w:val="004E4955"/>
    <w:rsid w:val="004E4DD7"/>
    <w:rsid w:val="004E4F73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B56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9F"/>
    <w:rsid w:val="00530C60"/>
    <w:rsid w:val="00530D3B"/>
    <w:rsid w:val="00531384"/>
    <w:rsid w:val="00531870"/>
    <w:rsid w:val="00531E3C"/>
    <w:rsid w:val="00532A12"/>
    <w:rsid w:val="00532C74"/>
    <w:rsid w:val="00532F92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07D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1F96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82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CCA"/>
    <w:rsid w:val="00566EDA"/>
    <w:rsid w:val="00567010"/>
    <w:rsid w:val="0056751A"/>
    <w:rsid w:val="0056757D"/>
    <w:rsid w:val="005677ED"/>
    <w:rsid w:val="00567BE0"/>
    <w:rsid w:val="00567C2C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E52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404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543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60C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235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2D41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16D4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0B7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2F8F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F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98A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5E2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4D38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867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3D2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489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41B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A8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869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967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DDB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4C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067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6E1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0DB6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62B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2F4E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883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B3B"/>
    <w:rsid w:val="009A0F60"/>
    <w:rsid w:val="009A135D"/>
    <w:rsid w:val="009A15BC"/>
    <w:rsid w:val="009A1654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A7DE1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C7F6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A8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E53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58A"/>
    <w:rsid w:val="00A35751"/>
    <w:rsid w:val="00A358C2"/>
    <w:rsid w:val="00A35FF1"/>
    <w:rsid w:val="00A36A3E"/>
    <w:rsid w:val="00A36D50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1CA6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9FD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8D0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00F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A10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13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203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2C48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7793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3AB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9D4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763"/>
    <w:rsid w:val="00BC0809"/>
    <w:rsid w:val="00BC110C"/>
    <w:rsid w:val="00BC1682"/>
    <w:rsid w:val="00BC1E84"/>
    <w:rsid w:val="00BC1EED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312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C74"/>
    <w:rsid w:val="00C02E1E"/>
    <w:rsid w:val="00C02EA7"/>
    <w:rsid w:val="00C0300C"/>
    <w:rsid w:val="00C03596"/>
    <w:rsid w:val="00C03AB9"/>
    <w:rsid w:val="00C03D3B"/>
    <w:rsid w:val="00C03F20"/>
    <w:rsid w:val="00C0433B"/>
    <w:rsid w:val="00C0473A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D5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74E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3A0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03CA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1C0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BE4"/>
    <w:rsid w:val="00D04C77"/>
    <w:rsid w:val="00D04E6C"/>
    <w:rsid w:val="00D05797"/>
    <w:rsid w:val="00D06042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BF4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5894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47FD3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06F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080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2E55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5E6E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4E68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0DC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2D11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26D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E4"/>
    <w:rsid w:val="00E272F9"/>
    <w:rsid w:val="00E273ED"/>
    <w:rsid w:val="00E27BED"/>
    <w:rsid w:val="00E27FE8"/>
    <w:rsid w:val="00E305B7"/>
    <w:rsid w:val="00E306AC"/>
    <w:rsid w:val="00E30A10"/>
    <w:rsid w:val="00E30BFE"/>
    <w:rsid w:val="00E30C76"/>
    <w:rsid w:val="00E30C78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BF2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99B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04F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C19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7AF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2F92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3B8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C49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4EF3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0F49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F5"/>
    <w:rsid w:val="00F40197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6E85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B6E"/>
    <w:rsid w:val="00F73D02"/>
    <w:rsid w:val="00F73F91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17CF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5A7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067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A1C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04352935"/>
    <w:rsid w:val="1B704AF3"/>
    <w:rsid w:val="2151E4F1"/>
    <w:rsid w:val="44C79B93"/>
    <w:rsid w:val="474C246A"/>
    <w:rsid w:val="5911A4D4"/>
    <w:rsid w:val="5DBBB123"/>
    <w:rsid w:val="6636A738"/>
    <w:rsid w:val="67D4BAAB"/>
    <w:rsid w:val="6B01BE5E"/>
    <w:rsid w:val="6DF73B70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A9712FC5-D0E3-4199-A4A6-E9AD5E45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20</Pages>
  <Words>2647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Nitinath, Kajohntridach</cp:lastModifiedBy>
  <cp:revision>2</cp:revision>
  <cp:lastPrinted>2022-05-01T13:40:00Z</cp:lastPrinted>
  <dcterms:created xsi:type="dcterms:W3CDTF">2022-05-10T16:29:00Z</dcterms:created>
  <dcterms:modified xsi:type="dcterms:W3CDTF">2022-05-10T16:29:00Z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