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A2E81EC" w:rsidR="00DB308D" w:rsidRDefault="003A3D21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69266DA8" w:rsidR="0044653F" w:rsidRPr="00AC2B57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153610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A50C9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8D4B3A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8D4B3A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8D4B3A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E340EB" w:rsidRPr="00E340E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8D4B3A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4653F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4712757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A30658A" w14:textId="1DB431C8" w:rsidR="0029552C" w:rsidRDefault="0029552C" w:rsidP="00CD4D4E">
      <w:pPr>
        <w:jc w:val="thaiDistribute"/>
        <w:rPr>
          <w:rFonts w:ascii="Browallia New" w:hAnsi="Browallia New" w:cs="Browallia New"/>
        </w:rPr>
      </w:pPr>
    </w:p>
    <w:p w14:paraId="24E6868C" w14:textId="77777777" w:rsidR="0029552C" w:rsidRDefault="0029552C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24CA8B8" w14:textId="77777777" w:rsidR="008D4B3A" w:rsidRDefault="008D4B3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57DA807D" w:rsidR="003F480F" w:rsidRPr="00AC2B57" w:rsidRDefault="0095102B" w:rsidP="00E548D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4F2710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="09633A3F" w:rsidRPr="004F271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4F27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>พบสิ่งที่เป็นเหตุให้เชื่อว่าข้อมูลทางการเงินระหว่างกาลดังกล่าวไม่ได้จัดท</w:t>
      </w:r>
      <w:r w:rsidR="003F480F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3F48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3F480F"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134312D" w:rsidR="00D15EA5" w:rsidRPr="00DD72FB" w:rsidRDefault="00876FED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76FED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8D4B3A" w:rsidRPr="00876F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8D4B3A" w:rsidRPr="00876FED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D3F93" w14:textId="77777777" w:rsidR="00043A86" w:rsidRDefault="00043A86">
      <w:r>
        <w:separator/>
      </w:r>
    </w:p>
  </w:endnote>
  <w:endnote w:type="continuationSeparator" w:id="0">
    <w:p w14:paraId="50E4A20B" w14:textId="77777777" w:rsidR="00043A86" w:rsidRDefault="00043A86">
      <w:r>
        <w:continuationSeparator/>
      </w:r>
    </w:p>
  </w:endnote>
  <w:endnote w:type="continuationNotice" w:id="1">
    <w:p w14:paraId="425444D4" w14:textId="77777777" w:rsidR="00043A86" w:rsidRDefault="00043A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80E7" w14:textId="77777777" w:rsidR="00043A86" w:rsidRDefault="00043A86">
      <w:bookmarkStart w:id="0" w:name="_Hlk482348182"/>
      <w:bookmarkEnd w:id="0"/>
      <w:r>
        <w:separator/>
      </w:r>
    </w:p>
  </w:footnote>
  <w:footnote w:type="continuationSeparator" w:id="0">
    <w:p w14:paraId="2AB4472C" w14:textId="77777777" w:rsidR="00043A86" w:rsidRDefault="00043A86">
      <w:r>
        <w:continuationSeparator/>
      </w:r>
    </w:p>
  </w:footnote>
  <w:footnote w:type="continuationNotice" w:id="1">
    <w:p w14:paraId="685051FE" w14:textId="77777777" w:rsidR="00043A86" w:rsidRDefault="00043A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12474D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B21375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7EBE"/>
    <w:rsid w:val="002838FB"/>
    <w:rsid w:val="00285249"/>
    <w:rsid w:val="0029552C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C4268"/>
    <w:rsid w:val="003D2605"/>
    <w:rsid w:val="003D64D6"/>
    <w:rsid w:val="003E034A"/>
    <w:rsid w:val="003E3E21"/>
    <w:rsid w:val="003F1162"/>
    <w:rsid w:val="003F480F"/>
    <w:rsid w:val="003F5A96"/>
    <w:rsid w:val="00400F43"/>
    <w:rsid w:val="00404D4E"/>
    <w:rsid w:val="00406DD0"/>
    <w:rsid w:val="00416281"/>
    <w:rsid w:val="00421A47"/>
    <w:rsid w:val="00422353"/>
    <w:rsid w:val="00426915"/>
    <w:rsid w:val="00433F63"/>
    <w:rsid w:val="0043507C"/>
    <w:rsid w:val="00435788"/>
    <w:rsid w:val="004359E6"/>
    <w:rsid w:val="00443CE3"/>
    <w:rsid w:val="0044653F"/>
    <w:rsid w:val="00452E7B"/>
    <w:rsid w:val="004546FA"/>
    <w:rsid w:val="00456EA9"/>
    <w:rsid w:val="004620E6"/>
    <w:rsid w:val="00462BCB"/>
    <w:rsid w:val="00463364"/>
    <w:rsid w:val="00481FE7"/>
    <w:rsid w:val="0048532C"/>
    <w:rsid w:val="00487E39"/>
    <w:rsid w:val="0049103F"/>
    <w:rsid w:val="004A0DFE"/>
    <w:rsid w:val="004A3C62"/>
    <w:rsid w:val="004A69E3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2710"/>
    <w:rsid w:val="004F5D91"/>
    <w:rsid w:val="005070FA"/>
    <w:rsid w:val="00512F09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2365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102B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1300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4F669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1" ma:contentTypeDescription="Create a new document." ma:contentTypeScope="" ma:versionID="89a962487cb75d33cb611a44ede164e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37139eb669ad1b8fc9348d6b638dbdfc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C619F7-528F-4EC5-A311-5CDFE0B04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328</Words>
  <Characters>1298</Characters>
  <Application>Microsoft Office Word</Application>
  <DocSecurity>0</DocSecurity>
  <Lines>10</Lines>
  <Paragraphs>3</Paragraphs>
  <ScaleCrop>false</ScaleCrop>
  <Company>Grant Thornton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72</cp:revision>
  <cp:lastPrinted>2017-11-14T11:56:00Z</cp:lastPrinted>
  <dcterms:created xsi:type="dcterms:W3CDTF">2020-05-09T07:50:00Z</dcterms:created>
  <dcterms:modified xsi:type="dcterms:W3CDTF">2022-05-12T06:59:00Z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