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46275" w14:textId="77777777" w:rsidR="00B17939" w:rsidRDefault="00B17939" w:rsidP="0050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Angsana New" w:hAnsi="Angsana New" w:hint="cs"/>
          <w:cs/>
          <w:lang w:eastAsia="ja-JP"/>
        </w:rPr>
      </w:pPr>
      <w:bookmarkStart w:id="0" w:name="Title"/>
    </w:p>
    <w:p w14:paraId="2A6203EA" w14:textId="77777777" w:rsidR="00BA7CAC" w:rsidRDefault="00BA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0D3CE095" w14:textId="77777777" w:rsidR="00381B5D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73806CEC" w14:textId="77777777" w:rsidR="00381B5D" w:rsidRPr="00051F21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0DF8DCD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</w:p>
    <w:p w14:paraId="3B4FB2E3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B8E77E4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39A6655" w14:textId="77777777" w:rsidR="00887FCF" w:rsidRDefault="00887FCF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75549222" w14:textId="77777777" w:rsidR="00E57297" w:rsidRPr="008C7B80" w:rsidRDefault="00E57297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48771897" w14:textId="77777777" w:rsidR="00E81F90" w:rsidRPr="008C7B80" w:rsidRDefault="0009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</w:t>
      </w:r>
      <w:r w:rsidR="00366140" w:rsidRPr="008C7B80">
        <w:rPr>
          <w:rFonts w:ascii="Angsana New" w:hAnsi="Angsana New" w:hint="cs"/>
          <w:b/>
          <w:bCs/>
          <w:sz w:val="52"/>
          <w:szCs w:val="52"/>
          <w:cs/>
        </w:rPr>
        <w:t>ย</w:t>
      </w:r>
    </w:p>
    <w:p w14:paraId="1BF7249C" w14:textId="77777777" w:rsidR="00091CCD" w:rsidRPr="008C7B80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0DA5748" w14:textId="77777777" w:rsidR="0028496C" w:rsidRPr="001D737A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353309C" w14:textId="42B03E69" w:rsidR="0028496C" w:rsidRPr="001D737A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1B02B3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1B02B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B02B3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97CA724" w14:textId="77777777" w:rsidR="0028496C" w:rsidRPr="00610FB1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E24DB15" w14:textId="77777777" w:rsidR="0028496C" w:rsidRPr="009D0D6C" w:rsidRDefault="0028496C" w:rsidP="00284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99E346" w14:textId="77777777" w:rsidR="0030723E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EB0CEDF" w14:textId="77777777" w:rsidR="0030723E" w:rsidRPr="00A4230F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FFCFDB4" w14:textId="77777777" w:rsidR="00884015" w:rsidRDefault="00884015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179DC12D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A08AC9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9D132FB" w14:textId="77777777" w:rsidR="00884015" w:rsidRPr="00884015" w:rsidRDefault="00884015" w:rsidP="00CA15FE">
      <w:pPr>
        <w:jc w:val="right"/>
        <w:rPr>
          <w:rFonts w:ascii="Angsana New" w:hAnsi="Angsana New"/>
          <w:sz w:val="32"/>
          <w:szCs w:val="32"/>
        </w:rPr>
      </w:pPr>
    </w:p>
    <w:p w14:paraId="499DAE2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12E3E38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2615CB74" w14:textId="77777777" w:rsidR="00884015" w:rsidRPr="00884015" w:rsidRDefault="00884015" w:rsidP="0088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2D2AE434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6181682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3C862C30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0259FCDE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1467271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6A12FD3" w14:textId="77777777" w:rsidR="00FA218E" w:rsidRPr="00884015" w:rsidRDefault="00FA218E" w:rsidP="00884015">
      <w:pPr>
        <w:rPr>
          <w:rFonts w:ascii="Angsana New" w:hAnsi="Angsana New"/>
          <w:sz w:val="32"/>
          <w:szCs w:val="32"/>
        </w:rPr>
        <w:sectPr w:rsidR="00FA218E" w:rsidRPr="00884015" w:rsidSect="00663C95">
          <w:footerReference w:type="even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0B462CE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633F58AB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10397E2D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08AA46F6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07711134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7ADB675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7E3D73AD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68BB780" w14:textId="77777777" w:rsidR="008923CA" w:rsidRPr="009229A0" w:rsidRDefault="008923CA" w:rsidP="008923CA">
      <w:pPr>
        <w:rPr>
          <w:rFonts w:ascii="Angsana New" w:hAnsi="Angsana New"/>
          <w:sz w:val="30"/>
          <w:szCs w:val="30"/>
          <w:cs/>
        </w:rPr>
      </w:pPr>
    </w:p>
    <w:p w14:paraId="090B6286" w14:textId="77777777" w:rsidR="003B122C" w:rsidRPr="00EA679A" w:rsidRDefault="00F13DC7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679A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13062F" w:rsidRPr="00EA679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A679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  <w:r w:rsidR="003B122C" w:rsidRPr="00EA679A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F6AED" w14:textId="77777777" w:rsidR="005C0455" w:rsidRPr="009229A0" w:rsidRDefault="005C0455" w:rsidP="00473308">
      <w:pPr>
        <w:rPr>
          <w:rFonts w:ascii="Angsana New" w:hAnsi="Angsana New"/>
          <w:i/>
          <w:iCs/>
          <w:sz w:val="30"/>
          <w:szCs w:val="30"/>
        </w:rPr>
      </w:pPr>
    </w:p>
    <w:p w14:paraId="7445BB12" w14:textId="77777777" w:rsidR="003B122C" w:rsidRPr="009229A0" w:rsidRDefault="003B122C" w:rsidP="00C4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57297" w:rsidRPr="009229A0">
        <w:rPr>
          <w:rFonts w:ascii="Angsana New" w:hAnsi="Angsana New"/>
          <w:b/>
          <w:bCs/>
          <w:sz w:val="30"/>
          <w:szCs w:val="30"/>
          <w:cs/>
        </w:rPr>
        <w:t>สมบูรณ์ แอ๊ดวานซ์ เทคโนโลยี</w:t>
      </w: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2268B7D" w14:textId="77777777" w:rsidR="00C5281B" w:rsidRPr="009229A0" w:rsidRDefault="00C5281B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C20E42" w14:textId="3FEAFE65" w:rsidR="00D87CFF" w:rsidRPr="009229A0" w:rsidRDefault="005E153C" w:rsidP="00C4398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B02B3">
        <w:rPr>
          <w:rFonts w:ascii="Angsana New" w:hAnsi="Angsana New"/>
          <w:sz w:val="30"/>
          <w:szCs w:val="30"/>
        </w:rPr>
        <w:t xml:space="preserve">31 </w:t>
      </w:r>
      <w:r w:rsidR="001B02B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B02B3">
        <w:rPr>
          <w:rFonts w:ascii="Angsana New" w:hAnsi="Angsana New"/>
          <w:sz w:val="30"/>
          <w:szCs w:val="30"/>
        </w:rPr>
        <w:t>2565</w:t>
      </w:r>
      <w:r w:rsidRPr="009229A0"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156C6">
        <w:rPr>
          <w:rFonts w:ascii="Angsana New" w:hAnsi="Angsana New" w:hint="cs"/>
          <w:sz w:val="30"/>
          <w:szCs w:val="30"/>
          <w:cs/>
        </w:rPr>
        <w:t xml:space="preserve"> </w:t>
      </w:r>
      <w:r w:rsidR="00ED2956">
        <w:rPr>
          <w:rFonts w:ascii="Angsana New" w:hAnsi="Angsana New"/>
          <w:sz w:val="30"/>
          <w:szCs w:val="30"/>
          <w:cs/>
        </w:rPr>
        <w:br/>
      </w:r>
      <w:r w:rsidRPr="009229A0">
        <w:rPr>
          <w:rFonts w:ascii="Angsana New" w:hAnsi="Angsana New" w:hint="cs"/>
          <w:spacing w:val="12"/>
          <w:sz w:val="30"/>
          <w:szCs w:val="30"/>
          <w:cs/>
        </w:rPr>
        <w:t>งบแสดงการเปลี่ยนแปลงส่วนของ</w:t>
      </w:r>
      <w:r w:rsidRPr="009229A0">
        <w:rPr>
          <w:rFonts w:ascii="Angsana New" w:hAnsi="Angsana New" w:hint="cs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</w:t>
      </w:r>
      <w:r w:rsidR="00EA679A">
        <w:rPr>
          <w:rFonts w:ascii="Angsana New" w:hAnsi="Angsana New" w:hint="cs"/>
          <w:sz w:val="30"/>
          <w:szCs w:val="30"/>
          <w:cs/>
        </w:rPr>
        <w:t xml:space="preserve">ะ </w:t>
      </w:r>
      <w:r w:rsidR="00EA679A">
        <w:rPr>
          <w:rFonts w:ascii="Angsana New" w:hAnsi="Angsana New"/>
          <w:sz w:val="30"/>
          <w:szCs w:val="30"/>
          <w:cs/>
        </w:rPr>
        <w:br/>
      </w:r>
      <w:r w:rsidRPr="009229A0">
        <w:rPr>
          <w:rFonts w:ascii="Angsana New" w:hAnsi="Angsana New" w:hint="cs"/>
          <w:sz w:val="30"/>
          <w:szCs w:val="30"/>
          <w:cs/>
        </w:rPr>
        <w:t>งบกระแสเงินสดรวมและงบกระแสเงินสดเฉพาะกิจการ สำหรับ</w:t>
      </w:r>
      <w:r w:rsidR="00EA679A">
        <w:rPr>
          <w:rFonts w:ascii="Angsana New" w:hAnsi="Angsana New" w:hint="cs"/>
          <w:sz w:val="30"/>
          <w:szCs w:val="30"/>
          <w:cs/>
        </w:rPr>
        <w:t>งวด</w:t>
      </w:r>
      <w:r w:rsidR="001B02B3">
        <w:rPr>
          <w:rFonts w:ascii="Angsana New" w:hAnsi="Angsana New" w:hint="cs"/>
          <w:sz w:val="30"/>
          <w:szCs w:val="30"/>
          <w:cs/>
        </w:rPr>
        <w:t>สาม</w:t>
      </w:r>
      <w:r w:rsidRPr="009229A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B02B3">
        <w:rPr>
          <w:rFonts w:ascii="Angsana New" w:hAnsi="Angsana New"/>
          <w:sz w:val="30"/>
          <w:szCs w:val="30"/>
        </w:rPr>
        <w:t xml:space="preserve">31 </w:t>
      </w:r>
      <w:r w:rsidR="001B02B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B02B3">
        <w:rPr>
          <w:rFonts w:ascii="Angsana New" w:hAnsi="Angsana New"/>
          <w:sz w:val="30"/>
          <w:szCs w:val="30"/>
        </w:rPr>
        <w:t>2565</w:t>
      </w:r>
      <w:r w:rsidR="001B02B3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229A0">
        <w:rPr>
          <w:rFonts w:ascii="Angsana New" w:hAnsi="Angsana New"/>
          <w:sz w:val="30"/>
          <w:szCs w:val="30"/>
        </w:rPr>
        <w:t xml:space="preserve">34 </w:t>
      </w:r>
      <w:r w:rsidRPr="009229A0">
        <w:rPr>
          <w:rFonts w:ascii="Angsana New" w:hAnsi="Angsana New" w:hint="cs"/>
          <w:sz w:val="30"/>
          <w:szCs w:val="30"/>
          <w:cs/>
        </w:rPr>
        <w:t>เรื่อง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A9B745" w14:textId="77777777" w:rsidR="00FF125A" w:rsidRPr="009229A0" w:rsidRDefault="00FF125A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E89BDF" w14:textId="77777777" w:rsidR="00D87CFF" w:rsidRPr="009229A0" w:rsidRDefault="00D87CFF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</w:t>
      </w:r>
      <w:r w:rsidR="005C1AE3" w:rsidRPr="009229A0">
        <w:rPr>
          <w:rFonts w:ascii="Angsana New" w:hAnsi="Angsana New"/>
          <w:i/>
          <w:iCs/>
          <w:sz w:val="30"/>
          <w:szCs w:val="30"/>
          <w:cs/>
        </w:rPr>
        <w:t>ตการสอบทาน</w:t>
      </w:r>
    </w:p>
    <w:p w14:paraId="59B090A1" w14:textId="77777777" w:rsidR="00D14506" w:rsidRPr="009229A0" w:rsidRDefault="00D14506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5A9496D" w14:textId="77777777" w:rsidR="009159FC" w:rsidRPr="009229A0" w:rsidRDefault="009159FC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2C7D8A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="00C5281B"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944687"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="00C5281B"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A72CBBE" w14:textId="77777777" w:rsidR="002D0B51" w:rsidRPr="005C367D" w:rsidRDefault="002D0B51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10FEF624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41F851E5" w14:textId="7C8711EA" w:rsidR="00CA15FE" w:rsidRDefault="00CA1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br w:type="page"/>
      </w:r>
    </w:p>
    <w:p w14:paraId="64C74554" w14:textId="4BBB8327" w:rsidR="00F031FA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3A34EA0" w14:textId="5B0C39B3" w:rsidR="00CA15FE" w:rsidRDefault="00CA15FE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F0E5F51" w14:textId="656B97B7" w:rsidR="00CA15FE" w:rsidRDefault="00CA15FE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6E6A8898" w14:textId="77777777" w:rsidR="00637EE5" w:rsidRPr="00463144" w:rsidRDefault="00637EE5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8071739" w14:textId="77777777" w:rsidR="00637EE5" w:rsidRPr="00463144" w:rsidRDefault="00637EE5" w:rsidP="00F8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13129DAE" w14:textId="77777777" w:rsidR="003D659D" w:rsidRPr="00463144" w:rsidRDefault="003D659D" w:rsidP="003D659D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4D5747" w:rsidRPr="0046314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63144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C37E9FC" w14:textId="77777777" w:rsidR="00245429" w:rsidRPr="00463144" w:rsidRDefault="00245429" w:rsidP="00245429">
      <w:pPr>
        <w:jc w:val="both"/>
        <w:rPr>
          <w:rFonts w:ascii="Angsana New" w:hAnsi="Angsana New"/>
          <w:sz w:val="30"/>
          <w:szCs w:val="30"/>
        </w:rPr>
      </w:pPr>
    </w:p>
    <w:p w14:paraId="18185738" w14:textId="77777777" w:rsidR="00245429" w:rsidRPr="00463144" w:rsidRDefault="00245429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D6BDAE" w14:textId="77777777" w:rsidR="00C5281B" w:rsidRPr="00463144" w:rsidRDefault="00C5281B" w:rsidP="00C5281B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6137C135" w14:textId="77777777" w:rsidR="00C5281B" w:rsidRPr="00463144" w:rsidRDefault="00C5281B" w:rsidP="00C5281B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32FBF7FB" w14:textId="5DE842E6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</w:rPr>
        <w:t>(</w:t>
      </w:r>
      <w:r w:rsidR="00E519E0" w:rsidRPr="00463144">
        <w:rPr>
          <w:rFonts w:ascii="Angsana New" w:hAnsi="Angsana New" w:hint="cs"/>
          <w:sz w:val="30"/>
          <w:szCs w:val="30"/>
          <w:cs/>
        </w:rPr>
        <w:t>ทรงชัย</w:t>
      </w:r>
      <w:r w:rsidR="00E519E0" w:rsidRPr="00463144">
        <w:rPr>
          <w:rFonts w:ascii="Angsana New" w:hAnsi="Angsana New"/>
          <w:sz w:val="30"/>
          <w:szCs w:val="30"/>
          <w:cs/>
        </w:rPr>
        <w:t xml:space="preserve"> </w:t>
      </w:r>
      <w:r w:rsidR="00E519E0" w:rsidRPr="00463144">
        <w:rPr>
          <w:rFonts w:ascii="Angsana New" w:hAnsi="Angsana New" w:hint="cs"/>
          <w:sz w:val="30"/>
          <w:szCs w:val="30"/>
          <w:cs/>
        </w:rPr>
        <w:t>วงศ์พิริยาภรณ์</w:t>
      </w:r>
      <w:r w:rsidRPr="00463144">
        <w:rPr>
          <w:rFonts w:ascii="Angsana New" w:hAnsi="Angsana New"/>
          <w:sz w:val="30"/>
          <w:szCs w:val="30"/>
        </w:rPr>
        <w:t>)</w:t>
      </w:r>
    </w:p>
    <w:p w14:paraId="076516FA" w14:textId="77777777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C2F308A" w14:textId="706E1BF7" w:rsidR="00F031FA" w:rsidRPr="00463144" w:rsidRDefault="0045485F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131B2">
        <w:rPr>
          <w:rFonts w:ascii="Angsana New" w:hAnsi="Angsana New"/>
          <w:sz w:val="30"/>
          <w:szCs w:val="30"/>
        </w:rPr>
        <w:t>10966</w:t>
      </w:r>
    </w:p>
    <w:p w14:paraId="4965EF0E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6690CC84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02DB63" w14:textId="77777777" w:rsidR="006D02A5" w:rsidRPr="00463144" w:rsidRDefault="00C5281B" w:rsidP="006D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49D9E17" w14:textId="26AAD4D2" w:rsidR="00C528F0" w:rsidRPr="00344411" w:rsidRDefault="00CF2EE1" w:rsidP="00CA1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eastAsia="Times New Roman" w:hAnsi="Angsana New" w:hint="cs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131B2">
        <w:rPr>
          <w:rFonts w:ascii="Angsana New" w:hAnsi="Angsana New"/>
          <w:sz w:val="30"/>
          <w:szCs w:val="30"/>
        </w:rPr>
        <w:t>2565</w:t>
      </w:r>
    </w:p>
    <w:sectPr w:rsidR="00C528F0" w:rsidRPr="00344411" w:rsidSect="00CA15FE"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0B26F" w14:textId="77777777" w:rsidR="00B54D16" w:rsidRDefault="00B54D16">
      <w:r>
        <w:separator/>
      </w:r>
    </w:p>
  </w:endnote>
  <w:endnote w:type="continuationSeparator" w:id="0">
    <w:p w14:paraId="05348771" w14:textId="77777777" w:rsidR="00B54D16" w:rsidRDefault="00B5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9D38A" w14:textId="77777777" w:rsidR="00365C9A" w:rsidRDefault="00365C9A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BF5168B" w14:textId="77777777" w:rsidR="00365C9A" w:rsidRDefault="00365C9A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06B06" w14:textId="77777777" w:rsidR="00365C9A" w:rsidRPr="00381B5D" w:rsidRDefault="00365C9A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7EB68C5C" w14:textId="77777777" w:rsidR="00365C9A" w:rsidRDefault="00365C9A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C3394B1" w14:textId="77777777" w:rsidR="00365C9A" w:rsidRDefault="00365C9A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21DC1A1A" w14:textId="77777777" w:rsidR="00365C9A" w:rsidRDefault="00365C9A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13E21C15" w14:textId="77777777" w:rsidR="00365C9A" w:rsidRDefault="00365C9A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45C13CA" w14:textId="77777777" w:rsidR="00365C9A" w:rsidRDefault="00365C9A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3B701522" w14:textId="77777777" w:rsidR="00365C9A" w:rsidRPr="00890558" w:rsidRDefault="00365C9A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F9628" w14:textId="77777777" w:rsidR="00365C9A" w:rsidRPr="00381B5D" w:rsidRDefault="00365C9A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C24F" w14:textId="64D428CD" w:rsidR="00365C9A" w:rsidRPr="00775DAE" w:rsidRDefault="00CA15FE" w:rsidP="00775DAE">
    <w:pPr>
      <w:pStyle w:val="Footer"/>
      <w:jc w:val="center"/>
    </w:pPr>
    <w:r>
      <w:rPr>
        <w:rFonts w:ascii="Angsana New" w:hAnsi="Angsana New"/>
        <w:sz w:val="30"/>
        <w:szCs w:val="30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46AD4" w14:textId="77777777" w:rsidR="00CA15FE" w:rsidRDefault="00CA15FE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301AA" w14:textId="77777777" w:rsidR="00B54D16" w:rsidRDefault="00B54D16">
      <w:r>
        <w:separator/>
      </w:r>
    </w:p>
  </w:footnote>
  <w:footnote w:type="continuationSeparator" w:id="0">
    <w:p w14:paraId="238A26A6" w14:textId="77777777" w:rsidR="00B54D16" w:rsidRDefault="00B5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4D4DF" w14:textId="77777777" w:rsidR="00365C9A" w:rsidRDefault="00365C9A">
    <w:pPr>
      <w:pStyle w:val="Header"/>
    </w:pPr>
  </w:p>
  <w:p w14:paraId="61873B10" w14:textId="77777777" w:rsidR="00365C9A" w:rsidRPr="00E807EC" w:rsidRDefault="00365C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3"/>
  </w:num>
  <w:num w:numId="14">
    <w:abstractNumId w:val="21"/>
  </w:num>
  <w:num w:numId="15">
    <w:abstractNumId w:val="23"/>
  </w:num>
  <w:num w:numId="16">
    <w:abstractNumId w:val="35"/>
  </w:num>
  <w:num w:numId="17">
    <w:abstractNumId w:val="39"/>
  </w:num>
  <w:num w:numId="18">
    <w:abstractNumId w:val="37"/>
  </w:num>
  <w:num w:numId="19">
    <w:abstractNumId w:val="31"/>
  </w:num>
  <w:num w:numId="20">
    <w:abstractNumId w:val="20"/>
  </w:num>
  <w:num w:numId="21">
    <w:abstractNumId w:val="16"/>
  </w:num>
  <w:num w:numId="22">
    <w:abstractNumId w:val="11"/>
  </w:num>
  <w:num w:numId="23">
    <w:abstractNumId w:val="14"/>
  </w:num>
  <w:num w:numId="24">
    <w:abstractNumId w:val="38"/>
  </w:num>
  <w:num w:numId="25">
    <w:abstractNumId w:val="34"/>
  </w:num>
  <w:num w:numId="26">
    <w:abstractNumId w:val="27"/>
  </w:num>
  <w:num w:numId="27">
    <w:abstractNumId w:val="19"/>
  </w:num>
  <w:num w:numId="28">
    <w:abstractNumId w:val="29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8"/>
  </w:num>
  <w:num w:numId="33">
    <w:abstractNumId w:val="26"/>
  </w:num>
  <w:num w:numId="34">
    <w:abstractNumId w:val="24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3"/>
  </w:num>
  <w:num w:numId="38">
    <w:abstractNumId w:val="12"/>
  </w:num>
  <w:num w:numId="39">
    <w:abstractNumId w:val="25"/>
  </w:num>
  <w:num w:numId="40">
    <w:abstractNumId w:val="10"/>
  </w:num>
  <w:num w:numId="41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160"/>
    <w:rsid w:val="00005208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FD"/>
    <w:rsid w:val="000103B4"/>
    <w:rsid w:val="00010C43"/>
    <w:rsid w:val="00011152"/>
    <w:rsid w:val="000114BF"/>
    <w:rsid w:val="00011A90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5397"/>
    <w:rsid w:val="000357F1"/>
    <w:rsid w:val="00035BDB"/>
    <w:rsid w:val="00036072"/>
    <w:rsid w:val="00036276"/>
    <w:rsid w:val="000367A3"/>
    <w:rsid w:val="00036C02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3F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8D"/>
    <w:rsid w:val="00072810"/>
    <w:rsid w:val="00072A9B"/>
    <w:rsid w:val="00072CD0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6F3"/>
    <w:rsid w:val="000A51CB"/>
    <w:rsid w:val="000A5278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D6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84D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72A"/>
    <w:rsid w:val="000D4765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B80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6601"/>
    <w:rsid w:val="0019704E"/>
    <w:rsid w:val="0019721F"/>
    <w:rsid w:val="001975EC"/>
    <w:rsid w:val="001977DC"/>
    <w:rsid w:val="001978F3"/>
    <w:rsid w:val="00197DB4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897"/>
    <w:rsid w:val="001A28BB"/>
    <w:rsid w:val="001A2950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D5E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09A"/>
    <w:rsid w:val="001B74F1"/>
    <w:rsid w:val="001B7542"/>
    <w:rsid w:val="001B7629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32C7"/>
    <w:rsid w:val="001C41DE"/>
    <w:rsid w:val="001C4511"/>
    <w:rsid w:val="001C4595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338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D3F"/>
    <w:rsid w:val="001D6E08"/>
    <w:rsid w:val="001D707F"/>
    <w:rsid w:val="001D737A"/>
    <w:rsid w:val="001D76B1"/>
    <w:rsid w:val="001D77FA"/>
    <w:rsid w:val="001E000A"/>
    <w:rsid w:val="001E028F"/>
    <w:rsid w:val="001E03D4"/>
    <w:rsid w:val="001E05F6"/>
    <w:rsid w:val="001E080B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5C3"/>
    <w:rsid w:val="001F2655"/>
    <w:rsid w:val="001F2E9D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43B1"/>
    <w:rsid w:val="00204547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FBA"/>
    <w:rsid w:val="00211FE3"/>
    <w:rsid w:val="00212190"/>
    <w:rsid w:val="00212A59"/>
    <w:rsid w:val="002131B2"/>
    <w:rsid w:val="002137CA"/>
    <w:rsid w:val="002138C4"/>
    <w:rsid w:val="002139FD"/>
    <w:rsid w:val="00214134"/>
    <w:rsid w:val="00214281"/>
    <w:rsid w:val="0021464A"/>
    <w:rsid w:val="0021478E"/>
    <w:rsid w:val="00214EAE"/>
    <w:rsid w:val="00214FA7"/>
    <w:rsid w:val="0021588B"/>
    <w:rsid w:val="00215C20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975"/>
    <w:rsid w:val="00232B3F"/>
    <w:rsid w:val="00232B97"/>
    <w:rsid w:val="00232F64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E05"/>
    <w:rsid w:val="00266F86"/>
    <w:rsid w:val="002677DB"/>
    <w:rsid w:val="00267908"/>
    <w:rsid w:val="00267BB6"/>
    <w:rsid w:val="00267CD2"/>
    <w:rsid w:val="0027002B"/>
    <w:rsid w:val="002701BE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38C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9D6"/>
    <w:rsid w:val="00295A97"/>
    <w:rsid w:val="002968E4"/>
    <w:rsid w:val="00296B67"/>
    <w:rsid w:val="00296D23"/>
    <w:rsid w:val="00296E99"/>
    <w:rsid w:val="00297025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A51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AA3"/>
    <w:rsid w:val="002F3F93"/>
    <w:rsid w:val="002F4145"/>
    <w:rsid w:val="002F438E"/>
    <w:rsid w:val="002F4C5D"/>
    <w:rsid w:val="002F4D4B"/>
    <w:rsid w:val="002F5291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2A83"/>
    <w:rsid w:val="00343091"/>
    <w:rsid w:val="0034314B"/>
    <w:rsid w:val="00343800"/>
    <w:rsid w:val="0034387B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6A"/>
    <w:rsid w:val="003930C9"/>
    <w:rsid w:val="00393529"/>
    <w:rsid w:val="00393ABB"/>
    <w:rsid w:val="00393F34"/>
    <w:rsid w:val="0039433D"/>
    <w:rsid w:val="003947CD"/>
    <w:rsid w:val="00394B2B"/>
    <w:rsid w:val="00395109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15C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E3"/>
    <w:rsid w:val="00464543"/>
    <w:rsid w:val="00464DD0"/>
    <w:rsid w:val="00464EFD"/>
    <w:rsid w:val="00464FED"/>
    <w:rsid w:val="004650E7"/>
    <w:rsid w:val="00465104"/>
    <w:rsid w:val="0046573F"/>
    <w:rsid w:val="00465768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BE2"/>
    <w:rsid w:val="00476C5F"/>
    <w:rsid w:val="0047783F"/>
    <w:rsid w:val="00477C7B"/>
    <w:rsid w:val="00477CA5"/>
    <w:rsid w:val="0048013A"/>
    <w:rsid w:val="0048031E"/>
    <w:rsid w:val="004807C8"/>
    <w:rsid w:val="00480859"/>
    <w:rsid w:val="004808FA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27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CC"/>
    <w:rsid w:val="004A5410"/>
    <w:rsid w:val="004A5744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B6B"/>
    <w:rsid w:val="004C7D42"/>
    <w:rsid w:val="004C7D6D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851"/>
    <w:rsid w:val="004E085C"/>
    <w:rsid w:val="004E09C3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9"/>
    <w:rsid w:val="004F4080"/>
    <w:rsid w:val="004F425E"/>
    <w:rsid w:val="004F46DD"/>
    <w:rsid w:val="004F51DA"/>
    <w:rsid w:val="004F5221"/>
    <w:rsid w:val="004F522A"/>
    <w:rsid w:val="004F57AC"/>
    <w:rsid w:val="004F5B84"/>
    <w:rsid w:val="004F61CB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100D5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E99"/>
    <w:rsid w:val="00516EB2"/>
    <w:rsid w:val="00517EF9"/>
    <w:rsid w:val="00520129"/>
    <w:rsid w:val="00520889"/>
    <w:rsid w:val="00520B40"/>
    <w:rsid w:val="00520C74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0E3"/>
    <w:rsid w:val="005235AE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135"/>
    <w:rsid w:val="005331E2"/>
    <w:rsid w:val="0053363B"/>
    <w:rsid w:val="00533B53"/>
    <w:rsid w:val="00533FA7"/>
    <w:rsid w:val="00533FD9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30A8"/>
    <w:rsid w:val="00543288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7AC"/>
    <w:rsid w:val="00552921"/>
    <w:rsid w:val="0055292F"/>
    <w:rsid w:val="00552EF5"/>
    <w:rsid w:val="00553170"/>
    <w:rsid w:val="00553621"/>
    <w:rsid w:val="00553D26"/>
    <w:rsid w:val="00554351"/>
    <w:rsid w:val="0055477B"/>
    <w:rsid w:val="00554BBC"/>
    <w:rsid w:val="00554D53"/>
    <w:rsid w:val="00554DD1"/>
    <w:rsid w:val="00554EEF"/>
    <w:rsid w:val="005552AA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F0A"/>
    <w:rsid w:val="0056101A"/>
    <w:rsid w:val="00561438"/>
    <w:rsid w:val="00561498"/>
    <w:rsid w:val="005615F2"/>
    <w:rsid w:val="005616A0"/>
    <w:rsid w:val="005617E2"/>
    <w:rsid w:val="00561BF3"/>
    <w:rsid w:val="00561CDF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B5"/>
    <w:rsid w:val="00571668"/>
    <w:rsid w:val="0057176B"/>
    <w:rsid w:val="005717BC"/>
    <w:rsid w:val="00571A4B"/>
    <w:rsid w:val="00571E3C"/>
    <w:rsid w:val="00571FBA"/>
    <w:rsid w:val="005720EE"/>
    <w:rsid w:val="005726E6"/>
    <w:rsid w:val="00572EC3"/>
    <w:rsid w:val="005737E2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A5C"/>
    <w:rsid w:val="005D0B62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D5E"/>
    <w:rsid w:val="005D44F8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D2A"/>
    <w:rsid w:val="005D76BA"/>
    <w:rsid w:val="005D7A09"/>
    <w:rsid w:val="005E017A"/>
    <w:rsid w:val="005E027E"/>
    <w:rsid w:val="005E06BD"/>
    <w:rsid w:val="005E0A02"/>
    <w:rsid w:val="005E0CF0"/>
    <w:rsid w:val="005E0F14"/>
    <w:rsid w:val="005E10C4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B00"/>
    <w:rsid w:val="005E4BA1"/>
    <w:rsid w:val="005E50E4"/>
    <w:rsid w:val="005E55CE"/>
    <w:rsid w:val="005E5AC5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C68"/>
    <w:rsid w:val="005F4F1B"/>
    <w:rsid w:val="005F5343"/>
    <w:rsid w:val="005F550A"/>
    <w:rsid w:val="005F550B"/>
    <w:rsid w:val="005F5531"/>
    <w:rsid w:val="005F56C0"/>
    <w:rsid w:val="005F5715"/>
    <w:rsid w:val="005F5971"/>
    <w:rsid w:val="005F5AF1"/>
    <w:rsid w:val="005F5FE8"/>
    <w:rsid w:val="005F6330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7239"/>
    <w:rsid w:val="0060725F"/>
    <w:rsid w:val="0060797C"/>
    <w:rsid w:val="00607B79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3ED"/>
    <w:rsid w:val="0061685C"/>
    <w:rsid w:val="00616AE4"/>
    <w:rsid w:val="00617196"/>
    <w:rsid w:val="00617B34"/>
    <w:rsid w:val="00617C77"/>
    <w:rsid w:val="00620020"/>
    <w:rsid w:val="00620461"/>
    <w:rsid w:val="00620546"/>
    <w:rsid w:val="0062057F"/>
    <w:rsid w:val="00620AB0"/>
    <w:rsid w:val="00620C13"/>
    <w:rsid w:val="00621761"/>
    <w:rsid w:val="0062178F"/>
    <w:rsid w:val="00621B93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50A3"/>
    <w:rsid w:val="006351AA"/>
    <w:rsid w:val="006354AE"/>
    <w:rsid w:val="006359E8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E3"/>
    <w:rsid w:val="0065660E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308D"/>
    <w:rsid w:val="006831C2"/>
    <w:rsid w:val="00683D91"/>
    <w:rsid w:val="00683E81"/>
    <w:rsid w:val="00684488"/>
    <w:rsid w:val="00684DEE"/>
    <w:rsid w:val="00684E46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7A8"/>
    <w:rsid w:val="00700C12"/>
    <w:rsid w:val="00700D8C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B91"/>
    <w:rsid w:val="00716DE5"/>
    <w:rsid w:val="00716E0E"/>
    <w:rsid w:val="00717564"/>
    <w:rsid w:val="007176BB"/>
    <w:rsid w:val="0071796D"/>
    <w:rsid w:val="00717CD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400A9"/>
    <w:rsid w:val="007404CA"/>
    <w:rsid w:val="00740543"/>
    <w:rsid w:val="00740D3F"/>
    <w:rsid w:val="00740F25"/>
    <w:rsid w:val="007411ED"/>
    <w:rsid w:val="00741429"/>
    <w:rsid w:val="0074175C"/>
    <w:rsid w:val="00741B1D"/>
    <w:rsid w:val="00741CC5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3F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AE5"/>
    <w:rsid w:val="00750BB7"/>
    <w:rsid w:val="007510D9"/>
    <w:rsid w:val="007514C1"/>
    <w:rsid w:val="00751A5B"/>
    <w:rsid w:val="00751AEF"/>
    <w:rsid w:val="00751E6E"/>
    <w:rsid w:val="00751E8E"/>
    <w:rsid w:val="00752187"/>
    <w:rsid w:val="00752568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20CC"/>
    <w:rsid w:val="007727F7"/>
    <w:rsid w:val="00772B81"/>
    <w:rsid w:val="00772EDB"/>
    <w:rsid w:val="007730D7"/>
    <w:rsid w:val="00773382"/>
    <w:rsid w:val="00773906"/>
    <w:rsid w:val="00773BC6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578C"/>
    <w:rsid w:val="00795B41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565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235"/>
    <w:rsid w:val="008025D6"/>
    <w:rsid w:val="008028E4"/>
    <w:rsid w:val="00802A9D"/>
    <w:rsid w:val="00802AFC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800"/>
    <w:rsid w:val="0080780A"/>
    <w:rsid w:val="00807974"/>
    <w:rsid w:val="0080799A"/>
    <w:rsid w:val="00807C70"/>
    <w:rsid w:val="00807D55"/>
    <w:rsid w:val="008107B9"/>
    <w:rsid w:val="00810CCD"/>
    <w:rsid w:val="008113F0"/>
    <w:rsid w:val="008114CF"/>
    <w:rsid w:val="00811517"/>
    <w:rsid w:val="00812193"/>
    <w:rsid w:val="0081246E"/>
    <w:rsid w:val="008124EF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993"/>
    <w:rsid w:val="00821A59"/>
    <w:rsid w:val="00821D69"/>
    <w:rsid w:val="00822057"/>
    <w:rsid w:val="008220CE"/>
    <w:rsid w:val="008224DF"/>
    <w:rsid w:val="00822643"/>
    <w:rsid w:val="00822996"/>
    <w:rsid w:val="00822C9A"/>
    <w:rsid w:val="00822EDC"/>
    <w:rsid w:val="00823421"/>
    <w:rsid w:val="0082342B"/>
    <w:rsid w:val="00823676"/>
    <w:rsid w:val="00823840"/>
    <w:rsid w:val="0082385A"/>
    <w:rsid w:val="00823B24"/>
    <w:rsid w:val="00824054"/>
    <w:rsid w:val="00824420"/>
    <w:rsid w:val="008246AD"/>
    <w:rsid w:val="0082491D"/>
    <w:rsid w:val="00824AF0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2AFE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2FA4"/>
    <w:rsid w:val="008A30E0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5D2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4734"/>
    <w:rsid w:val="008D4780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08AC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B56"/>
    <w:rsid w:val="00937111"/>
    <w:rsid w:val="0093714F"/>
    <w:rsid w:val="009372A1"/>
    <w:rsid w:val="009373FD"/>
    <w:rsid w:val="00937402"/>
    <w:rsid w:val="00937FE2"/>
    <w:rsid w:val="00940357"/>
    <w:rsid w:val="009405E1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CE0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5AD9"/>
    <w:rsid w:val="009566C2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696"/>
    <w:rsid w:val="00982E48"/>
    <w:rsid w:val="00982F10"/>
    <w:rsid w:val="00983179"/>
    <w:rsid w:val="0098332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7C7"/>
    <w:rsid w:val="00995A42"/>
    <w:rsid w:val="00995B88"/>
    <w:rsid w:val="009962BC"/>
    <w:rsid w:val="009967A5"/>
    <w:rsid w:val="0099741A"/>
    <w:rsid w:val="0099757F"/>
    <w:rsid w:val="00997708"/>
    <w:rsid w:val="00997B0B"/>
    <w:rsid w:val="00997E49"/>
    <w:rsid w:val="009A00D0"/>
    <w:rsid w:val="009A056E"/>
    <w:rsid w:val="009A0C7C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41A3"/>
    <w:rsid w:val="009B4292"/>
    <w:rsid w:val="009B432F"/>
    <w:rsid w:val="009B4367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D38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D01"/>
    <w:rsid w:val="00A570AD"/>
    <w:rsid w:val="00A571B1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7D7"/>
    <w:rsid w:val="00AA4A75"/>
    <w:rsid w:val="00AA5351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E2C"/>
    <w:rsid w:val="00AB0289"/>
    <w:rsid w:val="00AB15DE"/>
    <w:rsid w:val="00AB1630"/>
    <w:rsid w:val="00AB197F"/>
    <w:rsid w:val="00AB1BE6"/>
    <w:rsid w:val="00AB2411"/>
    <w:rsid w:val="00AB2CAB"/>
    <w:rsid w:val="00AB30AA"/>
    <w:rsid w:val="00AB33A5"/>
    <w:rsid w:val="00AB3728"/>
    <w:rsid w:val="00AB3A34"/>
    <w:rsid w:val="00AB3A3D"/>
    <w:rsid w:val="00AB3CD7"/>
    <w:rsid w:val="00AB43AF"/>
    <w:rsid w:val="00AB485D"/>
    <w:rsid w:val="00AB48EC"/>
    <w:rsid w:val="00AB4920"/>
    <w:rsid w:val="00AB4B0A"/>
    <w:rsid w:val="00AB4C79"/>
    <w:rsid w:val="00AB4F4D"/>
    <w:rsid w:val="00AB5B96"/>
    <w:rsid w:val="00AB5C28"/>
    <w:rsid w:val="00AB5C5B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92D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4A3"/>
    <w:rsid w:val="00B0466B"/>
    <w:rsid w:val="00B04674"/>
    <w:rsid w:val="00B05061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83E"/>
    <w:rsid w:val="00B33C8F"/>
    <w:rsid w:val="00B33DC7"/>
    <w:rsid w:val="00B33EE4"/>
    <w:rsid w:val="00B33EF7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A0A"/>
    <w:rsid w:val="00B44D0F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3247"/>
    <w:rsid w:val="00B533AE"/>
    <w:rsid w:val="00B5382E"/>
    <w:rsid w:val="00B53AEE"/>
    <w:rsid w:val="00B53D0B"/>
    <w:rsid w:val="00B54636"/>
    <w:rsid w:val="00B54AB8"/>
    <w:rsid w:val="00B54D16"/>
    <w:rsid w:val="00B55401"/>
    <w:rsid w:val="00B55EC8"/>
    <w:rsid w:val="00B55EDF"/>
    <w:rsid w:val="00B55FEA"/>
    <w:rsid w:val="00B56023"/>
    <w:rsid w:val="00B56EAA"/>
    <w:rsid w:val="00B572C4"/>
    <w:rsid w:val="00B5765E"/>
    <w:rsid w:val="00B577C8"/>
    <w:rsid w:val="00B578F0"/>
    <w:rsid w:val="00B57A50"/>
    <w:rsid w:val="00B57EBF"/>
    <w:rsid w:val="00B6015E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67"/>
    <w:rsid w:val="00B632C1"/>
    <w:rsid w:val="00B6331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77B4F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985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D2E"/>
    <w:rsid w:val="00BA3E36"/>
    <w:rsid w:val="00BA3FA5"/>
    <w:rsid w:val="00BA47EC"/>
    <w:rsid w:val="00BA48F4"/>
    <w:rsid w:val="00BA5022"/>
    <w:rsid w:val="00BA5353"/>
    <w:rsid w:val="00BA5892"/>
    <w:rsid w:val="00BA58BA"/>
    <w:rsid w:val="00BA60D4"/>
    <w:rsid w:val="00BA661F"/>
    <w:rsid w:val="00BA6A21"/>
    <w:rsid w:val="00BA712E"/>
    <w:rsid w:val="00BA776F"/>
    <w:rsid w:val="00BA7BE0"/>
    <w:rsid w:val="00BA7CAC"/>
    <w:rsid w:val="00BA7EDD"/>
    <w:rsid w:val="00BA7FF4"/>
    <w:rsid w:val="00BB00F5"/>
    <w:rsid w:val="00BB039A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713E"/>
    <w:rsid w:val="00C074AC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DB"/>
    <w:rsid w:val="00C15179"/>
    <w:rsid w:val="00C1540C"/>
    <w:rsid w:val="00C1541F"/>
    <w:rsid w:val="00C15605"/>
    <w:rsid w:val="00C156C6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2CF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8AA"/>
    <w:rsid w:val="00C34B4B"/>
    <w:rsid w:val="00C34D2B"/>
    <w:rsid w:val="00C34D91"/>
    <w:rsid w:val="00C35346"/>
    <w:rsid w:val="00C3579E"/>
    <w:rsid w:val="00C35829"/>
    <w:rsid w:val="00C35A81"/>
    <w:rsid w:val="00C35AE1"/>
    <w:rsid w:val="00C35AE2"/>
    <w:rsid w:val="00C35B61"/>
    <w:rsid w:val="00C36DE4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A3B"/>
    <w:rsid w:val="00C90A80"/>
    <w:rsid w:val="00C90B4D"/>
    <w:rsid w:val="00C90BEA"/>
    <w:rsid w:val="00C90C92"/>
    <w:rsid w:val="00C90E45"/>
    <w:rsid w:val="00C90F6C"/>
    <w:rsid w:val="00C91C45"/>
    <w:rsid w:val="00C91FF3"/>
    <w:rsid w:val="00C926AE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5FE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4"/>
    <w:rsid w:val="00CC3117"/>
    <w:rsid w:val="00CC312D"/>
    <w:rsid w:val="00CC324B"/>
    <w:rsid w:val="00CC45CD"/>
    <w:rsid w:val="00CC4780"/>
    <w:rsid w:val="00CC49B4"/>
    <w:rsid w:val="00CC4F51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1E70"/>
    <w:rsid w:val="00CD20D4"/>
    <w:rsid w:val="00CD20D9"/>
    <w:rsid w:val="00CD238C"/>
    <w:rsid w:val="00CD23AE"/>
    <w:rsid w:val="00CD2775"/>
    <w:rsid w:val="00CD3020"/>
    <w:rsid w:val="00CD31EA"/>
    <w:rsid w:val="00CD3448"/>
    <w:rsid w:val="00CD36BA"/>
    <w:rsid w:val="00CD3C9F"/>
    <w:rsid w:val="00CD4511"/>
    <w:rsid w:val="00CD4588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930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278"/>
    <w:rsid w:val="00D2643A"/>
    <w:rsid w:val="00D265D3"/>
    <w:rsid w:val="00D267EC"/>
    <w:rsid w:val="00D2698D"/>
    <w:rsid w:val="00D273CD"/>
    <w:rsid w:val="00D27D83"/>
    <w:rsid w:val="00D27E88"/>
    <w:rsid w:val="00D27EF0"/>
    <w:rsid w:val="00D30287"/>
    <w:rsid w:val="00D307A2"/>
    <w:rsid w:val="00D30C79"/>
    <w:rsid w:val="00D3126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FBF"/>
    <w:rsid w:val="00D410D7"/>
    <w:rsid w:val="00D41227"/>
    <w:rsid w:val="00D41940"/>
    <w:rsid w:val="00D41A7D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7037"/>
    <w:rsid w:val="00D57188"/>
    <w:rsid w:val="00D57304"/>
    <w:rsid w:val="00D5755D"/>
    <w:rsid w:val="00D577E0"/>
    <w:rsid w:val="00D57AB5"/>
    <w:rsid w:val="00D57ABC"/>
    <w:rsid w:val="00D57B3B"/>
    <w:rsid w:val="00D57CD8"/>
    <w:rsid w:val="00D57ED5"/>
    <w:rsid w:val="00D60066"/>
    <w:rsid w:val="00D60095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5518"/>
    <w:rsid w:val="00D8578A"/>
    <w:rsid w:val="00D859CC"/>
    <w:rsid w:val="00D85C82"/>
    <w:rsid w:val="00D85C94"/>
    <w:rsid w:val="00D85DDA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81E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8B3"/>
    <w:rsid w:val="00D97B5E"/>
    <w:rsid w:val="00D97D38"/>
    <w:rsid w:val="00D97E89"/>
    <w:rsid w:val="00D97E9F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EFA"/>
    <w:rsid w:val="00DD14EC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F4D"/>
    <w:rsid w:val="00DF2FFB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B49"/>
    <w:rsid w:val="00E14F4D"/>
    <w:rsid w:val="00E15A77"/>
    <w:rsid w:val="00E15CEA"/>
    <w:rsid w:val="00E1609C"/>
    <w:rsid w:val="00E1628A"/>
    <w:rsid w:val="00E16464"/>
    <w:rsid w:val="00E16615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5A8"/>
    <w:rsid w:val="00E30738"/>
    <w:rsid w:val="00E30914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55F"/>
    <w:rsid w:val="00E67A06"/>
    <w:rsid w:val="00E67C9F"/>
    <w:rsid w:val="00E67F9B"/>
    <w:rsid w:val="00E704F7"/>
    <w:rsid w:val="00E705A5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D74"/>
    <w:rsid w:val="00E81F90"/>
    <w:rsid w:val="00E82511"/>
    <w:rsid w:val="00E82BD6"/>
    <w:rsid w:val="00E82D80"/>
    <w:rsid w:val="00E8318C"/>
    <w:rsid w:val="00E8328E"/>
    <w:rsid w:val="00E8354C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86F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9FB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501E"/>
    <w:rsid w:val="00F150E5"/>
    <w:rsid w:val="00F1515D"/>
    <w:rsid w:val="00F153C2"/>
    <w:rsid w:val="00F15419"/>
    <w:rsid w:val="00F15F21"/>
    <w:rsid w:val="00F161EB"/>
    <w:rsid w:val="00F16487"/>
    <w:rsid w:val="00F16607"/>
    <w:rsid w:val="00F166D6"/>
    <w:rsid w:val="00F1671E"/>
    <w:rsid w:val="00F16985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82B"/>
    <w:rsid w:val="00F32878"/>
    <w:rsid w:val="00F32922"/>
    <w:rsid w:val="00F32E8D"/>
    <w:rsid w:val="00F331D4"/>
    <w:rsid w:val="00F336FD"/>
    <w:rsid w:val="00F337F0"/>
    <w:rsid w:val="00F347E5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476"/>
    <w:rsid w:val="00F40663"/>
    <w:rsid w:val="00F406CC"/>
    <w:rsid w:val="00F40731"/>
    <w:rsid w:val="00F40807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660A"/>
    <w:rsid w:val="00F66AA1"/>
    <w:rsid w:val="00F66B6A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FC"/>
    <w:rsid w:val="00F806A9"/>
    <w:rsid w:val="00F807E3"/>
    <w:rsid w:val="00F812B9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384"/>
    <w:rsid w:val="00F83579"/>
    <w:rsid w:val="00F83588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66F"/>
    <w:rsid w:val="00F92C49"/>
    <w:rsid w:val="00F92D90"/>
    <w:rsid w:val="00F92DBF"/>
    <w:rsid w:val="00F9353B"/>
    <w:rsid w:val="00F93593"/>
    <w:rsid w:val="00F936AF"/>
    <w:rsid w:val="00F9394C"/>
    <w:rsid w:val="00F93F95"/>
    <w:rsid w:val="00F94289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38A"/>
    <w:rsid w:val="00F965E2"/>
    <w:rsid w:val="00F966C1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1B0"/>
    <w:rsid w:val="00FA4290"/>
    <w:rsid w:val="00FA4373"/>
    <w:rsid w:val="00FA43C2"/>
    <w:rsid w:val="00FA46AA"/>
    <w:rsid w:val="00FA4AD9"/>
    <w:rsid w:val="00FA4BE2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D43"/>
    <w:rsid w:val="00FD3E0E"/>
    <w:rsid w:val="00FD3F6C"/>
    <w:rsid w:val="00FD4149"/>
    <w:rsid w:val="00FD4531"/>
    <w:rsid w:val="00FD4B29"/>
    <w:rsid w:val="00FD4B6B"/>
    <w:rsid w:val="00FD4B96"/>
    <w:rsid w:val="00FD4C29"/>
    <w:rsid w:val="00FD4EFF"/>
    <w:rsid w:val="00FD5118"/>
    <w:rsid w:val="00FD565B"/>
    <w:rsid w:val="00FD5729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89B"/>
    <w:rsid w:val="00FF38AA"/>
    <w:rsid w:val="00FF39A7"/>
    <w:rsid w:val="00FF3D0D"/>
    <w:rsid w:val="00FF3F99"/>
    <w:rsid w:val="00FF42D0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3</Pages>
  <Words>412</Words>
  <Characters>1650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Chutikan, Yeamyim</cp:lastModifiedBy>
  <cp:revision>5</cp:revision>
  <cp:lastPrinted>2022-05-09T10:45:00Z</cp:lastPrinted>
  <dcterms:created xsi:type="dcterms:W3CDTF">2022-05-10T02:24:00Z</dcterms:created>
  <dcterms:modified xsi:type="dcterms:W3CDTF">2022-05-10T03:42:00Z</dcterms:modified>
</cp:coreProperties>
</file>