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24DE828D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3643B069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15FBCF67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04CBA" w:rsidRPr="009566C2" w14:paraId="10AAAD15" w14:textId="77777777" w:rsidTr="004D487B">
        <w:tc>
          <w:tcPr>
            <w:tcW w:w="1188" w:type="dxa"/>
          </w:tcPr>
          <w:p w14:paraId="685703AA" w14:textId="40857B20" w:rsidR="00404CBA" w:rsidRDefault="006F3FAE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4D487B">
        <w:tc>
          <w:tcPr>
            <w:tcW w:w="1188" w:type="dxa"/>
          </w:tcPr>
          <w:p w14:paraId="2711199D" w14:textId="4697C3A2" w:rsidR="00404CBA" w:rsidRPr="00463144" w:rsidRDefault="006F3FAE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4CBA" w:rsidRPr="009566C2" w14:paraId="4F037D36" w14:textId="77777777" w:rsidTr="004D487B">
        <w:tc>
          <w:tcPr>
            <w:tcW w:w="1188" w:type="dxa"/>
          </w:tcPr>
          <w:p w14:paraId="156B923B" w14:textId="6E0A83E9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 w:rsidR="006F3FA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45" w:type="dxa"/>
          </w:tcPr>
          <w:p w14:paraId="5AD596B5" w14:textId="6528CAB1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CBA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7C54D7D1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561498">
        <w:rPr>
          <w:rFonts w:ascii="Angsana New" w:hAnsi="Angsana New"/>
          <w:sz w:val="30"/>
          <w:szCs w:val="30"/>
        </w:rPr>
        <w:t xml:space="preserve">12 </w:t>
      </w:r>
      <w:r w:rsidR="0056149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A0B7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5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52BA9AF4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</w:t>
      </w:r>
      <w:r w:rsidR="00FA76B1">
        <w:rPr>
          <w:rFonts w:ascii="Angsana New" w:hAnsi="Angsana New" w:cs="Angsana New" w:hint="cs"/>
          <w:cs/>
        </w:rPr>
        <w:t>ข้าง</w:t>
      </w:r>
      <w:r w:rsidR="00F30074" w:rsidRPr="00537948">
        <w:rPr>
          <w:rFonts w:ascii="Angsana New" w:hAnsi="Angsana New" w:cs="Angsana New"/>
          <w:cs/>
        </w:rPr>
        <w:t>และ</w:t>
      </w:r>
      <w:r w:rsidR="00FA76B1">
        <w:rPr>
          <w:rFonts w:ascii="Angsana New" w:hAnsi="Angsana New" w:cs="Angsana New" w:hint="cs"/>
          <w:cs/>
        </w:rPr>
        <w:t>เพลา</w:t>
      </w:r>
      <w:r w:rsidR="00F30074" w:rsidRPr="00537948">
        <w:rPr>
          <w:rFonts w:ascii="Angsana New" w:hAnsi="Angsana New" w:cs="Angsana New"/>
          <w:cs/>
        </w:rPr>
        <w:t>รองแหนบ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6B36F8">
        <w:rPr>
          <w:rFonts w:ascii="Angsana New" w:hAnsi="Angsana New" w:cs="Angsana New"/>
          <w:lang w:val="en-US"/>
        </w:rPr>
        <w:t xml:space="preserve">31 </w:t>
      </w:r>
      <w:r w:rsidR="006B36F8">
        <w:rPr>
          <w:rFonts w:ascii="Angsana New" w:hAnsi="Angsana New" w:cs="Angsana New" w:hint="cs"/>
          <w:cs/>
          <w:lang w:val="en-US"/>
        </w:rPr>
        <w:t>มีนาคม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6B36F8">
        <w:rPr>
          <w:rFonts w:ascii="Angsana New" w:hAnsi="Angsana New" w:cs="Angsana New"/>
          <w:lang w:val="en-US"/>
        </w:rPr>
        <w:t>5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6B36F8">
        <w:rPr>
          <w:rFonts w:ascii="Angsana New" w:hAnsi="Angsana New" w:cs="Angsana New"/>
          <w:lang w:val="en-US"/>
        </w:rPr>
        <w:t>4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  <w:r w:rsidR="00E36502" w:rsidRPr="007720CC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7720CC">
        <w:rPr>
          <w:rFonts w:ascii="Angsana New" w:hAnsi="Angsana New" w:cs="Angsana New" w:hint="cs"/>
          <w:cs/>
          <w:lang w:val="en-US"/>
        </w:rPr>
        <w:t>และ</w:t>
      </w:r>
      <w:r w:rsidR="00E36502" w:rsidRPr="007720CC">
        <w:rPr>
          <w:rFonts w:ascii="Angsana New" w:hAnsi="Angsana New" w:cs="Angsana New" w:hint="cs"/>
          <w:cs/>
          <w:lang w:val="en-US"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5</w:t>
      </w:r>
    </w:p>
    <w:p w14:paraId="549BDD5E" w14:textId="7A884473" w:rsidR="00B05061" w:rsidRPr="00E77D79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3B1959B" w14:textId="735DE7F7" w:rsidR="00A8369A" w:rsidRPr="001D09E7" w:rsidRDefault="002C3A5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</w:rPr>
      </w:pPr>
      <w:r w:rsidRPr="00994DBB">
        <w:rPr>
          <w:rFonts w:ascii="Angsana New" w:hAnsi="Angsana New" w:cs="Angsana New"/>
          <w:spacing w:val="4"/>
          <w:cs/>
          <w:lang w:val="en-US"/>
        </w:rPr>
        <w:t>ในระหว่างปี</w:t>
      </w:r>
      <w:r w:rsidRPr="00994DBB">
        <w:rPr>
          <w:rFonts w:ascii="Angsana New" w:hAnsi="Angsana New" w:cs="Angsana New"/>
          <w:spacing w:val="4"/>
          <w:lang w:val="en-US"/>
        </w:rPr>
        <w:t xml:space="preserve"> 2564 </w:t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บริษัทได้ดำเนินการตามแผนการปรับโครงสร้างกิจการของบริษัท ซึ่งได้รับมติอนุมัติจาก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ที่ประชุมวิสามัญของผู้ถือหุ้นของบริษัท เมื่อวันที่</w:t>
      </w:r>
      <w:r w:rsidRPr="00994DBB">
        <w:rPr>
          <w:rFonts w:ascii="Angsana New" w:hAnsi="Angsana New" w:cs="Angsana New"/>
          <w:spacing w:val="4"/>
          <w:lang w:val="en-US"/>
        </w:rPr>
        <w:t> 9 </w:t>
      </w:r>
      <w:r w:rsidRPr="00994DBB">
        <w:rPr>
          <w:rFonts w:ascii="Angsana New" w:hAnsi="Angsana New" w:cs="Angsana New"/>
          <w:spacing w:val="4"/>
          <w:cs/>
          <w:lang w:val="en-US"/>
        </w:rPr>
        <w:t>กันยายน</w:t>
      </w:r>
      <w:r w:rsidRPr="00994DBB">
        <w:rPr>
          <w:rFonts w:ascii="Angsana New" w:hAnsi="Angsana New" w:cs="Angsana New"/>
          <w:spacing w:val="4"/>
          <w:lang w:val="en-US"/>
        </w:rPr>
        <w:t> 2564 </w:t>
      </w:r>
      <w:r w:rsidRPr="00994DBB">
        <w:rPr>
          <w:rFonts w:ascii="Angsana New" w:hAnsi="Angsana New" w:cs="Angsana New"/>
          <w:spacing w:val="4"/>
          <w:cs/>
          <w:lang w:val="en-US"/>
        </w:rPr>
        <w:t>ผู้ถือหุ้นมีมติอนุมัติแผนการปรับโครงสร้างกิจการ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และโอนกิจการบางส่วนของบริษัทซึ่งได้แก่สายงานการผลิตและจำหน่ายผลิตภัณฑ์ประเภทเพลาข้าง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ไปยังบริษัท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>สมบูรณ์ ฟอร์จจิ้ง เทคโนโลยี จำกัด ซึ่งเป็นบริษัทย่อย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ทั้งนี้ตั้งแต่วันที่ </w:t>
      </w:r>
      <w:r w:rsidRPr="00994DBB">
        <w:rPr>
          <w:rFonts w:ascii="Angsana New" w:hAnsi="Angsana New" w:cs="Angsana New"/>
          <w:spacing w:val="4"/>
          <w:lang w:val="en-US"/>
        </w:rPr>
        <w:t xml:space="preserve">27 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Pr="00994DBB">
        <w:rPr>
          <w:rFonts w:ascii="Angsana New" w:hAnsi="Angsana New" w:cs="Angsana New"/>
          <w:spacing w:val="4"/>
          <w:lang w:val="en-US"/>
        </w:rPr>
        <w:t xml:space="preserve">2564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บริษัทดำเนินธุรกิจหลักเป็นบริษัทโฮลดิ้ง</w:t>
      </w:r>
      <w:r w:rsidR="00C90F6C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44704A42" w14:textId="77777777" w:rsidR="00A506AB" w:rsidRPr="00E77D79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4808E242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  <w:r w:rsidR="00A506AB"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6B36F8">
        <w:rPr>
          <w:rFonts w:ascii="Angsana New" w:hAnsi="Angsana New"/>
          <w:sz w:val="30"/>
          <w:szCs w:val="30"/>
        </w:rPr>
        <w:t>4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4DB0ED2D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4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 w:rsidRPr="00D60095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D60095">
        <w:rPr>
          <w:rFonts w:ascii="Angsana New" w:hAnsi="Angsana New" w:cs="Angsana New"/>
          <w:b/>
          <w:bCs/>
          <w:cs/>
        </w:rPr>
        <w:tab/>
      </w:r>
      <w:r w:rsidR="00DD0EFA" w:rsidRPr="00D6009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3F801F52" w14:textId="28B929E4" w:rsidR="00103E54" w:rsidRPr="00933208" w:rsidRDefault="0010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FD4B96" w:rsidRPr="00AD115E" w14:paraId="776ADA0F" w14:textId="77777777" w:rsidTr="007E48DA">
        <w:trPr>
          <w:trHeight w:val="87"/>
          <w:tblHeader/>
        </w:trPr>
        <w:tc>
          <w:tcPr>
            <w:tcW w:w="4230" w:type="dxa"/>
          </w:tcPr>
          <w:p w14:paraId="52250BEA" w14:textId="563F2D19" w:rsidR="00FD4B96" w:rsidRPr="00AD115E" w:rsidRDefault="007E48DA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7246F71B" w14:textId="3BEC4BEF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782C49D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BD93F9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9E2A89A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B96" w:rsidRPr="00AD115E" w14:paraId="1A19A4B4" w14:textId="77777777" w:rsidTr="007E48DA">
        <w:trPr>
          <w:tblHeader/>
        </w:trPr>
        <w:tc>
          <w:tcPr>
            <w:tcW w:w="4230" w:type="dxa"/>
          </w:tcPr>
          <w:p w14:paraId="593C618A" w14:textId="57B8216A" w:rsidR="00FD4B96" w:rsidRPr="00AD115E" w:rsidRDefault="00ED2956" w:rsidP="00D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FD4B96"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D4B96"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C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D4B96"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76E124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A82580" w14:textId="3B2D182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8B3906C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2884" w14:textId="21DE023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12F75361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67ACB" w14:textId="09707E5B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6BE18D51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F758E2" w14:textId="4CC1FE40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FD4B96" w:rsidRPr="00AD115E" w14:paraId="7178B81A" w14:textId="77777777" w:rsidTr="007E48DA">
        <w:trPr>
          <w:tblHeader/>
        </w:trPr>
        <w:tc>
          <w:tcPr>
            <w:tcW w:w="4230" w:type="dxa"/>
          </w:tcPr>
          <w:p w14:paraId="64D0559F" w14:textId="77777777" w:rsidR="00FD4B96" w:rsidRPr="00B80DBB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719280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0DF4E4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11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4B96" w:rsidRPr="00AD115E" w14:paraId="0E5534CB" w14:textId="77777777" w:rsidTr="007E48DA">
        <w:tc>
          <w:tcPr>
            <w:tcW w:w="4230" w:type="dxa"/>
          </w:tcPr>
          <w:p w14:paraId="3F3B9F27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6D556F9C" w14:textId="77777777" w:rsidR="00FD4B96" w:rsidRPr="00AD115E" w:rsidRDefault="00FD4B96" w:rsidP="006D3CE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62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7A8B7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D78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745C8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CF00C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51CB30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A736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793FD" w14:textId="77777777" w:rsidR="00FD4B96" w:rsidRPr="00AD115E" w:rsidRDefault="00FD4B96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B96" w:rsidRPr="00AD115E" w14:paraId="755CC15F" w14:textId="77777777" w:rsidTr="007E48DA">
        <w:tc>
          <w:tcPr>
            <w:tcW w:w="4230" w:type="dxa"/>
          </w:tcPr>
          <w:p w14:paraId="75D70817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555E4AF9" w14:textId="7329E9E3" w:rsidR="00FD4B96" w:rsidRPr="00AD115E" w:rsidRDefault="00FD4B96" w:rsidP="00FD4B9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6F0C99" w14:textId="1C1D4D74" w:rsidR="00FD4B96" w:rsidRPr="00AD115E" w:rsidRDefault="00960DB7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4310C4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6F81C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C919E5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F34A39" w14:textId="02A80A91" w:rsidR="00FD4B96" w:rsidRPr="00AD115E" w:rsidRDefault="00960DB7" w:rsidP="0096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733310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7ADC28" w14:textId="3C7708ED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FD4B96" w:rsidRPr="00AD115E" w14:paraId="40ACF5FA" w14:textId="77777777" w:rsidTr="007E48DA">
        <w:tc>
          <w:tcPr>
            <w:tcW w:w="4230" w:type="dxa"/>
          </w:tcPr>
          <w:p w14:paraId="0273475C" w14:textId="77777777" w:rsidR="00FD4B96" w:rsidRPr="005B28F4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14:paraId="1B8552FD" w14:textId="29FE900B" w:rsidR="00FD4B96" w:rsidRPr="005B28F4" w:rsidRDefault="00FD4B96" w:rsidP="00FD4B9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</w:tcPr>
          <w:p w14:paraId="64CD8116" w14:textId="1463B110" w:rsidR="00FD4B96" w:rsidRPr="00AD115E" w:rsidRDefault="00960DB7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DE1D48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62965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F0A84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3497C" w14:textId="53D48914" w:rsidR="00FD4B96" w:rsidRPr="00AD115E" w:rsidRDefault="00960DB7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3A70A96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E15F4" w14:textId="7A920981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D4B96" w:rsidRPr="00AD115E" w14:paraId="0B927BCF" w14:textId="77777777" w:rsidTr="007E48DA">
        <w:trPr>
          <w:trHeight w:val="425"/>
        </w:trPr>
        <w:tc>
          <w:tcPr>
            <w:tcW w:w="4230" w:type="dxa"/>
          </w:tcPr>
          <w:p w14:paraId="3600A8D4" w14:textId="53C69E8A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53C7B837" w14:textId="25E8C319" w:rsidR="00FD4B96" w:rsidRPr="00AD115E" w:rsidRDefault="00FD4B96" w:rsidP="00FD4B9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B0AAEE" w14:textId="5C05AAF8" w:rsidR="00FD4B96" w:rsidRPr="00AD115E" w:rsidRDefault="00960DB7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9A3690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CBB4B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9F885" w14:textId="77777777" w:rsidR="00FD4B96" w:rsidRPr="00AD115E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2B404" w14:textId="3DAB30DC" w:rsidR="00FD4B96" w:rsidRPr="00A14C94" w:rsidRDefault="00960DB7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1700B534" w14:textId="77777777" w:rsidR="00FD4B96" w:rsidRPr="00A14C94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3EC183" w14:textId="30A92BFD" w:rsidR="00FD4B96" w:rsidRPr="00A14C94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F9394C" w:rsidRPr="00AD115E" w14:paraId="77551BF9" w14:textId="77777777" w:rsidTr="007E48DA">
        <w:tc>
          <w:tcPr>
            <w:tcW w:w="4230" w:type="dxa"/>
          </w:tcPr>
          <w:p w14:paraId="28F41D56" w14:textId="1EEBB535" w:rsidR="00F9394C" w:rsidRPr="00AD115E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0" w:type="dxa"/>
          </w:tcPr>
          <w:p w14:paraId="3816391F" w14:textId="1ACD3863" w:rsidR="00F9394C" w:rsidRPr="00AD115E" w:rsidRDefault="00F9394C" w:rsidP="00F9394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9A1BAD" w14:textId="32489F61" w:rsidR="00F9394C" w:rsidRPr="00AD115E" w:rsidRDefault="00960DB7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248546" w14:textId="77777777" w:rsidR="00F9394C" w:rsidRPr="00AD115E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9CEEE" w14:textId="5C1F4129" w:rsidR="00F9394C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46E15" w14:textId="77777777" w:rsidR="00F9394C" w:rsidRPr="00AD115E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9FEB81" w14:textId="62EA8753" w:rsidR="00F9394C" w:rsidRPr="00A14C94" w:rsidRDefault="00960DB7" w:rsidP="0096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1A7F78" w14:textId="77777777" w:rsidR="00F9394C" w:rsidRPr="00A14C94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98DCA3" w14:textId="3613A45A" w:rsidR="00F9394C" w:rsidRDefault="00F9394C" w:rsidP="00F9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87F64" w:rsidRPr="00A87F64" w14:paraId="0C968B71" w14:textId="77777777" w:rsidTr="00BA34A5">
        <w:tc>
          <w:tcPr>
            <w:tcW w:w="4230" w:type="dxa"/>
          </w:tcPr>
          <w:p w14:paraId="74C75A66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0" w:type="dxa"/>
          </w:tcPr>
          <w:p w14:paraId="1EE3EA7A" w14:textId="77777777" w:rsidR="00A87F64" w:rsidRPr="00A87F64" w:rsidRDefault="00A87F64" w:rsidP="00BA34A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A701B2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F8C60F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2F05C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BDB22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2556F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C45201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8AB034" w14:textId="77777777" w:rsidR="00A87F64" w:rsidRPr="00A87F64" w:rsidRDefault="00A87F64" w:rsidP="00BA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825" w:rsidRPr="00A87F64" w14:paraId="04964F77" w14:textId="77777777" w:rsidTr="004E0C6B">
        <w:tc>
          <w:tcPr>
            <w:tcW w:w="4230" w:type="dxa"/>
          </w:tcPr>
          <w:p w14:paraId="4B2D5352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24E2521F" w14:textId="77777777" w:rsidR="00502825" w:rsidRPr="00A87F64" w:rsidRDefault="00502825" w:rsidP="004E0C6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75473B" w14:textId="27171A77" w:rsidR="00502825" w:rsidRPr="00A87F64" w:rsidRDefault="00960DB7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3A5F5A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8CD06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E240B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96AB4" w14:textId="4D435CF6" w:rsidR="00502825" w:rsidRPr="00A87F64" w:rsidRDefault="00960DB7" w:rsidP="0096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4F316A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2787ED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02825" w:rsidRPr="00A87F64" w14:paraId="175BEBE0" w14:textId="77777777" w:rsidTr="004E0C6B">
        <w:tc>
          <w:tcPr>
            <w:tcW w:w="4230" w:type="dxa"/>
          </w:tcPr>
          <w:p w14:paraId="15733CD5" w14:textId="0CB9FEF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 w:rsidR="00077399" w:rsidRPr="00A87F64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00F17E7D" w14:textId="77777777" w:rsidR="00502825" w:rsidRPr="00A87F64" w:rsidRDefault="00502825" w:rsidP="004E0C6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E4359" w14:textId="3C5F12FC" w:rsidR="00502825" w:rsidRPr="00A87F64" w:rsidRDefault="00960DB7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BA812E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A8A78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EDF62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C7882" w14:textId="2C5222C2" w:rsidR="00502825" w:rsidRPr="00A87F64" w:rsidRDefault="00960DB7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1D7FF1F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337AE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5DE" w:rsidRPr="00AD115E" w14:paraId="4B5D8E52" w14:textId="77777777" w:rsidTr="007E48DA">
        <w:tc>
          <w:tcPr>
            <w:tcW w:w="4230" w:type="dxa"/>
          </w:tcPr>
          <w:p w14:paraId="52265C10" w14:textId="39AA0A00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24A6C50E" w14:textId="4DF8F1A0" w:rsidR="00AB15DE" w:rsidRPr="00A87F64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E26B80" w14:textId="26681987" w:rsidR="00AB15DE" w:rsidRPr="00A87F64" w:rsidRDefault="00960DB7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42D6EF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C4299" w14:textId="19AD3E6A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3D520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A41C0C" w14:textId="213D52E1" w:rsidR="00AB15DE" w:rsidRPr="00A87F64" w:rsidRDefault="00960DB7" w:rsidP="0096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D4AFA7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639BD2" w14:textId="05EB73CC" w:rsidR="00AB15DE" w:rsidRPr="00A14C9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5DE" w:rsidRPr="00AD115E" w14:paraId="389E0248" w14:textId="77777777" w:rsidTr="007E48DA">
        <w:tc>
          <w:tcPr>
            <w:tcW w:w="4230" w:type="dxa"/>
          </w:tcPr>
          <w:p w14:paraId="07997569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39FE1C" w14:textId="77777777" w:rsidR="00AB15DE" w:rsidRPr="00AD115E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D63E28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B510A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008B33" w14:textId="77777777" w:rsidR="00AB15D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927EE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D9E5E" w14:textId="77777777" w:rsidR="00AB15DE" w:rsidRPr="00A14C9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14BE0" w14:textId="77777777" w:rsidR="00AB15DE" w:rsidRPr="00A14C9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88E0B" w14:textId="77777777" w:rsidR="00AB15D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5DE" w:rsidRPr="00A87F64" w14:paraId="37377A4F" w14:textId="77777777" w:rsidTr="007E48DA">
        <w:tc>
          <w:tcPr>
            <w:tcW w:w="4230" w:type="dxa"/>
          </w:tcPr>
          <w:p w14:paraId="1F4632DD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31A1C94" w14:textId="77777777" w:rsidR="00AB15DE" w:rsidRPr="00A87F64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740DD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05C17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9B74B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9A963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41F72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72238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B894F7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048" w:rsidRPr="00A87F64" w14:paraId="39DB9CFC" w14:textId="77777777" w:rsidTr="004E0C6B">
        <w:tc>
          <w:tcPr>
            <w:tcW w:w="4230" w:type="dxa"/>
          </w:tcPr>
          <w:p w14:paraId="3C38B810" w14:textId="1F0615C8" w:rsidR="00432048" w:rsidRPr="00A87F64" w:rsidRDefault="00432048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6F9FFBF" w14:textId="77777777" w:rsidR="00432048" w:rsidRPr="00A87F64" w:rsidRDefault="00432048" w:rsidP="004E0C6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D53C99" w14:textId="38B03C08" w:rsidR="00432048" w:rsidRPr="00A87F64" w:rsidRDefault="00E734CA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528276DF" w14:textId="77777777" w:rsidR="00432048" w:rsidRPr="00A87F64" w:rsidRDefault="00432048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7392D" w14:textId="54E031D2" w:rsidR="00432048" w:rsidRPr="00A87F64" w:rsidRDefault="00432048" w:rsidP="0043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F97053" w14:textId="77777777" w:rsidR="00432048" w:rsidRPr="00A87F64" w:rsidRDefault="00432048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71F75" w14:textId="293E6C1E" w:rsidR="00432048" w:rsidRPr="00A87F64" w:rsidRDefault="00432048" w:rsidP="0043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5E965B" w14:textId="77777777" w:rsidR="00432048" w:rsidRPr="00A87F64" w:rsidRDefault="00432048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B0C83" w14:textId="77777777" w:rsidR="00432048" w:rsidRPr="00A87F64" w:rsidRDefault="00432048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825" w:rsidRPr="00A87F64" w14:paraId="146C0D9E" w14:textId="77777777" w:rsidTr="004E0C6B">
        <w:tc>
          <w:tcPr>
            <w:tcW w:w="4230" w:type="dxa"/>
          </w:tcPr>
          <w:p w14:paraId="7AA97768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5256D21B" w14:textId="77777777" w:rsidR="00502825" w:rsidRPr="00A87F64" w:rsidRDefault="00502825" w:rsidP="004E0C6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C7436D" w14:textId="5BFBDDD7" w:rsidR="00502825" w:rsidRPr="00A87F64" w:rsidRDefault="00E734CA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272A2D5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DDB758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CF8F5F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C18A3" w14:textId="6FF656D0" w:rsidR="00502825" w:rsidRPr="00A87F64" w:rsidRDefault="0074631A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09F90F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A4981B" w14:textId="77777777" w:rsidR="00502825" w:rsidRPr="00A87F64" w:rsidRDefault="00502825" w:rsidP="004E0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15DE" w:rsidRPr="00A87F64" w14:paraId="368D1E0B" w14:textId="77777777" w:rsidTr="007E48DA">
        <w:tc>
          <w:tcPr>
            <w:tcW w:w="4230" w:type="dxa"/>
          </w:tcPr>
          <w:p w14:paraId="7BF9D516" w14:textId="4FA0784C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270" w:type="dxa"/>
          </w:tcPr>
          <w:p w14:paraId="3A709C90" w14:textId="77777777" w:rsidR="00AB15DE" w:rsidRPr="00A87F64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3305A0" w14:textId="5D1FFD1E" w:rsidR="00AB15DE" w:rsidRPr="00A87F64" w:rsidRDefault="00E734CA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96B7F46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E8A74" w14:textId="5A33DCA4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125EE1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EB64D" w14:textId="505DC4D2" w:rsidR="00AB15DE" w:rsidRPr="00A87F64" w:rsidRDefault="003326D6" w:rsidP="0033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B349CA3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69EBEF" w14:textId="12A46209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5DE" w:rsidRPr="00A87F64" w14:paraId="20274EE5" w14:textId="77777777" w:rsidTr="007E48DA">
        <w:tc>
          <w:tcPr>
            <w:tcW w:w="4230" w:type="dxa"/>
          </w:tcPr>
          <w:p w14:paraId="34CBB687" w14:textId="7D91DC7F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7F19A0B2" w14:textId="018E8AA9" w:rsidR="00AB15DE" w:rsidRPr="00A87F64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87CFB" w14:textId="2F3E50B9" w:rsidR="00AB15DE" w:rsidRPr="00A87F64" w:rsidRDefault="00E734CA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61F8D24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EF7191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E49A05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907473" w14:textId="7859F7B4" w:rsidR="00AB15DE" w:rsidRPr="00A87F64" w:rsidRDefault="0074631A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D02EF9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AEB374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B15DE" w:rsidRPr="00AD115E" w14:paraId="7313D805" w14:textId="77777777" w:rsidTr="007E48DA">
        <w:tc>
          <w:tcPr>
            <w:tcW w:w="4230" w:type="dxa"/>
          </w:tcPr>
          <w:p w14:paraId="1669CAE4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0" w:type="dxa"/>
          </w:tcPr>
          <w:p w14:paraId="73994792" w14:textId="0583FDA6" w:rsidR="00AB15DE" w:rsidRPr="00A87F64" w:rsidRDefault="00AB15DE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5B9576" w14:textId="04ABA779" w:rsidR="00AB15DE" w:rsidRPr="00A87F64" w:rsidRDefault="00E734CA" w:rsidP="00E7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81BF97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FB0AA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493510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56F57" w14:textId="1EEC632E" w:rsidR="00AB15DE" w:rsidRPr="00A87F64" w:rsidRDefault="003326D6" w:rsidP="0054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0D5637" w14:textId="77777777" w:rsidR="00AB15DE" w:rsidRPr="00A87F6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14E40" w14:textId="77777777" w:rsidR="00AB15DE" w:rsidRPr="00A14C94" w:rsidRDefault="00AB15DE" w:rsidP="0013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283" w:rsidRPr="00AD115E" w14:paraId="67E7D465" w14:textId="77777777" w:rsidTr="007E48DA">
        <w:tc>
          <w:tcPr>
            <w:tcW w:w="4230" w:type="dxa"/>
          </w:tcPr>
          <w:p w14:paraId="6AF43364" w14:textId="77777777" w:rsidR="00580283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</w:tcPr>
          <w:p w14:paraId="356485C7" w14:textId="77777777" w:rsidR="00580283" w:rsidRPr="00AD115E" w:rsidRDefault="00580283" w:rsidP="00AB15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6D0645" w14:textId="77777777" w:rsidR="00580283" w:rsidRPr="005B7025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96833F" w14:textId="77777777" w:rsidR="00580283" w:rsidRPr="005B7025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5DD3C" w14:textId="77777777" w:rsidR="00580283" w:rsidRPr="005B7025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4F600" w14:textId="77777777" w:rsidR="00580283" w:rsidRPr="00AD115E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E487B" w14:textId="77777777" w:rsidR="00580283" w:rsidRPr="00A14C94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F3F11" w14:textId="77777777" w:rsidR="00580283" w:rsidRPr="00A14C94" w:rsidRDefault="0058028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236BB6" w14:textId="77777777" w:rsidR="00580283" w:rsidRPr="00A14C94" w:rsidRDefault="00580283" w:rsidP="0013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283" w:rsidRPr="00AD115E" w14:paraId="7B35F09B" w14:textId="77777777" w:rsidTr="00282BED">
        <w:tc>
          <w:tcPr>
            <w:tcW w:w="4230" w:type="dxa"/>
          </w:tcPr>
          <w:p w14:paraId="76F06D47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09D2685" w14:textId="77777777" w:rsidR="00580283" w:rsidRPr="00AD115E" w:rsidRDefault="00580283" w:rsidP="00282BE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B7B2F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17CC3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C1D24" w14:textId="77777777" w:rsidR="00580283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6DD89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D9EC5" w14:textId="77777777" w:rsidR="00580283" w:rsidRPr="00A14C94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0C8C7" w14:textId="77777777" w:rsidR="00580283" w:rsidRPr="00A14C94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7352A1" w14:textId="77777777" w:rsidR="00580283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283" w:rsidRPr="00AD115E" w14:paraId="1961B3C7" w14:textId="77777777" w:rsidTr="00282BED">
        <w:tc>
          <w:tcPr>
            <w:tcW w:w="4230" w:type="dxa"/>
          </w:tcPr>
          <w:p w14:paraId="5F5C6FE7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783DEC06" w14:textId="77777777" w:rsidR="00580283" w:rsidRPr="00AD115E" w:rsidRDefault="00580283" w:rsidP="00282BE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48CB9" w14:textId="0A37208F" w:rsidR="00580283" w:rsidRPr="00AD115E" w:rsidRDefault="00FF6511" w:rsidP="00FF6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2FE7A0CD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09B3B" w14:textId="77777777" w:rsidR="00580283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C202090" w14:textId="77777777" w:rsidR="00580283" w:rsidRPr="00AD115E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8E375D" w14:textId="4A175AD2" w:rsidR="00580283" w:rsidRPr="00A14C94" w:rsidRDefault="00483EC2" w:rsidP="0048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EEB8CA" w14:textId="77777777" w:rsidR="00580283" w:rsidRPr="00A14C94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33D43C" w14:textId="77777777" w:rsidR="00580283" w:rsidRDefault="00580283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A5" w:rsidRPr="00AD115E" w14:paraId="5C306A21" w14:textId="77777777" w:rsidTr="00282BED">
        <w:tc>
          <w:tcPr>
            <w:tcW w:w="4230" w:type="dxa"/>
          </w:tcPr>
          <w:p w14:paraId="44428199" w14:textId="77777777" w:rsidR="004406A5" w:rsidRPr="00AD115E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729729" w14:textId="77777777" w:rsidR="004406A5" w:rsidRPr="00AD115E" w:rsidRDefault="004406A5" w:rsidP="00282BE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DCBCC" w14:textId="77777777" w:rsidR="004406A5" w:rsidRPr="00AD115E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02B06" w14:textId="77777777" w:rsidR="004406A5" w:rsidRPr="00AD115E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F5DD3" w14:textId="77777777" w:rsidR="004406A5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F1690" w14:textId="77777777" w:rsidR="004406A5" w:rsidRPr="00AD115E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13A8C" w14:textId="77777777" w:rsidR="004406A5" w:rsidRPr="00A14C94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FFB75" w14:textId="77777777" w:rsidR="004406A5" w:rsidRPr="00A14C94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3E6EE1" w14:textId="77777777" w:rsidR="004406A5" w:rsidRPr="00A14C94" w:rsidRDefault="004406A5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5DE" w:rsidRPr="00AD115E" w14:paraId="1661B54C" w14:textId="77777777" w:rsidTr="007E48DA">
        <w:tc>
          <w:tcPr>
            <w:tcW w:w="4500" w:type="dxa"/>
            <w:gridSpan w:val="2"/>
          </w:tcPr>
          <w:p w14:paraId="67F3948D" w14:textId="77777777" w:rsidR="00AB15DE" w:rsidRPr="00C331A2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</w:t>
            </w:r>
            <w:r w:rsidRPr="00C33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990" w:type="dxa"/>
          </w:tcPr>
          <w:p w14:paraId="0696E175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F1F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F3C40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743FB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A7E120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48CDF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4D37C6" w14:textId="77777777" w:rsidR="00AB15DE" w:rsidRPr="00C331A2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5DE" w:rsidRPr="00AD115E" w14:paraId="06D4C9C9" w14:textId="77777777" w:rsidTr="007E48DA">
        <w:tc>
          <w:tcPr>
            <w:tcW w:w="4500" w:type="dxa"/>
            <w:gridSpan w:val="2"/>
          </w:tcPr>
          <w:p w14:paraId="3D74DC95" w14:textId="77777777" w:rsidR="00AB15DE" w:rsidRPr="000C6ACB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73F0DE8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54596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B7032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C0CCC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23D7C1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90BD0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E6F86A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5DE" w:rsidRPr="00AD115E" w14:paraId="55A23D19" w14:textId="77777777" w:rsidTr="007E48DA">
        <w:tc>
          <w:tcPr>
            <w:tcW w:w="4500" w:type="dxa"/>
            <w:gridSpan w:val="2"/>
          </w:tcPr>
          <w:p w14:paraId="2C4DDE3E" w14:textId="77777777" w:rsidR="00AB15DE" w:rsidRPr="000C6ACB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4253A92B" w14:textId="498AEF66" w:rsidR="00AB15DE" w:rsidRPr="000C6ACB" w:rsidRDefault="004C122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1E8DBCC0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EDB54" w14:textId="393398DC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9810D98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33F29" w14:textId="6B8BB7F1" w:rsidR="00AB15DE" w:rsidRPr="000C6ACB" w:rsidRDefault="00986C72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2CCAD18D" w14:textId="77777777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D5D6E6" w14:textId="06DAADD1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B15DE" w:rsidRPr="003C6288" w14:paraId="3BFB33B3" w14:textId="77777777" w:rsidTr="007E48DA">
        <w:tc>
          <w:tcPr>
            <w:tcW w:w="4500" w:type="dxa"/>
            <w:gridSpan w:val="2"/>
          </w:tcPr>
          <w:p w14:paraId="4C0ED88D" w14:textId="77777777" w:rsidR="00AB15DE" w:rsidRPr="003C6288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C628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966559" w14:textId="720EEC4D" w:rsidR="00AB15DE" w:rsidRPr="003C6288" w:rsidRDefault="004C122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4BAF626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820286" w14:textId="0B7C153A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A785AD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C02420" w14:textId="623074F4" w:rsidR="00AB15DE" w:rsidRPr="003C6288" w:rsidRDefault="00393529" w:rsidP="0039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36B725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1CBFE8" w14:textId="0E4AD0D8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5DE" w:rsidRPr="00AD115E" w14:paraId="50997C37" w14:textId="77777777" w:rsidTr="007E48DA">
        <w:tc>
          <w:tcPr>
            <w:tcW w:w="4500" w:type="dxa"/>
            <w:gridSpan w:val="2"/>
          </w:tcPr>
          <w:p w14:paraId="2EFB1CCA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8C4526" w14:textId="3AC3BCD2" w:rsidR="00AB15DE" w:rsidRPr="003C6288" w:rsidRDefault="004C122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14:paraId="0A45C5DC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C4308F" w14:textId="6CFF7740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E87BB29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23EC3C" w14:textId="46AA93B1" w:rsidR="00AB15DE" w:rsidRPr="003C6288" w:rsidRDefault="00393529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52A998F" w14:textId="77777777" w:rsidR="00AB15DE" w:rsidRPr="003C6288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51BBAB" w14:textId="509894AF" w:rsidR="00AB15DE" w:rsidRPr="000C6AC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  <w:tr w:rsidR="00AB15DE" w:rsidRPr="00AD115E" w14:paraId="7F7E0AC8" w14:textId="77777777" w:rsidTr="007E48DA">
        <w:trPr>
          <w:trHeight w:val="431"/>
        </w:trPr>
        <w:tc>
          <w:tcPr>
            <w:tcW w:w="4500" w:type="dxa"/>
            <w:gridSpan w:val="2"/>
          </w:tcPr>
          <w:p w14:paraId="11550232" w14:textId="3BC3DE2E" w:rsidR="00AB15D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41F383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796AC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C1328" w14:textId="77777777" w:rsidR="00AB15D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7DB18" w14:textId="77777777" w:rsidR="00AB15DE" w:rsidRPr="00A14C9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D0155" w14:textId="77777777" w:rsidR="00AB15DE" w:rsidRPr="00A14C94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8FD03" w14:textId="77777777" w:rsidR="00AB15DE" w:rsidRPr="00AD115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6F1B7A" w14:textId="77777777" w:rsidR="00AB15D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5E31" w:rsidRPr="00AD115E" w14:paraId="4A8EDEBF" w14:textId="77777777" w:rsidTr="007E48DA">
        <w:trPr>
          <w:trHeight w:val="431"/>
        </w:trPr>
        <w:tc>
          <w:tcPr>
            <w:tcW w:w="4500" w:type="dxa"/>
            <w:gridSpan w:val="2"/>
          </w:tcPr>
          <w:p w14:paraId="1D327936" w14:textId="77777777" w:rsidR="00605E31" w:rsidRPr="00605E31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60C5F0" w14:textId="77777777" w:rsidR="00605E31" w:rsidRPr="00AD115E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604D" w14:textId="77777777" w:rsidR="00605E31" w:rsidRPr="00AD115E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95B30" w14:textId="77777777" w:rsidR="00605E31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C2BF5" w14:textId="77777777" w:rsidR="00605E31" w:rsidRPr="00A14C94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9F48F2" w14:textId="77777777" w:rsidR="00605E31" w:rsidRPr="00A14C94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E37D2" w14:textId="77777777" w:rsidR="00605E31" w:rsidRPr="00AD115E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7026D7" w14:textId="77777777" w:rsidR="00605E31" w:rsidRDefault="00605E31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5E31" w:rsidRPr="00AD115E" w14:paraId="7925D75C" w14:textId="77777777" w:rsidTr="001937FC">
        <w:trPr>
          <w:trHeight w:val="431"/>
        </w:trPr>
        <w:tc>
          <w:tcPr>
            <w:tcW w:w="4500" w:type="dxa"/>
            <w:gridSpan w:val="2"/>
          </w:tcPr>
          <w:p w14:paraId="4867BEE1" w14:textId="77777777" w:rsidR="00605E31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F129E78" w14:textId="77777777" w:rsidR="00605E31" w:rsidRPr="00AD115E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64E8B" w14:textId="77777777" w:rsidR="00605E31" w:rsidRPr="00AD115E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FE205" w14:textId="77777777" w:rsidR="00605E31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A424" w14:textId="77777777" w:rsidR="00605E31" w:rsidRPr="00A14C94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C007A" w14:textId="77777777" w:rsidR="00605E31" w:rsidRPr="00A14C94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B047D" w14:textId="77777777" w:rsidR="00605E31" w:rsidRPr="00AD115E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2803C7" w14:textId="77777777" w:rsidR="00605E31" w:rsidRDefault="00605E31" w:rsidP="0019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15DE" w:rsidRPr="00AD115E" w14:paraId="78C90443" w14:textId="77777777" w:rsidTr="007E48DA">
        <w:tc>
          <w:tcPr>
            <w:tcW w:w="4230" w:type="dxa"/>
          </w:tcPr>
          <w:p w14:paraId="38C503CB" w14:textId="77777777" w:rsidR="00AB15DE" w:rsidRPr="00FC737B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92F56D0" w14:textId="152A950A" w:rsidR="00AB15DE" w:rsidRPr="00FC737B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26220" w14:textId="4200C5BC" w:rsidR="00AB15DE" w:rsidRPr="00FC737B" w:rsidRDefault="000C1BB9" w:rsidP="005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1B2324" w14:textId="77777777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FFACA" w14:textId="1F5DEEB1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E4E1A2" w14:textId="77777777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10448" w14:textId="567FBF59" w:rsidR="00AB15DE" w:rsidRPr="00FC737B" w:rsidRDefault="00821993" w:rsidP="0082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FFDFE86" w14:textId="77777777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1A0F47" w14:textId="7D515F9E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15DE" w:rsidRPr="00AD115E" w14:paraId="2C6D8D51" w14:textId="77777777" w:rsidTr="007E48DA">
        <w:tc>
          <w:tcPr>
            <w:tcW w:w="4230" w:type="dxa"/>
          </w:tcPr>
          <w:p w14:paraId="52B566B7" w14:textId="77777777" w:rsidR="00AB15DE" w:rsidRPr="00F427EE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1432555F" w14:textId="1DA450D0" w:rsidR="00AB15DE" w:rsidRPr="00F427EE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01DDA6" w14:textId="32AE9257" w:rsidR="00AB15DE" w:rsidRPr="00F427EE" w:rsidRDefault="000C1BB9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4A115B9" w14:textId="77777777" w:rsidR="00AB15DE" w:rsidRPr="00F427E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CB540B" w14:textId="77777777" w:rsidR="00AB15DE" w:rsidRPr="00F427E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63EAD0" w14:textId="77777777" w:rsidR="00AB15DE" w:rsidRPr="00F427E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3E59C" w14:textId="7333A2CF" w:rsidR="00AB15DE" w:rsidRPr="00F427EE" w:rsidRDefault="0074631A" w:rsidP="0074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C666A" w14:textId="77777777" w:rsidR="00AB15DE" w:rsidRPr="00F427EE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1DB0E" w14:textId="77777777" w:rsidR="00AB15DE" w:rsidRPr="00FC737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15DE" w:rsidRPr="00AD115E" w14:paraId="17EEF760" w14:textId="77777777" w:rsidTr="007E48DA">
        <w:tc>
          <w:tcPr>
            <w:tcW w:w="4230" w:type="dxa"/>
          </w:tcPr>
          <w:p w14:paraId="1B604836" w14:textId="584D3E2D" w:rsidR="00AB15DE" w:rsidRPr="00EB0FF2" w:rsidRDefault="00F427E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B15DE" w:rsidRPr="00AD115E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0" w:type="dxa"/>
          </w:tcPr>
          <w:p w14:paraId="53EE037A" w14:textId="43BD0D89" w:rsidR="00AB15DE" w:rsidRPr="00EB0FF2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F9F34" w14:textId="6E30F3A9" w:rsidR="00AB15DE" w:rsidRPr="0068712B" w:rsidRDefault="000C1BB9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66B93A3" w14:textId="77777777" w:rsidR="00AB15DE" w:rsidRPr="00AE72B0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4517F" w14:textId="56A0F39A" w:rsidR="00AB15DE" w:rsidRPr="0068712B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675AF8" w14:textId="77777777" w:rsidR="00AB15DE" w:rsidRPr="00A14C94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84FAB" w14:textId="11419245" w:rsidR="00AB15DE" w:rsidRPr="00A14C94" w:rsidRDefault="00821993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EA536ED" w14:textId="77777777" w:rsidR="00AB15DE" w:rsidRPr="00AE72B0" w:rsidRDefault="00AB15DE" w:rsidP="00AB15D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D57B7C" w14:textId="724B47C2" w:rsidR="00AB15DE" w:rsidRPr="00AE72B0" w:rsidRDefault="00AB15DE" w:rsidP="00AB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08BD885D" w14:textId="77777777" w:rsidR="00A44329" w:rsidRPr="009E51BC" w:rsidRDefault="00A44329" w:rsidP="00FD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"/>
        <w:gridCol w:w="4581"/>
        <w:gridCol w:w="954"/>
        <w:gridCol w:w="243"/>
        <w:gridCol w:w="1035"/>
        <w:gridCol w:w="243"/>
        <w:gridCol w:w="989"/>
        <w:gridCol w:w="236"/>
        <w:gridCol w:w="982"/>
      </w:tblGrid>
      <w:tr w:rsidR="008B40E6" w:rsidRPr="00FD4B96" w14:paraId="5CBAC71C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01885631" w14:textId="6695C6BF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2301C8A4" w14:textId="6EA1BDFE" w:rsidR="008B40E6" w:rsidRPr="00FD4B96" w:rsidRDefault="008B40E6" w:rsidP="009E5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67B083C" w14:textId="77777777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7" w:type="dxa"/>
            <w:gridSpan w:val="3"/>
          </w:tcPr>
          <w:p w14:paraId="560A1B01" w14:textId="4E02A76B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FD4B96" w14:paraId="1D927DDC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484BF7AD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5698369" w14:textId="49F18E1E" w:rsidR="006B36F8" w:rsidRPr="00FD4B96" w:rsidRDefault="009E51B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6B36F8" w:rsidRPr="00FD4B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5BE32BA2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0DD38C" w14:textId="6517BE2E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E7978B3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51858DF" w14:textId="0A9453FD" w:rsidR="006B36F8" w:rsidRPr="00FD4B96" w:rsidRDefault="009E51B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6B36F8" w:rsidRPr="00FD4B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21647F0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BD2B5BA" w14:textId="0E7C3A5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FD4B96" w14:paraId="38DC3AFA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7812029A" w14:textId="5E1529F7" w:rsidR="006B36F8" w:rsidRPr="003402E9" w:rsidRDefault="009E51B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954" w:type="dxa"/>
          </w:tcPr>
          <w:p w14:paraId="65FAB558" w14:textId="3848D2A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5E0BE448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418CE7" w14:textId="77529C6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32C73F3A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D16E96" w14:textId="44DE76A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D8C3428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6B996D5" w14:textId="11D477D9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BA0B72" w:rsidRPr="00FD4B96" w14:paraId="3C01431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42DEE3C1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2" w:type="dxa"/>
            <w:gridSpan w:val="7"/>
          </w:tcPr>
          <w:p w14:paraId="46DA33C7" w14:textId="436E126B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FD4B96" w14:paraId="72F315F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6B7549E9" w14:textId="3E4B4975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54" w:type="dxa"/>
          </w:tcPr>
          <w:p w14:paraId="0DA166C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F0D94E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9CD463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0BDE15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953C29D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DEBF4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1731F790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FD4B96" w14:paraId="5918A15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7D4A8FDB" w14:textId="11A57944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4" w:type="dxa"/>
          </w:tcPr>
          <w:p w14:paraId="307DB327" w14:textId="20F780FC" w:rsidR="00802AFC" w:rsidRPr="00FD4B96" w:rsidRDefault="0059717A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14EBCE7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B1CCAD" w14:textId="5CD759C5" w:rsidR="00802AFC" w:rsidRPr="00FD4B96" w:rsidRDefault="00FD4B96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05CBC2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D66B32E" w14:textId="521BFCB7" w:rsidR="00802AFC" w:rsidRPr="00FD4B96" w:rsidRDefault="0059717A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7F4E684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93C4B11" w14:textId="49783D2F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29,224</w:t>
            </w:r>
          </w:p>
        </w:tc>
      </w:tr>
      <w:tr w:rsidR="000A0A2C" w:rsidRPr="00FD4B96" w14:paraId="05DB77BA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14F25C6D" w14:textId="764EB68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54" w:type="dxa"/>
          </w:tcPr>
          <w:p w14:paraId="30D06BBF" w14:textId="34353FC2" w:rsidR="000A0A2C" w:rsidRPr="00F427EE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6,792</w:t>
            </w:r>
          </w:p>
        </w:tc>
        <w:tc>
          <w:tcPr>
            <w:tcW w:w="243" w:type="dxa"/>
          </w:tcPr>
          <w:p w14:paraId="46C24BAD" w14:textId="77777777" w:rsidR="000A0A2C" w:rsidRPr="00F427EE" w:rsidRDefault="000A0A2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DE0068" w14:textId="0DC41E5C" w:rsidR="000A0A2C" w:rsidRPr="00F427EE" w:rsidRDefault="000A0A2C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37,502</w:t>
            </w:r>
          </w:p>
        </w:tc>
        <w:tc>
          <w:tcPr>
            <w:tcW w:w="243" w:type="dxa"/>
          </w:tcPr>
          <w:p w14:paraId="2DC25BC4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4473AB5" w14:textId="28459E2A" w:rsidR="000A0A2C" w:rsidRPr="00F427EE" w:rsidRDefault="000A0A2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A3F6B1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C3B9BF9" w14:textId="24D015A2" w:rsidR="000A0A2C" w:rsidRPr="00FD4B96" w:rsidRDefault="000A0A2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02AFC" w:rsidRPr="00FD4B96" w14:paraId="35726659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3F6BE5C7" w14:textId="21D28209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95AD484" w14:textId="495E1306" w:rsidR="00802AFC" w:rsidRPr="00FD4B96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2,902</w:t>
            </w:r>
          </w:p>
        </w:tc>
        <w:tc>
          <w:tcPr>
            <w:tcW w:w="243" w:type="dxa"/>
          </w:tcPr>
          <w:p w14:paraId="1C97A1E6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02AB526" w14:textId="334FC414" w:rsidR="00802AFC" w:rsidRPr="00FD4B96" w:rsidRDefault="00FD4B96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  <w:tc>
          <w:tcPr>
            <w:tcW w:w="243" w:type="dxa"/>
          </w:tcPr>
          <w:p w14:paraId="017415F3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D7AC605" w14:textId="300C7D0C" w:rsidR="00802AFC" w:rsidRPr="00FD4B96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,658</w:t>
            </w:r>
          </w:p>
        </w:tc>
        <w:tc>
          <w:tcPr>
            <w:tcW w:w="236" w:type="dxa"/>
          </w:tcPr>
          <w:p w14:paraId="4A0BA59D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BDD577F" w14:textId="3C619A00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</w:tr>
      <w:tr w:rsidR="00802AFC" w:rsidRPr="00FD4B96" w14:paraId="0795ADF2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0489E8CE" w14:textId="6D929DA5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9B4E1E1" w14:textId="6DF89448" w:rsidR="00802AFC" w:rsidRPr="00FD4B96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9,694</w:t>
            </w:r>
          </w:p>
        </w:tc>
        <w:tc>
          <w:tcPr>
            <w:tcW w:w="243" w:type="dxa"/>
          </w:tcPr>
          <w:p w14:paraId="6B4A53AC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D78CCA5" w14:textId="5DD9D699" w:rsidR="00802AFC" w:rsidRPr="00FD4B96" w:rsidRDefault="00FD4B96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43" w:type="dxa"/>
          </w:tcPr>
          <w:p w14:paraId="3E4FA3CB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04B7206" w14:textId="7A95379A" w:rsidR="00802AFC" w:rsidRPr="00FD4B96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1,658</w:t>
            </w:r>
          </w:p>
        </w:tc>
        <w:tc>
          <w:tcPr>
            <w:tcW w:w="236" w:type="dxa"/>
          </w:tcPr>
          <w:p w14:paraId="39620A6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135CA11" w14:textId="07900BDA" w:rsidR="00802AFC" w:rsidRPr="00815E39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E39">
              <w:rPr>
                <w:rFonts w:ascii="Angsana New" w:hAnsi="Angsana New" w:hint="cs"/>
                <w:b/>
                <w:bCs/>
                <w:sz w:val="30"/>
                <w:szCs w:val="30"/>
              </w:rPr>
              <w:t>33,826</w:t>
            </w:r>
          </w:p>
        </w:tc>
      </w:tr>
      <w:tr w:rsidR="00802AFC" w:rsidRPr="00FD4B96" w14:paraId="270644D7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7B19EFA1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2D0ADCD7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C6E692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D8826F0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4A8BFE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5E98210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F8423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0BED3B3D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FD4B96" w14:paraId="30E03E92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09CAA22A" w14:textId="7914019F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54" w:type="dxa"/>
          </w:tcPr>
          <w:p w14:paraId="3DBBDE0E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428CC9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1FE2B8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4995AC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6FF9F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951948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DF7A7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38A" w:rsidRPr="00FD4B96" w14:paraId="4BBCA3D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196C4B40" w14:textId="4552A02A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4" w:type="dxa"/>
          </w:tcPr>
          <w:p w14:paraId="6A8F9423" w14:textId="745D75C7" w:rsidR="00F9638A" w:rsidRPr="00F427EE" w:rsidRDefault="005D6D2A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330445" w14:textId="77777777" w:rsidR="00F9638A" w:rsidRPr="00F427EE" w:rsidRDefault="00F9638A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3780B7" w14:textId="3C237114" w:rsidR="00F9638A" w:rsidRPr="00F427EE" w:rsidRDefault="00FD4B96" w:rsidP="004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51C86C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D8285D6" w14:textId="4A7CE44A" w:rsidR="00F9638A" w:rsidRPr="00F427EE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67,222</w:t>
            </w:r>
          </w:p>
        </w:tc>
        <w:tc>
          <w:tcPr>
            <w:tcW w:w="236" w:type="dxa"/>
          </w:tcPr>
          <w:p w14:paraId="13556233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DA4F0F4" w14:textId="06285E78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51,919</w:t>
            </w:r>
          </w:p>
        </w:tc>
      </w:tr>
      <w:tr w:rsidR="00F9638A" w:rsidRPr="00FD4B96" w14:paraId="287EF51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04755D89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54" w:type="dxa"/>
          </w:tcPr>
          <w:p w14:paraId="2591F483" w14:textId="62F24384" w:rsidR="00F9638A" w:rsidRPr="00FD4B96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5,959</w:t>
            </w:r>
          </w:p>
        </w:tc>
        <w:tc>
          <w:tcPr>
            <w:tcW w:w="243" w:type="dxa"/>
          </w:tcPr>
          <w:p w14:paraId="6B5E11B7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DA884D" w14:textId="19448DE1" w:rsidR="00F9638A" w:rsidRPr="00FD4B96" w:rsidRDefault="00FD4B96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5,727</w:t>
            </w:r>
          </w:p>
        </w:tc>
        <w:tc>
          <w:tcPr>
            <w:tcW w:w="243" w:type="dxa"/>
          </w:tcPr>
          <w:p w14:paraId="64ABBE53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BB15384" w14:textId="3EB53FF6" w:rsidR="00F9638A" w:rsidRPr="00FD4B96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  <w:tc>
          <w:tcPr>
            <w:tcW w:w="236" w:type="dxa"/>
          </w:tcPr>
          <w:p w14:paraId="4CDDAEDE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6F8A5229" w14:textId="440298D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3,935</w:t>
            </w:r>
          </w:p>
        </w:tc>
      </w:tr>
      <w:tr w:rsidR="00F9638A" w:rsidRPr="00FD4B96" w14:paraId="48EFB7B7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298D597C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54" w:type="dxa"/>
          </w:tcPr>
          <w:p w14:paraId="2EAEB3A1" w14:textId="274396B4" w:rsidR="00F9638A" w:rsidRPr="00FD4B96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43" w:type="dxa"/>
          </w:tcPr>
          <w:p w14:paraId="7F2DE932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F582ED5" w14:textId="28BB229B" w:rsidR="00F9638A" w:rsidRPr="00FD4B96" w:rsidRDefault="00FD4B96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  <w:tc>
          <w:tcPr>
            <w:tcW w:w="243" w:type="dxa"/>
          </w:tcPr>
          <w:p w14:paraId="15096B09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55C00F4" w14:textId="4A639F00" w:rsidR="00F9638A" w:rsidRPr="00FD4B96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59D4B75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E64B7E6" w14:textId="32AD918C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9638A" w:rsidRPr="00FD4B96" w14:paraId="1668E2F8" w14:textId="77777777" w:rsidTr="009E51BC">
        <w:trPr>
          <w:gridBefore w:val="1"/>
          <w:wBefore w:w="9" w:type="dxa"/>
        </w:trPr>
        <w:tc>
          <w:tcPr>
            <w:tcW w:w="4581" w:type="dxa"/>
          </w:tcPr>
          <w:p w14:paraId="2F67B40F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736F5A" w14:textId="5BFCF8FD" w:rsidR="00F9638A" w:rsidRPr="00FD4B96" w:rsidRDefault="005D6D2A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6,489</w:t>
            </w:r>
          </w:p>
        </w:tc>
        <w:tc>
          <w:tcPr>
            <w:tcW w:w="243" w:type="dxa"/>
          </w:tcPr>
          <w:p w14:paraId="3F83A99C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0E9E50" w14:textId="0F118C78" w:rsidR="00F9638A" w:rsidRPr="00FD4B96" w:rsidRDefault="00FD4B96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6,350</w:t>
            </w:r>
          </w:p>
        </w:tc>
        <w:tc>
          <w:tcPr>
            <w:tcW w:w="243" w:type="dxa"/>
          </w:tcPr>
          <w:p w14:paraId="00DC3856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B69E37B" w14:textId="6D23EB66" w:rsidR="00F9638A" w:rsidRPr="00FD4B96" w:rsidRDefault="005D6D2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72,452</w:t>
            </w:r>
          </w:p>
        </w:tc>
        <w:tc>
          <w:tcPr>
            <w:tcW w:w="236" w:type="dxa"/>
          </w:tcPr>
          <w:p w14:paraId="4848ADEA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2744D33F" w14:textId="472BA4C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55,858</w:t>
            </w:r>
          </w:p>
        </w:tc>
      </w:tr>
      <w:tr w:rsidR="004406A5" w:rsidRPr="00FD4B96" w14:paraId="41A20DB0" w14:textId="77777777" w:rsidTr="009E51BC">
        <w:tc>
          <w:tcPr>
            <w:tcW w:w="4590" w:type="dxa"/>
            <w:gridSpan w:val="2"/>
          </w:tcPr>
          <w:p w14:paraId="77D73632" w14:textId="77777777" w:rsidR="004406A5" w:rsidRPr="00FD4B96" w:rsidRDefault="004406A5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16471FF7" w14:textId="77777777" w:rsidR="004406A5" w:rsidRPr="00FD4B96" w:rsidRDefault="004406A5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D4B96" w:rsidRPr="00FD4B96" w14:paraId="47080A52" w14:textId="77777777" w:rsidTr="009E51BC">
        <w:tc>
          <w:tcPr>
            <w:tcW w:w="4590" w:type="dxa"/>
            <w:gridSpan w:val="2"/>
          </w:tcPr>
          <w:p w14:paraId="52CD51B6" w14:textId="77777777" w:rsidR="00FD4B96" w:rsidRPr="00FD4B96" w:rsidRDefault="00FD4B96" w:rsidP="00FD4B9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54" w:type="dxa"/>
            <w:vAlign w:val="bottom"/>
          </w:tcPr>
          <w:p w14:paraId="29C492BA" w14:textId="0523AC6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53DBAB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C30F3D1" w14:textId="5DC90DCF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D068426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E087CDF" w14:textId="7B0A8624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6AB536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75AB4878" w14:textId="6305DB2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C18" w:rsidRPr="00FD4B96" w14:paraId="55022F47" w14:textId="77777777" w:rsidTr="009E51BC">
        <w:tc>
          <w:tcPr>
            <w:tcW w:w="4590" w:type="dxa"/>
            <w:gridSpan w:val="2"/>
          </w:tcPr>
          <w:p w14:paraId="1C54B503" w14:textId="41A6A1AA" w:rsidR="00DC1C18" w:rsidRPr="00FD4B96" w:rsidRDefault="00DC1C18" w:rsidP="00DC1C18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4" w:type="dxa"/>
          </w:tcPr>
          <w:p w14:paraId="78B0F56D" w14:textId="7CB76062" w:rsidR="00DC1C18" w:rsidRPr="00FD4B96" w:rsidRDefault="0039306A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C43F6C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C1F091" w14:textId="74F72073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36DED0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10EC061" w14:textId="5FD81ABF" w:rsidR="00DC1C18" w:rsidRPr="00FD4B96" w:rsidRDefault="0039306A" w:rsidP="0039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8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0DF73BF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60C3DD00" w14:textId="072ECB1B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5"/>
              </w:tabs>
              <w:ind w:left="-95" w:right="-1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34391B70" w14:textId="77777777" w:rsidTr="009E51BC">
        <w:tc>
          <w:tcPr>
            <w:tcW w:w="4590" w:type="dxa"/>
            <w:gridSpan w:val="2"/>
          </w:tcPr>
          <w:p w14:paraId="198EE2FE" w14:textId="77777777" w:rsidR="00DC1C18" w:rsidRPr="00FD4B96" w:rsidRDefault="00DC1C18" w:rsidP="00DC1C1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54" w:type="dxa"/>
          </w:tcPr>
          <w:p w14:paraId="19A6E40C" w14:textId="17049C93" w:rsidR="00DC1C18" w:rsidRPr="00FD4B96" w:rsidRDefault="004B32D9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43" w:type="dxa"/>
          </w:tcPr>
          <w:p w14:paraId="3287558F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CEA2771" w14:textId="43F3DF8B" w:rsidR="00DC1C18" w:rsidRPr="00FD4B96" w:rsidRDefault="00DC1C18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43" w:type="dxa"/>
          </w:tcPr>
          <w:p w14:paraId="0DF7E16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98E4371" w14:textId="70AA4AA0" w:rsidR="00DC1C18" w:rsidRPr="00FD4B96" w:rsidRDefault="0039306A" w:rsidP="0039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1BE33E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58D9BD1E" w14:textId="0F679104" w:rsidR="00DC1C18" w:rsidRPr="00FD4B96" w:rsidRDefault="00DC1C18" w:rsidP="00F91CC2">
            <w:pPr>
              <w:pStyle w:val="acctfourfigures"/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085A741C" w14:textId="77777777" w:rsidTr="009E51BC">
        <w:trPr>
          <w:trHeight w:val="119"/>
        </w:trPr>
        <w:tc>
          <w:tcPr>
            <w:tcW w:w="4590" w:type="dxa"/>
            <w:gridSpan w:val="2"/>
          </w:tcPr>
          <w:p w14:paraId="0DDE74FA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49482810" w:rsidR="00DC1C18" w:rsidRPr="00FD4B96" w:rsidRDefault="004B32D9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3" w:type="dxa"/>
          </w:tcPr>
          <w:p w14:paraId="1AAC61D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5058D8F8" w:rsidR="00DC1C18" w:rsidRPr="00FD4B96" w:rsidRDefault="00FD3977" w:rsidP="00F4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C1C1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C1C18"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43" w:type="dxa"/>
          </w:tcPr>
          <w:p w14:paraId="3FE301E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22807C30" w:rsidR="00DC1C18" w:rsidRPr="00FD4B96" w:rsidRDefault="0039306A" w:rsidP="0036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6FA7558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1332F6C9" w:rsidR="00DC1C18" w:rsidRPr="00FD4B96" w:rsidRDefault="00DC1C18" w:rsidP="00DC1C18">
            <w:pPr>
              <w:pStyle w:val="acctfourfigures"/>
              <w:spacing w:line="240" w:lineRule="atLeas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</w:tr>
    </w:tbl>
    <w:p w14:paraId="67696ADD" w14:textId="77777777" w:rsidR="004406A5" w:rsidRPr="00506E06" w:rsidRDefault="004406A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2B93480" w14:textId="22306B80" w:rsidR="00C664C7" w:rsidRPr="00506E06" w:rsidRDefault="00C6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2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26"/>
        <w:gridCol w:w="1206"/>
        <w:gridCol w:w="252"/>
        <w:gridCol w:w="1152"/>
        <w:gridCol w:w="270"/>
        <w:gridCol w:w="1170"/>
        <w:gridCol w:w="252"/>
        <w:gridCol w:w="1197"/>
      </w:tblGrid>
      <w:tr w:rsidR="001546A2" w:rsidRPr="009266FD" w14:paraId="1E1E0B76" w14:textId="77777777" w:rsidTr="00E13450">
        <w:trPr>
          <w:tblHeader/>
        </w:trPr>
        <w:tc>
          <w:tcPr>
            <w:tcW w:w="3726" w:type="dxa"/>
          </w:tcPr>
          <w:p w14:paraId="4FC24CCD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6C093D4C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34EDB3F8" w14:textId="77777777" w:rsidR="001546A2" w:rsidRPr="009266FD" w:rsidRDefault="001546A2" w:rsidP="0092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9266FD" w14:paraId="7D3A4D2E" w14:textId="77777777" w:rsidTr="00D70E5C">
        <w:trPr>
          <w:tblHeader/>
        </w:trPr>
        <w:tc>
          <w:tcPr>
            <w:tcW w:w="3726" w:type="dxa"/>
          </w:tcPr>
          <w:p w14:paraId="0B99A755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20B52AA4" w14:textId="45E3030A" w:rsidR="006B36F8" w:rsidRPr="009266FD" w:rsidRDefault="004D7386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6B36F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6131A959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3A9805" w14:textId="0EDB981E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CE045" w14:textId="6509C629" w:rsidR="006B36F8" w:rsidRPr="009266FD" w:rsidRDefault="004D7386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6B36F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09746D2B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8CC3A4" w14:textId="798DD1EC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9266FD" w14:paraId="286EB329" w14:textId="77777777" w:rsidTr="00D70E5C">
        <w:trPr>
          <w:tblHeader/>
        </w:trPr>
        <w:tc>
          <w:tcPr>
            <w:tcW w:w="3726" w:type="dxa"/>
          </w:tcPr>
          <w:p w14:paraId="01AA6398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BB7AC4" w14:textId="3DD1B884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33615BB1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075F66" w14:textId="745ED310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E3AB66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35A65" w14:textId="0349A38E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3C1FB5B9" w14:textId="77777777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8B5CAA" w14:textId="115B5B48" w:rsidR="006B36F8" w:rsidRPr="009266FD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2" w:rsidRPr="009266FD" w14:paraId="19A57FEF" w14:textId="77777777" w:rsidTr="00E13450">
        <w:trPr>
          <w:tblHeader/>
        </w:trPr>
        <w:tc>
          <w:tcPr>
            <w:tcW w:w="3726" w:type="dxa"/>
          </w:tcPr>
          <w:p w14:paraId="39DBF7B9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46BB4727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9266FD" w14:paraId="4158748C" w14:textId="77777777" w:rsidTr="00E13450">
        <w:tc>
          <w:tcPr>
            <w:tcW w:w="3726" w:type="dxa"/>
          </w:tcPr>
          <w:p w14:paraId="7D29A25A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99" w:type="dxa"/>
            <w:gridSpan w:val="7"/>
          </w:tcPr>
          <w:p w14:paraId="41464F2E" w14:textId="77777777" w:rsidR="00BA0B72" w:rsidRPr="009266FD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5F06" w:rsidRPr="009266FD" w14:paraId="1EF548B3" w14:textId="77777777" w:rsidTr="00D70E5C">
        <w:tc>
          <w:tcPr>
            <w:tcW w:w="3726" w:type="dxa"/>
          </w:tcPr>
          <w:p w14:paraId="797BFAB8" w14:textId="77777777" w:rsidR="00625F06" w:rsidRPr="00251C70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244E5936" w14:textId="32D153CF" w:rsidR="00625F06" w:rsidRPr="00251C70" w:rsidRDefault="005D2CFD" w:rsidP="005D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C1238A" w14:textId="77777777" w:rsidR="00625F06" w:rsidRPr="00251C70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7D4471" w14:textId="62C5DFEF" w:rsidR="00625F06" w:rsidRPr="00251C70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7EB1" w14:textId="77777777" w:rsidR="00625F06" w:rsidRPr="00251C70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40566" w14:textId="1F17C7FE" w:rsidR="00625F06" w:rsidRPr="00251C70" w:rsidRDefault="0074631A" w:rsidP="0074631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1C7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DCFDD45" w14:textId="77777777" w:rsidR="00625F06" w:rsidRPr="00251C70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A6850EC" w14:textId="505B183C" w:rsidR="00625F0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1C70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</w:tr>
      <w:tr w:rsidR="00E14416" w:rsidRPr="009266FD" w14:paraId="557A8265" w14:textId="77777777" w:rsidTr="00D70E5C">
        <w:tc>
          <w:tcPr>
            <w:tcW w:w="3726" w:type="dxa"/>
          </w:tcPr>
          <w:p w14:paraId="7CA0E634" w14:textId="1B05451C" w:rsidR="00E14416" w:rsidRPr="009266FD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43AC5413" w14:textId="2388EB71" w:rsidR="00E14416" w:rsidRPr="00083BCD" w:rsidRDefault="005D2CFD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4522280E" w14:textId="77777777" w:rsidR="00E14416" w:rsidRPr="009266FD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67820B" w14:textId="3438FDB1" w:rsidR="00E14416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7FF4BB7B" w14:textId="77777777" w:rsidR="00E14416" w:rsidRPr="009266FD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95591" w14:textId="7BBBCD39" w:rsidR="00E14416" w:rsidRPr="009266FD" w:rsidRDefault="005D2CFD" w:rsidP="005D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E48D7E" w14:textId="77777777" w:rsidR="00E14416" w:rsidRPr="009266FD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314F152" w14:textId="096943D3" w:rsidR="00E14416" w:rsidRDefault="00E14416" w:rsidP="00E1441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3EA8" w:rsidRPr="009266FD" w14:paraId="2CC4FC4D" w14:textId="77777777" w:rsidTr="00D70E5C">
        <w:tc>
          <w:tcPr>
            <w:tcW w:w="3726" w:type="dxa"/>
          </w:tcPr>
          <w:p w14:paraId="6B50F5F6" w14:textId="77777777" w:rsidR="00E23EA8" w:rsidRPr="009266FD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6" w:type="dxa"/>
          </w:tcPr>
          <w:p w14:paraId="1BF8CE3D" w14:textId="66884863" w:rsidR="00E23EA8" w:rsidRPr="00083BCD" w:rsidRDefault="005D2CFD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13,042</w:t>
            </w:r>
          </w:p>
        </w:tc>
        <w:tc>
          <w:tcPr>
            <w:tcW w:w="252" w:type="dxa"/>
          </w:tcPr>
          <w:p w14:paraId="330CB4FB" w14:textId="77777777" w:rsidR="00E23EA8" w:rsidRPr="009266FD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7CB37" w14:textId="77777777" w:rsidR="00E23EA8" w:rsidRPr="009266FD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12,676</w:t>
            </w:r>
          </w:p>
        </w:tc>
        <w:tc>
          <w:tcPr>
            <w:tcW w:w="270" w:type="dxa"/>
          </w:tcPr>
          <w:p w14:paraId="398BC224" w14:textId="77777777" w:rsidR="00E23EA8" w:rsidRPr="009266FD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3ABA8" w14:textId="6EBD0D33" w:rsidR="00E23EA8" w:rsidRPr="009266FD" w:rsidRDefault="005D2CFD" w:rsidP="005D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EFD17EF" w14:textId="77777777" w:rsidR="00E23EA8" w:rsidRPr="009266FD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E8C05BE" w14:textId="77777777" w:rsidR="00E23EA8" w:rsidRPr="009266FD" w:rsidRDefault="00E23EA8" w:rsidP="00282B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F06" w:rsidRPr="009266FD" w14:paraId="3F9613DD" w14:textId="77777777" w:rsidTr="00D70E5C">
        <w:tc>
          <w:tcPr>
            <w:tcW w:w="3726" w:type="dxa"/>
          </w:tcPr>
          <w:p w14:paraId="0A637640" w14:textId="30C47F14" w:rsidR="00625F06" w:rsidRPr="009266FD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</w:tcPr>
          <w:p w14:paraId="24BC3DA2" w14:textId="154DF687" w:rsidR="00625F06" w:rsidRPr="00083BCD" w:rsidRDefault="005D2CFD" w:rsidP="005D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953529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254068" w14:textId="7B6D4F80" w:rsidR="00625F0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F24BFCD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F1C7F" w14:textId="65B0435A" w:rsidR="00625F06" w:rsidRPr="009266FD" w:rsidRDefault="005D2CFD" w:rsidP="005D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552C3F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78F4D52" w14:textId="60447A01" w:rsidR="00625F06" w:rsidRPr="009266FD" w:rsidRDefault="00FD4B96" w:rsidP="00E1345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F06" w:rsidRPr="009266FD" w14:paraId="02486FA9" w14:textId="77777777" w:rsidTr="00D70E5C">
        <w:tc>
          <w:tcPr>
            <w:tcW w:w="3726" w:type="dxa"/>
          </w:tcPr>
          <w:p w14:paraId="275BA8E6" w14:textId="77777777" w:rsidR="00625F06" w:rsidRPr="003C6288" w:rsidRDefault="00625F06" w:rsidP="00625F0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68528AE4" w:rsidR="00625F06" w:rsidRPr="003C6288" w:rsidRDefault="005D2CFD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52" w:type="dxa"/>
            <w:vAlign w:val="bottom"/>
          </w:tcPr>
          <w:p w14:paraId="66D65CF6" w14:textId="77777777" w:rsidR="00625F06" w:rsidRPr="003C6288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6308F96F" w:rsidR="00625F0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13,706</w:t>
            </w:r>
          </w:p>
        </w:tc>
        <w:tc>
          <w:tcPr>
            <w:tcW w:w="270" w:type="dxa"/>
            <w:vAlign w:val="bottom"/>
          </w:tcPr>
          <w:p w14:paraId="066AF8AD" w14:textId="77777777" w:rsidR="00625F06" w:rsidRPr="003C6288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5921B634" w:rsidR="00625F06" w:rsidRPr="003C6288" w:rsidRDefault="00393529" w:rsidP="0039352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F189846" w14:textId="77777777" w:rsidR="00625F06" w:rsidRPr="003C6288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18B233FE" w:rsidR="00625F0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7,632</w:t>
            </w:r>
          </w:p>
        </w:tc>
      </w:tr>
      <w:tr w:rsidR="00625F06" w:rsidRPr="009266FD" w14:paraId="0BC26A7D" w14:textId="77777777" w:rsidTr="00D70E5C">
        <w:tc>
          <w:tcPr>
            <w:tcW w:w="3726" w:type="dxa"/>
          </w:tcPr>
          <w:p w14:paraId="76479626" w14:textId="356E980F" w:rsidR="00625F06" w:rsidRPr="00FD4B96" w:rsidRDefault="00625F06" w:rsidP="0062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35815EF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54E3B7A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4CA65D" w14:textId="77777777" w:rsidR="00625F06" w:rsidRPr="009266FD" w:rsidRDefault="00625F0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1EF7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BDA20" w14:textId="77777777" w:rsidR="00625F06" w:rsidRPr="009266FD" w:rsidRDefault="00625F0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83BC2C8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AC6598" w14:textId="77777777" w:rsidR="00625F06" w:rsidRPr="009266FD" w:rsidRDefault="00625F0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B96" w:rsidRPr="009266FD" w14:paraId="00A1AB9D" w14:textId="77777777" w:rsidTr="00D70E5C">
        <w:tc>
          <w:tcPr>
            <w:tcW w:w="3726" w:type="dxa"/>
          </w:tcPr>
          <w:p w14:paraId="4CF18D54" w14:textId="7B22E854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06" w:type="dxa"/>
          </w:tcPr>
          <w:p w14:paraId="69C7B8B6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61F38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87FE9" w14:textId="77777777" w:rsidR="00FD4B9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FDBF1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5A5A4" w14:textId="77777777" w:rsidR="00FD4B9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C502613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D161CC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B96" w:rsidRPr="009266FD" w14:paraId="604ECBB4" w14:textId="77777777" w:rsidTr="00D70E5C">
        <w:tc>
          <w:tcPr>
            <w:tcW w:w="3726" w:type="dxa"/>
          </w:tcPr>
          <w:p w14:paraId="3763DB88" w14:textId="0537C8FE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CE9B9EA" w14:textId="7E5474E7" w:rsidR="00FD4B96" w:rsidRPr="009266FD" w:rsidRDefault="000148BF" w:rsidP="00C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D8E00C0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BFAF2C" w14:textId="41CEDA9A" w:rsidR="00FD4B96" w:rsidRPr="009266FD" w:rsidRDefault="00E13450" w:rsidP="004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01AB5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D3E8F" w14:textId="3C180142" w:rsidR="00FD4B96" w:rsidRPr="009266FD" w:rsidRDefault="000148BF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52" w:type="dxa"/>
          </w:tcPr>
          <w:p w14:paraId="3F55E59E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56A6ED" w14:textId="118CFE69" w:rsidR="00FD4B96" w:rsidRPr="009266FD" w:rsidRDefault="00E13450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  <w:tr w:rsidR="00E14416" w:rsidRPr="003C6288" w14:paraId="73C174CA" w14:textId="77777777" w:rsidTr="00D70E5C">
        <w:tc>
          <w:tcPr>
            <w:tcW w:w="3726" w:type="dxa"/>
          </w:tcPr>
          <w:p w14:paraId="5ED705B3" w14:textId="15D99972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A029E88" w14:textId="68A2165E" w:rsidR="00E14416" w:rsidRPr="003C6288" w:rsidRDefault="00393529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2" w:type="dxa"/>
          </w:tcPr>
          <w:p w14:paraId="5188C6EF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449EA9" w14:textId="57E06DB3" w:rsidR="00E14416" w:rsidRPr="003C6288" w:rsidRDefault="00E14416" w:rsidP="00E1441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E877915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D039A" w14:textId="0E9684F6" w:rsidR="00E14416" w:rsidRPr="003C6288" w:rsidRDefault="00251C70" w:rsidP="00251C7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628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65C01737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4784E1" w14:textId="57DD4A36" w:rsidR="00E14416" w:rsidRPr="003C6288" w:rsidRDefault="00E14416" w:rsidP="00E1441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3EA8" w:rsidRPr="003C6288" w14:paraId="7A2B626B" w14:textId="77777777" w:rsidTr="00D70E5C">
        <w:tc>
          <w:tcPr>
            <w:tcW w:w="3726" w:type="dxa"/>
          </w:tcPr>
          <w:p w14:paraId="541BE2FA" w14:textId="77777777" w:rsidR="00E23EA8" w:rsidRPr="003C6288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6" w:type="dxa"/>
          </w:tcPr>
          <w:p w14:paraId="4CDF6796" w14:textId="5D7B4C4F" w:rsidR="00E23EA8" w:rsidRPr="003C6288" w:rsidRDefault="000148BF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52" w:type="dxa"/>
          </w:tcPr>
          <w:p w14:paraId="3195CC5F" w14:textId="77777777" w:rsidR="00E23EA8" w:rsidRPr="003C6288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CE1B0C" w14:textId="77777777" w:rsidR="00E23EA8" w:rsidRPr="003C6288" w:rsidRDefault="00E23EA8" w:rsidP="00282BE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2FF08097" w14:textId="77777777" w:rsidR="00E23EA8" w:rsidRPr="003C6288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1E38B" w14:textId="68C36617" w:rsidR="00E23EA8" w:rsidRPr="003C6288" w:rsidRDefault="00251C70" w:rsidP="00251C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62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A03184C" w14:textId="77777777" w:rsidR="00E23EA8" w:rsidRPr="003C6288" w:rsidRDefault="00E23EA8" w:rsidP="002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C7FC6B" w14:textId="77777777" w:rsidR="00E23EA8" w:rsidRPr="003C6288" w:rsidRDefault="00E23EA8" w:rsidP="00282B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96" w:rsidRPr="003C6288" w14:paraId="6308FA78" w14:textId="77777777" w:rsidTr="00D70E5C">
        <w:tc>
          <w:tcPr>
            <w:tcW w:w="3726" w:type="dxa"/>
          </w:tcPr>
          <w:p w14:paraId="44B467CA" w14:textId="79BFE447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7FE91A3" w14:textId="1224511E" w:rsidR="00FD4B96" w:rsidRPr="003C6288" w:rsidRDefault="000148BF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52" w:type="dxa"/>
          </w:tcPr>
          <w:p w14:paraId="5C26119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7D1BCE" w14:textId="1F0E3987" w:rsidR="00FD4B96" w:rsidRPr="003C6288" w:rsidRDefault="00E13450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49A07AC9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35FC4" w14:textId="04DB4B43" w:rsidR="00FD4B96" w:rsidRPr="003C6288" w:rsidRDefault="000148BF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6288">
              <w:rPr>
                <w:rFonts w:ascii="Angsana New" w:hAnsi="Angsana New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52" w:type="dxa"/>
          </w:tcPr>
          <w:p w14:paraId="2CCDA78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8A0271A" w14:textId="6446E9DB" w:rsidR="00FD4B96" w:rsidRPr="003C6288" w:rsidRDefault="00E13450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</w:tr>
      <w:tr w:rsidR="00FD4B96" w:rsidRPr="009266FD" w14:paraId="38300399" w14:textId="77777777" w:rsidTr="00D70E5C">
        <w:trPr>
          <w:trHeight w:val="253"/>
        </w:trPr>
        <w:tc>
          <w:tcPr>
            <w:tcW w:w="3726" w:type="dxa"/>
          </w:tcPr>
          <w:p w14:paraId="196ECA9C" w14:textId="51A5821C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A5F7134" w14:textId="3418797B" w:rsidR="00FD4B96" w:rsidRPr="003C6288" w:rsidRDefault="000148BF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1,56</w:t>
            </w:r>
            <w:r w:rsidR="00393529" w:rsidRPr="003C628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4A86AA0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3511ED" w14:textId="49B2C892" w:rsidR="00FD4B96" w:rsidRPr="003C6288" w:rsidRDefault="00E13450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70" w:type="dxa"/>
          </w:tcPr>
          <w:p w14:paraId="2DFD8CF6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5875D" w14:textId="27273FEA" w:rsidR="00FD4B96" w:rsidRPr="003C6288" w:rsidRDefault="000148BF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2,108</w:t>
            </w:r>
          </w:p>
        </w:tc>
        <w:tc>
          <w:tcPr>
            <w:tcW w:w="252" w:type="dxa"/>
          </w:tcPr>
          <w:p w14:paraId="1BF6FE5D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88E7C3" w14:textId="58DD45E6" w:rsidR="00FD4B96" w:rsidRPr="00E13450" w:rsidRDefault="00E13450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2,349</w:t>
            </w:r>
          </w:p>
        </w:tc>
      </w:tr>
    </w:tbl>
    <w:p w14:paraId="4E68266C" w14:textId="77777777" w:rsidR="00F66B6A" w:rsidRDefault="00F66B6A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5950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9570CB1" w14:textId="2CBF25EB" w:rsidR="00E96AEE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3C1E6EF4" w14:textId="77777777" w:rsidR="006B60A4" w:rsidRDefault="006B60A4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5087" w:type="dxa"/>
        <w:tblLayout w:type="fixed"/>
        <w:tblLook w:val="01E0" w:firstRow="1" w:lastRow="1" w:firstColumn="1" w:lastColumn="1" w:noHBand="0" w:noVBand="0"/>
      </w:tblPr>
      <w:tblGrid>
        <w:gridCol w:w="2069"/>
        <w:gridCol w:w="2219"/>
        <w:gridCol w:w="804"/>
        <w:gridCol w:w="822"/>
        <w:gridCol w:w="270"/>
        <w:gridCol w:w="815"/>
        <w:gridCol w:w="270"/>
        <w:gridCol w:w="794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270"/>
        <w:gridCol w:w="899"/>
        <w:gridCol w:w="10"/>
      </w:tblGrid>
      <w:tr w:rsidR="00B3383E" w:rsidRPr="00C664CA" w14:paraId="07612AA2" w14:textId="77777777" w:rsidTr="00CC5611">
        <w:trPr>
          <w:gridAfter w:val="1"/>
          <w:wAfter w:w="10" w:type="dxa"/>
        </w:trPr>
        <w:tc>
          <w:tcPr>
            <w:tcW w:w="2069" w:type="dxa"/>
          </w:tcPr>
          <w:p w14:paraId="4266CE1F" w14:textId="77777777" w:rsidR="00B3383E" w:rsidRPr="00C664CA" w:rsidRDefault="00B3383E" w:rsidP="003B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45A60603" w14:textId="0B111682" w:rsidR="00B3383E" w:rsidRPr="00C664CA" w:rsidRDefault="00B3383E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gridSpan w:val="2"/>
          </w:tcPr>
          <w:p w14:paraId="0D417922" w14:textId="746CC010" w:rsidR="00B3383E" w:rsidRPr="00C664CA" w:rsidRDefault="00B3383E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0D13D" w14:textId="77777777" w:rsidR="00B3383E" w:rsidRPr="00C664CA" w:rsidRDefault="00B3383E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3" w:type="dxa"/>
            <w:gridSpan w:val="15"/>
            <w:vAlign w:val="bottom"/>
          </w:tcPr>
          <w:p w14:paraId="4D4C68E6" w14:textId="07F6088F" w:rsidR="00B3383E" w:rsidRPr="004F7E93" w:rsidRDefault="00B3383E" w:rsidP="003B50E1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6A2" w:rsidRPr="00C664CA" w14:paraId="5BE9C511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0AE6278E" w14:textId="77777777" w:rsidR="001546A2" w:rsidRPr="00C664CA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152F046A" w14:textId="77777777" w:rsidR="00EB5AED" w:rsidRDefault="00EB5AED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E12F0" w14:textId="6A9FF2B5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626" w:type="dxa"/>
            <w:gridSpan w:val="2"/>
          </w:tcPr>
          <w:p w14:paraId="38293ACF" w14:textId="47C9173F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0C1E4D4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49745362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EAFC38D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07EDAFC0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447BFCB7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639AD983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697590C" w14:textId="77777777" w:rsidR="001546A2" w:rsidRPr="00C664CA" w:rsidRDefault="001546A2" w:rsidP="009D5A9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8" w:type="dxa"/>
            <w:gridSpan w:val="3"/>
          </w:tcPr>
          <w:p w14:paraId="2AB77AAB" w14:textId="29FA0C13" w:rsidR="001546A2" w:rsidRPr="004F7E93" w:rsidRDefault="001546A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="009E528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6B36F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สาม</w:t>
            </w:r>
            <w:r w:rsidR="009E52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6B36F8" w:rsidRPr="00C664CA" w14:paraId="68676A41" w14:textId="77777777" w:rsidTr="00C461E1">
        <w:tc>
          <w:tcPr>
            <w:tcW w:w="2069" w:type="dxa"/>
          </w:tcPr>
          <w:p w14:paraId="3E1A034A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06FCF1D9" w14:textId="77777777" w:rsidR="006B36F8" w:rsidRPr="00C664C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55B2F541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30D6BBA5" w14:textId="322FB411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822" w:type="dxa"/>
          </w:tcPr>
          <w:p w14:paraId="38E96A0E" w14:textId="69100F04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D966F01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1FA39B92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3F2D63FD" w14:textId="6293E7DC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B61A6AB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C43CC14" w14:textId="386777BB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F912ED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1C1184A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2157EB16" w14:textId="77CDA63F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4E26E6D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DB337B8" w14:textId="03D1F4D1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6D6BCE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8862E45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43CD8F22" w14:textId="3EA9C93C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FF8E843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AF3352B" w14:textId="32E05454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4BA2DC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E8DA421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43B3D5DF" w14:textId="5ADE4F91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20A0E7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F9428EB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2FC9B667" w14:textId="71F2AAF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B36F8" w:rsidRPr="00C664CA" w14:paraId="1627063C" w14:textId="77777777" w:rsidTr="00C461E1">
        <w:tc>
          <w:tcPr>
            <w:tcW w:w="2069" w:type="dxa"/>
          </w:tcPr>
          <w:p w14:paraId="3239F9F0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5364114" w14:textId="77777777" w:rsidR="006B36F8" w:rsidRPr="00C664C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4" w:type="dxa"/>
          </w:tcPr>
          <w:p w14:paraId="3D6B94C0" w14:textId="210BD38B" w:rsidR="006B36F8" w:rsidRPr="00C664C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22" w:type="dxa"/>
          </w:tcPr>
          <w:p w14:paraId="63366696" w14:textId="0AA7D610" w:rsidR="006B36F8" w:rsidRPr="00C664CA" w:rsidRDefault="006B36F8" w:rsidP="006B36F8">
            <w:pPr>
              <w:pStyle w:val="block"/>
              <w:spacing w:after="0" w:line="240" w:lineRule="auto"/>
              <w:ind w:left="-9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90A645B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5EB8C50F" w14:textId="3A5AA12C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6CADA8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714F04BB" w14:textId="7B6F1B0D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758020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9C1581D" w14:textId="0D482373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5E408D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FDF5044" w14:textId="350FE496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51721E3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37BCB7F" w14:textId="752403FB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3A8C4C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4250C2F" w14:textId="4875D7E3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C515957" w14:textId="77777777" w:rsidR="006B36F8" w:rsidRPr="00C664C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67DD3898" w14:textId="04A98C0F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D0FED4" w14:textId="77777777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68CCDC29" w14:textId="4A59870A" w:rsidR="006B36F8" w:rsidRPr="00C664C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2" w:rsidRPr="00C664CA" w14:paraId="2AC42D4B" w14:textId="77777777" w:rsidTr="00C461E1">
        <w:trPr>
          <w:gridAfter w:val="1"/>
          <w:wAfter w:w="10" w:type="dxa"/>
        </w:trPr>
        <w:tc>
          <w:tcPr>
            <w:tcW w:w="2069" w:type="dxa"/>
          </w:tcPr>
          <w:p w14:paraId="7226F081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5AE5745B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6" w:type="dxa"/>
            <w:gridSpan w:val="2"/>
          </w:tcPr>
          <w:p w14:paraId="2FADABB0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4A0569B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3" w:type="dxa"/>
            <w:gridSpan w:val="15"/>
          </w:tcPr>
          <w:p w14:paraId="06273FB8" w14:textId="77777777" w:rsidR="00BA0B72" w:rsidRPr="00C664C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C664CA" w14:paraId="33549EF0" w14:textId="77777777" w:rsidTr="00C461E1">
        <w:tc>
          <w:tcPr>
            <w:tcW w:w="2069" w:type="dxa"/>
          </w:tcPr>
          <w:p w14:paraId="430A599B" w14:textId="77777777" w:rsidR="00BA0B72" w:rsidRPr="00C664C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19" w:type="dxa"/>
          </w:tcPr>
          <w:p w14:paraId="7F1C7475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01ACB4F4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9A69F46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927D5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73B9FA55" w14:textId="77777777" w:rsidR="00BA0B72" w:rsidRPr="00C664C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C5748F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2155828" w14:textId="77777777" w:rsidR="00BA0B72" w:rsidRPr="00C664C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E3D7F0" w14:textId="77777777" w:rsidR="00BA0B72" w:rsidRPr="00C664C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ADFF11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2116C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67D329E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C9D87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38340681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EA6120" w14:textId="77777777" w:rsidR="00BA0B72" w:rsidRPr="00C664C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09CCF6F" w14:textId="77777777" w:rsidR="00BA0B72" w:rsidRPr="00C664C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EA1C0" w14:textId="77777777" w:rsidR="00BA0B72" w:rsidRPr="00C664CA" w:rsidRDefault="00BA0B72" w:rsidP="00BA0B7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202714" w14:textId="77777777" w:rsidR="00BA0B72" w:rsidRPr="00C664CA" w:rsidRDefault="00BA0B72" w:rsidP="00BA0B7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80C6D" w14:textId="77777777" w:rsidR="00BA0B72" w:rsidRPr="00C664CA" w:rsidRDefault="00BA0B72" w:rsidP="00BA0B7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1E516321" w14:textId="77777777" w:rsidR="00BA0B72" w:rsidRPr="00C664CA" w:rsidRDefault="00BA0B72" w:rsidP="00BA0B7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C664CA" w14:paraId="28E10A82" w14:textId="77777777" w:rsidTr="00C461E1">
        <w:tc>
          <w:tcPr>
            <w:tcW w:w="2069" w:type="dxa"/>
          </w:tcPr>
          <w:p w14:paraId="50622EA2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3E7B3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67FC989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19" w:type="dxa"/>
          </w:tcPr>
          <w:p w14:paraId="6077B006" w14:textId="77777777" w:rsidR="00802AFC" w:rsidRDefault="00802AFC" w:rsidP="00802AFC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น่ายทราย</w:t>
            </w:r>
          </w:p>
          <w:p w14:paraId="6AA8D315" w14:textId="77777777" w:rsidR="00802AFC" w:rsidRDefault="00802AFC" w:rsidP="00802AFC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C664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9B6C4F6" w14:textId="77777777" w:rsidR="00802AFC" w:rsidRPr="00C664CA" w:rsidRDefault="00802AFC" w:rsidP="00802AFC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804" w:type="dxa"/>
            <w:vAlign w:val="bottom"/>
          </w:tcPr>
          <w:p w14:paraId="23AF06A2" w14:textId="777C8444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822" w:type="dxa"/>
            <w:vAlign w:val="bottom"/>
          </w:tcPr>
          <w:p w14:paraId="0C9E3299" w14:textId="4F5730D4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C07BE79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022E5D9" w14:textId="5547820A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15D89106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304048D4" w14:textId="33758FB0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D36C8F4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9C80D9C" w14:textId="240C85D4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7ABEF2C2" w14:textId="77777777" w:rsidR="00802AFC" w:rsidRPr="00C664CA" w:rsidRDefault="00802AFC" w:rsidP="00802AF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0A73FB8F" w14:textId="592ADB41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1E8652D3" w14:textId="77777777" w:rsidR="00802AFC" w:rsidRPr="00C664CA" w:rsidRDefault="00802AFC" w:rsidP="00802A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2243322" w14:textId="37D30E65" w:rsidR="00802AFC" w:rsidRPr="00C664CA" w:rsidRDefault="00655548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55,153</w:t>
            </w:r>
          </w:p>
        </w:tc>
        <w:tc>
          <w:tcPr>
            <w:tcW w:w="270" w:type="dxa"/>
            <w:vAlign w:val="bottom"/>
          </w:tcPr>
          <w:p w14:paraId="61CA67F5" w14:textId="77777777" w:rsidR="00802AFC" w:rsidRPr="00C664CA" w:rsidRDefault="00802AFC" w:rsidP="00802AF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D02FC38" w14:textId="0BE3E82F" w:rsidR="00802AFC" w:rsidRPr="00C664CA" w:rsidRDefault="00104A1B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53,704</w:t>
            </w:r>
          </w:p>
        </w:tc>
        <w:tc>
          <w:tcPr>
            <w:tcW w:w="270" w:type="dxa"/>
            <w:vAlign w:val="bottom"/>
          </w:tcPr>
          <w:p w14:paraId="6692BE7E" w14:textId="77777777" w:rsidR="00802AFC" w:rsidRPr="00C664CA" w:rsidRDefault="00802AFC" w:rsidP="00802AF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26A2D2EC" w14:textId="7D5044D4" w:rsidR="00802AFC" w:rsidRPr="00C664CA" w:rsidRDefault="00655548" w:rsidP="00302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  <w:tab w:val="left" w:pos="650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8277D5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5B3C06E3" w14:textId="433FAD52" w:rsidR="00802AFC" w:rsidRPr="00B6015E" w:rsidRDefault="00EC648A" w:rsidP="00EC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AFC" w:rsidRPr="00C664CA" w14:paraId="4208BB00" w14:textId="77777777" w:rsidTr="00C461E1">
        <w:trPr>
          <w:trHeight w:val="110"/>
        </w:trPr>
        <w:tc>
          <w:tcPr>
            <w:tcW w:w="2069" w:type="dxa"/>
          </w:tcPr>
          <w:p w14:paraId="5C5CE11C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9" w:type="dxa"/>
          </w:tcPr>
          <w:p w14:paraId="7234DEB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7151E441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6DAE8B85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2B5B89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0663781B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3556A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67F0806C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BA2ED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22622F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7E812" w14:textId="77777777" w:rsidR="00802AFC" w:rsidRPr="00C664CA" w:rsidRDefault="00802AFC" w:rsidP="00802AFC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C2ED712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DDA42" w14:textId="77777777" w:rsidR="00802AFC" w:rsidRPr="00C664CA" w:rsidRDefault="00802AFC" w:rsidP="00802AFC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44AACE3F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B73089" w14:textId="77777777" w:rsidR="00802AFC" w:rsidRPr="00C664CA" w:rsidRDefault="00802AFC" w:rsidP="00802AFC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79CDD5F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95D7D7" w14:textId="77777777" w:rsidR="00802AFC" w:rsidRPr="00C664CA" w:rsidRDefault="00802AFC" w:rsidP="00802AFC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noWrap/>
            <w:tcMar>
              <w:right w:w="170" w:type="dxa"/>
            </w:tcMar>
            <w:vAlign w:val="bottom"/>
          </w:tcPr>
          <w:p w14:paraId="57864A04" w14:textId="77777777" w:rsidR="00802AF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25F68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noWrap/>
            <w:tcMar>
              <w:right w:w="170" w:type="dxa"/>
            </w:tcMar>
            <w:vAlign w:val="bottom"/>
          </w:tcPr>
          <w:p w14:paraId="02A2FE77" w14:textId="77777777" w:rsidR="00802AFC" w:rsidRPr="00B6015E" w:rsidRDefault="00802AFC" w:rsidP="00EC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00" w:lineRule="exact"/>
              <w:ind w:left="-158"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C664CA" w14:paraId="50B1BC1B" w14:textId="77777777" w:rsidTr="00104A1B">
        <w:trPr>
          <w:trHeight w:val="70"/>
        </w:trPr>
        <w:tc>
          <w:tcPr>
            <w:tcW w:w="2069" w:type="dxa"/>
          </w:tcPr>
          <w:p w14:paraId="63FAC970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270EC7B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19" w:type="dxa"/>
          </w:tcPr>
          <w:p w14:paraId="7D11C01A" w14:textId="77777777" w:rsidR="00802AFC" w:rsidRPr="00C664CA" w:rsidRDefault="00802AFC" w:rsidP="00802AFC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2D039DDB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804" w:type="dxa"/>
            <w:vAlign w:val="bottom"/>
          </w:tcPr>
          <w:p w14:paraId="7ECBB07F" w14:textId="3FBC4593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822" w:type="dxa"/>
            <w:vAlign w:val="bottom"/>
          </w:tcPr>
          <w:p w14:paraId="673F0573" w14:textId="16877908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77C0FCCB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41AEE6CA" w14:textId="15677D44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6DD8B4B6" w14:textId="77777777" w:rsidR="00802AFC" w:rsidRPr="00C664CA" w:rsidRDefault="00802AFC" w:rsidP="00802AF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2D99A873" w14:textId="2CC3AB59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7AE000D7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D39BA" w14:textId="2455F2EA" w:rsidR="00802AFC" w:rsidRPr="00C664CA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0AEC9E11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278B1A4" w14:textId="58D57904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5B43B4A5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F761680" w14:textId="2B4FCDFC" w:rsidR="00802AFC" w:rsidRPr="00C664CA" w:rsidRDefault="00655548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507,931</w:t>
            </w:r>
          </w:p>
        </w:tc>
        <w:tc>
          <w:tcPr>
            <w:tcW w:w="270" w:type="dxa"/>
            <w:vAlign w:val="bottom"/>
          </w:tcPr>
          <w:p w14:paraId="004A104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4605814" w14:textId="78BDF5D0" w:rsidR="00802AFC" w:rsidRPr="00C664CA" w:rsidRDefault="00104A1B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503,042</w:t>
            </w:r>
          </w:p>
        </w:tc>
        <w:tc>
          <w:tcPr>
            <w:tcW w:w="270" w:type="dxa"/>
            <w:vAlign w:val="bottom"/>
          </w:tcPr>
          <w:p w14:paraId="6F1FC5A4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0EE0CA8" w14:textId="0B6D6C69" w:rsidR="00802AFC" w:rsidRPr="00C664CA" w:rsidRDefault="00655548" w:rsidP="00F0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7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68480C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A0C4FC" w14:textId="571770BB" w:rsidR="00802AFC" w:rsidRPr="00B6015E" w:rsidRDefault="00EC648A" w:rsidP="00EC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AFC" w:rsidRPr="00C664CA" w14:paraId="01F0DC82" w14:textId="77777777" w:rsidTr="00C461E1">
        <w:trPr>
          <w:trHeight w:val="60"/>
        </w:trPr>
        <w:tc>
          <w:tcPr>
            <w:tcW w:w="2069" w:type="dxa"/>
          </w:tcPr>
          <w:p w14:paraId="4D8A395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9" w:type="dxa"/>
          </w:tcPr>
          <w:p w14:paraId="4AC791A8" w14:textId="77777777" w:rsidR="00802AFC" w:rsidRPr="00C664CA" w:rsidRDefault="00802AFC" w:rsidP="00802AFC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4" w:type="dxa"/>
            <w:vAlign w:val="bottom"/>
          </w:tcPr>
          <w:p w14:paraId="652BB0F2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583028BA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7483A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noWrap/>
            <w:tcMar>
              <w:right w:w="170" w:type="dxa"/>
            </w:tcMar>
            <w:vAlign w:val="bottom"/>
          </w:tcPr>
          <w:p w14:paraId="28BABF0D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0115E" w14:textId="77777777" w:rsidR="00802AFC" w:rsidRPr="00C664CA" w:rsidRDefault="00802AFC" w:rsidP="00802AFC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  <w:noWrap/>
            <w:tcMar>
              <w:right w:w="170" w:type="dxa"/>
            </w:tcMar>
            <w:vAlign w:val="bottom"/>
          </w:tcPr>
          <w:p w14:paraId="77E70D19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E82FF" w14:textId="77777777" w:rsidR="00802AFC" w:rsidRPr="00C664CA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A2467D9" w14:textId="3AE77FAD" w:rsidR="00802AFC" w:rsidRPr="00BE665C" w:rsidRDefault="00655548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1B0C95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62A1DAD" w14:textId="12EBE9A8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8C1395D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7C24B25" w14:textId="1CF85136" w:rsidR="00802AFC" w:rsidRPr="00BE665C" w:rsidRDefault="00655548" w:rsidP="001B0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  <w:tab w:val="left" w:pos="746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563,084</w:t>
            </w:r>
          </w:p>
        </w:tc>
        <w:tc>
          <w:tcPr>
            <w:tcW w:w="270" w:type="dxa"/>
            <w:vAlign w:val="bottom"/>
          </w:tcPr>
          <w:p w14:paraId="73C9CAA4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F6FEDB1" w14:textId="23EF476A" w:rsidR="00802AFC" w:rsidRPr="00BE665C" w:rsidRDefault="00104A1B" w:rsidP="00802AF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556,746</w:t>
            </w:r>
          </w:p>
        </w:tc>
        <w:tc>
          <w:tcPr>
            <w:tcW w:w="270" w:type="dxa"/>
            <w:vAlign w:val="bottom"/>
          </w:tcPr>
          <w:p w14:paraId="23FE595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FB76295" w14:textId="7FE4A120" w:rsidR="00802AFC" w:rsidRPr="00BE665C" w:rsidRDefault="00655548" w:rsidP="00F0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0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4DDC7F" w14:textId="77777777" w:rsidR="00802AFC" w:rsidRPr="00BE665C" w:rsidRDefault="00802AFC" w:rsidP="0080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B10E367" w14:textId="602B1353" w:rsidR="00802AFC" w:rsidRPr="00104A1B" w:rsidRDefault="00EC648A" w:rsidP="00EC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4824E5" w14:textId="54BCA00C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354DC3A" w14:textId="77777777" w:rsidR="001546A2" w:rsidRDefault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1EFB9EE" w14:textId="77777777" w:rsidR="001546A2" w:rsidRDefault="001546A2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5077" w:type="dxa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864"/>
        <w:gridCol w:w="848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D3683" w:rsidRPr="00C664CA" w14:paraId="075B4D5C" w14:textId="77777777" w:rsidTr="002A2D1B">
        <w:tc>
          <w:tcPr>
            <w:tcW w:w="2070" w:type="dxa"/>
          </w:tcPr>
          <w:p w14:paraId="5E9007F5" w14:textId="77777777" w:rsidR="000D3683" w:rsidRPr="00C2551A" w:rsidRDefault="000D3683" w:rsidP="003B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5FFB16F" w14:textId="7A568A2B" w:rsidR="000D3683" w:rsidRPr="00C2551A" w:rsidRDefault="000D3683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2"/>
          </w:tcPr>
          <w:p w14:paraId="5D46B9E0" w14:textId="5F69D67E" w:rsidR="000D3683" w:rsidRPr="00C2551A" w:rsidRDefault="000D3683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5BC4F" w14:textId="77777777" w:rsidR="000D3683" w:rsidRPr="00C2551A" w:rsidRDefault="000D3683" w:rsidP="003B50E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  <w:vAlign w:val="bottom"/>
          </w:tcPr>
          <w:p w14:paraId="3543DBFD" w14:textId="73303214" w:rsidR="000D3683" w:rsidRPr="00C2551A" w:rsidRDefault="000D3683" w:rsidP="003B50E1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3683" w:rsidRPr="00C664CA" w14:paraId="731834D1" w14:textId="77777777" w:rsidTr="009266FD">
        <w:tc>
          <w:tcPr>
            <w:tcW w:w="2070" w:type="dxa"/>
          </w:tcPr>
          <w:p w14:paraId="63857C74" w14:textId="77777777" w:rsidR="000D3683" w:rsidRPr="00C2551A" w:rsidRDefault="000D3683" w:rsidP="000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DCA33C0" w14:textId="7777777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76464" w14:textId="0130422B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2" w:type="dxa"/>
            <w:gridSpan w:val="2"/>
          </w:tcPr>
          <w:p w14:paraId="0A4309CD" w14:textId="14046C12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8DBBD29" w14:textId="7777777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0F4B6DF" w14:textId="4AC5B51E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7184ED9" w14:textId="7777777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A959966" w14:textId="39D10FE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82AAB3C" w14:textId="7777777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7F7D3B8" w14:textId="726FC6FF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39821927" w14:textId="77777777" w:rsidR="000D3683" w:rsidRPr="00C2551A" w:rsidRDefault="000D3683" w:rsidP="000D368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223664C" w14:textId="2B8ECDF7" w:rsidR="000D3683" w:rsidRPr="00C2551A" w:rsidRDefault="000D3683" w:rsidP="000D368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6B36F8" w:rsidRPr="00C664CA" w14:paraId="3AF63418" w14:textId="77777777" w:rsidTr="00C461E1">
        <w:tc>
          <w:tcPr>
            <w:tcW w:w="2070" w:type="dxa"/>
          </w:tcPr>
          <w:p w14:paraId="297EB58D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7A189" w14:textId="77777777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02B73C28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28CCF144" w14:textId="4A8B7790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848" w:type="dxa"/>
          </w:tcPr>
          <w:p w14:paraId="59509824" w14:textId="5B387AD9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3E98023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11919F09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2FE57723" w14:textId="1A8EC92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11184AF1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BFFAF21" w14:textId="71A24675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AEE6BF0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C9A9A1B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37AFC635" w14:textId="1216D6E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53A7EF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E5D02" w14:textId="3B13494E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822DFD4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B35BD88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1CF1BA82" w14:textId="47B4E4B2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08CD5B0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E66DA" w14:textId="4B05C0AF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5EC8F97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9FD225A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2F4D635B" w14:textId="6F1B9110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E9692F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989382" w14:textId="77777777" w:rsidR="006B36F8" w:rsidRDefault="006B36F8" w:rsidP="006B36F8">
            <w:pPr>
              <w:pStyle w:val="block"/>
              <w:spacing w:after="0" w:line="240" w:lineRule="auto"/>
              <w:ind w:left="-165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  <w:p w14:paraId="037502B9" w14:textId="275FE0DB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B36F8" w:rsidRPr="00C664CA" w14:paraId="46A83821" w14:textId="77777777" w:rsidTr="00C461E1">
        <w:tc>
          <w:tcPr>
            <w:tcW w:w="2070" w:type="dxa"/>
          </w:tcPr>
          <w:p w14:paraId="02AF3382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57C630" w14:textId="77777777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405AEF9D" w14:textId="14999B48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48" w:type="dxa"/>
          </w:tcPr>
          <w:p w14:paraId="7BA73226" w14:textId="29DD6229" w:rsidR="006B36F8" w:rsidRPr="00C2551A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83BCD05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9352458" w14:textId="2F68478F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56BFEA2E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B87D8FB" w14:textId="39237BB2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9BC8BC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70ACF1" w14:textId="2AB6DFC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A74874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37F1B" w14:textId="39B1DB49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7FF71D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A37F83D" w14:textId="7BC6E7D0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3B1ACB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FC765" w14:textId="69FAA730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114BDF" w14:textId="77777777" w:rsidR="006B36F8" w:rsidRPr="00C2551A" w:rsidRDefault="006B36F8" w:rsidP="006B36F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98B694" w14:textId="4B44037C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A11C50" w14:textId="7777777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80D04" w14:textId="2C517E37" w:rsidR="006B36F8" w:rsidRPr="00C2551A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2" w:rsidRPr="00C664CA" w14:paraId="7401E3F9" w14:textId="77777777" w:rsidTr="009266FD">
        <w:tc>
          <w:tcPr>
            <w:tcW w:w="2070" w:type="dxa"/>
          </w:tcPr>
          <w:p w14:paraId="3E7E367C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FD0D7D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2"/>
          </w:tcPr>
          <w:p w14:paraId="28FB311B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97913B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1CAB55A9" w14:textId="77777777" w:rsidR="00BA0B72" w:rsidRPr="00C2551A" w:rsidRDefault="00BA0B72" w:rsidP="00BA0B72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C664CA" w14:paraId="252CC2EA" w14:textId="77777777" w:rsidTr="00C461E1">
        <w:tc>
          <w:tcPr>
            <w:tcW w:w="2070" w:type="dxa"/>
          </w:tcPr>
          <w:p w14:paraId="0793AE6A" w14:textId="77777777" w:rsidR="00BA0B72" w:rsidRPr="00C2551A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4796BBCD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CAF7026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16E6959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CC6BCD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45063AD" w14:textId="77777777" w:rsidR="00BA0B72" w:rsidRPr="00C2551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B0CB345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11464C97" w14:textId="77777777" w:rsidR="00BA0B72" w:rsidRPr="00C2551A" w:rsidRDefault="00BA0B72" w:rsidP="00BA0B7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4ED42" w14:textId="77777777" w:rsidR="00BA0B72" w:rsidRPr="00C2551A" w:rsidRDefault="00BA0B72" w:rsidP="00BA0B7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F3EE3DA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80B19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18E7CF2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C38F6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022889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9CA36" w14:textId="77777777" w:rsidR="00BA0B72" w:rsidRPr="00C2551A" w:rsidRDefault="00BA0B72" w:rsidP="00BA0B72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2F6D88" w14:textId="77777777" w:rsidR="00BA0B72" w:rsidRPr="00C2551A" w:rsidRDefault="00BA0B72" w:rsidP="00BA0B72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89D43E" w14:textId="77777777" w:rsidR="00BA0B72" w:rsidRPr="00C2551A" w:rsidRDefault="00BA0B72" w:rsidP="00BA0B72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A0468E" w14:textId="77777777" w:rsidR="00BA0B72" w:rsidRPr="00C2551A" w:rsidRDefault="00BA0B72" w:rsidP="00BA0B72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FB57D" w14:textId="77777777" w:rsidR="00BA0B72" w:rsidRPr="00C2551A" w:rsidRDefault="00BA0B72" w:rsidP="00BA0B72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A25893" w14:textId="77777777" w:rsidR="00BA0B72" w:rsidRPr="00C2551A" w:rsidRDefault="00BA0B72" w:rsidP="00BA0B72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CE0" w:rsidRPr="00C664CA" w14:paraId="51E6E5AE" w14:textId="77777777" w:rsidTr="00C461E1">
        <w:tc>
          <w:tcPr>
            <w:tcW w:w="2070" w:type="dxa"/>
          </w:tcPr>
          <w:p w14:paraId="413E57BC" w14:textId="5C032B3D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0FB8A12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90A8D63" w14:textId="77777777" w:rsidR="00945CE0" w:rsidRPr="00C2551A" w:rsidRDefault="00945CE0" w:rsidP="00945CE0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64DEE85A" w14:textId="77777777" w:rsidR="00945CE0" w:rsidRPr="00C2551A" w:rsidRDefault="00945CE0" w:rsidP="00945CE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55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864" w:type="dxa"/>
            <w:vAlign w:val="bottom"/>
          </w:tcPr>
          <w:p w14:paraId="5684B948" w14:textId="2F5045FF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3CC4F146" w14:textId="53C21FBB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A68D668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F634AA" w14:textId="57BD355D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4A4F3247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48A36F" w14:textId="3A88FAB4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0CB2CAC5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2199B31" w14:textId="34F898F7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6B638668" w14:textId="77777777" w:rsidR="00945CE0" w:rsidRPr="00C2551A" w:rsidRDefault="00945CE0" w:rsidP="00945CE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283B4A" w14:textId="61BACCF5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76777B4B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C1DE49" w14:textId="2B34C82A" w:rsidR="00945CE0" w:rsidRPr="00C2551A" w:rsidRDefault="000F7307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375,348</w:t>
            </w:r>
          </w:p>
        </w:tc>
        <w:tc>
          <w:tcPr>
            <w:tcW w:w="270" w:type="dxa"/>
            <w:vAlign w:val="bottom"/>
          </w:tcPr>
          <w:p w14:paraId="0879820C" w14:textId="77777777" w:rsidR="00945CE0" w:rsidRPr="00C2551A" w:rsidRDefault="00945CE0" w:rsidP="00945C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87EAC93" w14:textId="70C201ED" w:rsidR="00945CE0" w:rsidRPr="00C2551A" w:rsidRDefault="00EC648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399">
              <w:rPr>
                <w:rFonts w:ascii="Angsana New" w:hAnsi="Angsana New"/>
                <w:sz w:val="30"/>
                <w:szCs w:val="30"/>
              </w:rPr>
              <w:t>36</w:t>
            </w:r>
            <w:r w:rsidR="001A41BB" w:rsidRPr="00077399">
              <w:rPr>
                <w:rFonts w:ascii="Angsana New" w:hAnsi="Angsana New"/>
                <w:sz w:val="30"/>
                <w:szCs w:val="30"/>
              </w:rPr>
              <w:t>9</w:t>
            </w:r>
            <w:r w:rsidRPr="00077399">
              <w:rPr>
                <w:rFonts w:ascii="Angsana New" w:hAnsi="Angsana New"/>
                <w:sz w:val="30"/>
                <w:szCs w:val="30"/>
              </w:rPr>
              <w:t>,428</w:t>
            </w:r>
          </w:p>
        </w:tc>
        <w:tc>
          <w:tcPr>
            <w:tcW w:w="270" w:type="dxa"/>
            <w:vAlign w:val="bottom"/>
          </w:tcPr>
          <w:p w14:paraId="6EAF4F4D" w14:textId="77777777" w:rsidR="00945CE0" w:rsidRPr="00C2551A" w:rsidRDefault="00945CE0" w:rsidP="00945CE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6823D40" w14:textId="71DFE531" w:rsidR="00945CE0" w:rsidRPr="00C2551A" w:rsidRDefault="00C438C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7498E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D1A3818" w14:textId="2579C5BF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665F23AC" w14:textId="77777777" w:rsidTr="00C461E1">
        <w:trPr>
          <w:trHeight w:val="110"/>
        </w:trPr>
        <w:tc>
          <w:tcPr>
            <w:tcW w:w="2070" w:type="dxa"/>
          </w:tcPr>
          <w:p w14:paraId="220632C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D7E692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0FB551CC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3A0FC20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31B87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6B93B81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B724D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B2CC352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E0857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A2CC7E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8BE447" w14:textId="77777777" w:rsidR="00945CE0" w:rsidRPr="00C2551A" w:rsidRDefault="00945CE0" w:rsidP="00945CE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8C13DD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6EA7AA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230BE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DAE3C" w14:textId="77777777" w:rsidR="00945CE0" w:rsidRPr="00C2551A" w:rsidRDefault="00945CE0" w:rsidP="00945C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62088A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E80AF" w14:textId="77777777" w:rsidR="00945CE0" w:rsidRPr="00C2551A" w:rsidRDefault="00945CE0" w:rsidP="00945CE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CB787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849BC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91A476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CE0" w:rsidRPr="00C664CA" w14:paraId="0D41ADD1" w14:textId="77777777" w:rsidTr="00C461E1">
        <w:tc>
          <w:tcPr>
            <w:tcW w:w="2070" w:type="dxa"/>
            <w:vAlign w:val="bottom"/>
          </w:tcPr>
          <w:p w14:paraId="6AE8716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72532FD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7C5E5624" w14:textId="77777777" w:rsidR="00945CE0" w:rsidRPr="00C2551A" w:rsidRDefault="00945CE0" w:rsidP="00945CE0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864" w:type="dxa"/>
            <w:vAlign w:val="bottom"/>
          </w:tcPr>
          <w:p w14:paraId="4A1B8E9A" w14:textId="48200150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48" w:type="dxa"/>
            <w:vAlign w:val="bottom"/>
          </w:tcPr>
          <w:p w14:paraId="1E3A7699" w14:textId="4278B46D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3E49E74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349F9DEF" w14:textId="0A2F4917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6A7AB2D6" w14:textId="77777777" w:rsidR="00945CE0" w:rsidRPr="00C2551A" w:rsidRDefault="00945CE0" w:rsidP="00945CE0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02BB3DB" w14:textId="7C2ECEEC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279F928E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FC61BB1" w14:textId="5C1AEAAA" w:rsidR="00945CE0" w:rsidRPr="00C2551A" w:rsidRDefault="000F7307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E212FD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42896" w14:textId="323BD0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51A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E05DD27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2021921" w14:textId="721F6BE0" w:rsidR="00945CE0" w:rsidRPr="00C2551A" w:rsidRDefault="000F7307" w:rsidP="00A9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12,005</w:t>
            </w:r>
          </w:p>
        </w:tc>
        <w:tc>
          <w:tcPr>
            <w:tcW w:w="270" w:type="dxa"/>
            <w:vAlign w:val="bottom"/>
          </w:tcPr>
          <w:p w14:paraId="658AD97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AC6435D" w14:textId="7575D36D" w:rsidR="00945CE0" w:rsidRPr="00C2551A" w:rsidRDefault="00EC648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12,816</w:t>
            </w:r>
          </w:p>
        </w:tc>
        <w:tc>
          <w:tcPr>
            <w:tcW w:w="270" w:type="dxa"/>
            <w:vAlign w:val="bottom"/>
          </w:tcPr>
          <w:p w14:paraId="43130E0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D0E8BDF" w14:textId="356870E1" w:rsidR="00945CE0" w:rsidRPr="00C2551A" w:rsidRDefault="00C438C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18B59D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8FC2C70" w14:textId="6EC0F394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5F044057" w14:textId="77777777" w:rsidTr="00C461E1">
        <w:trPr>
          <w:trHeight w:val="334"/>
        </w:trPr>
        <w:tc>
          <w:tcPr>
            <w:tcW w:w="2070" w:type="dxa"/>
          </w:tcPr>
          <w:p w14:paraId="2BB5D85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A391190" w14:textId="77777777" w:rsidR="00945CE0" w:rsidRPr="00C2551A" w:rsidRDefault="00945CE0" w:rsidP="00945CE0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7A63B599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E3AAB3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62CFA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4CB832CF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1820DAF" w14:textId="77777777" w:rsidR="00945CE0" w:rsidRPr="00C2551A" w:rsidRDefault="00945CE0" w:rsidP="00945CE0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553CE4A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ACF1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C80A55E" w14:textId="063BBB0E" w:rsidR="00945CE0" w:rsidRPr="007720CC" w:rsidRDefault="00C9523B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0CC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2E54DEE4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F79F35" w14:textId="4CB5673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1EA36795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DC982DC" w14:textId="42FA6BF3" w:rsidR="00945CE0" w:rsidRPr="00C2551A" w:rsidRDefault="000F7307" w:rsidP="0077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387,353</w:t>
            </w:r>
          </w:p>
        </w:tc>
        <w:tc>
          <w:tcPr>
            <w:tcW w:w="270" w:type="dxa"/>
            <w:vAlign w:val="bottom"/>
          </w:tcPr>
          <w:p w14:paraId="36AE39EB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F0B9EC" w14:textId="7C0B3B71" w:rsidR="00945CE0" w:rsidRPr="007720CC" w:rsidRDefault="00EC648A" w:rsidP="0077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0CC">
              <w:rPr>
                <w:rFonts w:ascii="Angsana New" w:hAnsi="Angsana New"/>
                <w:b/>
                <w:bCs/>
                <w:sz w:val="30"/>
                <w:szCs w:val="30"/>
              </w:rPr>
              <w:t>382,244</w:t>
            </w:r>
          </w:p>
        </w:tc>
        <w:tc>
          <w:tcPr>
            <w:tcW w:w="270" w:type="dxa"/>
            <w:vAlign w:val="bottom"/>
          </w:tcPr>
          <w:p w14:paraId="32196C80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4643535" w14:textId="02BF3DAF" w:rsidR="00945CE0" w:rsidRPr="00C2551A" w:rsidRDefault="00C438C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59E966" w14:textId="77777777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B5BE246" w14:textId="63701E16" w:rsidR="00945CE0" w:rsidRPr="00C2551A" w:rsidRDefault="00945CE0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CE0" w:rsidRPr="00C664CA" w14:paraId="3023DD04" w14:textId="77777777" w:rsidTr="00C461E1">
        <w:tc>
          <w:tcPr>
            <w:tcW w:w="2070" w:type="dxa"/>
          </w:tcPr>
          <w:p w14:paraId="41252A30" w14:textId="77777777" w:rsidR="00945CE0" w:rsidRPr="00C2551A" w:rsidRDefault="00945CE0" w:rsidP="00945CE0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2551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49D05272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7F7C58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7622F13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4D3F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035031F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CC5AC48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066F0EEA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9BE8CB" w14:textId="77777777" w:rsidR="00945CE0" w:rsidRPr="00C2551A" w:rsidRDefault="00945CE0" w:rsidP="00945CE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13EA005" w14:textId="6C885FB9" w:rsidR="00945CE0" w:rsidRPr="007720CC" w:rsidRDefault="00C9523B" w:rsidP="00945CE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20CC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2A8DA56D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71016A0" w14:textId="0DE786F5" w:rsidR="00945CE0" w:rsidRPr="00C2551A" w:rsidRDefault="00945CE0" w:rsidP="0077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51A">
              <w:rPr>
                <w:rFonts w:ascii="Angsana New" w:hAnsi="Angsana New"/>
                <w:b/>
                <w:bCs/>
                <w:sz w:val="30"/>
                <w:szCs w:val="30"/>
              </w:rPr>
              <w:t>411,607</w:t>
            </w:r>
          </w:p>
        </w:tc>
        <w:tc>
          <w:tcPr>
            <w:tcW w:w="270" w:type="dxa"/>
            <w:vAlign w:val="bottom"/>
          </w:tcPr>
          <w:p w14:paraId="5F40AB4D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EF88522" w14:textId="139938D4" w:rsidR="00945CE0" w:rsidRPr="00C2551A" w:rsidRDefault="000F7307" w:rsidP="0077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950,437</w:t>
            </w:r>
          </w:p>
        </w:tc>
        <w:tc>
          <w:tcPr>
            <w:tcW w:w="270" w:type="dxa"/>
            <w:vAlign w:val="bottom"/>
          </w:tcPr>
          <w:p w14:paraId="2F18533A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33DA4CC" w14:textId="70C06DE2" w:rsidR="00945CE0" w:rsidRPr="007720CC" w:rsidRDefault="00EC648A" w:rsidP="0077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0CC">
              <w:rPr>
                <w:rFonts w:ascii="Angsana New" w:hAnsi="Angsana New"/>
                <w:b/>
                <w:bCs/>
                <w:sz w:val="30"/>
                <w:szCs w:val="30"/>
              </w:rPr>
              <w:t>938,990</w:t>
            </w:r>
          </w:p>
        </w:tc>
        <w:tc>
          <w:tcPr>
            <w:tcW w:w="270" w:type="dxa"/>
            <w:vAlign w:val="bottom"/>
          </w:tcPr>
          <w:p w14:paraId="7EE7FFF2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552DEF3" w14:textId="7DAE2329" w:rsidR="00945CE0" w:rsidRPr="00C2551A" w:rsidRDefault="00C438C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3FE9D0" w14:textId="77777777" w:rsidR="00945CE0" w:rsidRPr="00C2551A" w:rsidRDefault="00945CE0" w:rsidP="00945CE0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9F9D316" w14:textId="47D9B2F3" w:rsidR="00945CE0" w:rsidRPr="00C2551A" w:rsidRDefault="00EC648A" w:rsidP="0094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6689B8" w14:textId="2A6B3A92" w:rsidR="001546A2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1546A2" w:rsidSect="0070041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035"/>
        <w:gridCol w:w="270"/>
        <w:gridCol w:w="990"/>
        <w:gridCol w:w="270"/>
        <w:gridCol w:w="972"/>
        <w:gridCol w:w="270"/>
        <w:gridCol w:w="990"/>
        <w:gridCol w:w="270"/>
        <w:gridCol w:w="990"/>
      </w:tblGrid>
      <w:tr w:rsidR="001546A2" w:rsidRPr="008733FB" w14:paraId="1091C269" w14:textId="77777777" w:rsidTr="009D5A92">
        <w:tc>
          <w:tcPr>
            <w:tcW w:w="2430" w:type="dxa"/>
          </w:tcPr>
          <w:p w14:paraId="0DD7481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16F6652B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3D3EE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335F282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51CAD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3449DC36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6A2" w:rsidRPr="00C4398E" w14:paraId="0E21D1D4" w14:textId="77777777" w:rsidTr="009D5A92">
        <w:trPr>
          <w:trHeight w:val="749"/>
        </w:trPr>
        <w:tc>
          <w:tcPr>
            <w:tcW w:w="2430" w:type="dxa"/>
          </w:tcPr>
          <w:p w14:paraId="42DBF1DD" w14:textId="77777777" w:rsidR="001546A2" w:rsidRPr="008733FB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0ADA7C36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7ADBDDAF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5FD47A0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5598D3E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8C80A8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4306DB2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ED1623" w14:textId="77777777" w:rsidR="001546A2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7719B3" w14:textId="77777777" w:rsidR="001546A2" w:rsidRPr="00C35346" w:rsidRDefault="001546A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6B36F8" w:rsidRPr="008733FB" w14:paraId="39C0392A" w14:textId="77777777" w:rsidTr="009D5A92">
        <w:trPr>
          <w:trHeight w:val="407"/>
        </w:trPr>
        <w:tc>
          <w:tcPr>
            <w:tcW w:w="2430" w:type="dxa"/>
          </w:tcPr>
          <w:p w14:paraId="138EE43A" w14:textId="77777777" w:rsidR="006B36F8" w:rsidRPr="008733FB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D639F8" w14:textId="4B11C54D" w:rsidR="006B36F8" w:rsidRDefault="00516E99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6B36F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147AC214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742ACB" w14:textId="31F7C18F" w:rsidR="006B36F8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79A8A0F" w14:textId="77777777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EAF32E6" w14:textId="39537F97" w:rsidR="006B36F8" w:rsidRDefault="00516E99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6B36F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6240660A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976838" w14:textId="0F104F53" w:rsidR="006B36F8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5A861D56" w14:textId="77777777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2042C8" w14:textId="7C129314" w:rsidR="006B36F8" w:rsidRDefault="00516E99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6B36F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7EAEEAFD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9E12D" w14:textId="40AE8AC8" w:rsidR="006B36F8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B36F8" w:rsidRPr="008733FB" w14:paraId="1B757D8F" w14:textId="77777777" w:rsidTr="009D5A92">
        <w:trPr>
          <w:trHeight w:val="407"/>
        </w:trPr>
        <w:tc>
          <w:tcPr>
            <w:tcW w:w="2430" w:type="dxa"/>
          </w:tcPr>
          <w:p w14:paraId="427B77C6" w14:textId="77777777" w:rsidR="006B36F8" w:rsidRPr="008733FB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EC4E5" w14:textId="7D66936E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CC4301F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771889" w14:textId="7771E241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CF5229A" w14:textId="77777777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33D37D4" w14:textId="7EC78294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E93773C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A5233FB" w14:textId="019CF9FC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EA10658" w14:textId="77777777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7D0F80" w14:textId="6DBE3537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2C85773" w14:textId="77777777" w:rsidR="006B36F8" w:rsidRPr="00C35346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FA839" w14:textId="38339C75" w:rsidR="006B36F8" w:rsidRPr="00C35346" w:rsidRDefault="006B36F8" w:rsidP="006B36F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BA0B72" w:rsidRPr="008733FB" w14:paraId="0A9D9661" w14:textId="77777777" w:rsidTr="009D5A92">
        <w:trPr>
          <w:trHeight w:val="407"/>
        </w:trPr>
        <w:tc>
          <w:tcPr>
            <w:tcW w:w="2430" w:type="dxa"/>
          </w:tcPr>
          <w:p w14:paraId="055E8B2E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70E07FB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1054D85E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52" w:type="dxa"/>
            <w:gridSpan w:val="7"/>
          </w:tcPr>
          <w:p w14:paraId="21FD39C2" w14:textId="77777777" w:rsidR="00BA0B72" w:rsidRPr="00BE5703" w:rsidRDefault="00BA0B72" w:rsidP="00BA0B7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A0B72" w:rsidRPr="008733FB" w14:paraId="391F2F9F" w14:textId="77777777" w:rsidTr="009D5A92">
        <w:tc>
          <w:tcPr>
            <w:tcW w:w="2430" w:type="dxa"/>
          </w:tcPr>
          <w:p w14:paraId="5A9EC4FA" w14:textId="77777777" w:rsidR="00BA0B72" w:rsidRPr="00BE5703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7F79E70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5EC95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D1C4F4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DA0A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9029A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5C94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778209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38E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668F3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D737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71B147DF" w14:textId="77777777" w:rsidR="00BA0B72" w:rsidRPr="008733FB" w:rsidRDefault="00BA0B72" w:rsidP="00BA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402" w:rsidRPr="008733FB" w14:paraId="076E2B85" w14:textId="77777777" w:rsidTr="009D5A92">
        <w:tc>
          <w:tcPr>
            <w:tcW w:w="2430" w:type="dxa"/>
          </w:tcPr>
          <w:p w14:paraId="7C72B91B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834328C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5841ADF" w14:textId="100F9A37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1807BA13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B7A354E" w14:textId="142AF382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5BD957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D9694" w14:textId="3567EB6E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E76798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22191CE" w14:textId="29FE19FD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2CE34A2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7EFC" w14:textId="59221DA2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C914CD6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3D6591" w14:textId="391CBB20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DF7402" w:rsidRPr="008733FB" w14:paraId="67DF4FAA" w14:textId="77777777" w:rsidTr="009D5A92">
        <w:tc>
          <w:tcPr>
            <w:tcW w:w="2430" w:type="dxa"/>
          </w:tcPr>
          <w:p w14:paraId="28883781" w14:textId="77777777" w:rsidR="00DF7402" w:rsidRPr="00BE5703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C60D75" w14:textId="77777777" w:rsidR="00DF7402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F00D2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CF3E6C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A8FAC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69C8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038E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0460A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D5D0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6DEB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BC289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305B8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402" w:rsidRPr="008733FB" w14:paraId="4B0A496C" w14:textId="77777777" w:rsidTr="009D5A92">
        <w:tc>
          <w:tcPr>
            <w:tcW w:w="2430" w:type="dxa"/>
          </w:tcPr>
          <w:p w14:paraId="120F3DE4" w14:textId="77777777" w:rsidR="00D12B11" w:rsidRPr="00D12B11" w:rsidRDefault="00D12B11" w:rsidP="00D12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1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11">
              <w:rPr>
                <w:rFonts w:ascii="Angsana New" w:hAnsi="Angsana New" w:hint="cs"/>
                <w:sz w:val="30"/>
                <w:szCs w:val="30"/>
                <w:cs/>
              </w:rPr>
              <w:t>สมบูรณ์</w:t>
            </w:r>
            <w:r w:rsidRPr="00D12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11">
              <w:rPr>
                <w:rFonts w:ascii="Angsana New" w:hAnsi="Angsana New" w:hint="cs"/>
                <w:sz w:val="30"/>
                <w:szCs w:val="30"/>
                <w:cs/>
              </w:rPr>
              <w:t>เซี่ยซัน</w:t>
            </w:r>
          </w:p>
          <w:p w14:paraId="073D53E9" w14:textId="6DC60B9C" w:rsidR="00DF7402" w:rsidRPr="00BE5703" w:rsidRDefault="00D12B11" w:rsidP="00D12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1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D12B11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r w:rsidRPr="00D12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1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56C8C2B9" w14:textId="10C693DA" w:rsidR="00DF7402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EE30C12" w14:textId="77777777" w:rsidR="00DF7402" w:rsidRPr="00DE14E5" w:rsidRDefault="00DF7402" w:rsidP="00DF740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52F8B7" w14:textId="13D51730" w:rsidR="00DF7402" w:rsidRPr="00DE14E5" w:rsidRDefault="00DF7402" w:rsidP="00850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51C46CA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4AA13" w14:textId="02DCF642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618D4396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366C389" w14:textId="3A0517A5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86823C8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16E4B" w14:textId="4A9060D4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9612DC0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51E5B" w14:textId="201C7C7E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DF7402" w:rsidRPr="002062F5" w14:paraId="2785FA8F" w14:textId="77777777" w:rsidTr="009D5A92">
        <w:tc>
          <w:tcPr>
            <w:tcW w:w="2430" w:type="dxa"/>
          </w:tcPr>
          <w:p w14:paraId="64AF8F32" w14:textId="77777777" w:rsidR="00DF7402" w:rsidRPr="008733FB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155EA2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5527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BB8D04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8FB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05C31" w14:textId="5192F79D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E7D9A7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B3AF" w14:textId="0125084B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6DA6073B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474A" w14:textId="23F9EBB0" w:rsidR="00DF7402" w:rsidRPr="00DE14E5" w:rsidRDefault="00C438CA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0F6BA83E" w14:textId="77777777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21B81" w14:textId="6B067E59" w:rsidR="00DF7402" w:rsidRPr="00DE14E5" w:rsidRDefault="00DF7402" w:rsidP="00D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</w:tr>
    </w:tbl>
    <w:p w14:paraId="3FE9F7E1" w14:textId="77777777" w:rsidR="001546A2" w:rsidRDefault="001546A2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08299B31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</w:t>
      </w:r>
      <w:r w:rsidR="00E61BA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</w:p>
    <w:p w14:paraId="51C5AD2E" w14:textId="77777777" w:rsidR="00E91871" w:rsidRDefault="00E91871" w:rsidP="0015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77777777" w:rsidR="00E91871" w:rsidRPr="003F12C2" w:rsidRDefault="00E91871" w:rsidP="00B33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3F12C2">
        <w:rPr>
          <w:rFonts w:ascii="Angsana New" w:hAnsi="Angsana New" w:hint="cs"/>
          <w:spacing w:val="-10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A66ABC1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7D6B7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E91871" w:rsidSect="001D393E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6550EE2" w14:textId="3E85D70E" w:rsidR="002E1586" w:rsidRPr="00C4398E" w:rsidRDefault="006F3FA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5550A961" w:rsidR="00E4002F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EF97BDD" w14:textId="77777777" w:rsidR="009D5A92" w:rsidRPr="001F117B" w:rsidRDefault="009D5A92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92"/>
        <w:gridCol w:w="2610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6E7E43" w:rsidRPr="00C4398E" w14:paraId="3CEBB801" w14:textId="77777777" w:rsidTr="001B151B">
        <w:tc>
          <w:tcPr>
            <w:tcW w:w="2592" w:type="dxa"/>
          </w:tcPr>
          <w:p w14:paraId="0C47701A" w14:textId="77777777" w:rsidR="006E7E43" w:rsidRPr="003B5C03" w:rsidRDefault="006E7E43" w:rsidP="003B50E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598B4C06" w14:textId="532866D5" w:rsidR="006E7E43" w:rsidRPr="003B5C03" w:rsidRDefault="006E7E43" w:rsidP="003B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561A9A0D" w14:textId="5A142E92" w:rsidR="006E7E43" w:rsidRPr="003B5C03" w:rsidRDefault="006E7E43" w:rsidP="003B50E1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94D3D7" w14:textId="77777777" w:rsidR="006E7E43" w:rsidRPr="003B5C03" w:rsidRDefault="006E7E43" w:rsidP="003B50E1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787F0B91" w14:textId="45854F9C" w:rsidR="006E7E43" w:rsidRPr="00CB1377" w:rsidRDefault="006E7E43" w:rsidP="003B50E1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A92" w:rsidRPr="00C4398E" w14:paraId="3911B34E" w14:textId="77777777" w:rsidTr="004929B6">
        <w:tc>
          <w:tcPr>
            <w:tcW w:w="2592" w:type="dxa"/>
          </w:tcPr>
          <w:p w14:paraId="305CBE11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70F45229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800F3BE" w14:textId="77777777" w:rsidR="009D5A92" w:rsidRPr="003B5C03" w:rsidRDefault="009D5A92" w:rsidP="009D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7939BD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44CD419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115A458E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4F2B0A30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32B6B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51987E2B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22D22D7" w14:textId="77777777" w:rsidR="009D5A92" w:rsidRPr="003B5C03" w:rsidRDefault="009D5A92" w:rsidP="009D5A92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89E8F88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75F55727" w14:textId="77777777" w:rsidR="009D5A92" w:rsidRPr="003B5C03" w:rsidRDefault="009D5A92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11898BEF" w14:textId="77777777" w:rsidR="00CB1377" w:rsidRDefault="00DD14EC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  <w:r w:rsidRPr="00CB13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</w:p>
          <w:p w14:paraId="64AC1796" w14:textId="01F574A8" w:rsidR="009D5A92" w:rsidRPr="00CB1377" w:rsidRDefault="006B36F8" w:rsidP="009D5A9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สาม</w:t>
            </w:r>
            <w:r w:rsidR="00DD14EC" w:rsidRPr="00CB13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เดือนสิ้นสุดวันที่</w:t>
            </w:r>
          </w:p>
        </w:tc>
      </w:tr>
      <w:tr w:rsidR="006B36F8" w:rsidRPr="00C4398E" w14:paraId="5B758ED9" w14:textId="77777777" w:rsidTr="004929B6">
        <w:tc>
          <w:tcPr>
            <w:tcW w:w="2592" w:type="dxa"/>
          </w:tcPr>
          <w:p w14:paraId="0725E68C" w14:textId="77777777" w:rsidR="006B36F8" w:rsidRPr="003B5C03" w:rsidRDefault="006B36F8" w:rsidP="006B36F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540A4A6C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3EB613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9D5E89A" w14:textId="3213A114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E492DD8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1D6F9" w14:textId="60EB7654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8707F67" w14:textId="22138C69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ED45447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AF09C2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2B21B09" w14:textId="32160DBA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5C3E9D4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729868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7EE67BE" w14:textId="7A4DA9DD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00EDC70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8FF173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52B6445" w14:textId="732EC9D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CB26BA8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64BA93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3D8D589" w14:textId="1956598B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084C9E1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C4156F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1417FCD" w14:textId="3C7730A5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8D0A4C0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8A8D59" w14:textId="77777777" w:rsidR="006B36F8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74D4C51" w14:textId="5F5D78E8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B36F8" w:rsidRPr="00C4398E" w14:paraId="6820CA8F" w14:textId="77777777" w:rsidTr="004929B6">
        <w:tc>
          <w:tcPr>
            <w:tcW w:w="2592" w:type="dxa"/>
          </w:tcPr>
          <w:p w14:paraId="77187AB2" w14:textId="77777777" w:rsidR="006B36F8" w:rsidRPr="003B5C03" w:rsidRDefault="006B36F8" w:rsidP="006B36F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0127E3D2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5BAB27" w14:textId="37498740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1C1FC64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FC6C0F" w14:textId="69B712D3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3CA4C38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DAF934" w14:textId="486EF46F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5971948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B1AD61" w14:textId="2A645D94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B55545B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91F309" w14:textId="7EB3EE0D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1258128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889B1" w14:textId="0D85C6D4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C26FA96" w14:textId="77777777" w:rsidR="006B36F8" w:rsidRPr="003B5C03" w:rsidRDefault="006B36F8" w:rsidP="006B36F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67FCB5" w14:textId="53BC006C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569465" w14:textId="77777777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7A063" w14:textId="5FA4DB63" w:rsidR="006B36F8" w:rsidRPr="003B5C03" w:rsidRDefault="006B36F8" w:rsidP="006B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A0B72" w:rsidRPr="00C4398E" w14:paraId="7638288C" w14:textId="77777777" w:rsidTr="004929B6">
        <w:tc>
          <w:tcPr>
            <w:tcW w:w="2592" w:type="dxa"/>
          </w:tcPr>
          <w:p w14:paraId="4D07AC8F" w14:textId="77777777" w:rsidR="00BA0B72" w:rsidRPr="003B5C03" w:rsidRDefault="00BA0B72" w:rsidP="00BA0B72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</w:tcPr>
          <w:p w14:paraId="3A73D745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9164C6F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77EF40C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1C655344" w14:textId="77777777" w:rsidR="00BA0B72" w:rsidRPr="003B5C03" w:rsidRDefault="00BA0B72" w:rsidP="00BA0B72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B5C0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A0B72" w:rsidRPr="00C4398E" w14:paraId="137A5D06" w14:textId="77777777" w:rsidTr="004929B6">
        <w:tc>
          <w:tcPr>
            <w:tcW w:w="2592" w:type="dxa"/>
          </w:tcPr>
          <w:p w14:paraId="637882AF" w14:textId="7D59CFA4" w:rsidR="00BA0B72" w:rsidRPr="003B5C03" w:rsidRDefault="00BA0B72" w:rsidP="00BA0B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610" w:type="dxa"/>
          </w:tcPr>
          <w:p w14:paraId="213A6F48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9CBF2B9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2B8DA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E72A5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4F6B06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C9A83C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47E495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18F959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22C7A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519F3E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56DE00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8F5C9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E1298F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043F13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47380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FFC6CB" w14:textId="77777777" w:rsidR="00BA0B72" w:rsidRPr="003B5C03" w:rsidRDefault="00BA0B72" w:rsidP="00BA0B72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86B5D" w:rsidRPr="00C4398E" w14:paraId="4127AA8D" w14:textId="77777777" w:rsidTr="004929B6">
        <w:tc>
          <w:tcPr>
            <w:tcW w:w="2592" w:type="dxa"/>
          </w:tcPr>
          <w:p w14:paraId="584F6BA5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610" w:type="dxa"/>
          </w:tcPr>
          <w:p w14:paraId="79E1892E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5C58ADA9" w14:textId="77777777" w:rsidR="00286B5D" w:rsidRPr="003B5C03" w:rsidRDefault="00286B5D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3F9132E0" w14:textId="77777777" w:rsidR="001571D1" w:rsidRDefault="001571D1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3D4601" w14:textId="5B008F95" w:rsidR="00286B5D" w:rsidRPr="003B5C03" w:rsidRDefault="001571D1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FB37132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0024B4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9DF037B" w14:textId="3B8CE9B4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954A78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079181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D523FCF" w14:textId="6F7EA186" w:rsidR="00286B5D" w:rsidRPr="003B5C03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766C03D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8393E3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3A05B5A" w14:textId="1ACD62AE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9DD5101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CA79A5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791467" w14:textId="64B94CF7" w:rsidR="00286B5D" w:rsidRPr="003B5C03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031067CC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ACC58C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D45E5D" w14:textId="56235391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34FF82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B0361" w14:textId="1FD97C1B" w:rsidR="00286B5D" w:rsidRPr="003B5C03" w:rsidRDefault="001571D1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FD8251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7D54B5" w14:textId="04D632E7" w:rsidR="00286B5D" w:rsidRPr="003B5C03" w:rsidRDefault="00D0055D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B5D" w:rsidRPr="009D5A92" w14:paraId="2DD6B3DD" w14:textId="77777777" w:rsidTr="004929B6">
        <w:trPr>
          <w:trHeight w:val="227"/>
        </w:trPr>
        <w:tc>
          <w:tcPr>
            <w:tcW w:w="2592" w:type="dxa"/>
          </w:tcPr>
          <w:p w14:paraId="29C6B45F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47026F7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7BD31F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F1565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C481F5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A6BAC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C17B46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A32BCF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8D475F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DA546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0B7A388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AD7ABE5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EA5F0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04BC27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F467C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EFF04A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E240A5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86B5D" w:rsidRPr="00C4398E" w14:paraId="0EF82F04" w14:textId="77777777" w:rsidTr="004929B6">
        <w:tc>
          <w:tcPr>
            <w:tcW w:w="2592" w:type="dxa"/>
          </w:tcPr>
          <w:p w14:paraId="56E7477B" w14:textId="3554297B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01AE2822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610" w:type="dxa"/>
          </w:tcPr>
          <w:p w14:paraId="48408BFB" w14:textId="38986206" w:rsidR="00286B5D" w:rsidRPr="003B5C03" w:rsidRDefault="00286B5D" w:rsidP="00C15179">
            <w:pPr>
              <w:tabs>
                <w:tab w:val="clear" w:pos="227"/>
                <w:tab w:val="left" w:pos="346"/>
                <w:tab w:val="left" w:pos="1440"/>
              </w:tabs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ผลิตและจำหน่ายชิ้นส่วนยานยนต์</w:t>
            </w:r>
            <w:r w:rsidR="00C1517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และให้เช่าอสังหาริมทรัพย์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42F6113D" w14:textId="77777777" w:rsidR="001571D1" w:rsidRDefault="001571D1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1C690E" w14:textId="753D125B" w:rsidR="00286B5D" w:rsidRPr="003B5C03" w:rsidRDefault="001571D1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F7298A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1D676E" w14:textId="77777777" w:rsidR="00286B5D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1691E2" w14:textId="164A72A8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E75E33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5E5B6F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E5D4A10" w14:textId="5CE8C1C4" w:rsidR="00286B5D" w:rsidRPr="003B5C03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BEEF763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FD2D69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60AD693E" w14:textId="782C2E6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7AB50B4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12C30E1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B4064B" w14:textId="7B5BF0A7" w:rsidR="00286B5D" w:rsidRPr="003B5C03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96227C7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2C8CD4" w14:textId="77777777" w:rsidR="00286B5D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031907" w14:textId="70D72ED5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79E3D88A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0C69" w14:textId="757AD0D3" w:rsidR="00286B5D" w:rsidRPr="003B5C03" w:rsidRDefault="001571D1" w:rsidP="00A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A3EFBD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30E61A" w14:textId="62EA2E60" w:rsidR="00286B5D" w:rsidRPr="003B5C03" w:rsidRDefault="00D0055D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B5D" w:rsidRPr="009D5A92" w14:paraId="1E3BAFE9" w14:textId="77777777" w:rsidTr="004929B6">
        <w:tc>
          <w:tcPr>
            <w:tcW w:w="2592" w:type="dxa"/>
          </w:tcPr>
          <w:p w14:paraId="62306F70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7730045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4341D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FE538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98762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BA61F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F0E634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C24F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64E21966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F554F7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EC96BAF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4FE41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0AC9D2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D5EB2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6B199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5E819BD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305BB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86B5D" w:rsidRPr="00C4398E" w14:paraId="02CEA4FD" w14:textId="77777777" w:rsidTr="004929B6">
        <w:tc>
          <w:tcPr>
            <w:tcW w:w="2592" w:type="dxa"/>
          </w:tcPr>
          <w:p w14:paraId="72D8401A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6D202A11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610" w:type="dxa"/>
          </w:tcPr>
          <w:p w14:paraId="05FABB80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7EF7D192" w14:textId="77777777" w:rsidR="00286B5D" w:rsidRPr="003B5C03" w:rsidRDefault="00286B5D" w:rsidP="00286B5D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3DB6E399" w14:textId="77777777" w:rsidR="00286B5D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698270" w14:textId="2C462865" w:rsidR="001571D1" w:rsidRPr="003B5C03" w:rsidRDefault="001571D1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BDE1D8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D811E50" w14:textId="77777777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F6BC2F" w14:textId="5D74EE0E" w:rsidR="00286B5D" w:rsidRPr="003B5C03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9E2082" w14:textId="77777777" w:rsidR="00286B5D" w:rsidRPr="003B5C03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1E8286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097F208C" w14:textId="76138D3E" w:rsidR="00286B5D" w:rsidRPr="003B5C03" w:rsidRDefault="001571D1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6D1063C3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37A6969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544BD920" w14:textId="7A2AB8A8" w:rsidR="00286B5D" w:rsidRPr="003B5C03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7CD58D45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D47450" w14:textId="77777777" w:rsidR="001571D1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5AE61F0" w14:textId="13E9D671" w:rsidR="00286B5D" w:rsidRPr="003B5C03" w:rsidRDefault="001571D1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4DF01AB0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4AC158" w14:textId="77777777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85FA2E5" w14:textId="66E84AB2" w:rsidR="00286B5D" w:rsidRPr="003B5C03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7F8EC00" w14:textId="77777777" w:rsidR="00286B5D" w:rsidRPr="003B5C03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2C0C6" w14:textId="03AA37A0" w:rsidR="00286B5D" w:rsidRPr="003B5C03" w:rsidRDefault="001571D1" w:rsidP="0015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2A40AC" w14:textId="77777777" w:rsidR="00286B5D" w:rsidRPr="003B5C03" w:rsidRDefault="00286B5D" w:rsidP="00286B5D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FFF108" w14:textId="53E653EE" w:rsidR="00286B5D" w:rsidRPr="003B5C03" w:rsidRDefault="00D0055D" w:rsidP="0028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B5D" w:rsidRPr="009D5A92" w14:paraId="79ED732C" w14:textId="77777777" w:rsidTr="004929B6">
        <w:tc>
          <w:tcPr>
            <w:tcW w:w="2592" w:type="dxa"/>
          </w:tcPr>
          <w:p w14:paraId="4C9C32BC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10" w:type="dxa"/>
          </w:tcPr>
          <w:p w14:paraId="1F533250" w14:textId="77777777" w:rsidR="00286B5D" w:rsidRPr="009D5A92" w:rsidRDefault="00286B5D" w:rsidP="00286B5D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BDF3A3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38A67A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579699" w14:textId="77777777" w:rsidR="00286B5D" w:rsidRPr="009D5A92" w:rsidRDefault="00286B5D" w:rsidP="00286B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94439" w14:textId="77777777" w:rsidR="00286B5D" w:rsidRPr="009D5A92" w:rsidRDefault="00286B5D" w:rsidP="00286B5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FB13FA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A2C6B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5EC6F377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76F9F8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1C605B7D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8D52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7214647E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603095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492E0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7F397E8" w14:textId="77777777" w:rsidR="00286B5D" w:rsidRPr="009D5A92" w:rsidRDefault="00286B5D" w:rsidP="00286B5D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1774ED" w14:textId="77777777" w:rsidR="00286B5D" w:rsidRPr="009D5A92" w:rsidRDefault="00286B5D" w:rsidP="00286B5D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F2B26" w:rsidRPr="00C4398E" w14:paraId="39475DCA" w14:textId="77777777" w:rsidTr="004929B6">
        <w:tc>
          <w:tcPr>
            <w:tcW w:w="2592" w:type="dxa"/>
          </w:tcPr>
          <w:p w14:paraId="25685F57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01E45ED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3B5C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5C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610" w:type="dxa"/>
          </w:tcPr>
          <w:p w14:paraId="146D6D37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4503A1D5" w14:textId="77777777" w:rsidR="00BF2B26" w:rsidRPr="003B5C03" w:rsidRDefault="00BF2B26" w:rsidP="00BF2B26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3B5C0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2437F83D" w14:textId="77777777" w:rsidR="001571D1" w:rsidRDefault="001571D1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F0B1A0" w14:textId="0F93628A" w:rsidR="00BF2B26" w:rsidRPr="003B5C03" w:rsidRDefault="001571D1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DB1727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BEA163" w14:textId="77777777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789A21" w14:textId="45425304" w:rsidR="00BF2B26" w:rsidRPr="003B5C03" w:rsidRDefault="00BF2B26" w:rsidP="00BF2B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5C03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5BDCE02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012912" w14:textId="77777777" w:rsidR="001571D1" w:rsidRDefault="001571D1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8974DD" w14:textId="74BC89D8" w:rsidR="00BF2B26" w:rsidRPr="003B5C03" w:rsidRDefault="001571D1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1,600,000</w:t>
            </w:r>
          </w:p>
        </w:tc>
        <w:tc>
          <w:tcPr>
            <w:tcW w:w="270" w:type="dxa"/>
          </w:tcPr>
          <w:p w14:paraId="0D54FC48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05E25B9" w14:textId="77777777" w:rsidR="004737D1" w:rsidRDefault="004737D1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657678" w14:textId="4AF33C53" w:rsidR="00BF2B26" w:rsidRPr="003B5C03" w:rsidRDefault="004737D1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1,600,000</w:t>
            </w:r>
          </w:p>
        </w:tc>
        <w:tc>
          <w:tcPr>
            <w:tcW w:w="270" w:type="dxa"/>
          </w:tcPr>
          <w:p w14:paraId="4B7EA20D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1137549" w14:textId="77777777" w:rsidR="001571D1" w:rsidRDefault="001571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1C96B64" w14:textId="5ECB8753" w:rsidR="00BF2B26" w:rsidRPr="003B5C03" w:rsidRDefault="001571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270" w:type="dxa"/>
          </w:tcPr>
          <w:p w14:paraId="6729C5B9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39516D" w14:textId="77777777" w:rsidR="004737D1" w:rsidRDefault="004737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532F479" w14:textId="03B32FB1" w:rsidR="00BF2B26" w:rsidRPr="003B5C03" w:rsidRDefault="004737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270" w:type="dxa"/>
          </w:tcPr>
          <w:p w14:paraId="1ED99A41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F705B" w14:textId="3424AA1A" w:rsidR="00BF2B26" w:rsidRPr="003B5C03" w:rsidRDefault="001571D1" w:rsidP="00BF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860424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44C96F0" w14:textId="6FE27EB5" w:rsidR="00BF2B26" w:rsidRPr="003B5C03" w:rsidRDefault="00BF2B26" w:rsidP="00BF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2B26" w:rsidRPr="00C4398E" w14:paraId="4D665F2F" w14:textId="77777777" w:rsidTr="004929B6">
        <w:tc>
          <w:tcPr>
            <w:tcW w:w="2592" w:type="dxa"/>
          </w:tcPr>
          <w:p w14:paraId="01E5D7BE" w14:textId="77777777" w:rsidR="00BF2B26" w:rsidRPr="003B5C03" w:rsidRDefault="00BF2B26" w:rsidP="00BF2B2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699240D4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CDF6B0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D771C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4F3759" w14:textId="77777777" w:rsidR="00BF2B26" w:rsidRPr="003B5C03" w:rsidRDefault="00BF2B26" w:rsidP="00BF2B26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B4ACA" w14:textId="77777777" w:rsidR="00BF2B26" w:rsidRPr="003B5C03" w:rsidRDefault="00BF2B26" w:rsidP="00BF2B2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11227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625C27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F7612EC" w14:textId="77777777" w:rsidR="00BF2B26" w:rsidRPr="003B5C03" w:rsidRDefault="00BF2B26" w:rsidP="00BF2B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C0978A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825EA0" w14:textId="38C95BF4" w:rsidR="00BF2B26" w:rsidRPr="003B5C03" w:rsidRDefault="001571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3,792,012</w:t>
            </w:r>
          </w:p>
        </w:tc>
        <w:tc>
          <w:tcPr>
            <w:tcW w:w="270" w:type="dxa"/>
          </w:tcPr>
          <w:p w14:paraId="567503A1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1919B8" w14:textId="580D3845" w:rsidR="00BF2B26" w:rsidRPr="003B5C03" w:rsidRDefault="004737D1" w:rsidP="00BF2B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3,792,012</w:t>
            </w:r>
          </w:p>
        </w:tc>
        <w:tc>
          <w:tcPr>
            <w:tcW w:w="270" w:type="dxa"/>
          </w:tcPr>
          <w:p w14:paraId="77FC86B3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87F95" w14:textId="6F811ABC" w:rsidR="00BF2B26" w:rsidRPr="00AE7CE2" w:rsidRDefault="001571D1" w:rsidP="001571D1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34906" w14:textId="77777777" w:rsidR="00BF2B26" w:rsidRPr="003B5C03" w:rsidRDefault="00BF2B26" w:rsidP="00BF2B2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A55979" w14:textId="35D5F1E0" w:rsidR="00BF2B26" w:rsidRPr="00925088" w:rsidRDefault="00D0055D" w:rsidP="00D00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09C6BCE" w14:textId="78552384" w:rsidR="00395F76" w:rsidRPr="0050551C" w:rsidRDefault="006F3FA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0B67E0F2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910D99">
        <w:rPr>
          <w:rFonts w:ascii="Angsana New" w:hAnsi="Angsana New" w:hint="cs"/>
          <w:sz w:val="30"/>
          <w:szCs w:val="30"/>
          <w:cs/>
        </w:rPr>
        <w:t>สาม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7E16">
        <w:rPr>
          <w:rFonts w:ascii="Angsana New" w:hAnsi="Angsana New"/>
          <w:sz w:val="30"/>
          <w:szCs w:val="30"/>
        </w:rPr>
        <w:t xml:space="preserve">31 </w:t>
      </w:r>
      <w:r w:rsidR="00D67E16">
        <w:rPr>
          <w:rFonts w:ascii="Angsana New" w:hAnsi="Angsana New" w:hint="cs"/>
          <w:sz w:val="30"/>
          <w:szCs w:val="30"/>
          <w:cs/>
        </w:rPr>
        <w:t>มีนาคม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 xml:space="preserve">2565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CF744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CF744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5E5D97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0561C04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39D7CAF8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E5D97" w:rsidRPr="0098013D" w14:paraId="1690AE0C" w14:textId="77777777" w:rsidTr="005E5D97">
        <w:trPr>
          <w:tblHeader/>
        </w:trPr>
        <w:tc>
          <w:tcPr>
            <w:tcW w:w="1551" w:type="pct"/>
            <w:hideMark/>
          </w:tcPr>
          <w:p w14:paraId="4E5CB383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640EBC59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7F2EFB6B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546FB1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487042B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05F969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15BC304A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9DE46B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E371C7" w14:textId="4A7112A8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5E5D97" w:rsidRPr="0098013D" w14:paraId="78636232" w14:textId="77777777" w:rsidTr="005E5D97">
        <w:trPr>
          <w:tblHeader/>
        </w:trPr>
        <w:tc>
          <w:tcPr>
            <w:tcW w:w="1551" w:type="pct"/>
            <w:hideMark/>
          </w:tcPr>
          <w:p w14:paraId="4771B22A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5FEAF93D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31,042</w:t>
            </w:r>
          </w:p>
        </w:tc>
        <w:tc>
          <w:tcPr>
            <w:tcW w:w="127" w:type="pct"/>
          </w:tcPr>
          <w:p w14:paraId="1E8B0B42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6EE581E2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14,968</w:t>
            </w:r>
          </w:p>
        </w:tc>
        <w:tc>
          <w:tcPr>
            <w:tcW w:w="127" w:type="pct"/>
          </w:tcPr>
          <w:p w14:paraId="2549A354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75B4A68C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(217)</w:t>
            </w:r>
          </w:p>
        </w:tc>
        <w:tc>
          <w:tcPr>
            <w:tcW w:w="127" w:type="pct"/>
          </w:tcPr>
          <w:p w14:paraId="7AE0E293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2E6634FB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(20,566)</w:t>
            </w:r>
          </w:p>
        </w:tc>
        <w:tc>
          <w:tcPr>
            <w:tcW w:w="127" w:type="pct"/>
          </w:tcPr>
          <w:p w14:paraId="5D0B3AF6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3DEABF" w14:textId="2950BF9C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625,227</w:t>
            </w:r>
          </w:p>
        </w:tc>
      </w:tr>
      <w:tr w:rsidR="005E5D97" w:rsidRPr="0098013D" w14:paraId="07B676D5" w14:textId="77777777" w:rsidTr="005E5D97">
        <w:trPr>
          <w:tblHeader/>
        </w:trPr>
        <w:tc>
          <w:tcPr>
            <w:tcW w:w="1551" w:type="pct"/>
            <w:hideMark/>
          </w:tcPr>
          <w:p w14:paraId="17BB1CF1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57BFE260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,625,252</w:t>
            </w:r>
          </w:p>
        </w:tc>
        <w:tc>
          <w:tcPr>
            <w:tcW w:w="127" w:type="pct"/>
          </w:tcPr>
          <w:p w14:paraId="63A15002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19D39C77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45,670</w:t>
            </w:r>
          </w:p>
        </w:tc>
        <w:tc>
          <w:tcPr>
            <w:tcW w:w="127" w:type="pct"/>
          </w:tcPr>
          <w:p w14:paraId="65F46555" w14:textId="77777777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66263E12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(3,087)</w:t>
            </w:r>
          </w:p>
        </w:tc>
        <w:tc>
          <w:tcPr>
            <w:tcW w:w="127" w:type="pct"/>
          </w:tcPr>
          <w:p w14:paraId="1A7BFDDB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64282542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left" w:pos="105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(100,321)</w:t>
            </w:r>
          </w:p>
        </w:tc>
        <w:tc>
          <w:tcPr>
            <w:tcW w:w="127" w:type="pct"/>
          </w:tcPr>
          <w:p w14:paraId="7C94750A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19C564" w14:textId="378BD47B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1,567,514</w:t>
            </w:r>
          </w:p>
        </w:tc>
      </w:tr>
      <w:tr w:rsidR="005E5D97" w:rsidRPr="0098013D" w14:paraId="38CF34F9" w14:textId="77777777" w:rsidTr="005E5D97">
        <w:trPr>
          <w:tblHeader/>
        </w:trPr>
        <w:tc>
          <w:tcPr>
            <w:tcW w:w="1551" w:type="pct"/>
            <w:hideMark/>
          </w:tcPr>
          <w:p w14:paraId="7DF97343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32B97403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7,971</w:t>
            </w:r>
          </w:p>
        </w:tc>
        <w:tc>
          <w:tcPr>
            <w:tcW w:w="127" w:type="pct"/>
          </w:tcPr>
          <w:p w14:paraId="3B1551F8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0A6352AC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27" w:type="pct"/>
          </w:tcPr>
          <w:p w14:paraId="77407F0A" w14:textId="77777777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1F6737C0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4AC49A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55D27B1E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(3,810)</w:t>
            </w:r>
          </w:p>
        </w:tc>
        <w:tc>
          <w:tcPr>
            <w:tcW w:w="127" w:type="pct"/>
          </w:tcPr>
          <w:p w14:paraId="4DFC4F50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21B9FD3" w14:textId="1274AE5B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24,660</w:t>
            </w:r>
          </w:p>
        </w:tc>
      </w:tr>
      <w:tr w:rsidR="005E5D97" w:rsidRPr="0098013D" w14:paraId="7E73E3EE" w14:textId="77777777" w:rsidTr="005E5D97">
        <w:trPr>
          <w:tblHeader/>
        </w:trPr>
        <w:tc>
          <w:tcPr>
            <w:tcW w:w="1551" w:type="pct"/>
            <w:hideMark/>
          </w:tcPr>
          <w:p w14:paraId="00300DB3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53F9A97E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10,273</w:t>
            </w:r>
          </w:p>
        </w:tc>
        <w:tc>
          <w:tcPr>
            <w:tcW w:w="127" w:type="pct"/>
          </w:tcPr>
          <w:p w14:paraId="2A9E936C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2151A364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2,130</w:t>
            </w:r>
          </w:p>
        </w:tc>
        <w:tc>
          <w:tcPr>
            <w:tcW w:w="127" w:type="pct"/>
          </w:tcPr>
          <w:p w14:paraId="79F1BAF5" w14:textId="77777777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53F5EDFF" w:rsidR="005E5D97" w:rsidRPr="003D1A54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127" w:type="pct"/>
          </w:tcPr>
          <w:p w14:paraId="5A345383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1CB83218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(1,876)</w:t>
            </w:r>
          </w:p>
        </w:tc>
        <w:tc>
          <w:tcPr>
            <w:tcW w:w="127" w:type="pct"/>
          </w:tcPr>
          <w:p w14:paraId="17C4B94E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7A0CA0B" w14:textId="36B3C11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10,281</w:t>
            </w:r>
          </w:p>
        </w:tc>
      </w:tr>
      <w:tr w:rsidR="005E5D97" w:rsidRPr="0098013D" w14:paraId="4AE5E101" w14:textId="77777777" w:rsidTr="005E5D97">
        <w:trPr>
          <w:tblHeader/>
        </w:trPr>
        <w:tc>
          <w:tcPr>
            <w:tcW w:w="1551" w:type="pct"/>
            <w:hideMark/>
          </w:tcPr>
          <w:p w14:paraId="3EFC1CCB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0429376D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154,856</w:t>
            </w:r>
          </w:p>
        </w:tc>
        <w:tc>
          <w:tcPr>
            <w:tcW w:w="127" w:type="pct"/>
          </w:tcPr>
          <w:p w14:paraId="5EA05A32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2903624E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66,386</w:t>
            </w:r>
          </w:p>
        </w:tc>
        <w:tc>
          <w:tcPr>
            <w:tcW w:w="127" w:type="pct"/>
          </w:tcPr>
          <w:p w14:paraId="4FB921E8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01DF00BD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(25,711)</w:t>
            </w:r>
          </w:p>
        </w:tc>
        <w:tc>
          <w:tcPr>
            <w:tcW w:w="127" w:type="pct"/>
          </w:tcPr>
          <w:p w14:paraId="73A62D9E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632C0130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9E7FE6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4F37540" w14:textId="08E2FF94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195,531</w:t>
            </w:r>
          </w:p>
        </w:tc>
      </w:tr>
      <w:tr w:rsidR="005E5D97" w:rsidRPr="0098013D" w14:paraId="65928F22" w14:textId="77777777" w:rsidTr="005E5D97">
        <w:trPr>
          <w:tblHeader/>
        </w:trPr>
        <w:tc>
          <w:tcPr>
            <w:tcW w:w="1551" w:type="pct"/>
            <w:hideMark/>
          </w:tcPr>
          <w:p w14:paraId="6FF5CB83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0DA1B2C5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80,273</w:t>
            </w:r>
          </w:p>
        </w:tc>
        <w:tc>
          <w:tcPr>
            <w:tcW w:w="127" w:type="pct"/>
          </w:tcPr>
          <w:p w14:paraId="1ECA7FE5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07737D34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13,473</w:t>
            </w:r>
          </w:p>
        </w:tc>
        <w:tc>
          <w:tcPr>
            <w:tcW w:w="127" w:type="pct"/>
          </w:tcPr>
          <w:p w14:paraId="67DACB85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7496DC59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(11,713)</w:t>
            </w:r>
          </w:p>
        </w:tc>
        <w:tc>
          <w:tcPr>
            <w:tcW w:w="127" w:type="pct"/>
          </w:tcPr>
          <w:p w14:paraId="5BACF731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5A9045D4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4E48FE" w14:textId="77777777" w:rsidR="005E5D97" w:rsidRPr="00B002F0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9BBD2CA" w14:textId="378C0280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82,033</w:t>
            </w:r>
          </w:p>
        </w:tc>
      </w:tr>
      <w:tr w:rsidR="005E5D97" w:rsidRPr="0098013D" w14:paraId="46F9FC3F" w14:textId="77777777" w:rsidTr="005E5D97">
        <w:trPr>
          <w:tblHeader/>
        </w:trPr>
        <w:tc>
          <w:tcPr>
            <w:tcW w:w="1551" w:type="pct"/>
            <w:hideMark/>
          </w:tcPr>
          <w:p w14:paraId="4289FFF1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6A7C5BC0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069,095</w:t>
            </w:r>
          </w:p>
        </w:tc>
        <w:tc>
          <w:tcPr>
            <w:tcW w:w="127" w:type="pct"/>
          </w:tcPr>
          <w:p w14:paraId="1F0F5851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1148C33E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143,126</w:t>
            </w:r>
          </w:p>
        </w:tc>
        <w:tc>
          <w:tcPr>
            <w:tcW w:w="127" w:type="pct"/>
          </w:tcPr>
          <w:p w14:paraId="030B7970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2F76D3BA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(40,974)</w:t>
            </w:r>
          </w:p>
        </w:tc>
        <w:tc>
          <w:tcPr>
            <w:tcW w:w="127" w:type="pct"/>
          </w:tcPr>
          <w:p w14:paraId="77E7312C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7CA554DE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(126,573)</w:t>
            </w:r>
          </w:p>
        </w:tc>
        <w:tc>
          <w:tcPr>
            <w:tcW w:w="127" w:type="pct"/>
          </w:tcPr>
          <w:p w14:paraId="7810698B" w14:textId="7777777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70D61127" w:rsidR="005E5D97" w:rsidRPr="0081246E" w:rsidRDefault="005E5D97" w:rsidP="00F9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3,044,674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9D5A92">
          <w:headerReference w:type="default" r:id="rId20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1076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DE180C1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24856AB0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4985" w:rsidRPr="00071097" w14:paraId="742B2F0C" w14:textId="77777777" w:rsidTr="00E31076">
        <w:trPr>
          <w:tblHeader/>
        </w:trPr>
        <w:tc>
          <w:tcPr>
            <w:tcW w:w="1551" w:type="pct"/>
            <w:hideMark/>
          </w:tcPr>
          <w:p w14:paraId="78A62E82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73392EF6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434245DE" w:rsidR="005A3247" w:rsidRPr="005223D9" w:rsidRDefault="005A3247" w:rsidP="00E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607F315A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0A9520D7" w:rsidR="005A3247" w:rsidRPr="005223D9" w:rsidRDefault="005A3247" w:rsidP="00E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3EFDE2D" w14:textId="6E79B460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B94985" w:rsidRPr="00071097" w14:paraId="65631C64" w14:textId="77777777" w:rsidTr="00E31076">
        <w:trPr>
          <w:tblHeader/>
        </w:trPr>
        <w:tc>
          <w:tcPr>
            <w:tcW w:w="1551" w:type="pct"/>
            <w:hideMark/>
          </w:tcPr>
          <w:p w14:paraId="37B8E33C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19456651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17,076</w:t>
            </w:r>
          </w:p>
        </w:tc>
        <w:tc>
          <w:tcPr>
            <w:tcW w:w="127" w:type="pct"/>
          </w:tcPr>
          <w:p w14:paraId="4AF3A994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4E09ADFA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6464274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71430E34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(425)</w:t>
            </w:r>
          </w:p>
        </w:tc>
        <w:tc>
          <w:tcPr>
            <w:tcW w:w="120" w:type="pct"/>
          </w:tcPr>
          <w:p w14:paraId="0D6AF723" w14:textId="210845CD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B97B0B6" w14:textId="656F0D7C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16,651</w:t>
            </w:r>
          </w:p>
        </w:tc>
      </w:tr>
      <w:tr w:rsidR="00B94985" w:rsidRPr="00071097" w14:paraId="081E1603" w14:textId="77777777" w:rsidTr="00E31076">
        <w:trPr>
          <w:tblHeader/>
        </w:trPr>
        <w:tc>
          <w:tcPr>
            <w:tcW w:w="1551" w:type="pct"/>
            <w:hideMark/>
          </w:tcPr>
          <w:p w14:paraId="26452636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010ED868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9,668</w:t>
            </w:r>
          </w:p>
        </w:tc>
        <w:tc>
          <w:tcPr>
            <w:tcW w:w="127" w:type="pct"/>
          </w:tcPr>
          <w:p w14:paraId="7BFEF50B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706544BB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799F095D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780AAF58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(2,174)</w:t>
            </w:r>
          </w:p>
        </w:tc>
        <w:tc>
          <w:tcPr>
            <w:tcW w:w="127" w:type="pct"/>
          </w:tcPr>
          <w:p w14:paraId="0EF08294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4CF5B516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(1,246)</w:t>
            </w:r>
          </w:p>
        </w:tc>
        <w:tc>
          <w:tcPr>
            <w:tcW w:w="120" w:type="pct"/>
          </w:tcPr>
          <w:p w14:paraId="6DF7BFAF" w14:textId="74396610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8186D2" w14:textId="320362D9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6,257</w:t>
            </w:r>
          </w:p>
        </w:tc>
      </w:tr>
      <w:tr w:rsidR="00B94985" w:rsidRPr="00071097" w14:paraId="361DD322" w14:textId="77777777" w:rsidTr="00E31076">
        <w:trPr>
          <w:tblHeader/>
        </w:trPr>
        <w:tc>
          <w:tcPr>
            <w:tcW w:w="1551" w:type="pct"/>
            <w:hideMark/>
          </w:tcPr>
          <w:p w14:paraId="053F1DE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494C50B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17,182</w:t>
            </w:r>
          </w:p>
        </w:tc>
        <w:tc>
          <w:tcPr>
            <w:tcW w:w="127" w:type="pct"/>
          </w:tcPr>
          <w:p w14:paraId="591B7F74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46F3EF3B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26" w:type="pct"/>
          </w:tcPr>
          <w:p w14:paraId="754CA03C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172D8074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47A5A9B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(2,267)</w:t>
            </w:r>
          </w:p>
        </w:tc>
        <w:tc>
          <w:tcPr>
            <w:tcW w:w="120" w:type="pct"/>
          </w:tcPr>
          <w:p w14:paraId="3CFEA180" w14:textId="7342998B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86815F" w14:textId="7EE5869F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15,066</w:t>
            </w:r>
          </w:p>
        </w:tc>
      </w:tr>
      <w:tr w:rsidR="00B94985" w:rsidRPr="00071097" w14:paraId="4012F6EF" w14:textId="77777777" w:rsidTr="00E31076">
        <w:trPr>
          <w:tblHeader/>
        </w:trPr>
        <w:tc>
          <w:tcPr>
            <w:tcW w:w="1551" w:type="pct"/>
            <w:hideMark/>
          </w:tcPr>
          <w:p w14:paraId="31398CFA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1A629D1F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  <w:tc>
          <w:tcPr>
            <w:tcW w:w="127" w:type="pct"/>
          </w:tcPr>
          <w:p w14:paraId="0BE0952C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466A8E0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2,130</w:t>
            </w:r>
          </w:p>
        </w:tc>
        <w:tc>
          <w:tcPr>
            <w:tcW w:w="126" w:type="pct"/>
          </w:tcPr>
          <w:p w14:paraId="1B33F58F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00D77D96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(2,921)</w:t>
            </w:r>
          </w:p>
        </w:tc>
        <w:tc>
          <w:tcPr>
            <w:tcW w:w="127" w:type="pct"/>
          </w:tcPr>
          <w:p w14:paraId="0B2974DC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65F98B34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(974)</w:t>
            </w:r>
          </w:p>
        </w:tc>
        <w:tc>
          <w:tcPr>
            <w:tcW w:w="120" w:type="pct"/>
          </w:tcPr>
          <w:p w14:paraId="2A682332" w14:textId="4BCCF97F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1B081B" w14:textId="051A483A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</w:tr>
      <w:tr w:rsidR="00B94985" w:rsidRPr="00071097" w14:paraId="4B51F62B" w14:textId="77777777" w:rsidTr="00E31076">
        <w:trPr>
          <w:tblHeader/>
        </w:trPr>
        <w:tc>
          <w:tcPr>
            <w:tcW w:w="1551" w:type="pct"/>
            <w:hideMark/>
          </w:tcPr>
          <w:p w14:paraId="329803DE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1ECC8089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5C518AD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2,165</w:t>
            </w:r>
          </w:p>
        </w:tc>
        <w:tc>
          <w:tcPr>
            <w:tcW w:w="126" w:type="pct"/>
          </w:tcPr>
          <w:p w14:paraId="4BF9EFDF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3F478B8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D7F6F6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36BFBF50" w:rsidR="005A3247" w:rsidRPr="005223D9" w:rsidRDefault="005A3247" w:rsidP="00E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95A6141" w14:textId="2D810782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B94985" w:rsidRPr="00071097" w14:paraId="7920C6B8" w14:textId="77777777" w:rsidTr="00E31076">
        <w:trPr>
          <w:tblHeader/>
        </w:trPr>
        <w:tc>
          <w:tcPr>
            <w:tcW w:w="1551" w:type="pct"/>
            <w:hideMark/>
          </w:tcPr>
          <w:p w14:paraId="013A3560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031768FF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63,348</w:t>
            </w:r>
          </w:p>
        </w:tc>
        <w:tc>
          <w:tcPr>
            <w:tcW w:w="127" w:type="pct"/>
          </w:tcPr>
          <w:p w14:paraId="71F90129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12483F03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4,455</w:t>
            </w:r>
          </w:p>
        </w:tc>
        <w:tc>
          <w:tcPr>
            <w:tcW w:w="126" w:type="pct"/>
          </w:tcPr>
          <w:p w14:paraId="5A10D74F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78A6097D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(5,095)</w:t>
            </w:r>
          </w:p>
        </w:tc>
        <w:tc>
          <w:tcPr>
            <w:tcW w:w="127" w:type="pct"/>
          </w:tcPr>
          <w:p w14:paraId="2DF36A5F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14C6F17B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(4,912)</w:t>
            </w:r>
          </w:p>
        </w:tc>
        <w:tc>
          <w:tcPr>
            <w:tcW w:w="120" w:type="pct"/>
          </w:tcPr>
          <w:p w14:paraId="58AC8555" w14:textId="6394DAB3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141E431A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57,796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726CC0" w:rsidSect="00494AA9">
          <w:headerReference w:type="default" r:id="rId21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3A3014C7" w14:textId="444CEADF" w:rsidR="00DA7237" w:rsidRDefault="006F3FAE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A25375E" w14:textId="77777777" w:rsidR="00D60095" w:rsidRPr="0007204E" w:rsidRDefault="00D60095" w:rsidP="00D6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3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07204E" w:rsidRPr="00AF24A5" w14:paraId="560D7BC5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64CB72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0BDDC64F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7204E" w:rsidRPr="00AF24A5" w14:paraId="22350E43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5221CF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7FBF6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51B9C636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EF5E825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CE2D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640D5C0D" w14:textId="7C80729A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 w:rsidR="00E310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4315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915867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35F96706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BF2118B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097DC75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6CF161F9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34875C3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DDA6753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0EBA9873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7772E39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07204E" w:rsidRPr="00AF24A5" w14:paraId="5D0E9535" w14:textId="77777777" w:rsidTr="006D3CE3">
        <w:tc>
          <w:tcPr>
            <w:tcW w:w="40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0D3BD" w14:textId="77777777" w:rsidR="0007204E" w:rsidRPr="00B0687E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B77EABA" w14:textId="4D397AED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4BF14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D3567A" w14:textId="3A8D17B3" w:rsidR="0007204E" w:rsidRPr="00E73B89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DA97BF5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2A054697" w14:textId="0B866E50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1C781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2FF5FA0" w14:textId="3DB334CE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6D12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6D90D41" w14:textId="017857F2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E358D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AB9523E" w14:textId="6E5533EC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294DD34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3F6F513" w14:textId="7C4FA8E9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4A3EF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B1CCFC" w14:textId="0D79B232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C11AC20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051388" w14:textId="2D0EF116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CAFBF6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0430BEA6" w14:textId="02EF4D19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07204E" w:rsidRPr="00AF24A5" w14:paraId="66436023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7F0738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0B44B794" w14:textId="77777777" w:rsidR="0007204E" w:rsidRPr="00AF24A5" w:rsidRDefault="0007204E" w:rsidP="006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07204E" w:rsidRPr="00962C6C" w14:paraId="399EFD04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CC0178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A6141DE" w14:textId="099843C3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28C35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6DB4E82" w14:textId="0A14A954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65F798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7C67255" w14:textId="674CB072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355857" w:rsidRPr="00962C6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962C6C"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1D007E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1AA8C4E8" w14:textId="56725E4A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1,53</w:t>
            </w:r>
            <w:r w:rsidR="00C54BE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96B7A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C110E96" w14:textId="750FC47C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2,3</w:t>
            </w:r>
            <w:r w:rsidR="00355857" w:rsidRPr="00962C6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966C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7799F6A0" w14:textId="34E9104B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2,20</w:t>
            </w:r>
            <w:r w:rsidR="00C54BE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9759C0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15AFDE2" w14:textId="4AD7F319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CA867D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76965CDF" w14:textId="52A11B64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5D3C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2049F0AE" w14:textId="00DADB93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2,3</w:t>
            </w:r>
            <w:r w:rsidR="00355857" w:rsidRPr="00962C6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36" w:type="dxa"/>
            <w:vAlign w:val="bottom"/>
          </w:tcPr>
          <w:p w14:paraId="4FA2FAF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3A8273BD" w14:textId="28050102" w:rsidR="0007204E" w:rsidRPr="00962C6C" w:rsidRDefault="0007204E" w:rsidP="0018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2,20</w:t>
            </w:r>
            <w:r w:rsidR="00C54BE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07204E" w:rsidRPr="00962C6C" w14:paraId="07A7AFFB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5D56C0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5C47D" w14:textId="073D1CA7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DFC6D9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C7210" w14:textId="78527FA1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5C1093C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1E31B" w14:textId="717F3C4C" w:rsidR="0007204E" w:rsidRPr="00962C6C" w:rsidRDefault="00222CE2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945278" w:rsidRPr="00962C6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962C6C" w:rsidRPr="00962C6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7243E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488A9" w14:textId="3D7D3E78" w:rsidR="0007204E" w:rsidRPr="00962C6C" w:rsidRDefault="00C54BEC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1B705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AB2B018" w14:textId="6F522787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222CE2"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55857"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1A82C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17E215" w14:textId="52F830E9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54BEC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47493F02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0030179" w14:textId="0B111DD4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222CE2"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55857"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5C5F50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8C17087" w14:textId="16AB1D31" w:rsidR="0007204E" w:rsidRPr="00962C6C" w:rsidRDefault="0007204E" w:rsidP="0018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(6</w:t>
            </w:r>
            <w:r w:rsidR="00C54BEC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06DD9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70791A" w14:textId="79EC37AA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E27C3D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1EC506EF" w14:textId="21BA2B29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204E" w:rsidRPr="00962C6C" w14:paraId="5B92E199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16E9A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E91B8" w14:textId="4E941DB9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F928D2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FC620" w14:textId="1ABBFCC2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13807831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FBCFA" w14:textId="0D95FEC6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</w:t>
            </w:r>
            <w:r w:rsidR="00222CE2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945278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1A01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80B1F" w14:textId="1128474C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2,1</w:t>
            </w:r>
            <w:r w:rsidR="00C54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4F598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ABC3A" w14:textId="1DD0C41F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</w:t>
            </w:r>
            <w:r w:rsidR="00222CE2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945278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A83E6A4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41F29" w14:textId="1C49936D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</w:t>
            </w:r>
            <w:r w:rsidR="00C54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379C2BD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40BA" w14:textId="0AAAE80B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</w:t>
            </w:r>
            <w:r w:rsidR="00222CE2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355857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FF2D69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DE924" w14:textId="7924D5CC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</w:t>
            </w:r>
            <w:r w:rsidR="00C54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</w:t>
            </w: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65D54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4F943" w14:textId="115C9651" w:rsidR="0007204E" w:rsidRPr="00962C6C" w:rsidRDefault="0017755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</w:t>
            </w:r>
            <w:r w:rsidR="00355857"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236" w:type="dxa"/>
            <w:vAlign w:val="bottom"/>
          </w:tcPr>
          <w:p w14:paraId="25CB56B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A2FA8" w14:textId="39C04254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2,20</w:t>
            </w:r>
            <w:r w:rsidR="00C54B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07204E" w:rsidRPr="00962C6C" w14:paraId="22DE1337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E592C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DDC12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0ACAE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D58B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7C214596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74E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CD24B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6C6BE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033253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1AE890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CC649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F3C6094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51F88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5B899C1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F4FD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8D7A774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43FE2A2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1E6445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9D9394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6D77AABD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7204E" w:rsidRPr="00962C6C" w14:paraId="4E06C586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3F6E1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2DDAC" w14:textId="78C6E287" w:rsidR="0007204E" w:rsidRPr="00962C6C" w:rsidRDefault="00BE601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ED159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21036" w14:textId="7A740A74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4A90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56156" w14:textId="09F8F899" w:rsidR="0007204E" w:rsidRPr="00962C6C" w:rsidRDefault="00BE601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3FA62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948C8" w14:textId="24C296A3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A0FED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B31C6E6" w14:textId="55295399" w:rsidR="0007204E" w:rsidRPr="00962C6C" w:rsidRDefault="00BE601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2A30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1675BF6" w14:textId="34D69AF8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053FD51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CDFB730" w14:textId="53841320" w:rsidR="0007204E" w:rsidRPr="00962C6C" w:rsidRDefault="00BE601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D839DB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46DAFD" w14:textId="01FB9829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24BDD6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3796275" w14:textId="7B8DF71E" w:rsidR="0007204E" w:rsidRPr="00962C6C" w:rsidRDefault="00BE601F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2D228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7053673" w14:textId="46AEF89A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</w:p>
        </w:tc>
      </w:tr>
      <w:tr w:rsidR="0007204E" w:rsidRPr="00962C6C" w14:paraId="4F608C1C" w14:textId="77777777" w:rsidTr="006D3CE3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4D48729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85215CD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B0E26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8FA95E1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054BCE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5DE0579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8D1BFE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7A779478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87BE73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6AA2201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8B6C64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6E2B35E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020801DB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</w:tcPr>
          <w:p w14:paraId="083BE6D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133CA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14:paraId="660B3AE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7E0D730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7AC29A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2C69DA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</w:tcPr>
          <w:p w14:paraId="289AA2B4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7204E" w:rsidRPr="00AF24A5" w14:paraId="51A5292F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BFB44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09134B87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3C21" w14:textId="4ADA82B8" w:rsidR="0007204E" w:rsidRPr="00962C6C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2,6</w:t>
            </w:r>
            <w:r w:rsidR="00BA7FF4" w:rsidRPr="00962C6C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9FC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23FB" w14:textId="48EB4853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C966A0" w:rsidRPr="00962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1EB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3083C" w14:textId="33117562" w:rsidR="0007204E" w:rsidRPr="00962C6C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12,659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BC0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A818" w14:textId="7EF12A3A" w:rsidR="0007204E" w:rsidRPr="00962C6C" w:rsidRDefault="00C966A0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801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F8D4820" w14:textId="0FDB8D71" w:rsidR="0007204E" w:rsidRPr="00962C6C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15,2</w:t>
            </w:r>
            <w:r w:rsidR="002E54D6"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A7FF4" w:rsidRPr="00962C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A14D5EF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7C5FF149" w14:textId="49F0AE2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966A0" w:rsidRPr="00962C6C">
              <w:rPr>
                <w:rFonts w:ascii="Angsana New" w:hAnsi="Angsana New"/>
                <w:color w:val="000000"/>
                <w:sz w:val="28"/>
                <w:szCs w:val="28"/>
              </w:rPr>
              <w:t>4,643</w:t>
            </w:r>
          </w:p>
        </w:tc>
        <w:tc>
          <w:tcPr>
            <w:tcW w:w="270" w:type="dxa"/>
          </w:tcPr>
          <w:p w14:paraId="07B877F5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ADE9DFD" w14:textId="2B358DFD" w:rsidR="0007204E" w:rsidRPr="00962C6C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(4,8</w:t>
            </w:r>
            <w:r w:rsidR="00BA7FF4" w:rsidRPr="00962C6C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5FBE49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913EC62" w14:textId="34A03EE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966A0" w:rsidRPr="00962C6C">
              <w:rPr>
                <w:rFonts w:ascii="Angsana New" w:hAnsi="Angsana New"/>
                <w:color w:val="000000"/>
                <w:sz w:val="28"/>
                <w:szCs w:val="28"/>
              </w:rPr>
              <w:t>4,813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603ABA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2B9C438" w14:textId="0E829852" w:rsidR="0007204E" w:rsidRPr="00962C6C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10,395</w:t>
            </w:r>
          </w:p>
        </w:tc>
        <w:tc>
          <w:tcPr>
            <w:tcW w:w="236" w:type="dxa"/>
            <w:vAlign w:val="bottom"/>
          </w:tcPr>
          <w:p w14:paraId="1BA9593C" w14:textId="77777777" w:rsidR="0007204E" w:rsidRPr="00962C6C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AD111D0" w14:textId="42FC639C" w:rsidR="0007204E" w:rsidRPr="00F807E3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9,</w:t>
            </w:r>
            <w:r w:rsidR="00C966A0" w:rsidRPr="00962C6C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</w:p>
        </w:tc>
      </w:tr>
      <w:tr w:rsidR="0007204E" w:rsidRPr="00AF24A5" w14:paraId="2D7314E5" w14:textId="77777777" w:rsidTr="006D3CE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9DAFF" w14:textId="77777777" w:rsidR="0007204E" w:rsidRPr="00AF24A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08C34A32" w14:textId="77777777" w:rsidR="0007204E" w:rsidRPr="00AF24A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70226AC" w14:textId="17D11BDB" w:rsidR="0007204E" w:rsidRPr="003F1438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926B67" w14:textId="77777777" w:rsidR="0007204E" w:rsidRPr="003F1438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42F1CDE" w14:textId="65ED688E" w:rsidR="0007204E" w:rsidRPr="004A6265" w:rsidRDefault="00C966A0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7E73514D" w14:textId="77777777" w:rsidR="0007204E" w:rsidRPr="003F1438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9030351" w14:textId="43376F5C" w:rsidR="0007204E" w:rsidRPr="004A6265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/>
                <w:color w:val="000000"/>
                <w:sz w:val="28"/>
                <w:szCs w:val="28"/>
              </w:rPr>
              <w:t>2,385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A2F624" w14:textId="77777777" w:rsidR="0007204E" w:rsidRPr="004A626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4DC9BA5D" w14:textId="77641C58" w:rsidR="0007204E" w:rsidRPr="004A626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/>
                <w:color w:val="000000"/>
                <w:sz w:val="28"/>
                <w:szCs w:val="28"/>
              </w:rPr>
              <w:t>2,2</w:t>
            </w:r>
            <w:r w:rsidR="00C966A0" w:rsidRPr="004A6265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F6238" w14:textId="77777777" w:rsidR="0007204E" w:rsidRPr="003F1438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667CF6B" w14:textId="522826E7" w:rsidR="0007204E" w:rsidRPr="00222CE2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2CE2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270" w:type="dxa"/>
            <w:vAlign w:val="bottom"/>
          </w:tcPr>
          <w:p w14:paraId="478D03E1" w14:textId="77777777" w:rsidR="0007204E" w:rsidRPr="003F1438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07DA9793" w14:textId="67B79D6D" w:rsidR="0007204E" w:rsidRPr="004A626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 w:rsidR="00C966A0" w:rsidRPr="004A6265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67F584CB" w14:textId="77777777" w:rsidR="0007204E" w:rsidRPr="00AF24A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0F447E5" w14:textId="2FEC7527" w:rsidR="0007204E" w:rsidRPr="00222CE2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2CE2">
              <w:rPr>
                <w:rFonts w:ascii="Angsana New" w:hAnsi="Angsana New"/>
                <w:color w:val="000000"/>
                <w:sz w:val="28"/>
                <w:szCs w:val="28"/>
              </w:rPr>
              <w:t>(912)</w:t>
            </w:r>
          </w:p>
        </w:tc>
        <w:tc>
          <w:tcPr>
            <w:tcW w:w="270" w:type="dxa"/>
          </w:tcPr>
          <w:p w14:paraId="46770876" w14:textId="77777777" w:rsidR="0007204E" w:rsidRPr="008650F0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5F8C82C3" w14:textId="7C1A6FB9" w:rsidR="0007204E" w:rsidRPr="008650F0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</w:t>
            </w:r>
            <w:r w:rsidR="00C966A0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816242" w14:textId="77777777" w:rsidR="0007204E" w:rsidRPr="00AF24A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AA35BA2" w14:textId="07B2628F" w:rsidR="0007204E" w:rsidRPr="00F807E3" w:rsidRDefault="006A2B21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2,489</w:t>
            </w:r>
          </w:p>
        </w:tc>
        <w:tc>
          <w:tcPr>
            <w:tcW w:w="236" w:type="dxa"/>
            <w:vAlign w:val="bottom"/>
          </w:tcPr>
          <w:p w14:paraId="67FF5800" w14:textId="77777777" w:rsidR="0007204E" w:rsidRPr="00AF24A5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9DFE578" w14:textId="7FE4DCDE" w:rsidR="0007204E" w:rsidRPr="00F807E3" w:rsidRDefault="0007204E" w:rsidP="0007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C966A0"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</w:tr>
    </w:tbl>
    <w:p w14:paraId="700D4491" w14:textId="3D1B75DB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6DF9D527" w14:textId="53C57C0F" w:rsidR="008B01F8" w:rsidRDefault="00C7037F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8B01F8" w:rsidSect="00663C95"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</w:t>
      </w:r>
      <w:r w:rsidR="007A06B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</w:t>
      </w:r>
    </w:p>
    <w:p w14:paraId="24733361" w14:textId="56348225" w:rsidR="00856DCD" w:rsidRDefault="006F3FAE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7533CDFD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751D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751D9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56ABC38E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A3A3F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751D9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EFD07B1" w:rsidR="00F00472" w:rsidRPr="00722025" w:rsidRDefault="00722025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22025">
              <w:rPr>
                <w:rFonts w:ascii="Angsana New" w:hAnsi="Angsana New"/>
                <w:sz w:val="24"/>
                <w:szCs w:val="24"/>
                <w:lang w:val="en-US" w:bidi="th-TH"/>
              </w:rPr>
              <w:t>852,279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7C1CFB9F" w:rsidR="00F00472" w:rsidRPr="005D44F8" w:rsidRDefault="00722025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5D44F8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0FAC2D82" w:rsidR="00F00472" w:rsidRPr="005D44F8" w:rsidRDefault="00306152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722025">
              <w:rPr>
                <w:rFonts w:ascii="Angsana New" w:hAnsi="Angsana New"/>
                <w:sz w:val="24"/>
                <w:szCs w:val="24"/>
                <w:lang w:val="en-US" w:bidi="th-TH"/>
              </w:rPr>
              <w:t>852,279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74A5CD56" w:rsidR="00F00472" w:rsidRPr="005D44F8" w:rsidRDefault="00CD1E7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4A93D074" w:rsidR="00F00472" w:rsidRPr="005D44F8" w:rsidRDefault="00C370DF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22025">
              <w:rPr>
                <w:rFonts w:ascii="Angsana New" w:hAnsi="Angsana New"/>
                <w:sz w:val="24"/>
                <w:szCs w:val="24"/>
                <w:lang w:val="en-US" w:bidi="th-TH"/>
              </w:rPr>
              <w:t>852,279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68D74D16" w:rsidR="00F00472" w:rsidRPr="005D44F8" w:rsidRDefault="00C370DF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52ED6F7F" w:rsidR="00F00472" w:rsidRPr="005D44F8" w:rsidRDefault="00C370DF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22025">
              <w:rPr>
                <w:rFonts w:ascii="Angsana New" w:hAnsi="Angsana New"/>
                <w:sz w:val="24"/>
                <w:szCs w:val="24"/>
                <w:lang w:val="en-US" w:bidi="th-TH"/>
              </w:rPr>
              <w:t>852,279</w:t>
            </w:r>
          </w:p>
        </w:tc>
      </w:tr>
      <w:tr w:rsidR="00B751D9" w14:paraId="5D10C039" w14:textId="77777777" w:rsidTr="00B751D9">
        <w:trPr>
          <w:trHeight w:val="261"/>
        </w:trPr>
        <w:tc>
          <w:tcPr>
            <w:tcW w:w="2067" w:type="dxa"/>
          </w:tcPr>
          <w:p w14:paraId="0FF25CE6" w14:textId="77777777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241C5A9" w14:textId="4C44B77B" w:rsidR="00414126" w:rsidRPr="00722025" w:rsidRDefault="00CC4F51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2DB539" w14:textId="1329F952" w:rsidR="00414126" w:rsidRPr="005D44F8" w:rsidRDefault="00CC4F51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22025"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DB56D31" w14:textId="565A9DBD" w:rsidR="00414126" w:rsidRPr="005D44F8" w:rsidRDefault="00306152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722025"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36163F" w14:textId="17C3655D" w:rsidR="00414126" w:rsidRPr="005D44F8" w:rsidRDefault="00CD1E7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7FB92" w14:textId="26B53157" w:rsidR="00414126" w:rsidRPr="005D44F8" w:rsidRDefault="00C370DF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46FC2" w14:textId="55EFBA9F" w:rsidR="00414126" w:rsidRPr="005D44F8" w:rsidRDefault="00C370DF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22025"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2AE7F0" w14:textId="7E1DCF9B" w:rsidR="00414126" w:rsidRPr="005D44F8" w:rsidRDefault="00C370DF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22025"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5CAC08EE" w:rsidR="00414126" w:rsidRPr="005D44F8" w:rsidRDefault="00306152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852,279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6169CD40" w:rsidR="00414126" w:rsidRPr="005D44F8" w:rsidRDefault="00CC4F51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B681DBB" w14:textId="360D9E72" w:rsidR="00414126" w:rsidRPr="005D44F8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33464C11" w:rsidR="00414126" w:rsidRPr="005D44F8" w:rsidRDefault="00306152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950,803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39C1A516" w:rsidR="00414126" w:rsidRPr="005D44F8" w:rsidRDefault="00CD1E70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2BFD9FD8" w:rsidR="00414126" w:rsidRPr="005D44F8" w:rsidRDefault="00C370DF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852,279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1FF7BD63" w:rsidR="00414126" w:rsidRPr="005D44F8" w:rsidRDefault="00C370DF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39F6060F" w:rsidR="00414126" w:rsidRPr="005D44F8" w:rsidRDefault="00C370DF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950,803</w:t>
            </w:r>
          </w:p>
        </w:tc>
      </w:tr>
      <w:tr w:rsidR="006163ED" w:rsidRPr="00D13EB7" w14:paraId="47F1373D" w14:textId="77777777" w:rsidTr="00B751D9">
        <w:trPr>
          <w:trHeight w:val="40"/>
        </w:trPr>
        <w:tc>
          <w:tcPr>
            <w:tcW w:w="2067" w:type="dxa"/>
          </w:tcPr>
          <w:p w14:paraId="30A035CA" w14:textId="77777777" w:rsidR="00F00472" w:rsidRPr="00D13EB7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D13EB7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68ACC7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163ED" w:rsidRPr="00CD50A9" w14:paraId="3BD3429E" w14:textId="77777777" w:rsidTr="00B751D9">
        <w:trPr>
          <w:trHeight w:val="261"/>
        </w:trPr>
        <w:tc>
          <w:tcPr>
            <w:tcW w:w="2067" w:type="dxa"/>
          </w:tcPr>
          <w:p w14:paraId="0BE0ED8A" w14:textId="2AED718F" w:rsidR="00F00472" w:rsidRPr="005D44F8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F057A75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3DD4CAC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63ED" w:rsidRPr="00007010" w14:paraId="65044021" w14:textId="77777777" w:rsidTr="00B751D9">
        <w:trPr>
          <w:trHeight w:val="261"/>
        </w:trPr>
        <w:tc>
          <w:tcPr>
            <w:tcW w:w="2067" w:type="dxa"/>
          </w:tcPr>
          <w:p w14:paraId="32AF82F6" w14:textId="3390C38A" w:rsidR="00F00472" w:rsidRPr="005D44F8" w:rsidRDefault="00F00472" w:rsidP="00F0047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F00472" w:rsidRPr="005D44F8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656954" w14:textId="43844FA2" w:rsidR="00F00472" w:rsidRPr="005D44F8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D2023A5" w14:textId="59DB515B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1BC09D3F" w14:textId="77777777" w:rsidTr="00B751D9">
        <w:trPr>
          <w:trHeight w:val="261"/>
        </w:trPr>
        <w:tc>
          <w:tcPr>
            <w:tcW w:w="2067" w:type="dxa"/>
          </w:tcPr>
          <w:p w14:paraId="6F1D22AE" w14:textId="53AA444C" w:rsidR="00F00472" w:rsidRPr="005D44F8" w:rsidRDefault="00F00472" w:rsidP="00F0047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E6E830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020BDA41" w14:textId="4826BF64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51D9" w:rsidRPr="00CD50A9" w14:paraId="36401A29" w14:textId="77777777" w:rsidTr="00B751D9">
        <w:trPr>
          <w:trHeight w:val="261"/>
        </w:trPr>
        <w:tc>
          <w:tcPr>
            <w:tcW w:w="2067" w:type="dxa"/>
          </w:tcPr>
          <w:p w14:paraId="25DF79BA" w14:textId="51637448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1152741" w14:textId="38F73547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238FAC47" w14:textId="759AB70C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EC3ABF9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6579D1" w14:textId="45EFD9FC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3EFF2809" w14:textId="33A95EBA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36" w:type="dxa"/>
            <w:vAlign w:val="bottom"/>
          </w:tcPr>
          <w:p w14:paraId="0646A0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4483A57B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774D5B" w14:textId="77AF524E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70" w:type="dxa"/>
            <w:vAlign w:val="bottom"/>
          </w:tcPr>
          <w:p w14:paraId="05DF4A7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3931012" w:rsidR="005D44F8" w:rsidRPr="005D44F8" w:rsidRDefault="005D44F8" w:rsidP="004C7B6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AFA454" w14:textId="09900E63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</w:tr>
      <w:tr w:rsidR="00B751D9" w:rsidRPr="00CD50A9" w14:paraId="62BD1C52" w14:textId="77777777" w:rsidTr="00B751D9">
        <w:trPr>
          <w:trHeight w:val="261"/>
        </w:trPr>
        <w:tc>
          <w:tcPr>
            <w:tcW w:w="2067" w:type="dxa"/>
          </w:tcPr>
          <w:p w14:paraId="67A9C5CD" w14:textId="347FB8A9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71645ED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6849FE3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4483EB35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</w:tcPr>
          <w:p w14:paraId="49E0FF7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5BDBED14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01B0426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1F22ED16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9305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19EE3026" w:rsidR="005D44F8" w:rsidRPr="005D44F8" w:rsidRDefault="005D44F8" w:rsidP="004C7B6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D9CFD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6BEA1CC5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192D3D80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3F1F6BE6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</w:tr>
      <w:tr w:rsidR="00B751D9" w:rsidRPr="00CD50A9" w14:paraId="198BA58D" w14:textId="77777777" w:rsidTr="00B751D9">
        <w:trPr>
          <w:trHeight w:val="261"/>
        </w:trPr>
        <w:tc>
          <w:tcPr>
            <w:tcW w:w="2067" w:type="dxa"/>
          </w:tcPr>
          <w:p w14:paraId="54386318" w14:textId="142A6583" w:rsidR="005D44F8" w:rsidRPr="005D44F8" w:rsidRDefault="00313CFA" w:rsidP="005D44F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13240D6F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6708A16E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2B7AD228" w14:textId="1D8A741D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19D18FFD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FC53D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177B813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716C66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5C23C0B1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F44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B9B99FA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</w:tr>
    </w:tbl>
    <w:p w14:paraId="5EFF90ED" w14:textId="0D67AF10" w:rsidR="00D13EB7" w:rsidRP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D13EB7" w:rsidRPr="00CD50A9" w14:paraId="513227CA" w14:textId="77777777" w:rsidTr="006D4BC2">
        <w:trPr>
          <w:trHeight w:val="261"/>
          <w:tblHeader/>
        </w:trPr>
        <w:tc>
          <w:tcPr>
            <w:tcW w:w="2067" w:type="dxa"/>
            <w:vAlign w:val="bottom"/>
          </w:tcPr>
          <w:p w14:paraId="53D682AC" w14:textId="77777777" w:rsidR="00D13EB7" w:rsidRPr="005D44F8" w:rsidRDefault="00D13EB7" w:rsidP="003B50E1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75FD454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62617E2B" w14:textId="7DD324AD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D13EB7" w:rsidRPr="00CD50A9" w14:paraId="285C4ACD" w14:textId="77777777" w:rsidTr="006D4BC2">
        <w:trPr>
          <w:trHeight w:val="261"/>
          <w:tblHeader/>
        </w:trPr>
        <w:tc>
          <w:tcPr>
            <w:tcW w:w="2067" w:type="dxa"/>
            <w:vAlign w:val="bottom"/>
          </w:tcPr>
          <w:p w14:paraId="0C2D4701" w14:textId="77777777" w:rsidR="00D13EB7" w:rsidRPr="005D44F8" w:rsidRDefault="00D13EB7" w:rsidP="003B50E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009A3F1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4CE31F54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035BDFF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68C6A95D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13EB7" w:rsidRPr="00CD50A9" w14:paraId="599F5248" w14:textId="77777777" w:rsidTr="006D4BC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7AE512B" w14:textId="77777777" w:rsidR="00D13EB7" w:rsidRPr="005D44F8" w:rsidRDefault="00D13EB7" w:rsidP="003B50E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756CCF63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5CF10A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0A97F204" w14:textId="77777777" w:rsidR="00D13EB7" w:rsidRPr="005D44F8" w:rsidRDefault="00D13EB7" w:rsidP="003B50E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22C2DB7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73E28A09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4D68331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73CC63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74C6C9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FFAD82B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543F0F1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A7F2931" w14:textId="250ED304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B5BF5E5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F53BC4" w14:textId="44C20DDB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802A57E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93C411" w14:textId="639A5662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7D58C3A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7174EB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13EB7" w:rsidRPr="00CD50A9" w14:paraId="373DE4F4" w14:textId="77777777" w:rsidTr="006D4BC2">
        <w:trPr>
          <w:trHeight w:val="261"/>
        </w:trPr>
        <w:tc>
          <w:tcPr>
            <w:tcW w:w="2067" w:type="dxa"/>
            <w:hideMark/>
          </w:tcPr>
          <w:p w14:paraId="5024781C" w14:textId="77777777" w:rsidR="00D13EB7" w:rsidRPr="005D44F8" w:rsidRDefault="00D13EB7" w:rsidP="003B50E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220AFDA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B070454" w14:textId="77777777" w:rsidR="00D13EB7" w:rsidRPr="005D44F8" w:rsidRDefault="00D13EB7" w:rsidP="003B50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D4BC2" w:rsidRPr="00CD50A9" w14:paraId="5595C7C2" w14:textId="77777777" w:rsidTr="006D4BC2">
        <w:trPr>
          <w:trHeight w:val="261"/>
        </w:trPr>
        <w:tc>
          <w:tcPr>
            <w:tcW w:w="2067" w:type="dxa"/>
          </w:tcPr>
          <w:p w14:paraId="5C8547B2" w14:textId="77777777" w:rsidR="00D13EB7" w:rsidRPr="005D44F8" w:rsidRDefault="00D13EB7" w:rsidP="003B50E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01C5674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5A2D4B00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A314F2" w14:textId="77777777" w:rsidR="00D13EB7" w:rsidRPr="005D44F8" w:rsidRDefault="00D13EB7" w:rsidP="003B50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6756E4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7D2D89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948D043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96A7EF9" w14:textId="77777777" w:rsidR="00D13EB7" w:rsidRPr="005D44F8" w:rsidRDefault="00D13EB7" w:rsidP="003B50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BC2" w:rsidRPr="00CD50A9" w14:paraId="782CEF7E" w14:textId="77777777" w:rsidTr="006D4BC2">
        <w:trPr>
          <w:trHeight w:val="261"/>
        </w:trPr>
        <w:tc>
          <w:tcPr>
            <w:tcW w:w="2067" w:type="dxa"/>
          </w:tcPr>
          <w:p w14:paraId="6E1D4B3E" w14:textId="77777777" w:rsidR="00D13EB7" w:rsidRPr="005D44F8" w:rsidRDefault="00D13EB7" w:rsidP="003B50E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4DC8DB2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C34CF63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4EE32" w14:textId="77777777" w:rsidR="00D13EB7" w:rsidRPr="005D44F8" w:rsidRDefault="00D13EB7" w:rsidP="003B50E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532B6D9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9D9600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903871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CD23AF8" w14:textId="77777777" w:rsidR="00D13EB7" w:rsidRPr="005D44F8" w:rsidRDefault="00D13EB7" w:rsidP="003B50E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BC2" w14:paraId="275C9F92" w14:textId="77777777" w:rsidTr="006D4BC2">
        <w:trPr>
          <w:trHeight w:val="261"/>
        </w:trPr>
        <w:tc>
          <w:tcPr>
            <w:tcW w:w="2067" w:type="dxa"/>
          </w:tcPr>
          <w:p w14:paraId="6EECA5D6" w14:textId="77777777" w:rsidR="00D13EB7" w:rsidRPr="005D44F8" w:rsidRDefault="00D13EB7" w:rsidP="003B50E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7A306B2" w14:textId="77777777" w:rsidR="00D13EB7" w:rsidRPr="005D44F8" w:rsidRDefault="00D13EB7" w:rsidP="003B5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4448933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50154A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F4D6E5B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F74EC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42854FBC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F50BC83" w14:textId="77777777" w:rsidR="00D13EB7" w:rsidRPr="005D44F8" w:rsidRDefault="00D13EB7" w:rsidP="003B5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E6053" w14:paraId="504A0CFE" w14:textId="77777777" w:rsidTr="00582184">
        <w:trPr>
          <w:trHeight w:val="261"/>
        </w:trPr>
        <w:tc>
          <w:tcPr>
            <w:tcW w:w="2067" w:type="dxa"/>
          </w:tcPr>
          <w:p w14:paraId="27625D70" w14:textId="77777777" w:rsidR="000E6053" w:rsidRPr="005D44F8" w:rsidRDefault="000E6053" w:rsidP="000E605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3A74A6A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43DE64E0" w14:textId="5A0F14F3" w:rsidR="000E6053" w:rsidRPr="006E131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E1318">
              <w:rPr>
                <w:rFonts w:ascii="Angsana New" w:hAnsi="Angsana New"/>
                <w:sz w:val="24"/>
                <w:szCs w:val="24"/>
                <w:lang w:val="en-US" w:bidi="th-TH"/>
              </w:rPr>
              <w:t>205,384</w:t>
            </w:r>
          </w:p>
        </w:tc>
        <w:tc>
          <w:tcPr>
            <w:tcW w:w="270" w:type="dxa"/>
            <w:vAlign w:val="bottom"/>
          </w:tcPr>
          <w:p w14:paraId="45D0D132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F6539C" w14:textId="1E9036CC" w:rsidR="000E6053" w:rsidRPr="005D44F8" w:rsidRDefault="000E6053" w:rsidP="0005765B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F28FD1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0E84206B" w14:textId="6566A311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205,384</w:t>
            </w:r>
          </w:p>
        </w:tc>
        <w:tc>
          <w:tcPr>
            <w:tcW w:w="270" w:type="dxa"/>
            <w:vAlign w:val="bottom"/>
          </w:tcPr>
          <w:p w14:paraId="7DDC540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890825D" w14:textId="37D27B60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E5D9F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EE7AAB4" w14:textId="17FC61D7" w:rsidR="000E6053" w:rsidRPr="005D44F8" w:rsidRDefault="000E6053" w:rsidP="006E131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205,384</w:t>
            </w:r>
          </w:p>
        </w:tc>
        <w:tc>
          <w:tcPr>
            <w:tcW w:w="270" w:type="dxa"/>
            <w:vAlign w:val="bottom"/>
          </w:tcPr>
          <w:p w14:paraId="288C8A4B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A21CFD" w14:textId="647C5183" w:rsidR="000E6053" w:rsidRPr="005D44F8" w:rsidRDefault="000E6053" w:rsidP="000576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3EE32A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9D8026" w14:textId="0E69965A" w:rsidR="000E6053" w:rsidRPr="005D44F8" w:rsidRDefault="000E6053" w:rsidP="006E131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205,384</w:t>
            </w:r>
          </w:p>
        </w:tc>
      </w:tr>
      <w:tr w:rsidR="000E6053" w14:paraId="5F3E9270" w14:textId="77777777" w:rsidTr="006D4BC2">
        <w:trPr>
          <w:trHeight w:val="261"/>
        </w:trPr>
        <w:tc>
          <w:tcPr>
            <w:tcW w:w="2067" w:type="dxa"/>
          </w:tcPr>
          <w:p w14:paraId="43E14849" w14:textId="77777777" w:rsidR="000E6053" w:rsidRPr="005D44F8" w:rsidRDefault="000E6053" w:rsidP="000E605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349EF475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51150179" w14:textId="0FA395D5" w:rsidR="000E6053" w:rsidRPr="006E1318" w:rsidRDefault="000E6053" w:rsidP="0005765B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6E13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E6580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8CC9D12" w14:textId="2CCF0F71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5CB2BE2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3535A2" w14:textId="25CA0617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457576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C1C6B1" w14:textId="48FEEA33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F042D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08047" w14:textId="2E607F30" w:rsidR="000E6053" w:rsidRPr="005D44F8" w:rsidRDefault="000E6053" w:rsidP="000576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8605A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9393AF" w14:textId="104FF1A6" w:rsidR="000E6053" w:rsidRPr="005D44F8" w:rsidRDefault="000E6053" w:rsidP="006E131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</w:tcPr>
          <w:p w14:paraId="26958D5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5D4576" w14:textId="03B9C660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0E6053" w:rsidRPr="00CD50A9" w14:paraId="6A9ABF93" w14:textId="77777777" w:rsidTr="005F6059">
        <w:trPr>
          <w:trHeight w:val="261"/>
        </w:trPr>
        <w:tc>
          <w:tcPr>
            <w:tcW w:w="2067" w:type="dxa"/>
            <w:hideMark/>
          </w:tcPr>
          <w:p w14:paraId="7E84B2F8" w14:textId="77777777" w:rsidR="000E6053" w:rsidRPr="005D44F8" w:rsidRDefault="000E6053" w:rsidP="000E605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3D2BD98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079" w14:textId="64168469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205,384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603A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277D3A6" w14:textId="4F0DCBBF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49FF4BF0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111EB7" w14:textId="57FFEC66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250,492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2BD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3D83C" w14:textId="7B51B0CE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AB67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E480F" w14:textId="52AAD56C" w:rsidR="000E6053" w:rsidRPr="005D44F8" w:rsidRDefault="000E6053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205,384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4F4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20D60" w14:textId="65F625B9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7CB8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7E7F7" w14:textId="08FC15E3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250,492</w:t>
            </w:r>
          </w:p>
        </w:tc>
      </w:tr>
      <w:tr w:rsidR="000E6053" w:rsidRPr="00D13EB7" w14:paraId="6827F248" w14:textId="77777777" w:rsidTr="006D4BC2">
        <w:trPr>
          <w:trHeight w:val="40"/>
        </w:trPr>
        <w:tc>
          <w:tcPr>
            <w:tcW w:w="2067" w:type="dxa"/>
          </w:tcPr>
          <w:p w14:paraId="4DB46A3B" w14:textId="77777777" w:rsidR="000E6053" w:rsidRPr="00D13EB7" w:rsidRDefault="000E6053" w:rsidP="000E6053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1D5C2EA1" w14:textId="77777777" w:rsidR="000E6053" w:rsidRPr="00D13EB7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74759E1E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FD79D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F3F7F79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20A0BD7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750A80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1320B0B6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E6053" w:rsidRPr="00CD50A9" w14:paraId="1606EB73" w14:textId="77777777" w:rsidTr="006D4BC2">
        <w:trPr>
          <w:trHeight w:val="261"/>
        </w:trPr>
        <w:tc>
          <w:tcPr>
            <w:tcW w:w="2067" w:type="dxa"/>
          </w:tcPr>
          <w:p w14:paraId="5F86AEE3" w14:textId="77777777" w:rsidR="000E6053" w:rsidRPr="005D44F8" w:rsidRDefault="000E6053" w:rsidP="000E6053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CF02889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44FE31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C7C298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58127D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E36A2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6C59B2" w14:textId="77777777" w:rsidR="000E6053" w:rsidRPr="00E42153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20B9E15A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E6053" w:rsidRPr="00007010" w14:paraId="3176E43A" w14:textId="77777777" w:rsidTr="006D4BC2">
        <w:trPr>
          <w:trHeight w:val="261"/>
        </w:trPr>
        <w:tc>
          <w:tcPr>
            <w:tcW w:w="2067" w:type="dxa"/>
          </w:tcPr>
          <w:p w14:paraId="228365A2" w14:textId="77777777" w:rsidR="000E6053" w:rsidRPr="005D44F8" w:rsidRDefault="000E6053" w:rsidP="000E605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5DEBCF0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D0308CB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54A22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9D3E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32ADF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F49ACC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7667B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6053" w:rsidRPr="00CD50A9" w14:paraId="5744D567" w14:textId="77777777" w:rsidTr="006D4BC2">
        <w:trPr>
          <w:trHeight w:val="261"/>
        </w:trPr>
        <w:tc>
          <w:tcPr>
            <w:tcW w:w="2067" w:type="dxa"/>
          </w:tcPr>
          <w:p w14:paraId="391E56BE" w14:textId="77777777" w:rsidR="000E6053" w:rsidRPr="005D44F8" w:rsidRDefault="000E6053" w:rsidP="000E605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BF29069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039B00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7F80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173D6B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0720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48B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151810A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E6053" w:rsidRPr="00CD50A9" w14:paraId="646399FA" w14:textId="77777777" w:rsidTr="006D4BC2">
        <w:trPr>
          <w:trHeight w:val="261"/>
        </w:trPr>
        <w:tc>
          <w:tcPr>
            <w:tcW w:w="2067" w:type="dxa"/>
          </w:tcPr>
          <w:p w14:paraId="06BBB1BC" w14:textId="77777777" w:rsidR="000E6053" w:rsidRPr="005D44F8" w:rsidRDefault="000E6053" w:rsidP="000E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99E32C4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50E6F41" w14:textId="71554A40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45CEF996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049DBC4" w14:textId="1E6220B9" w:rsidR="000E6053" w:rsidRPr="005D44F8" w:rsidRDefault="000E6053" w:rsidP="0005765B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80B3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07C22B8" w14:textId="1110E83A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054CA425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41D4DD" w14:textId="188B924B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900FA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B6678A" w14:textId="19E4B349" w:rsidR="000E6053" w:rsidRPr="005D44F8" w:rsidRDefault="000E6053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7DAF1775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3ED4C" w14:textId="26FE7D34" w:rsidR="000E6053" w:rsidRPr="005D44F8" w:rsidRDefault="000E6053" w:rsidP="000576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5357F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61C8DE" w14:textId="448FA161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</w:tr>
      <w:tr w:rsidR="000E6053" w:rsidRPr="00CD50A9" w14:paraId="575C4C21" w14:textId="77777777" w:rsidTr="006D4BC2">
        <w:trPr>
          <w:trHeight w:val="261"/>
        </w:trPr>
        <w:tc>
          <w:tcPr>
            <w:tcW w:w="2067" w:type="dxa"/>
          </w:tcPr>
          <w:p w14:paraId="5C1707E6" w14:textId="77777777" w:rsidR="000E6053" w:rsidRPr="005D44F8" w:rsidRDefault="000E6053" w:rsidP="000E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A96FAF6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26AB9A" w14:textId="700E782D" w:rsidR="000E6053" w:rsidRPr="005D44F8" w:rsidRDefault="000E6053" w:rsidP="0005765B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91ECB8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C33040B" w14:textId="4CEFB045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C2EF27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0196CBF" w14:textId="103C1985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6A6D8BD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9B8B23" w14:textId="3D77FC12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35636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334E45" w14:textId="75BEB94E" w:rsidR="000E6053" w:rsidRPr="005D44F8" w:rsidRDefault="000E6053" w:rsidP="000576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4E7D9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5D3FE" w14:textId="53281674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11276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6204BA" w14:textId="552ED942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0E6053" w:rsidRPr="00CD50A9" w14:paraId="52B57D02" w14:textId="77777777" w:rsidTr="006D4BC2">
        <w:trPr>
          <w:trHeight w:val="261"/>
        </w:trPr>
        <w:tc>
          <w:tcPr>
            <w:tcW w:w="2067" w:type="dxa"/>
          </w:tcPr>
          <w:p w14:paraId="0AE171DF" w14:textId="77777777" w:rsidR="000E6053" w:rsidRPr="005D44F8" w:rsidRDefault="000E6053" w:rsidP="000E605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5DA305D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1E7E03AE" w14:textId="19C10ED1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5FDD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FD11A38" w14:textId="69C362AF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3E7C9B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3300A6" w14:textId="5763539D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ACA17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C39A9" w14:textId="3F0E1A8D" w:rsidR="000E6053" w:rsidRPr="009B22EA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2E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FCEEF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8938E" w14:textId="6737966E" w:rsidR="000E6053" w:rsidRPr="005D44F8" w:rsidRDefault="000E6053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F1AB4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43321" w14:textId="70DB4B11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6A7A9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EBC2B" w14:textId="32F59C87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</w:tr>
    </w:tbl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587A71" w14:textId="0BCC4997" w:rsidR="00E22EE6" w:rsidRDefault="004F3C96" w:rsidP="00332AC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01036E42" w:rsidR="00417033" w:rsidRDefault="006F3FA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3A0CA3">
        <w:tc>
          <w:tcPr>
            <w:tcW w:w="3382" w:type="pct"/>
            <w:vAlign w:val="bottom"/>
          </w:tcPr>
          <w:p w14:paraId="7B4AA835" w14:textId="77777777" w:rsidR="000C730E" w:rsidRPr="007B354C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7" w:type="pct"/>
          </w:tcPr>
          <w:p w14:paraId="7A240165" w14:textId="77777777" w:rsidR="000C730E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7160224" w14:textId="77777777" w:rsidR="000C730E" w:rsidRPr="000C7259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3A0CA3">
        <w:tc>
          <w:tcPr>
            <w:tcW w:w="3382" w:type="pct"/>
          </w:tcPr>
          <w:p w14:paraId="22A6ADFA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3A0CA3">
        <w:tc>
          <w:tcPr>
            <w:tcW w:w="3382" w:type="pct"/>
          </w:tcPr>
          <w:p w14:paraId="5A6DF2A7" w14:textId="77777777" w:rsidR="000C730E" w:rsidRPr="007C1C52" w:rsidRDefault="000C730E" w:rsidP="003A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3A0CA3">
        <w:tc>
          <w:tcPr>
            <w:tcW w:w="3382" w:type="pct"/>
          </w:tcPr>
          <w:p w14:paraId="1CCC87E2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66ADA024" w:rsidR="000C730E" w:rsidRPr="00C664CA" w:rsidRDefault="00D77836" w:rsidP="00D12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3D7D64">
              <w:rPr>
                <w:rFonts w:ascii="Angsana New" w:hAnsi="Angsana New"/>
                <w:b/>
                <w:bCs/>
                <w:sz w:val="30"/>
                <w:szCs w:val="30"/>
              </w:rPr>
              <w:t>0,735</w:t>
            </w:r>
          </w:p>
        </w:tc>
        <w:tc>
          <w:tcPr>
            <w:tcW w:w="147" w:type="pct"/>
          </w:tcPr>
          <w:p w14:paraId="3CAECA97" w14:textId="77777777" w:rsidR="000C730E" w:rsidRPr="00C664CA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1C871523" w:rsidR="000C730E" w:rsidRPr="00C664CA" w:rsidRDefault="00D77836" w:rsidP="00D12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C730E" w:rsidRPr="009566C2" w14:paraId="12CF1E27" w14:textId="77777777" w:rsidTr="003A0CA3">
        <w:tc>
          <w:tcPr>
            <w:tcW w:w="3382" w:type="pct"/>
          </w:tcPr>
          <w:p w14:paraId="1C7E5F41" w14:textId="77777777" w:rsidR="000C730E" w:rsidRPr="009566C2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C664CA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3A0CA3">
        <w:tc>
          <w:tcPr>
            <w:tcW w:w="3382" w:type="pct"/>
          </w:tcPr>
          <w:p w14:paraId="2EC489B2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3C6288" w14:paraId="78F62ED9" w14:textId="77777777" w:rsidTr="003A0CA3">
        <w:trPr>
          <w:trHeight w:val="263"/>
        </w:trPr>
        <w:tc>
          <w:tcPr>
            <w:tcW w:w="3382" w:type="pct"/>
          </w:tcPr>
          <w:p w14:paraId="580E3BBA" w14:textId="77777777" w:rsidR="000C730E" w:rsidRPr="003C6288" w:rsidRDefault="000C730E" w:rsidP="003A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24A5B2FC" w:rsidR="000C730E" w:rsidRPr="003C6288" w:rsidRDefault="0045773B" w:rsidP="00D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</w:tcPr>
          <w:p w14:paraId="2D473F42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566563E5" w:rsidR="000C730E" w:rsidRPr="003C6288" w:rsidRDefault="00D77836" w:rsidP="00D12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C730E" w:rsidRPr="003C6288" w14:paraId="4CE64CBE" w14:textId="77777777" w:rsidTr="003A0CA3">
        <w:tc>
          <w:tcPr>
            <w:tcW w:w="3382" w:type="pct"/>
          </w:tcPr>
          <w:p w14:paraId="01C8A7DA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56F153FA" w:rsidR="000C730E" w:rsidRPr="003C6288" w:rsidRDefault="00D77836" w:rsidP="00D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="003D7D64" w:rsidRPr="003C6288">
              <w:rPr>
                <w:rFonts w:ascii="Angsana New" w:hAnsi="Angsana New"/>
                <w:sz w:val="30"/>
                <w:szCs w:val="30"/>
              </w:rPr>
              <w:t>,493</w:t>
            </w:r>
          </w:p>
        </w:tc>
        <w:tc>
          <w:tcPr>
            <w:tcW w:w="147" w:type="pct"/>
          </w:tcPr>
          <w:p w14:paraId="5B7145E1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488AF72F" w:rsidR="000C730E" w:rsidRPr="003C6288" w:rsidRDefault="003D7D64" w:rsidP="00D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</w:tr>
      <w:tr w:rsidR="000C730E" w:rsidRPr="009566C2" w14:paraId="6B0D0B83" w14:textId="77777777" w:rsidTr="003A0CA3">
        <w:tc>
          <w:tcPr>
            <w:tcW w:w="3382" w:type="pct"/>
          </w:tcPr>
          <w:p w14:paraId="3A1AF1C9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6B1B2F06" w:rsidR="000C730E" w:rsidRPr="003C6288" w:rsidRDefault="0045773B" w:rsidP="00D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76,731</w:t>
            </w:r>
          </w:p>
        </w:tc>
        <w:tc>
          <w:tcPr>
            <w:tcW w:w="147" w:type="pct"/>
          </w:tcPr>
          <w:p w14:paraId="2BF06321" w14:textId="77777777" w:rsidR="000C730E" w:rsidRPr="003C6288" w:rsidRDefault="000C730E" w:rsidP="003A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414018EE" w:rsidR="000C730E" w:rsidRPr="003C34FA" w:rsidRDefault="003D7D64" w:rsidP="00D1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7,797</w:t>
            </w:r>
          </w:p>
        </w:tc>
      </w:tr>
    </w:tbl>
    <w:p w14:paraId="2630FA11" w14:textId="4D4EE832" w:rsidR="0083394D" w:rsidRDefault="0083394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2E962F" w14:textId="014488FB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47BAFC" w14:textId="03DD1910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172CA4" w14:textId="18186167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5D6D61" w14:textId="6D3A0E95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4E5D24" w14:textId="44582763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EBDDBB" w14:textId="67A5FD76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F9905A" w14:textId="3223A988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2BA245" w14:textId="77777777" w:rsidR="00AD38FC" w:rsidRDefault="00AD38FC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87910A" w14:textId="3478F7BC" w:rsidR="00365C9A" w:rsidRDefault="00365C9A" w:rsidP="00365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F3FAE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365C9A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797405F4" w14:textId="2C1887F3" w:rsidR="00344411" w:rsidRDefault="00344411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1" w:name="_Hlk102672415"/>
      <w:r w:rsidRPr="00AD47ED">
        <w:rPr>
          <w:rFonts w:ascii="Angsana New" w:eastAsia="Times New Roman" w:hAnsi="Angsana New" w:hint="cs"/>
          <w:sz w:val="30"/>
          <w:szCs w:val="30"/>
          <w:cs/>
        </w:rPr>
        <w:t>ในที่ประชุม</w:t>
      </w:r>
      <w:r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ของบริษัทเมื่อวันที่ </w:t>
      </w:r>
      <w:r>
        <w:rPr>
          <w:rFonts w:ascii="Angsana New" w:eastAsia="Times New Roman" w:hAnsi="Angsana New"/>
          <w:sz w:val="30"/>
          <w:szCs w:val="30"/>
        </w:rPr>
        <w:t>21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2565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มีมติอนุมัติจ่ายเงินปัน</w:t>
      </w:r>
      <w:r w:rsidR="000A5686">
        <w:rPr>
          <w:rFonts w:ascii="Angsana New" w:eastAsia="Times New Roman" w:hAnsi="Angsana New" w:hint="cs"/>
          <w:sz w:val="30"/>
          <w:szCs w:val="30"/>
          <w:cs/>
        </w:rPr>
        <w:t>ผล</w:t>
      </w:r>
      <w:r>
        <w:rPr>
          <w:rFonts w:ascii="Angsana New" w:eastAsia="Times New Roman" w:hAnsi="Angsana New" w:hint="cs"/>
          <w:sz w:val="30"/>
          <w:szCs w:val="30"/>
          <w:cs/>
        </w:rPr>
        <w:t>ประจำปี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สำหรับ</w:t>
      </w:r>
      <w:r>
        <w:rPr>
          <w:rFonts w:ascii="Angsana New" w:eastAsia="Times New Roman" w:hAnsi="Angsana New"/>
          <w:sz w:val="30"/>
          <w:szCs w:val="30"/>
        </w:rPr>
        <w:br/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ผลการดำเนินงานของปี </w:t>
      </w:r>
      <w:r w:rsidRPr="00AD47ED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4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ใน</w:t>
      </w:r>
      <w:r w:rsidRPr="00C11EAB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 w:rsidRPr="00C11EAB">
        <w:rPr>
          <w:rFonts w:ascii="Angsana New" w:eastAsia="Times New Roman" w:hAnsi="Angsana New"/>
          <w:sz w:val="30"/>
          <w:szCs w:val="30"/>
        </w:rPr>
        <w:t>1.</w:t>
      </w:r>
      <w:r w:rsidRPr="00C11EAB">
        <w:rPr>
          <w:rFonts w:ascii="Angsana New" w:eastAsia="Times New Roman" w:hAnsi="Angsana New" w:hint="cs"/>
          <w:sz w:val="30"/>
          <w:szCs w:val="30"/>
          <w:cs/>
        </w:rPr>
        <w:t>5</w:t>
      </w:r>
      <w:r w:rsidRPr="00C11EAB">
        <w:rPr>
          <w:rFonts w:ascii="Angsana New" w:eastAsia="Times New Roman" w:hAnsi="Angsana New"/>
          <w:sz w:val="30"/>
          <w:szCs w:val="30"/>
        </w:rPr>
        <w:t>0</w:t>
      </w:r>
      <w:r w:rsidRPr="00C11EAB">
        <w:rPr>
          <w:rFonts w:ascii="Angsana New" w:eastAsia="Times New Roman" w:hAnsi="Angsana New" w:hint="cs"/>
          <w:sz w:val="30"/>
          <w:szCs w:val="30"/>
          <w:cs/>
        </w:rPr>
        <w:t xml:space="preserve"> บาท </w:t>
      </w:r>
      <w:r w:rsidRPr="00C11EAB">
        <w:rPr>
          <w:rFonts w:ascii="Angsana New" w:hAnsi="Angsana New"/>
          <w:sz w:val="30"/>
          <w:szCs w:val="30"/>
          <w:cs/>
        </w:rPr>
        <w:t>เป็นจำนวนเงิน</w:t>
      </w:r>
      <w:r w:rsidR="00C11EAB" w:rsidRPr="00C11EAB">
        <w:rPr>
          <w:rFonts w:ascii="Angsana New" w:hAnsi="Angsana New" w:hint="cs"/>
          <w:sz w:val="30"/>
          <w:szCs w:val="30"/>
          <w:cs/>
        </w:rPr>
        <w:t>รวม</w:t>
      </w:r>
      <w:r w:rsidRPr="00C11EAB">
        <w:rPr>
          <w:rFonts w:ascii="Angsana New" w:hAnsi="Angsana New"/>
          <w:sz w:val="30"/>
          <w:szCs w:val="30"/>
          <w:cs/>
        </w:rPr>
        <w:t xml:space="preserve">ทั้งสิ้น </w:t>
      </w:r>
      <w:r w:rsidRPr="00C11EAB">
        <w:rPr>
          <w:rFonts w:ascii="Angsana New" w:hAnsi="Angsana New"/>
          <w:sz w:val="30"/>
          <w:szCs w:val="30"/>
        </w:rPr>
        <w:t>63</w:t>
      </w:r>
      <w:r w:rsidR="00C528F0">
        <w:rPr>
          <w:rFonts w:ascii="Angsana New" w:hAnsi="Angsana New"/>
          <w:sz w:val="30"/>
          <w:szCs w:val="30"/>
        </w:rPr>
        <w:t>8</w:t>
      </w:r>
      <w:r w:rsidRPr="00C11EAB">
        <w:rPr>
          <w:rFonts w:ascii="Angsana New" w:hAnsi="Angsana New"/>
          <w:sz w:val="30"/>
          <w:szCs w:val="30"/>
        </w:rPr>
        <w:t xml:space="preserve"> </w:t>
      </w:r>
      <w:r w:rsidRPr="00C11EAB">
        <w:rPr>
          <w:rFonts w:ascii="Angsana New" w:hAnsi="Angsana New"/>
          <w:sz w:val="30"/>
          <w:szCs w:val="30"/>
          <w:cs/>
        </w:rPr>
        <w:t>ล้านบาท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Pr="00D26778">
        <w:rPr>
          <w:rFonts w:ascii="Angsana New" w:hAnsi="Angsana New"/>
          <w:sz w:val="30"/>
          <w:szCs w:val="30"/>
        </w:rPr>
        <w:t>2564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ในอั</w:t>
      </w:r>
      <w:r w:rsidRPr="00D26778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D26778">
        <w:rPr>
          <w:rFonts w:ascii="Angsana New" w:hAnsi="Angsana New"/>
          <w:sz w:val="30"/>
          <w:szCs w:val="30"/>
        </w:rPr>
        <w:t xml:space="preserve">0.40 </w:t>
      </w:r>
      <w:r w:rsidRPr="00D26778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C11EA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C11EAB">
        <w:rPr>
          <w:rFonts w:ascii="Angsana New" w:hAnsi="Angsana New"/>
          <w:sz w:val="30"/>
          <w:szCs w:val="30"/>
        </w:rPr>
        <w:t>70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ล้านบาท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ได้จ่ายให้แก่ผู้ถือหุ้น</w:t>
      </w:r>
      <w:r w:rsidR="00C11EAB">
        <w:rPr>
          <w:rFonts w:ascii="Angsana New" w:hAnsi="Angsana New" w:hint="cs"/>
          <w:sz w:val="30"/>
          <w:szCs w:val="30"/>
          <w:cs/>
        </w:rPr>
        <w:t>แล้ว</w:t>
      </w:r>
      <w:r w:rsidRPr="00D26778">
        <w:rPr>
          <w:rFonts w:ascii="Angsana New" w:hAnsi="Angsana New" w:hint="cs"/>
          <w:sz w:val="30"/>
          <w:szCs w:val="30"/>
          <w:cs/>
        </w:rPr>
        <w:t>ใน</w:t>
      </w:r>
      <w:r w:rsidR="00C11EAB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D26778">
        <w:rPr>
          <w:rFonts w:ascii="Angsana New" w:hAnsi="Angsana New"/>
          <w:sz w:val="30"/>
          <w:szCs w:val="30"/>
        </w:rPr>
        <w:t>2564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C11EAB">
        <w:rPr>
          <w:rFonts w:ascii="Angsana New" w:eastAsia="Times New Roman" w:hAnsi="Angsana New" w:hint="cs"/>
          <w:sz w:val="30"/>
          <w:szCs w:val="30"/>
          <w:cs/>
        </w:rPr>
        <w:t>ดังนั้น</w:t>
      </w:r>
      <w:r>
        <w:rPr>
          <w:rFonts w:ascii="Angsana New" w:eastAsia="Times New Roman" w:hAnsi="Angsana New" w:hint="cs"/>
          <w:sz w:val="30"/>
          <w:szCs w:val="30"/>
          <w:cs/>
        </w:rPr>
        <w:t>คงเหลือเงินปันผลที่ต้องจ่ายเพิ่ม</w:t>
      </w:r>
      <w:r w:rsidR="00C11EAB">
        <w:rPr>
          <w:rFonts w:ascii="Angsana New" w:eastAsia="Times New Roman" w:hAnsi="Angsana New" w:hint="cs"/>
          <w:sz w:val="30"/>
          <w:szCs w:val="30"/>
          <w:cs/>
        </w:rPr>
        <w:t>ใน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>
        <w:rPr>
          <w:rFonts w:ascii="Angsana New" w:eastAsia="Times New Roman" w:hAnsi="Angsana New"/>
          <w:sz w:val="30"/>
          <w:szCs w:val="30"/>
        </w:rPr>
        <w:t>1.10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บาท</w:t>
      </w:r>
      <w:r w:rsidR="00C11EA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46</w:t>
      </w:r>
      <w:r w:rsidR="00C528F0">
        <w:rPr>
          <w:rFonts w:ascii="Angsana New" w:eastAsia="Times New Roman" w:hAnsi="Angsana New"/>
          <w:sz w:val="30"/>
          <w:szCs w:val="30"/>
        </w:rPr>
        <w:t>8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eastAsia="Times New Roman" w:hAnsi="Angsana New" w:hint="cs"/>
          <w:sz w:val="30"/>
          <w:szCs w:val="30"/>
          <w:cs/>
        </w:rPr>
        <w:t>โดยเงินปันผลทั้งหมด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เป็นการ</w:t>
      </w:r>
      <w:r>
        <w:rPr>
          <w:rFonts w:ascii="Angsana New" w:eastAsia="Times New Roman" w:hAnsi="Angsana New" w:hint="cs"/>
          <w:sz w:val="30"/>
          <w:szCs w:val="30"/>
          <w:cs/>
        </w:rPr>
        <w:t>จ่าย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จาก</w:t>
      </w:r>
      <w:r>
        <w:rPr>
          <w:rFonts w:ascii="Angsana New" w:eastAsia="Times New Roman" w:hAnsi="Angsana New" w:hint="cs"/>
          <w:sz w:val="30"/>
          <w:szCs w:val="30"/>
          <w:cs/>
        </w:rPr>
        <w:t>กิจการที่ได้รับการส่งเสริมการลงทุน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eastAsia="Times New Roman" w:hAnsi="Angsana New"/>
          <w:sz w:val="30"/>
          <w:szCs w:val="30"/>
        </w:rPr>
        <w:t>0.0102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บาท เป็นจำนวนเงิน</w:t>
      </w:r>
      <w:r w:rsidR="00C528F0">
        <w:rPr>
          <w:rFonts w:ascii="Angsana New" w:eastAsia="Times New Roman" w:hAnsi="Angsana New"/>
          <w:sz w:val="30"/>
          <w:szCs w:val="30"/>
        </w:rPr>
        <w:t xml:space="preserve"> 5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และ</w:t>
      </w:r>
      <w:r>
        <w:rPr>
          <w:rFonts w:ascii="Angsana New" w:eastAsia="Times New Roman" w:hAnsi="Angsana New" w:hint="cs"/>
          <w:sz w:val="30"/>
          <w:szCs w:val="30"/>
          <w:cs/>
        </w:rPr>
        <w:t>จ่าย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จากกำไรสุทธิที่เสียภาษีเงินได้นิติบุคคลในร้อยละ </w:t>
      </w:r>
      <w:r>
        <w:rPr>
          <w:rFonts w:ascii="Angsana New" w:eastAsia="Times New Roman" w:hAnsi="Angsana New"/>
          <w:sz w:val="30"/>
          <w:szCs w:val="30"/>
        </w:rPr>
        <w:t>1</w:t>
      </w:r>
      <w:r w:rsidRPr="00AD47ED">
        <w:rPr>
          <w:rFonts w:ascii="Angsana New" w:eastAsia="Times New Roman" w:hAnsi="Angsana New"/>
          <w:sz w:val="30"/>
          <w:szCs w:val="30"/>
        </w:rPr>
        <w:t xml:space="preserve">0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>
        <w:rPr>
          <w:rFonts w:ascii="Angsana New" w:eastAsia="Times New Roman" w:hAnsi="Angsana New"/>
          <w:sz w:val="30"/>
          <w:szCs w:val="30"/>
        </w:rPr>
        <w:t xml:space="preserve"> 0.1509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/>
          <w:sz w:val="30"/>
          <w:szCs w:val="30"/>
        </w:rPr>
        <w:t>64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และจ่ายจากกำไรสุทธิที่เสียภาษีเงินได้นิติบุคคลในร้อยละ </w:t>
      </w:r>
      <w:r w:rsidRPr="00AD47ED">
        <w:rPr>
          <w:rFonts w:ascii="Angsana New" w:eastAsia="Times New Roman" w:hAnsi="Angsana New"/>
          <w:sz w:val="30"/>
          <w:szCs w:val="30"/>
        </w:rPr>
        <w:t xml:space="preserve">20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0.9389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/>
          <w:sz w:val="30"/>
          <w:szCs w:val="30"/>
        </w:rPr>
        <w:t>399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ทั้งนี้เงินปันผลดังกล่าวกำหนดจ่ายให้แก่ผู้ถือหุ้น ณ วันที่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6</w:t>
      </w:r>
      <w:r w:rsidRPr="00AD4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AD47ED">
        <w:rPr>
          <w:rFonts w:ascii="Angsana New" w:eastAsia="Times New Roman" w:hAnsi="Angsana New" w:hint="cs"/>
          <w:sz w:val="30"/>
          <w:szCs w:val="30"/>
          <w:cs/>
        </w:rPr>
        <w:t xml:space="preserve">พฤษภาคม </w:t>
      </w:r>
      <w:r w:rsidRPr="00AD47ED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5</w:t>
      </w:r>
    </w:p>
    <w:bookmarkEnd w:id="1"/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FCB0BD" w14:textId="2414FF94" w:rsidR="00C528F0" w:rsidRDefault="00C528F0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49D9E17" w14:textId="77777777" w:rsidR="00C528F0" w:rsidRPr="00344411" w:rsidRDefault="00C528F0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C528F0" w:rsidRPr="00344411" w:rsidSect="0008252F"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6E9EA" w14:textId="77777777" w:rsidR="00342220" w:rsidRDefault="00342220">
      <w:r>
        <w:separator/>
      </w:r>
    </w:p>
  </w:endnote>
  <w:endnote w:type="continuationSeparator" w:id="0">
    <w:p w14:paraId="5FE054D4" w14:textId="77777777" w:rsidR="00342220" w:rsidRDefault="0034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66FA" w14:textId="77777777" w:rsidR="00FA76B1" w:rsidRDefault="00FA76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79DD093E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560648">
      <w:rPr>
        <w:rFonts w:ascii="Angsana New" w:hAnsi="Angsana New"/>
        <w:noProof/>
        <w:sz w:val="30"/>
        <w:szCs w:val="30"/>
      </w:rPr>
      <w:t>1244123 - 2022 Mar-FSA-Somboon Advance Technology Pcl. -03t -Q1 V8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84C70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D47E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665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DC3" w14:textId="77777777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23BD" w14:textId="77777777" w:rsidR="00342220" w:rsidRDefault="00342220">
      <w:r>
        <w:separator/>
      </w:r>
    </w:p>
  </w:footnote>
  <w:footnote w:type="continuationSeparator" w:id="0">
    <w:p w14:paraId="1177BA98" w14:textId="77777777" w:rsidR="00342220" w:rsidRDefault="00342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65BC32" w14:textId="77777777" w:rsidR="00365C9A" w:rsidRPr="009D0D6C" w:rsidRDefault="00365C9A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2C03" w14:textId="77777777" w:rsidR="00365C9A" w:rsidRDefault="00365C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226A" w14:textId="77777777" w:rsidR="00365C9A" w:rsidRPr="00774FEB" w:rsidRDefault="00365C9A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365C9A" w:rsidRDefault="00365C9A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365C9A" w:rsidRPr="006E020C" w:rsidRDefault="00365C9A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365C9A" w:rsidRDefault="00365C9A">
    <w:pPr>
      <w:pStyle w:val="Header"/>
    </w:pPr>
  </w:p>
  <w:p w14:paraId="5C609A6A" w14:textId="77777777" w:rsidR="00365C9A" w:rsidRDefault="00365C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D300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EC4F62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5AE5F23" w14:textId="77777777" w:rsidR="00365C9A" w:rsidRPr="009D0D6C" w:rsidRDefault="00365C9A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246A3D2" w14:textId="77777777" w:rsidR="00365C9A" w:rsidRDefault="00365C9A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717C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67BF6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BBE6501" w14:textId="77777777" w:rsidR="00365C9A" w:rsidRPr="009D0D6C" w:rsidRDefault="00365C9A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E44BDD9" w14:textId="77777777" w:rsidR="00365C9A" w:rsidRDefault="00365C9A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1D33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A64D77" w14:textId="77777777" w:rsidR="00365C9A" w:rsidRPr="009D0D6C" w:rsidRDefault="00365C9A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2075515" w14:textId="77777777" w:rsidR="00365C9A" w:rsidRPr="009D0D6C" w:rsidRDefault="00365C9A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8F3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1B2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908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220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CC"/>
    <w:rsid w:val="004A5410"/>
    <w:rsid w:val="004A5744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5B84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6BD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3ED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B91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AFC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2AFE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179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699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4A3"/>
    <w:rsid w:val="00B0466B"/>
    <w:rsid w:val="00B04674"/>
    <w:rsid w:val="00B05061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D2E"/>
    <w:rsid w:val="00BA3E36"/>
    <w:rsid w:val="00BA3FA5"/>
    <w:rsid w:val="00BA47EC"/>
    <w:rsid w:val="00BA48F4"/>
    <w:rsid w:val="00BA5022"/>
    <w:rsid w:val="00BA5353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4BEC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70"/>
    <w:rsid w:val="00CD20D4"/>
    <w:rsid w:val="00CD20D9"/>
    <w:rsid w:val="00CD238C"/>
    <w:rsid w:val="00CD23AE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760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487"/>
    <w:rsid w:val="00F16607"/>
    <w:rsid w:val="00F166D6"/>
    <w:rsid w:val="00F1671E"/>
    <w:rsid w:val="00F16985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07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6B1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D43"/>
    <w:rsid w:val="00FD3E0E"/>
    <w:rsid w:val="00FD3F6C"/>
    <w:rsid w:val="00FD4149"/>
    <w:rsid w:val="00FD4531"/>
    <w:rsid w:val="00FD4B29"/>
    <w:rsid w:val="00FD4B6B"/>
    <w:rsid w:val="00FD4B96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68</TotalTime>
  <Pages>16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Nuttapat, Rattanachote</cp:lastModifiedBy>
  <cp:revision>5</cp:revision>
  <cp:lastPrinted>2022-05-09T10:45:00Z</cp:lastPrinted>
  <dcterms:created xsi:type="dcterms:W3CDTF">2022-05-10T02:33:00Z</dcterms:created>
  <dcterms:modified xsi:type="dcterms:W3CDTF">2022-05-11T10:55:00Z</dcterms:modified>
</cp:coreProperties>
</file>